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footer11.xml" ContentType="application/vnd.openxmlformats-officedocument.wordprocessingml.footer+xml"/>
  <Override PartName="/word/header4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3EE25" w14:textId="77777777" w:rsidR="000D77DB" w:rsidRPr="00744476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bookmarkStart w:id="0" w:name="_GoBack"/>
      <w:bookmarkEnd w:id="0"/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5953D2AA" w14:textId="77777777" w:rsidR="000D77DB" w:rsidRPr="00744476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744476" w:rsidRDefault="000D77DB" w:rsidP="00356597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744476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138FF9CA" w14:textId="77777777" w:rsidR="00541515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5611A761" w14:textId="3BB46B95" w:rsidR="00541515" w:rsidRPr="00541515" w:rsidRDefault="0054151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541515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</w:t>
      </w:r>
    </w:p>
    <w:p w14:paraId="46DC4621" w14:textId="77777777" w:rsidR="00541515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541515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7123FCEC" w14:textId="043437F4" w:rsidR="00541515" w:rsidRPr="00541515" w:rsidRDefault="0054151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541515">
        <w:rPr>
          <w:rFonts w:asciiTheme="majorBidi" w:hAnsiTheme="majorBidi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201</w:t>
      </w:r>
      <w:r w:rsidRPr="00541515">
        <w:rPr>
          <w:rFonts w:asciiTheme="majorBidi" w:hAnsiTheme="majorBidi" w:cstheme="majorBidi"/>
          <w:sz w:val="30"/>
          <w:szCs w:val="30"/>
        </w:rPr>
        <w:t>9 (Covid-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41515">
        <w:rPr>
          <w:rFonts w:asciiTheme="majorBidi" w:hAnsiTheme="majorBidi" w:cstheme="majorBidi"/>
          <w:sz w:val="30"/>
          <w:szCs w:val="30"/>
        </w:rPr>
        <w:t>9)</w:t>
      </w:r>
    </w:p>
    <w:p w14:paraId="1DC94CCA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FE5B7C4" w14:textId="77777777" w:rsidR="00EA4DC6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AC7CC78" w14:textId="77777777" w:rsidR="00ED567E" w:rsidRPr="00744476" w:rsidRDefault="00511A2F" w:rsidP="00356597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14:paraId="3DFBF195" w14:textId="77777777" w:rsidR="003776E4" w:rsidRPr="00744476" w:rsidRDefault="004A511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นลงทุนในบริษัท</w:t>
      </w:r>
      <w:r w:rsidR="00ED567E" w:rsidRPr="00744476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4CB5F93A" w14:textId="77777777" w:rsidR="00140621" w:rsidRPr="00140621" w:rsidRDefault="00140621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140621">
        <w:rPr>
          <w:rFonts w:asciiTheme="majorBidi" w:hAnsi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15979323" w:rsidR="003776E4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2F46434" w14:textId="69841068" w:rsidR="00CF31D5" w:rsidRPr="00744476" w:rsidRDefault="00CF31D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</w:p>
    <w:p w14:paraId="73C9C20E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66C4C65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14:paraId="43BB965C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0E840ED5" w14:textId="77777777" w:rsidR="003776E4" w:rsidRPr="00744476" w:rsidRDefault="00467A19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744476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744476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744476" w:rsidRDefault="003776E4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70746060" w14:textId="77777777" w:rsidR="003776E4" w:rsidRPr="00744476" w:rsidRDefault="0014377C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3BA2281B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744476" w:rsidRDefault="008114E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>
        <w:rPr>
          <w:rFonts w:asciiTheme="majorBidi" w:hAnsiTheme="majorBidi" w:cstheme="majorBidi" w:hint="cs"/>
          <w:sz w:val="30"/>
          <w:szCs w:val="30"/>
          <w:cs/>
        </w:rPr>
        <w:t>และการจำแนกรายได้</w:t>
      </w:r>
    </w:p>
    <w:p w14:paraId="4931CBE3" w14:textId="77777777" w:rsidR="00F964E0" w:rsidRPr="00744476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16679165" w14:textId="77777777" w:rsidR="00F964E0" w:rsidRPr="00744476" w:rsidRDefault="007F0D3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ต้นทุนในการจัดจำหน่าย</w:t>
      </w:r>
      <w:r w:rsidR="00321B4D">
        <w:rPr>
          <w:rFonts w:asciiTheme="majorBidi" w:hAnsiTheme="majorBidi" w:cstheme="majorBidi" w:hint="cs"/>
          <w:sz w:val="30"/>
          <w:szCs w:val="30"/>
          <w:cs/>
        </w:rPr>
        <w:t>และขนส่ง</w:t>
      </w:r>
    </w:p>
    <w:p w14:paraId="1E417F93" w14:textId="77777777" w:rsidR="00F964E0" w:rsidRPr="00744476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14:paraId="51C7E080" w14:textId="77777777" w:rsidR="00F964E0" w:rsidRPr="00744476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7BFC6DE1" w14:textId="7FADEBF0" w:rsidR="009E3AD9" w:rsidRPr="00744476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C1B5B">
        <w:rPr>
          <w:rFonts w:asciiTheme="majorBidi" w:hAnsiTheme="majorBidi" w:cstheme="majorBidi"/>
          <w:sz w:val="30"/>
          <w:szCs w:val="30"/>
          <w:cs/>
        </w:rPr>
        <w:br w:type="page"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744476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44E5017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7B636C4D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303EC02F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725F8870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60227D3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2BBE9C4D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4A7EF6DC" w14:textId="4C0F7C4E" w:rsidR="003776E4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9209CC6" w14:textId="7C5497EC" w:rsidR="00DC7978" w:rsidRPr="00744476" w:rsidRDefault="00DC797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การบริหารจัดการทุน</w:t>
      </w:r>
    </w:p>
    <w:p w14:paraId="03D13B4E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CDCC999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6F550BA" w14:textId="77777777" w:rsidR="007B2482" w:rsidRPr="00744476" w:rsidRDefault="000D77DB" w:rsidP="00602254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br w:type="page"/>
      </w:r>
      <w:r w:rsidR="00203EEF" w:rsidRPr="0074447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81515D" w:rsidRDefault="007B2482" w:rsidP="0081515D">
      <w:pPr>
        <w:pStyle w:val="Bo-Blankline"/>
      </w:pPr>
    </w:p>
    <w:p w14:paraId="40D9BA13" w14:textId="3DC55B94" w:rsidR="007B2482" w:rsidRPr="00933382" w:rsidRDefault="005062E9" w:rsidP="00602254">
      <w:pPr>
        <w:pStyle w:val="Bo-C1Content"/>
        <w:rPr>
          <w:rFonts w:asciiTheme="majorBidi" w:hAnsiTheme="majorBidi" w:cstheme="majorBidi"/>
          <w:lang w:val="en-US"/>
        </w:rPr>
      </w:pPr>
      <w:r w:rsidRPr="00E06DE8">
        <w:rPr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>
        <w:t xml:space="preserve"> </w:t>
      </w:r>
      <w:r w:rsidR="00652206">
        <w:rPr>
          <w:rFonts w:asciiTheme="majorBidi" w:hAnsiTheme="majorBidi" w:cstheme="majorBidi"/>
        </w:rPr>
        <w:t>19</w:t>
      </w:r>
      <w:r w:rsidR="006A6DC7">
        <w:rPr>
          <w:rFonts w:asciiTheme="majorBidi" w:hAnsiTheme="majorBidi" w:cstheme="majorBidi"/>
          <w:lang w:val="en-US"/>
        </w:rPr>
        <w:t xml:space="preserve"> </w:t>
      </w:r>
      <w:r w:rsidR="006F7DE1" w:rsidRPr="00933382">
        <w:rPr>
          <w:rFonts w:asciiTheme="majorBidi" w:hAnsiTheme="majorBidi" w:cstheme="majorBidi" w:hint="cs"/>
          <w:cs/>
          <w:lang w:val="en-US"/>
        </w:rPr>
        <w:t>กุมภาพันธ์</w:t>
      </w:r>
      <w:r w:rsidR="00D63F02" w:rsidRPr="00933382">
        <w:rPr>
          <w:rFonts w:asciiTheme="majorBidi" w:hAnsiTheme="majorBidi" w:cstheme="majorBidi" w:hint="cs"/>
          <w:cs/>
          <w:lang w:val="en-US"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2564</w:t>
      </w:r>
    </w:p>
    <w:p w14:paraId="7BC44B8E" w14:textId="77777777" w:rsidR="007B2482" w:rsidRPr="00933382" w:rsidRDefault="007B2482" w:rsidP="0081515D">
      <w:pPr>
        <w:pStyle w:val="Bo-Blankline"/>
        <w:rPr>
          <w:cs/>
        </w:rPr>
      </w:pPr>
    </w:p>
    <w:p w14:paraId="349392ED" w14:textId="77777777" w:rsidR="007B2482" w:rsidRPr="00933382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81515D" w:rsidRDefault="007B2482" w:rsidP="0081515D">
      <w:pPr>
        <w:pStyle w:val="Bo-Blankline"/>
        <w:rPr>
          <w:cs/>
        </w:rPr>
      </w:pPr>
    </w:p>
    <w:p w14:paraId="537465A2" w14:textId="07FCC861" w:rsidR="007B2482" w:rsidRPr="00744476" w:rsidRDefault="007B2482" w:rsidP="00602254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933382">
        <w:rPr>
          <w:rFonts w:asciiTheme="majorBidi" w:hAnsiTheme="majorBidi" w:cstheme="majorBidi"/>
        </w:rPr>
        <w:t>(</w:t>
      </w:r>
      <w:r w:rsidRPr="00933382">
        <w:rPr>
          <w:rFonts w:asciiTheme="majorBidi" w:hAnsiTheme="majorBidi" w:cstheme="majorBidi"/>
          <w:cs/>
        </w:rPr>
        <w:t>มหาชน</w:t>
      </w:r>
      <w:r w:rsidRPr="00933382">
        <w:rPr>
          <w:rFonts w:asciiTheme="majorBidi" w:hAnsiTheme="majorBidi" w:cstheme="majorBidi"/>
        </w:rPr>
        <w:t>) “</w:t>
      </w:r>
      <w:r w:rsidRPr="00933382">
        <w:rPr>
          <w:rFonts w:asciiTheme="majorBidi" w:hAnsiTheme="majorBidi" w:cstheme="majorBidi"/>
          <w:cs/>
        </w:rPr>
        <w:t>บริษัท</w:t>
      </w:r>
      <w:r w:rsidRPr="00933382">
        <w:rPr>
          <w:rFonts w:asciiTheme="majorBidi" w:hAnsiTheme="majorBidi" w:cstheme="majorBidi"/>
          <w:lang w:val="en-US"/>
        </w:rPr>
        <w:t xml:space="preserve">” </w:t>
      </w:r>
      <w:r w:rsidRPr="00933382">
        <w:rPr>
          <w:rFonts w:asciiTheme="majorBidi" w:hAnsiTheme="majorBidi" w:cstheme="majorBidi"/>
          <w:cs/>
        </w:rPr>
        <w:t>เป็นนิติบุคคล</w:t>
      </w:r>
      <w:r w:rsidRPr="00933382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933382">
        <w:rPr>
          <w:rFonts w:asciiTheme="majorBidi" w:hAnsiTheme="majorBidi" w:cstheme="majorBidi"/>
          <w:cs/>
        </w:rPr>
        <w:t>ประเทศไทย</w:t>
      </w:r>
      <w:r w:rsidR="006C03F4" w:rsidRPr="00933382">
        <w:rPr>
          <w:rFonts w:asciiTheme="majorBidi" w:hAnsiTheme="majorBidi" w:cstheme="majorBidi"/>
          <w:cs/>
        </w:rPr>
        <w:t xml:space="preserve"> </w:t>
      </w:r>
      <w:r w:rsidRPr="00933382">
        <w:rPr>
          <w:rFonts w:asciiTheme="majorBidi" w:hAnsiTheme="majorBidi" w:cstheme="majorBidi"/>
          <w:cs/>
        </w:rPr>
        <w:t>และ</w:t>
      </w:r>
      <w:r w:rsidR="00010620" w:rsidRPr="00933382">
        <w:rPr>
          <w:rFonts w:asciiTheme="majorBidi" w:hAnsiTheme="majorBidi" w:cstheme="majorBidi"/>
          <w:cs/>
        </w:rPr>
        <w:t>มี</w:t>
      </w:r>
      <w:r w:rsidRPr="00933382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</w:rPr>
        <w:t>6</w:t>
      </w:r>
      <w:r w:rsidRPr="00933382">
        <w:rPr>
          <w:rFonts w:asciiTheme="majorBidi" w:hAnsiTheme="majorBidi" w:cstheme="majorBidi"/>
        </w:rPr>
        <w:t>/</w:t>
      </w:r>
      <w:r w:rsidR="00C9703C">
        <w:rPr>
          <w:rFonts w:asciiTheme="majorBidi" w:hAnsiTheme="majorBidi" w:cstheme="majorBidi"/>
        </w:rPr>
        <w:t>56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744476" w:rsidRDefault="007B2482" w:rsidP="0081515D">
      <w:pPr>
        <w:pStyle w:val="Bo-Blankline"/>
        <w:rPr>
          <w:cs/>
        </w:rPr>
      </w:pPr>
    </w:p>
    <w:p w14:paraId="4B553997" w14:textId="66EE6DF0" w:rsidR="00BB1643" w:rsidRPr="00744476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</w:rPr>
        <w:t>เดือน</w:t>
      </w:r>
      <w:r w:rsidRPr="00744476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744476">
        <w:rPr>
          <w:rFonts w:asciiTheme="majorBidi" w:hAnsiTheme="majorBidi" w:cstheme="majorBidi"/>
          <w:cs/>
          <w:lang w:val="en-US"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  <w:cs/>
          <w:lang w:val="en-US"/>
        </w:rPr>
        <w:t>5</w:t>
      </w:r>
      <w:r w:rsidR="00EE7549">
        <w:rPr>
          <w:rFonts w:asciiTheme="majorBidi" w:hAnsiTheme="majorBidi" w:cstheme="majorBidi"/>
          <w:lang w:val="en-US"/>
        </w:rPr>
        <w:t>33</w:t>
      </w:r>
    </w:p>
    <w:p w14:paraId="1F8F443A" w14:textId="77777777" w:rsidR="00BB1643" w:rsidRPr="0081515D" w:rsidRDefault="00BB1643" w:rsidP="0081515D">
      <w:pPr>
        <w:pStyle w:val="Bo-Blankline"/>
      </w:pPr>
    </w:p>
    <w:p w14:paraId="56392DE6" w14:textId="2CBAC736" w:rsidR="00BB1643" w:rsidRPr="001714E8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EE7549">
        <w:rPr>
          <w:rFonts w:asciiTheme="majorBidi" w:hAnsiTheme="majorBidi" w:cstheme="majorBidi"/>
          <w:lang w:val="en-US"/>
        </w:rPr>
        <w:t>3</w:t>
      </w:r>
      <w:r w:rsidRPr="00744476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EE7549">
        <w:rPr>
          <w:rFonts w:asciiTheme="majorBidi" w:hAnsiTheme="majorBidi" w:cstheme="majorBidi"/>
          <w:lang w:val="en-US"/>
        </w:rPr>
        <w:t>1</w:t>
      </w:r>
      <w:r w:rsidR="00C9703C">
        <w:rPr>
          <w:rFonts w:asciiTheme="majorBidi" w:hAnsiTheme="majorBidi" w:cstheme="majorBidi"/>
          <w:cs/>
        </w:rPr>
        <w:t>8</w:t>
      </w:r>
      <w:r w:rsidRPr="00744476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C9703C">
        <w:rPr>
          <w:rFonts w:asciiTheme="majorBidi" w:hAnsiTheme="majorBidi" w:cstheme="majorBidi"/>
          <w:cs/>
        </w:rPr>
        <w:t>8</w:t>
      </w:r>
      <w:r w:rsidRPr="00744476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EE7549">
        <w:rPr>
          <w:rFonts w:asciiTheme="majorBidi" w:hAnsiTheme="majorBidi" w:cstheme="majorBidi"/>
          <w:lang w:val="en-US"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EE7549">
        <w:rPr>
          <w:rFonts w:asciiTheme="majorBidi" w:hAnsiTheme="majorBidi" w:cstheme="majorBidi"/>
          <w:lang w:val="en-US"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744476">
        <w:rPr>
          <w:rFonts w:asciiTheme="majorBidi" w:hAnsiTheme="majorBidi" w:cstheme="majorBidi"/>
        </w:rPr>
        <w:t xml:space="preserve">LDPE </w:t>
      </w:r>
      <w:r w:rsidRPr="00744476">
        <w:rPr>
          <w:rFonts w:asciiTheme="majorBidi" w:hAnsiTheme="majorBidi" w:cstheme="majorBidi"/>
          <w:cs/>
        </w:rPr>
        <w:t xml:space="preserve">และ </w:t>
      </w:r>
      <w:r w:rsidRPr="00744476">
        <w:rPr>
          <w:rFonts w:asciiTheme="majorBidi" w:hAnsiTheme="majorBidi" w:cstheme="majorBidi"/>
        </w:rPr>
        <w:t xml:space="preserve">EVA </w:t>
      </w:r>
      <w:r w:rsidR="00EE7549">
        <w:rPr>
          <w:rFonts w:asciiTheme="majorBidi" w:hAnsiTheme="majorBidi" w:cstheme="majorBidi"/>
          <w:lang w:val="en-US"/>
        </w:rPr>
        <w:t>2</w:t>
      </w:r>
      <w:r w:rsidRPr="00744476">
        <w:rPr>
          <w:rFonts w:asciiTheme="majorBidi" w:hAnsiTheme="majorBidi" w:cstheme="majorBidi"/>
          <w:cs/>
        </w:rPr>
        <w:t xml:space="preserve"> แห่ง </w:t>
      </w:r>
      <w:r w:rsidR="00D817F9" w:rsidRPr="00744476">
        <w:rPr>
          <w:rFonts w:asciiTheme="majorBidi" w:hAnsiTheme="majorBidi" w:cstheme="majorBidi"/>
          <w:cs/>
        </w:rPr>
        <w:t>รายละเอียดของ</w:t>
      </w:r>
      <w:r w:rsidR="00BB1643" w:rsidRPr="00744476">
        <w:rPr>
          <w:rFonts w:asciiTheme="majorBidi" w:hAnsiTheme="majorBidi" w:cstheme="majorBidi"/>
          <w:cs/>
        </w:rPr>
        <w:t>บริษัทย่อย</w:t>
      </w:r>
      <w:r w:rsidR="001714E8">
        <w:rPr>
          <w:rFonts w:asciiTheme="majorBidi" w:hAnsiTheme="majorBidi" w:cstheme="majorBidi"/>
          <w:cs/>
        </w:rPr>
        <w:t xml:space="preserve"> </w:t>
      </w:r>
      <w:r w:rsidR="000D77DB" w:rsidRPr="00744476">
        <w:rPr>
          <w:rFonts w:asciiTheme="majorBidi" w:hAnsiTheme="majorBidi" w:cstheme="majorBidi"/>
          <w:cs/>
        </w:rPr>
        <w:t>ณ วันที่</w:t>
      </w:r>
      <w:r w:rsidR="00D83B21" w:rsidRPr="00744476">
        <w:rPr>
          <w:rFonts w:asciiTheme="majorBidi" w:hAnsiTheme="majorBidi" w:cstheme="majorBidi"/>
          <w:cs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31</w:t>
      </w:r>
      <w:r w:rsidR="00B929E4" w:rsidRPr="00744476">
        <w:rPr>
          <w:rFonts w:asciiTheme="majorBidi" w:hAnsiTheme="majorBidi" w:cstheme="majorBidi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C74900">
        <w:rPr>
          <w:rFonts w:asciiTheme="majorBidi" w:hAnsiTheme="majorBidi" w:cstheme="majorBidi"/>
        </w:rPr>
        <w:t>5</w:t>
      </w:r>
      <w:r w:rsidR="00C9703C">
        <w:rPr>
          <w:rFonts w:asciiTheme="majorBidi" w:hAnsiTheme="majorBidi" w:cstheme="majorBidi"/>
        </w:rPr>
        <w:t>6</w:t>
      </w:r>
      <w:r w:rsidR="00DE5DC6">
        <w:rPr>
          <w:rFonts w:asciiTheme="majorBidi" w:hAnsiTheme="majorBidi" w:cstheme="majorBidi"/>
        </w:rPr>
        <w:t>3</w:t>
      </w:r>
      <w:r w:rsidR="00B929E4" w:rsidRPr="00744476">
        <w:rPr>
          <w:rFonts w:asciiTheme="majorBidi" w:hAnsiTheme="majorBidi" w:cstheme="majorBidi"/>
          <w:cs/>
        </w:rPr>
        <w:t xml:space="preserve"> และ </w:t>
      </w:r>
      <w:r w:rsidR="00EE7549">
        <w:rPr>
          <w:rFonts w:asciiTheme="majorBidi" w:hAnsiTheme="majorBidi" w:cstheme="majorBidi"/>
          <w:lang w:val="en-US"/>
        </w:rPr>
        <w:t>2</w:t>
      </w:r>
      <w:r w:rsidR="00C74900">
        <w:rPr>
          <w:rFonts w:asciiTheme="majorBidi" w:hAnsiTheme="majorBidi" w:cstheme="majorBidi"/>
        </w:rPr>
        <w:t>5</w:t>
      </w:r>
      <w:r w:rsidR="00C9703C">
        <w:rPr>
          <w:rFonts w:asciiTheme="majorBidi" w:hAnsiTheme="majorBidi" w:cstheme="majorBidi"/>
        </w:rPr>
        <w:t>6</w:t>
      </w:r>
      <w:r w:rsidR="00EE7549">
        <w:rPr>
          <w:rFonts w:asciiTheme="majorBidi" w:hAnsiTheme="majorBidi" w:cstheme="majorBidi"/>
          <w:lang w:val="en-US"/>
        </w:rPr>
        <w:t>2</w:t>
      </w:r>
      <w:r w:rsidR="0014154A" w:rsidRPr="00744476">
        <w:rPr>
          <w:rFonts w:asciiTheme="majorBidi" w:hAnsiTheme="majorBidi" w:cstheme="majorBidi"/>
          <w:cs/>
        </w:rPr>
        <w:t xml:space="preserve"> </w:t>
      </w:r>
      <w:r w:rsidR="001714E8" w:rsidRPr="001714E8">
        <w:rPr>
          <w:rFonts w:asciiTheme="majorBidi" w:hAnsiTheme="majorBidi"/>
          <w:cs/>
        </w:rPr>
        <w:t xml:space="preserve">ได้เปิดเผยไว้ในหมายเหตุข้อ </w:t>
      </w:r>
      <w:r w:rsidR="00EE7549">
        <w:rPr>
          <w:rFonts w:asciiTheme="majorBidi" w:hAnsiTheme="majorBidi"/>
          <w:lang w:val="en-US"/>
        </w:rPr>
        <w:t>10</w:t>
      </w:r>
    </w:p>
    <w:p w14:paraId="6AA2BFAC" w14:textId="77777777" w:rsidR="00DE5792" w:rsidRPr="0081515D" w:rsidRDefault="00DE5792" w:rsidP="0081515D">
      <w:pPr>
        <w:pStyle w:val="Bo-Blankline"/>
        <w:rPr>
          <w:cs/>
        </w:rPr>
      </w:pPr>
    </w:p>
    <w:p w14:paraId="00A011A4" w14:textId="77777777" w:rsidR="007B2482" w:rsidRPr="00744476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744476" w:rsidRDefault="007B2482" w:rsidP="0081515D">
      <w:pPr>
        <w:pStyle w:val="Bo-Blankline"/>
      </w:pPr>
    </w:p>
    <w:p w14:paraId="56617129" w14:textId="77777777" w:rsidR="00EF58C8" w:rsidRPr="0094053C" w:rsidRDefault="00EF58C8" w:rsidP="00B228B8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4053C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4053C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733F0673" w14:textId="77777777" w:rsidR="00EF58C8" w:rsidRPr="00744476" w:rsidRDefault="00EF58C8" w:rsidP="0081515D">
      <w:pPr>
        <w:pStyle w:val="Bo-Blankline"/>
      </w:pPr>
    </w:p>
    <w:p w14:paraId="53E7561F" w14:textId="77777777" w:rsidR="005F6C18" w:rsidRPr="00744476" w:rsidRDefault="00E43F64" w:rsidP="005A648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BD1C73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สภาวิชาชีพบัญชีฯ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CDFD646" w14:textId="77777777" w:rsidR="00D00F57" w:rsidRPr="0081515D" w:rsidRDefault="00D00F57" w:rsidP="0081515D">
      <w:pPr>
        <w:pStyle w:val="Bo-Blankline"/>
        <w:rPr>
          <w:cs/>
        </w:rPr>
      </w:pPr>
    </w:p>
    <w:p w14:paraId="697FB9D1" w14:textId="052C1E25" w:rsidR="0047366F" w:rsidRDefault="00EE1BF2" w:rsidP="005A6485">
      <w:pPr>
        <w:pStyle w:val="Bo-C1Content"/>
        <w:rPr>
          <w:rFonts w:asciiTheme="majorBidi" w:hAnsiTheme="majorBidi"/>
          <w:spacing w:val="-2"/>
        </w:rPr>
      </w:pPr>
      <w:r w:rsidRPr="00EE1BF2">
        <w:rPr>
          <w:rFonts w:asciiTheme="majorBidi" w:hAnsiTheme="majorBidi"/>
          <w:spacing w:val="-2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2921E3">
        <w:rPr>
          <w:rFonts w:asciiTheme="majorBidi" w:hAnsiTheme="majorBidi"/>
          <w:spacing w:val="-2"/>
        </w:rPr>
        <w:t xml:space="preserve"> </w:t>
      </w:r>
      <w:r w:rsidR="00EE7549">
        <w:rPr>
          <w:rFonts w:asciiTheme="majorBidi" w:hAnsiTheme="majorBidi"/>
          <w:spacing w:val="-2"/>
          <w:lang w:val="en-US"/>
        </w:rPr>
        <w:t>1</w:t>
      </w:r>
      <w:r w:rsidRPr="00EE1BF2">
        <w:rPr>
          <w:rFonts w:asciiTheme="majorBidi" w:hAnsiTheme="majorBidi"/>
          <w:spacing w:val="-2"/>
          <w:cs/>
        </w:rPr>
        <w:t xml:space="preserve"> มกราคม </w:t>
      </w:r>
      <w:r w:rsidR="00EE7549">
        <w:rPr>
          <w:rFonts w:asciiTheme="majorBidi" w:hAnsiTheme="majorBidi"/>
          <w:spacing w:val="-2"/>
          <w:lang w:val="en-US"/>
        </w:rPr>
        <w:t>2</w:t>
      </w:r>
      <w:r w:rsidR="00C9703C">
        <w:rPr>
          <w:rFonts w:asciiTheme="majorBidi" w:hAnsiTheme="majorBidi"/>
          <w:spacing w:val="-2"/>
          <w:cs/>
        </w:rPr>
        <w:t>56</w:t>
      </w:r>
      <w:r w:rsidR="00EE7549">
        <w:rPr>
          <w:rFonts w:asciiTheme="majorBidi" w:hAnsiTheme="majorBidi"/>
          <w:spacing w:val="-2"/>
          <w:lang w:val="en-US"/>
        </w:rPr>
        <w:t>3</w:t>
      </w:r>
      <w:r w:rsidRPr="00EE1BF2">
        <w:rPr>
          <w:rFonts w:asciiTheme="majorBidi" w:hAnsiTheme="majorBidi"/>
          <w:spacing w:val="-2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9C5918">
        <w:rPr>
          <w:rFonts w:asciiTheme="majorBidi" w:hAnsiTheme="majorBidi" w:hint="cs"/>
          <w:spacing w:val="-2"/>
          <w:cs/>
        </w:rPr>
        <w:t xml:space="preserve">กลุ่มบริษัท </w:t>
      </w:r>
    </w:p>
    <w:p w14:paraId="347FE252" w14:textId="4EA37A68" w:rsidR="0047366F" w:rsidRPr="00EF2384" w:rsidRDefault="0047366F" w:rsidP="005A6485">
      <w:pPr>
        <w:pStyle w:val="Bo-C1Content"/>
        <w:rPr>
          <w:rFonts w:asciiTheme="majorBidi" w:hAnsiTheme="majorBidi"/>
          <w:spacing w:val="-2"/>
          <w:sz w:val="20"/>
          <w:szCs w:val="20"/>
        </w:rPr>
      </w:pPr>
    </w:p>
    <w:p w14:paraId="6ACD086C" w14:textId="7D37CE3A" w:rsidR="0047366F" w:rsidRPr="005E6092" w:rsidRDefault="0047366F" w:rsidP="005A6485">
      <w:pPr>
        <w:pStyle w:val="Bo-C1Content"/>
        <w:rPr>
          <w:rFonts w:asciiTheme="majorBidi" w:hAnsiTheme="majorBidi"/>
          <w:spacing w:val="-2"/>
          <w:cs/>
          <w:lang w:val="en-US"/>
        </w:rPr>
      </w:pPr>
      <w:r w:rsidRPr="0047366F">
        <w:rPr>
          <w:rFonts w:asciiTheme="majorBidi" w:hAnsiTheme="majorBidi"/>
          <w:spacing w:val="-2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47366F">
        <w:rPr>
          <w:rFonts w:asciiTheme="majorBidi" w:hAnsiTheme="majorBidi"/>
          <w:spacing w:val="-2"/>
        </w:rPr>
        <w:t xml:space="preserve">9 </w:t>
      </w:r>
      <w:r w:rsidRPr="0047366F">
        <w:rPr>
          <w:rFonts w:asciiTheme="majorBidi" w:hAnsiTheme="majorBidi"/>
          <w:spacing w:val="-2"/>
          <w:cs/>
        </w:rPr>
        <w:t xml:space="preserve">เรื่อง </w:t>
      </w:r>
      <w:r w:rsidRPr="00FF23FB">
        <w:rPr>
          <w:rFonts w:asciiTheme="majorBidi" w:hAnsiTheme="majorBidi"/>
          <w:i/>
          <w:iCs/>
          <w:spacing w:val="-2"/>
          <w:cs/>
        </w:rPr>
        <w:t>เครื่องมือทางการเงิน</w:t>
      </w:r>
      <w:r w:rsidRPr="0047366F">
        <w:rPr>
          <w:rFonts w:asciiTheme="majorBidi" w:hAnsiTheme="majorBidi"/>
          <w:spacing w:val="-2"/>
          <w:cs/>
        </w:rPr>
        <w:t xml:space="preserve"> (</w:t>
      </w:r>
      <w:r w:rsidRPr="0047366F">
        <w:rPr>
          <w:rFonts w:asciiTheme="majorBidi" w:hAnsiTheme="majorBidi"/>
          <w:spacing w:val="-2"/>
        </w:rPr>
        <w:t xml:space="preserve">TFRS 9) </w:t>
      </w:r>
      <w:r w:rsidRPr="0047366F">
        <w:rPr>
          <w:rFonts w:asciiTheme="majorBidi" w:hAnsiTheme="majorBidi"/>
          <w:spacing w:val="-2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47366F">
        <w:rPr>
          <w:rFonts w:asciiTheme="majorBidi" w:hAnsiTheme="majorBidi"/>
          <w:spacing w:val="-2"/>
        </w:rPr>
        <w:t xml:space="preserve">16 </w:t>
      </w:r>
      <w:r w:rsidRPr="0047366F">
        <w:rPr>
          <w:rFonts w:asciiTheme="majorBidi" w:hAnsiTheme="majorBidi"/>
          <w:spacing w:val="-2"/>
          <w:cs/>
        </w:rPr>
        <w:t xml:space="preserve">เรื่อง </w:t>
      </w:r>
      <w:r w:rsidRPr="00FF23FB">
        <w:rPr>
          <w:rFonts w:asciiTheme="majorBidi" w:hAnsiTheme="majorBidi"/>
          <w:i/>
          <w:iCs/>
          <w:spacing w:val="-2"/>
          <w:cs/>
        </w:rPr>
        <w:t>สัญญาเช่า</w:t>
      </w:r>
      <w:r w:rsidRPr="0047366F">
        <w:rPr>
          <w:rFonts w:asciiTheme="majorBidi" w:hAnsiTheme="majorBidi"/>
          <w:spacing w:val="-2"/>
          <w:cs/>
        </w:rPr>
        <w:t xml:space="preserve"> (</w:t>
      </w:r>
      <w:r w:rsidRPr="0047366F">
        <w:rPr>
          <w:rFonts w:asciiTheme="majorBidi" w:hAnsiTheme="majorBidi"/>
          <w:spacing w:val="-2"/>
        </w:rPr>
        <w:t xml:space="preserve">TFRS 16) </w:t>
      </w:r>
      <w:r w:rsidRPr="0047366F">
        <w:rPr>
          <w:rFonts w:asciiTheme="majorBidi" w:hAnsiTheme="majorBidi"/>
          <w:spacing w:val="-2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47366F">
        <w:rPr>
          <w:rFonts w:asciiTheme="majorBidi" w:hAnsiTheme="majorBidi"/>
          <w:spacing w:val="-2"/>
        </w:rPr>
        <w:t>3</w:t>
      </w:r>
      <w:r w:rsidR="005E6092">
        <w:rPr>
          <w:rFonts w:asciiTheme="majorBidi" w:hAnsiTheme="majorBidi" w:hint="cs"/>
          <w:spacing w:val="-2"/>
          <w:cs/>
        </w:rPr>
        <w:t xml:space="preserve">(ก) และ </w:t>
      </w:r>
      <w:r w:rsidR="005E6092">
        <w:rPr>
          <w:rFonts w:asciiTheme="majorBidi" w:hAnsiTheme="majorBidi"/>
          <w:spacing w:val="-2"/>
          <w:lang w:val="en-US"/>
        </w:rPr>
        <w:t>3</w:t>
      </w:r>
      <w:r w:rsidR="005E6092">
        <w:rPr>
          <w:rFonts w:asciiTheme="majorBidi" w:hAnsiTheme="majorBidi" w:hint="cs"/>
          <w:spacing w:val="-2"/>
          <w:cs/>
          <w:lang w:val="en-US"/>
        </w:rPr>
        <w:t>(ข)</w:t>
      </w:r>
    </w:p>
    <w:p w14:paraId="622C34A9" w14:textId="36F3932F" w:rsidR="001714E8" w:rsidRDefault="001714E8" w:rsidP="005A6485">
      <w:pPr>
        <w:pStyle w:val="Bo-C1Content"/>
        <w:rPr>
          <w:rFonts w:asciiTheme="majorBidi" w:hAnsiTheme="majorBidi"/>
          <w:spacing w:val="-2"/>
        </w:rPr>
      </w:pPr>
      <w:r>
        <w:rPr>
          <w:rFonts w:asciiTheme="majorBidi" w:hAnsiTheme="majorBidi"/>
          <w:spacing w:val="-2"/>
        </w:rPr>
        <w:br w:type="page"/>
      </w:r>
    </w:p>
    <w:p w14:paraId="3962306A" w14:textId="5F37A540" w:rsidR="00250644" w:rsidRDefault="00250644" w:rsidP="005A6485">
      <w:pPr>
        <w:pStyle w:val="Bo-C1Content"/>
        <w:rPr>
          <w:rFonts w:asciiTheme="majorBidi" w:hAnsiTheme="majorBidi"/>
          <w:spacing w:val="-2"/>
        </w:rPr>
      </w:pPr>
      <w:r w:rsidRPr="00250644">
        <w:rPr>
          <w:rFonts w:asciiTheme="majorBidi" w:hAnsiTheme="majorBidi"/>
          <w:spacing w:val="-2"/>
          <w:cs/>
        </w:rPr>
        <w:lastRenderedPageBreak/>
        <w:t>นอกจากนี้</w:t>
      </w:r>
      <w:r>
        <w:rPr>
          <w:rFonts w:asciiTheme="majorBidi" w:hAnsiTheme="majorBidi" w:hint="cs"/>
          <w:spacing w:val="-2"/>
          <w:cs/>
        </w:rPr>
        <w:t xml:space="preserve"> </w:t>
      </w:r>
      <w:r w:rsidRPr="00250644">
        <w:rPr>
          <w:rFonts w:asciiTheme="majorBidi" w:hAnsiTheme="majorBidi"/>
          <w:spacing w:val="-2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4A436E2" w14:textId="77777777" w:rsidR="00250644" w:rsidRPr="00EF2384" w:rsidRDefault="00250644" w:rsidP="005A6485">
      <w:pPr>
        <w:pStyle w:val="Bo-C1Content"/>
        <w:rPr>
          <w:rFonts w:asciiTheme="majorBidi" w:hAnsiTheme="majorBidi"/>
          <w:spacing w:val="-2"/>
          <w:sz w:val="20"/>
          <w:szCs w:val="20"/>
        </w:rPr>
      </w:pPr>
    </w:p>
    <w:p w14:paraId="37FAA6B0" w14:textId="77777777" w:rsidR="00012E2C" w:rsidRPr="0094053C" w:rsidRDefault="00012E2C" w:rsidP="00B228B8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94053C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94053C">
        <w:rPr>
          <w:rFonts w:asciiTheme="majorBidi" w:hAnsiTheme="majorBidi" w:cstheme="majorBidi"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25D98F0C" w14:textId="77777777" w:rsidR="00012E2C" w:rsidRPr="0081515D" w:rsidRDefault="00012E2C" w:rsidP="0081515D">
      <w:pPr>
        <w:pStyle w:val="Bo-Blankline"/>
      </w:pPr>
    </w:p>
    <w:p w14:paraId="2651826C" w14:textId="1FB53225" w:rsidR="00012E2C" w:rsidRPr="00744476" w:rsidRDefault="00EA03CB" w:rsidP="000912A8">
      <w:pPr>
        <w:pStyle w:val="Bo-C1Content"/>
        <w:rPr>
          <w:rFonts w:asciiTheme="majorBidi" w:hAnsiTheme="majorBidi" w:cstheme="majorBidi"/>
          <w:lang w:val="en-US"/>
        </w:rPr>
      </w:pPr>
      <w:r w:rsidRPr="00EA03CB">
        <w:rPr>
          <w:rFonts w:asciiTheme="majorBidi" w:hAnsiTheme="majorBidi"/>
          <w:cs/>
          <w:lang w:val="en-US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20053284" w14:textId="77777777" w:rsidR="00012E2C" w:rsidRPr="00744476" w:rsidRDefault="00012E2C" w:rsidP="0081515D">
      <w:pPr>
        <w:pStyle w:val="Bo-Blankline"/>
        <w:rPr>
          <w:lang w:val="en-US"/>
        </w:rPr>
      </w:pPr>
    </w:p>
    <w:p w14:paraId="026FBE29" w14:textId="77777777" w:rsidR="0098712A" w:rsidRPr="0094053C" w:rsidRDefault="00012E2C" w:rsidP="00B228B8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9405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20566" w:rsidRPr="0094053C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="0098712A" w:rsidRPr="0094053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98712A" w:rsidRPr="0094053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17AA3" w:rsidRPr="0094053C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13DED3F5" w14:textId="77777777" w:rsidR="00E54FEE" w:rsidRPr="0081515D" w:rsidRDefault="00E54FEE" w:rsidP="0081515D">
      <w:pPr>
        <w:pStyle w:val="Bo-Blankline"/>
      </w:pPr>
    </w:p>
    <w:p w14:paraId="66762629" w14:textId="77777777" w:rsidR="00E54FEE" w:rsidRPr="00DD6EC5" w:rsidRDefault="00E54FEE" w:rsidP="00744476">
      <w:pPr>
        <w:ind w:left="50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ญาณ การประมาณ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744476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9008FB">
        <w:rPr>
          <w:rFonts w:asciiTheme="majorBidi" w:hAnsiTheme="majorBidi" w:cstheme="majorBidi" w:hint="cs"/>
          <w:sz w:val="30"/>
          <w:szCs w:val="30"/>
          <w:cs/>
          <w:lang w:val="en-US"/>
        </w:rPr>
        <w:t>ปฏิบัติตาม</w:t>
      </w:r>
      <w:r w:rsidRPr="00744476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>ของกลุ่มบริษัท ทั้งนี้</w:t>
      </w:r>
      <w:r w:rsidR="009008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44476">
        <w:rPr>
          <w:rFonts w:asciiTheme="majorBidi" w:hAnsiTheme="majorBidi" w:cstheme="majorBidi"/>
          <w:sz w:val="30"/>
          <w:szCs w:val="30"/>
          <w:cs/>
        </w:rPr>
        <w:t>ไว้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Pr="00744476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553F05" w:rsidRPr="00744476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โดยวิธีเปลี่ยนทันทีเป็นต้นไป</w:t>
      </w:r>
    </w:p>
    <w:p w14:paraId="5DA2E0AA" w14:textId="00EB75E9" w:rsidR="00E54FEE" w:rsidRDefault="00E54FEE" w:rsidP="0081515D">
      <w:pPr>
        <w:pStyle w:val="Bo-Blankline"/>
      </w:pPr>
    </w:p>
    <w:p w14:paraId="2657DB11" w14:textId="7E661417" w:rsidR="007954EE" w:rsidRPr="00652206" w:rsidRDefault="007954EE" w:rsidP="005A438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52206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652206">
        <w:rPr>
          <w:rFonts w:asciiTheme="majorBidi" w:hAnsiTheme="majorBidi" w:cstheme="majorBidi"/>
          <w:sz w:val="30"/>
          <w:szCs w:val="30"/>
        </w:rPr>
        <w:t xml:space="preserve"> </w:t>
      </w:r>
    </w:p>
    <w:p w14:paraId="137BE31C" w14:textId="77777777" w:rsidR="007954EE" w:rsidRPr="006844AB" w:rsidRDefault="007954EE" w:rsidP="007954E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2C46B09" w14:textId="68D4738D" w:rsidR="007954EE" w:rsidRPr="00652206" w:rsidRDefault="007954EE" w:rsidP="007954E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52206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652206">
        <w:rPr>
          <w:rFonts w:asciiTheme="majorBidi" w:hAnsiTheme="majorBidi" w:cstheme="majorBidi"/>
          <w:sz w:val="30"/>
          <w:szCs w:val="30"/>
        </w:rPr>
        <w:t xml:space="preserve"> </w:t>
      </w:r>
      <w:r w:rsidRPr="00652206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144B0526" w14:textId="77777777" w:rsidR="007954EE" w:rsidRPr="006844AB" w:rsidRDefault="007954EE" w:rsidP="007954E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7290"/>
      </w:tblGrid>
      <w:tr w:rsidR="007954EE" w:rsidRPr="00652206" w14:paraId="7F177201" w14:textId="77777777" w:rsidTr="00A03BB2">
        <w:tc>
          <w:tcPr>
            <w:tcW w:w="1800" w:type="dxa"/>
            <w:shd w:val="clear" w:color="auto" w:fill="auto"/>
          </w:tcPr>
          <w:p w14:paraId="1D114438" w14:textId="5FAC55BC" w:rsidR="007954EE" w:rsidRPr="00652206" w:rsidRDefault="007954EE" w:rsidP="00A0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8" w:firstLine="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601429"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290" w:type="dxa"/>
            <w:shd w:val="clear" w:color="auto" w:fill="auto"/>
          </w:tcPr>
          <w:p w14:paraId="3A72E1C6" w14:textId="77777777" w:rsidR="007954EE" w:rsidRPr="00652206" w:rsidRDefault="007954EE" w:rsidP="00DC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644C4311" w14:textId="77777777" w:rsidR="007954EE" w:rsidRPr="00652206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5CB5D0B8" w14:textId="1D9F910F" w:rsidR="007954EE" w:rsidRPr="00652206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="Angsana New"/>
                <w:sz w:val="30"/>
                <w:szCs w:val="30"/>
                <w:cs/>
              </w:rPr>
              <w:t>กลุ่มบริษัท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31DA2745" w14:textId="77777777" w:rsidR="007954EE" w:rsidRPr="00652206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="Angsana New"/>
                <w:sz w:val="30"/>
                <w:szCs w:val="30"/>
                <w:cs/>
              </w:rPr>
              <w:t>กลุ่มบริษัทจะ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ใช้สิทธิยกเลิกสัญญา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3164B243" w14:textId="4AF3EF85" w:rsidR="00352B4B" w:rsidRPr="00652206" w:rsidRDefault="00352B4B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="Angsana New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7954EE" w:rsidRPr="00652206" w14:paraId="528593E8" w14:textId="77777777" w:rsidTr="00A03BB2">
        <w:tc>
          <w:tcPr>
            <w:tcW w:w="1800" w:type="dxa"/>
            <w:shd w:val="clear" w:color="auto" w:fill="auto"/>
          </w:tcPr>
          <w:p w14:paraId="417D7D02" w14:textId="26D5B295" w:rsidR="007954EE" w:rsidRPr="00652206" w:rsidRDefault="007954EE" w:rsidP="00DC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ธ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7290" w:type="dxa"/>
            <w:shd w:val="clear" w:color="auto" w:fill="auto"/>
          </w:tcPr>
          <w:p w14:paraId="256BFBBA" w14:textId="77777777" w:rsidR="00842856" w:rsidRPr="00652206" w:rsidRDefault="007954EE" w:rsidP="0079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3890E600" w14:textId="3B040CCE" w:rsidR="007954EE" w:rsidRPr="00F648A7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F648A7">
              <w:rPr>
                <w:rFonts w:asciiTheme="majorBidi" w:hAnsiTheme="majorBidi" w:cs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29D4654B" w14:textId="523CE716" w:rsidR="007954EE" w:rsidRPr="00F648A7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F648A7">
              <w:rPr>
                <w:rFonts w:asciiTheme="majorBidi" w:hAnsiTheme="majorBidi" w:cs="Angsana New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</w:t>
            </w:r>
            <w:r w:rsidR="00CB0097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F648A7">
              <w:rPr>
                <w:rFonts w:asciiTheme="majorBidi" w:hAnsiTheme="majorBidi" w:cs="Angsana New"/>
                <w:sz w:val="30"/>
                <w:szCs w:val="30"/>
                <w:cs/>
              </w:rPr>
              <w:t>เวลาหนึ่ง</w:t>
            </w:r>
            <w:r w:rsidRPr="00F648A7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  <w:p w14:paraId="543EB92C" w14:textId="0C4F27DD" w:rsidR="007954EE" w:rsidRPr="008862B4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8862B4">
              <w:rPr>
                <w:rFonts w:asciiTheme="majorBidi" w:hAnsiTheme="majorBidi" w:cs="Angsana New"/>
                <w:sz w:val="30"/>
                <w:szCs w:val="30"/>
                <w:cs/>
              </w:rPr>
              <w:t>ค่านายหน้า โดยพิจารณาว่ารายการค้าที่</w:t>
            </w:r>
            <w:r w:rsidRPr="00652206">
              <w:rPr>
                <w:rFonts w:asciiTheme="majorBidi" w:hAnsiTheme="majorBidi" w:cs="Angsana New"/>
                <w:sz w:val="30"/>
                <w:szCs w:val="30"/>
                <w:cs/>
              </w:rPr>
              <w:t>กลุ่มบริษัท</w:t>
            </w:r>
            <w:r w:rsidRPr="008862B4">
              <w:rPr>
                <w:rFonts w:asciiTheme="majorBidi" w:hAnsiTheme="majorBidi" w:cs="Angsana New"/>
                <w:sz w:val="30"/>
                <w:szCs w:val="30"/>
                <w:cs/>
              </w:rPr>
              <w:t>ทำรายการนั้นมีลักษณะการเป็นตัวแทนมากกว่าการเป็นตัวการหรือไม่</w:t>
            </w:r>
          </w:p>
          <w:p w14:paraId="0552BF67" w14:textId="77777777" w:rsidR="007954EE" w:rsidRPr="00652206" w:rsidRDefault="007954EE" w:rsidP="005A438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B4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  <w:tr w:rsidR="007954EE" w:rsidRPr="00652206" w14:paraId="43E156FD" w14:textId="77777777" w:rsidTr="00A03BB2">
        <w:tc>
          <w:tcPr>
            <w:tcW w:w="1800" w:type="dxa"/>
            <w:shd w:val="clear" w:color="auto" w:fill="auto"/>
          </w:tcPr>
          <w:p w14:paraId="6987FBAD" w14:textId="77777777" w:rsidR="007954EE" w:rsidRPr="00652206" w:rsidDel="009F0356" w:rsidRDefault="007954EE" w:rsidP="00DC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5</w:t>
            </w:r>
          </w:p>
        </w:tc>
        <w:tc>
          <w:tcPr>
            <w:tcW w:w="7290" w:type="dxa"/>
            <w:shd w:val="clear" w:color="auto" w:fill="auto"/>
          </w:tcPr>
          <w:p w14:paraId="20CF183B" w14:textId="494DFEB1" w:rsidR="007954EE" w:rsidRPr="00652206" w:rsidRDefault="007954EE" w:rsidP="00DC03E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652206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</w:t>
            </w:r>
            <w:r w:rsidRPr="00652206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r w:rsidRPr="00652206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โคโรนา</w:t>
            </w:r>
            <w:r w:rsidRPr="00652206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 xml:space="preserve"> 2019 (Covid-19)</w:t>
            </w:r>
            <w:r w:rsidRPr="00652206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EF1E81" w:rsidRPr="00D00CD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7954EE" w:rsidRPr="00652206" w14:paraId="1BF60A66" w14:textId="77777777" w:rsidTr="00A03BB2">
        <w:tc>
          <w:tcPr>
            <w:tcW w:w="1800" w:type="dxa"/>
            <w:shd w:val="clear" w:color="auto" w:fill="auto"/>
          </w:tcPr>
          <w:p w14:paraId="472924D0" w14:textId="47750089" w:rsidR="007954EE" w:rsidRPr="00652206" w:rsidRDefault="00EE7549" w:rsidP="00DC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01429" w:rsidRPr="00652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="007954EE" w:rsidRPr="0065220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90" w:type="dxa"/>
            <w:shd w:val="clear" w:color="auto" w:fill="auto"/>
          </w:tcPr>
          <w:p w14:paraId="10760DA4" w14:textId="77777777" w:rsidR="007954EE" w:rsidRPr="00652206" w:rsidRDefault="007954EE" w:rsidP="00A0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6C5D01DF" w14:textId="3A057D76" w:rsidR="00D92CD2" w:rsidRPr="00E873D1" w:rsidRDefault="00D92CD2">
      <w:pPr>
        <w:rPr>
          <w:sz w:val="20"/>
          <w:szCs w:val="20"/>
        </w:rPr>
      </w:pPr>
    </w:p>
    <w:p w14:paraId="204C5E69" w14:textId="3F55B9D4" w:rsidR="007954EE" w:rsidRPr="00652206" w:rsidRDefault="007954EE" w:rsidP="005A438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hanging="7"/>
        <w:jc w:val="both"/>
        <w:rPr>
          <w:rFonts w:asciiTheme="majorBidi" w:hAnsiTheme="majorBidi" w:cstheme="majorBidi"/>
          <w:sz w:val="30"/>
          <w:szCs w:val="30"/>
        </w:rPr>
      </w:pPr>
      <w:bookmarkStart w:id="1" w:name="_Hlk31810007"/>
      <w:r w:rsidRPr="00652206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56C6D102" w14:textId="77777777" w:rsidR="007954EE" w:rsidRPr="00E873D1" w:rsidRDefault="007954EE" w:rsidP="007954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CCEA1E9" w14:textId="3FFA3612" w:rsidR="007954EE" w:rsidRPr="00652206" w:rsidRDefault="007954EE" w:rsidP="007954EE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652206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652206">
        <w:rPr>
          <w:rFonts w:asciiTheme="majorBidi" w:hAnsiTheme="majorBidi" w:cstheme="majorBidi"/>
          <w:sz w:val="30"/>
          <w:szCs w:val="30"/>
        </w:rPr>
        <w:t xml:space="preserve"> </w:t>
      </w:r>
      <w:r w:rsidRPr="006522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EE7549" w:rsidRPr="0065220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522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522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EE7549" w:rsidRPr="00652206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6522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52206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652206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Pr="006522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0E26313A" w14:textId="77777777" w:rsidR="007954EE" w:rsidRPr="00E873D1" w:rsidRDefault="007954EE" w:rsidP="007954E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00"/>
        <w:gridCol w:w="7380"/>
      </w:tblGrid>
      <w:tr w:rsidR="007954EE" w:rsidRPr="00652206" w14:paraId="7D996705" w14:textId="77777777" w:rsidTr="00A03BB2">
        <w:tc>
          <w:tcPr>
            <w:tcW w:w="1800" w:type="dxa"/>
            <w:shd w:val="clear" w:color="auto" w:fill="auto"/>
          </w:tcPr>
          <w:p w14:paraId="6A3B3FC8" w14:textId="5E831997" w:rsidR="007954EE" w:rsidRPr="00652206" w:rsidRDefault="007954EE" w:rsidP="00DC03E6">
            <w:pPr>
              <w:ind w:left="43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7952ED"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380" w:type="dxa"/>
            <w:shd w:val="clear" w:color="auto" w:fill="auto"/>
          </w:tcPr>
          <w:p w14:paraId="7E0AC0F5" w14:textId="77777777" w:rsidR="007954EE" w:rsidRPr="00652206" w:rsidRDefault="007954EE" w:rsidP="00DC03E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7954EE" w:rsidRPr="00652206" w14:paraId="11E2959A" w14:textId="77777777" w:rsidTr="00A03BB2">
        <w:tc>
          <w:tcPr>
            <w:tcW w:w="1800" w:type="dxa"/>
            <w:shd w:val="clear" w:color="auto" w:fill="auto"/>
          </w:tcPr>
          <w:p w14:paraId="011219F0" w14:textId="77F092DD" w:rsidR="007954EE" w:rsidRPr="00652206" w:rsidRDefault="007954EE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ธ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7380" w:type="dxa"/>
            <w:shd w:val="clear" w:color="auto" w:fill="auto"/>
          </w:tcPr>
          <w:p w14:paraId="2E79CE0D" w14:textId="77777777" w:rsidR="007954EE" w:rsidRPr="00652206" w:rsidRDefault="007954EE" w:rsidP="00DC03E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การประมาณการรับคืนสินค้า </w:t>
            </w:r>
          </w:p>
        </w:tc>
      </w:tr>
      <w:bookmarkEnd w:id="1"/>
      <w:tr w:rsidR="007954EE" w:rsidRPr="00652206" w14:paraId="5FF13383" w14:textId="77777777" w:rsidTr="00A03BB2">
        <w:tc>
          <w:tcPr>
            <w:tcW w:w="1800" w:type="dxa"/>
            <w:shd w:val="clear" w:color="auto" w:fill="auto"/>
          </w:tcPr>
          <w:p w14:paraId="3C9201DC" w14:textId="77777777" w:rsidR="007954EE" w:rsidRPr="00652206" w:rsidRDefault="007954EE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80" w:type="dxa"/>
            <w:shd w:val="clear" w:color="auto" w:fill="auto"/>
          </w:tcPr>
          <w:p w14:paraId="485E2D00" w14:textId="3B4ADAFA" w:rsidR="007954EE" w:rsidRPr="00652206" w:rsidRDefault="007954EE" w:rsidP="00DC03E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652206">
              <w:rPr>
                <w:rFonts w:asciiTheme="majorBidi" w:hAnsiTheme="majorBidi" w:hint="cs"/>
                <w:b/>
                <w:sz w:val="30"/>
                <w:szCs w:val="30"/>
                <w:cs/>
              </w:rPr>
              <w:t>ไวรัส</w:t>
            </w:r>
            <w:r w:rsidRPr="00652206">
              <w:rPr>
                <w:rFonts w:asciiTheme="majorBidi" w:hAnsiTheme="majorBidi"/>
                <w:b/>
                <w:sz w:val="30"/>
                <w:szCs w:val="30"/>
                <w:cs/>
              </w:rPr>
              <w:t>โคโรนา</w:t>
            </w:r>
            <w:r w:rsidRPr="00652206">
              <w:rPr>
                <w:rFonts w:asciiTheme="majorBidi" w:hAnsiTheme="majorBidi"/>
                <w:bCs/>
                <w:sz w:val="30"/>
                <w:szCs w:val="30"/>
              </w:rPr>
              <w:t xml:space="preserve"> 2019 (Covid-19) </w:t>
            </w:r>
          </w:p>
        </w:tc>
      </w:tr>
      <w:tr w:rsidR="007C346A" w:rsidRPr="00652206" w14:paraId="13370626" w14:textId="77777777" w:rsidTr="00A03BB2">
        <w:tc>
          <w:tcPr>
            <w:tcW w:w="1800" w:type="dxa"/>
            <w:shd w:val="clear" w:color="auto" w:fill="auto"/>
          </w:tcPr>
          <w:p w14:paraId="157514E1" w14:textId="40F38F03" w:rsidR="007C346A" w:rsidRPr="00652206" w:rsidRDefault="007C346A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380" w:type="dxa"/>
            <w:shd w:val="clear" w:color="auto" w:fill="auto"/>
          </w:tcPr>
          <w:p w14:paraId="47AEAD31" w14:textId="53D8A44B" w:rsidR="007C346A" w:rsidRPr="00652206" w:rsidRDefault="007C346A" w:rsidP="00DC03E6">
            <w:pPr>
              <w:ind w:left="144" w:hanging="144"/>
              <w:jc w:val="thaiDistribute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การวัดมูลค่าค่าเผื่อมูลค่าสินค้าลดลงให้เท่ากับมูลค่าสุทธิที่จะได้รับ</w:t>
            </w:r>
          </w:p>
        </w:tc>
      </w:tr>
      <w:tr w:rsidR="007C346A" w:rsidRPr="00652206" w14:paraId="04D7DA64" w14:textId="77777777" w:rsidTr="00A03BB2">
        <w:tc>
          <w:tcPr>
            <w:tcW w:w="1800" w:type="dxa"/>
            <w:shd w:val="clear" w:color="auto" w:fill="auto"/>
          </w:tcPr>
          <w:p w14:paraId="5651708F" w14:textId="618637A6" w:rsidR="007C346A" w:rsidRPr="007C346A" w:rsidRDefault="007C346A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7380" w:type="dxa"/>
            <w:shd w:val="clear" w:color="auto" w:fill="auto"/>
          </w:tcPr>
          <w:p w14:paraId="0D580581" w14:textId="21814622" w:rsidR="007C346A" w:rsidRDefault="007C346A" w:rsidP="00DC03E6">
            <w:pPr>
              <w:ind w:left="144" w:hanging="144"/>
              <w:jc w:val="thaiDistribute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7954EE" w:rsidRPr="00652206" w14:paraId="32BD783C" w14:textId="77777777" w:rsidTr="00A03BB2">
        <w:tc>
          <w:tcPr>
            <w:tcW w:w="1800" w:type="dxa"/>
            <w:shd w:val="clear" w:color="auto" w:fill="auto"/>
          </w:tcPr>
          <w:p w14:paraId="2576C65B" w14:textId="09CBBD97" w:rsidR="007954EE" w:rsidRPr="00652206" w:rsidRDefault="00EE7549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7380" w:type="dxa"/>
            <w:shd w:val="clear" w:color="auto" w:fill="auto"/>
          </w:tcPr>
          <w:p w14:paraId="58A450D2" w14:textId="77777777" w:rsidR="007954EE" w:rsidRPr="00652206" w:rsidRDefault="007954EE" w:rsidP="00DC03E6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954EE" w:rsidRPr="00652206" w14:paraId="02AD5A11" w14:textId="77777777" w:rsidTr="00A03BB2">
        <w:tc>
          <w:tcPr>
            <w:tcW w:w="1800" w:type="dxa"/>
            <w:shd w:val="clear" w:color="auto" w:fill="auto"/>
          </w:tcPr>
          <w:p w14:paraId="29BA5783" w14:textId="451E0E0B" w:rsidR="007954EE" w:rsidRPr="00B15C53" w:rsidRDefault="00FA0896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5C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7380" w:type="dxa"/>
            <w:shd w:val="clear" w:color="auto" w:fill="auto"/>
          </w:tcPr>
          <w:p w14:paraId="6CBBFB87" w14:textId="5F21B252" w:rsidR="007954EE" w:rsidRPr="00652206" w:rsidRDefault="007954EE" w:rsidP="00DC03E6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และหนี้สินที่อาจเกิดขึ้น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7954EE" w:rsidRPr="00652206" w14:paraId="0A615BEE" w14:textId="77777777" w:rsidTr="00A03BB2">
        <w:tc>
          <w:tcPr>
            <w:tcW w:w="1800" w:type="dxa"/>
            <w:shd w:val="clear" w:color="auto" w:fill="auto"/>
          </w:tcPr>
          <w:p w14:paraId="4F64E091" w14:textId="7EC6B290" w:rsidR="007954EE" w:rsidRPr="00652206" w:rsidRDefault="007954EE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5C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80" w:type="dxa"/>
            <w:shd w:val="clear" w:color="auto" w:fill="auto"/>
          </w:tcPr>
          <w:p w14:paraId="6C0802D3" w14:textId="3FE102A5" w:rsidR="007954EE" w:rsidRPr="00652206" w:rsidRDefault="007954EE" w:rsidP="00DC03E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652206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7954EE" w:rsidRPr="00652206" w14:paraId="1F38E831" w14:textId="77777777" w:rsidTr="00A03BB2">
        <w:tc>
          <w:tcPr>
            <w:tcW w:w="1800" w:type="dxa"/>
            <w:shd w:val="clear" w:color="auto" w:fill="auto"/>
          </w:tcPr>
          <w:p w14:paraId="541075ED" w14:textId="230594D7" w:rsidR="007954EE" w:rsidRPr="00652206" w:rsidRDefault="008B0B39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5C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380" w:type="dxa"/>
            <w:shd w:val="clear" w:color="auto" w:fill="auto"/>
          </w:tcPr>
          <w:p w14:paraId="1688F558" w14:textId="61AF6F0C" w:rsidR="007954EE" w:rsidRPr="00652206" w:rsidRDefault="007954EE" w:rsidP="00DC03E6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="00C44C74" w:rsidRPr="006522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4C74"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7954EE" w:rsidRPr="00652206" w14:paraId="2BA06BF7" w14:textId="77777777" w:rsidTr="00A03BB2">
        <w:tc>
          <w:tcPr>
            <w:tcW w:w="1800" w:type="dxa"/>
            <w:shd w:val="clear" w:color="auto" w:fill="auto"/>
          </w:tcPr>
          <w:p w14:paraId="6530749E" w14:textId="2FD34F1A" w:rsidR="007954EE" w:rsidRPr="00652206" w:rsidRDefault="007954EE" w:rsidP="00DC03E6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5C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80" w:type="dxa"/>
            <w:shd w:val="clear" w:color="auto" w:fill="auto"/>
          </w:tcPr>
          <w:p w14:paraId="0EF6C2EB" w14:textId="77777777" w:rsidR="007954EE" w:rsidRPr="00652206" w:rsidRDefault="007954EE" w:rsidP="00DC03E6">
            <w:pPr>
              <w:ind w:left="144" w:hanging="144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  <w:r w:rsidRPr="0065220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65220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3B3480D8" w14:textId="77777777" w:rsidR="00A03BB2" w:rsidRDefault="00A03BB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3CC5FC17" w14:textId="230CC028" w:rsidR="00D4092C" w:rsidRDefault="00D4092C" w:rsidP="004D71C7">
      <w:pPr>
        <w:pStyle w:val="Caption"/>
        <w:ind w:hanging="900"/>
        <w:rPr>
          <w:rFonts w:asciiTheme="majorBidi" w:hAnsiTheme="majorBidi" w:cstheme="majorBidi"/>
        </w:rPr>
      </w:pPr>
      <w:r w:rsidRPr="00D4092C">
        <w:rPr>
          <w:rFonts w:asciiTheme="majorBidi" w:hAnsiTheme="majorBidi" w:cstheme="majorBidi"/>
          <w:cs/>
        </w:rPr>
        <w:lastRenderedPageBreak/>
        <w:t>การเปลี่ยนแปลงนโยบายการบัญชี</w:t>
      </w:r>
    </w:p>
    <w:p w14:paraId="61ECC030" w14:textId="5295E32E" w:rsidR="00D4092C" w:rsidRPr="00D4092C" w:rsidRDefault="00D4092C" w:rsidP="00D4092C">
      <w:pPr>
        <w:pStyle w:val="Bo-Blankline"/>
      </w:pPr>
    </w:p>
    <w:p w14:paraId="5B392B35" w14:textId="4DB95F9C" w:rsidR="00D4092C" w:rsidRDefault="00D4092C" w:rsidP="00F20132">
      <w:pPr>
        <w:ind w:left="540" w:firstLine="10"/>
        <w:jc w:val="thaiDistribute"/>
        <w:rPr>
          <w:rFonts w:asciiTheme="majorBidi" w:hAnsiTheme="majorBidi" w:cstheme="majorBidi"/>
          <w:sz w:val="30"/>
          <w:szCs w:val="30"/>
        </w:rPr>
      </w:pPr>
      <w:r w:rsidRPr="00D4092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1 มกราคม </w:t>
      </w:r>
      <w:r w:rsidR="0037177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D4092C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D4092C">
        <w:rPr>
          <w:rFonts w:asciiTheme="majorBidi" w:hAnsiTheme="majorBidi" w:cstheme="majorBidi"/>
          <w:sz w:val="30"/>
          <w:szCs w:val="30"/>
        </w:rPr>
        <w:t xml:space="preserve">TFRS </w:t>
      </w:r>
      <w:r w:rsidR="00371770">
        <w:rPr>
          <w:rFonts w:asciiTheme="majorBidi" w:hAnsiTheme="majorBidi" w:cstheme="majorBidi"/>
          <w:sz w:val="30"/>
          <w:szCs w:val="30"/>
        </w:rPr>
        <w:t>16</w:t>
      </w:r>
      <w:r w:rsidRPr="00D4092C">
        <w:rPr>
          <w:rFonts w:asciiTheme="majorBidi" w:hAnsiTheme="majorBidi" w:cstheme="majorBidi"/>
          <w:sz w:val="30"/>
          <w:szCs w:val="30"/>
          <w:cs/>
        </w:rPr>
        <w:t xml:space="preserve"> เป็นครั้งแรก</w:t>
      </w:r>
      <w:r w:rsidR="004179B1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B189E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B189E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="00FB189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FB189E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="00FB189E">
        <w:rPr>
          <w:rFonts w:asciiTheme="majorBidi" w:hAnsiTheme="majorBidi" w:cstheme="majorBidi" w:hint="cs"/>
          <w:sz w:val="30"/>
          <w:szCs w:val="30"/>
          <w:cs/>
          <w:lang w:val="en-US"/>
        </w:rPr>
        <w:t>มีมติให้</w:t>
      </w:r>
      <w:r w:rsidR="004179B1">
        <w:rPr>
          <w:rFonts w:asciiTheme="majorBidi" w:hAnsiTheme="majorBidi" w:cstheme="majorBidi" w:hint="cs"/>
          <w:sz w:val="30"/>
          <w:szCs w:val="30"/>
          <w:cs/>
        </w:rPr>
        <w:t>บริษัทเปลี่ยนนโยบายการบัญชีเงินลงทุนในบริษัทย่อยและบริษัทร่วมในงบการเงินเฉพาะกิจการจากเดิมที่บันทึกตามวิธีราคาทุนมาเป็นวิธีส่วนได้เสีย</w:t>
      </w:r>
      <w:r w:rsidR="00FB189E">
        <w:rPr>
          <w:rFonts w:asciiTheme="majorBidi" w:hAnsiTheme="majorBidi" w:cstheme="majorBidi" w:hint="cs"/>
          <w:sz w:val="30"/>
          <w:szCs w:val="30"/>
          <w:cs/>
        </w:rPr>
        <w:t xml:space="preserve"> และปรับงบการเงินย้อนหลัง</w:t>
      </w:r>
    </w:p>
    <w:p w14:paraId="65EE7ABF" w14:textId="179DDD14" w:rsidR="00F300C9" w:rsidRDefault="00F300C9" w:rsidP="00F300C9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350"/>
        <w:gridCol w:w="184"/>
        <w:gridCol w:w="1346"/>
        <w:gridCol w:w="180"/>
        <w:gridCol w:w="1350"/>
      </w:tblGrid>
      <w:tr w:rsidR="000B3E1D" w:rsidRPr="004643BF" w14:paraId="12692D60" w14:textId="7FF1BCEB" w:rsidTr="000B3E1D">
        <w:trPr>
          <w:cantSplit/>
          <w:trHeight w:val="20"/>
          <w:tblHeader/>
        </w:trPr>
        <w:tc>
          <w:tcPr>
            <w:tcW w:w="4770" w:type="dxa"/>
            <w:gridSpan w:val="2"/>
            <w:vAlign w:val="bottom"/>
          </w:tcPr>
          <w:p w14:paraId="41D9D1DD" w14:textId="7CB7B328" w:rsidR="000B3E1D" w:rsidRPr="00B10460" w:rsidRDefault="000B3E1D" w:rsidP="00B10460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2B804D" w14:textId="77777777" w:rsidR="000B3E1D" w:rsidRPr="00B10460" w:rsidRDefault="000B3E1D" w:rsidP="00B10460">
            <w:pPr>
              <w:pStyle w:val="acctfourfigures"/>
              <w:tabs>
                <w:tab w:val="decimal" w:pos="657"/>
              </w:tabs>
              <w:ind w:left="-77" w:right="-81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104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0BE60349" w14:textId="77777777" w:rsidR="000B3E1D" w:rsidRPr="00B10460" w:rsidRDefault="000B3E1D" w:rsidP="00B10460">
            <w:pPr>
              <w:pStyle w:val="acctfourfigures"/>
              <w:tabs>
                <w:tab w:val="decimal" w:pos="657"/>
              </w:tabs>
              <w:ind w:left="-77" w:right="-81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876" w:type="dxa"/>
            <w:gridSpan w:val="3"/>
            <w:vAlign w:val="bottom"/>
          </w:tcPr>
          <w:p w14:paraId="77E97E8D" w14:textId="476E6345" w:rsidR="000B3E1D" w:rsidRPr="00B10460" w:rsidRDefault="000B3E1D" w:rsidP="00B10460">
            <w:pPr>
              <w:pStyle w:val="acctfourfigures"/>
              <w:ind w:left="-85" w:right="-85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104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3E1D" w:rsidRPr="004643BF" w14:paraId="3CDEA6D9" w14:textId="53A8D8BD" w:rsidTr="000B3E1D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67FE824E" w14:textId="77777777" w:rsidR="000B3E1D" w:rsidRPr="00A73460" w:rsidRDefault="000B3E1D" w:rsidP="00AF1FCA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734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00" w:type="dxa"/>
          </w:tcPr>
          <w:p w14:paraId="29D9E0A6" w14:textId="77777777" w:rsidR="000B3E1D" w:rsidRPr="00B10460" w:rsidRDefault="000B3E1D" w:rsidP="00AF1FC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8C12E1" w14:textId="77777777" w:rsidR="000B3E1D" w:rsidRPr="00B10460" w:rsidRDefault="000B3E1D" w:rsidP="00AF1FC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46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84" w:type="dxa"/>
            <w:vAlign w:val="bottom"/>
          </w:tcPr>
          <w:p w14:paraId="66BCFBA8" w14:textId="77777777" w:rsidR="000B3E1D" w:rsidRPr="00B10460" w:rsidRDefault="000B3E1D" w:rsidP="00AF1FC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216240C5" w14:textId="77777777" w:rsidR="000B3E1D" w:rsidRPr="00B10460" w:rsidRDefault="000B3E1D" w:rsidP="00AF1FC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46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80" w:type="dxa"/>
          </w:tcPr>
          <w:p w14:paraId="37F084DB" w14:textId="77777777" w:rsidR="000B3E1D" w:rsidRPr="00B10460" w:rsidRDefault="000B3E1D" w:rsidP="00AF1FC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F8FABB2" w14:textId="5035D5DC" w:rsidR="000B3E1D" w:rsidRPr="00B10460" w:rsidRDefault="000B3E1D" w:rsidP="00AF1FC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องค์ประกอบอื่นของส่วนของ</w:t>
            </w:r>
            <w:r w:rsidR="00524FD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ผู้ถือหุ้น</w:t>
            </w:r>
          </w:p>
        </w:tc>
      </w:tr>
      <w:tr w:rsidR="00E31612" w:rsidRPr="004643BF" w14:paraId="11D467B1" w14:textId="15BA87C2" w:rsidTr="00545379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71960424" w14:textId="291454F0" w:rsidR="00E31612" w:rsidRPr="00A73460" w:rsidRDefault="00E31612" w:rsidP="00AF1FCA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29CBF2" w14:textId="2C641347" w:rsidR="00E31612" w:rsidRPr="00980242" w:rsidRDefault="00E31612" w:rsidP="008744CF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8024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4410" w:type="dxa"/>
            <w:gridSpan w:val="5"/>
            <w:vAlign w:val="bottom"/>
          </w:tcPr>
          <w:p w14:paraId="2FF6EAE1" w14:textId="3246F93E" w:rsidR="00E31612" w:rsidRPr="00615AA3" w:rsidRDefault="00E31612" w:rsidP="00AF1FCA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5AA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3129" w:rsidRPr="004643BF" w14:paraId="141FE218" w14:textId="77777777" w:rsidTr="00083129">
        <w:trPr>
          <w:cantSplit/>
          <w:trHeight w:val="20"/>
        </w:trPr>
        <w:tc>
          <w:tcPr>
            <w:tcW w:w="3870" w:type="dxa"/>
          </w:tcPr>
          <w:p w14:paraId="4966E9B1" w14:textId="00C83541" w:rsidR="00083129" w:rsidRPr="00DB3D28" w:rsidRDefault="00083129" w:rsidP="0008312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3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3D2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3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3D2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3D2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3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3D2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B3D28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0C20116E" w14:textId="77777777" w:rsidR="00083129" w:rsidRPr="00DB3D28" w:rsidRDefault="00083129" w:rsidP="0008312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49728A" w14:textId="5C4828CC" w:rsidR="00E31612" w:rsidRPr="00DB3D28" w:rsidRDefault="00017FE8" w:rsidP="00E31612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12,409,100</w:t>
            </w:r>
          </w:p>
        </w:tc>
        <w:tc>
          <w:tcPr>
            <w:tcW w:w="184" w:type="dxa"/>
            <w:vAlign w:val="bottom"/>
          </w:tcPr>
          <w:p w14:paraId="2DBC0036" w14:textId="77777777" w:rsidR="00083129" w:rsidRPr="00DB3D28" w:rsidRDefault="00083129" w:rsidP="0008312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2060D68F" w14:textId="217B746B" w:rsidR="00083129" w:rsidRPr="00DB3D28" w:rsidRDefault="0062658A" w:rsidP="00083129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3D28">
              <w:rPr>
                <w:rFonts w:asciiTheme="majorBidi" w:hAnsiTheme="majorBidi" w:cstheme="majorBidi"/>
                <w:sz w:val="24"/>
                <w:szCs w:val="24"/>
              </w:rPr>
              <w:t>10,828,299</w:t>
            </w:r>
          </w:p>
        </w:tc>
        <w:tc>
          <w:tcPr>
            <w:tcW w:w="180" w:type="dxa"/>
          </w:tcPr>
          <w:p w14:paraId="3E13F59B" w14:textId="77777777" w:rsidR="00083129" w:rsidRPr="00DB3D28" w:rsidRDefault="00083129" w:rsidP="00083129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C203FE" w14:textId="160B9885" w:rsidR="00083129" w:rsidRPr="00DB3D28" w:rsidRDefault="0062658A" w:rsidP="00083129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  <w:tab w:val="left" w:pos="10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3D28">
              <w:rPr>
                <w:rFonts w:asciiTheme="majorBidi" w:hAnsiTheme="majorBidi" w:cstheme="majorBidi"/>
                <w:sz w:val="24"/>
                <w:szCs w:val="24"/>
              </w:rPr>
              <w:t>(152)</w:t>
            </w:r>
          </w:p>
        </w:tc>
      </w:tr>
      <w:tr w:rsidR="00DB3D28" w:rsidRPr="004643BF" w14:paraId="1C71A109" w14:textId="77777777" w:rsidTr="00083129">
        <w:trPr>
          <w:cantSplit/>
          <w:trHeight w:val="20"/>
        </w:trPr>
        <w:tc>
          <w:tcPr>
            <w:tcW w:w="3870" w:type="dxa"/>
          </w:tcPr>
          <w:p w14:paraId="7966DAD5" w14:textId="14A2CA1A" w:rsidR="00DB3D28" w:rsidRPr="00083129" w:rsidRDefault="00DB3D28" w:rsidP="00DB3D2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734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9E622D3" w14:textId="77777777" w:rsidR="00DB3D28" w:rsidRPr="00B10460" w:rsidRDefault="00DB3D28" w:rsidP="00DB3D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D2E5D4" w14:textId="77777777" w:rsidR="00DB3D28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1C79C28" w14:textId="77777777" w:rsidR="00DB3D28" w:rsidRPr="006F4C75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31BE6F77" w14:textId="77777777" w:rsidR="00DB3D28" w:rsidRPr="006F4C75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C70643" w14:textId="77777777" w:rsidR="00DB3D28" w:rsidRPr="006F4C75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4836F7" w14:textId="77777777" w:rsidR="00DB3D28" w:rsidRPr="006F4C75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  <w:tab w:val="left" w:pos="104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D28" w:rsidRPr="004643BF" w14:paraId="17AD3CD3" w14:textId="77777777" w:rsidTr="0062658A">
        <w:trPr>
          <w:cantSplit/>
          <w:trHeight w:val="20"/>
        </w:trPr>
        <w:tc>
          <w:tcPr>
            <w:tcW w:w="3870" w:type="dxa"/>
          </w:tcPr>
          <w:p w14:paraId="5035FD92" w14:textId="77777777" w:rsidR="00DB3D28" w:rsidRPr="00D015E0" w:rsidRDefault="00DB3D28" w:rsidP="00DB3D28">
            <w:pPr>
              <w:pStyle w:val="NoSpacing"/>
              <w:ind w:left="190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D015E0">
              <w:rPr>
                <w:rFonts w:asciiTheme="majorBidi" w:hAnsiTheme="majorBidi"/>
                <w:sz w:val="24"/>
                <w:szCs w:val="24"/>
                <w:cs/>
              </w:rPr>
              <w:t>การเปลี่ยนนโยบายการบัญชีเงินลงทุนในบริษัทย่อย</w:t>
            </w:r>
          </w:p>
          <w:p w14:paraId="7B6F1BC6" w14:textId="424D9BDC" w:rsidR="00DB3D28" w:rsidRDefault="00DB3D28" w:rsidP="00DB3D28">
            <w:pPr>
              <w:pStyle w:val="NoSpacing"/>
              <w:ind w:left="282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และบริษัทร่วม</w:t>
            </w:r>
            <w:r w:rsidRPr="00D015E0">
              <w:rPr>
                <w:rFonts w:asciiTheme="majorBidi" w:hAnsiTheme="majorBidi"/>
                <w:sz w:val="24"/>
                <w:szCs w:val="24"/>
                <w:cs/>
              </w:rPr>
              <w:t>ในงบการเงินเฉพาะกิจการ</w:t>
            </w:r>
          </w:p>
        </w:tc>
        <w:tc>
          <w:tcPr>
            <w:tcW w:w="900" w:type="dxa"/>
            <w:vAlign w:val="bottom"/>
          </w:tcPr>
          <w:p w14:paraId="7089864B" w14:textId="104C9D9E" w:rsidR="00DB3D28" w:rsidRPr="00B1046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(ค)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F1E5C0" w14:textId="08080F5B" w:rsidR="00DB3D28" w:rsidRDefault="00DB3D28" w:rsidP="00DB3D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907F65A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182C158" w14:textId="58007D43" w:rsidR="00DB3D28" w:rsidRPr="00F24F42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1,580,801</w:t>
            </w:r>
          </w:p>
        </w:tc>
        <w:tc>
          <w:tcPr>
            <w:tcW w:w="180" w:type="dxa"/>
          </w:tcPr>
          <w:p w14:paraId="40404754" w14:textId="77777777" w:rsidR="00DB3D28" w:rsidRPr="00F24F42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FD2CD1" w14:textId="4F39AAD8" w:rsidR="00DB3D28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  <w:tab w:val="left" w:pos="10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109,589</w:t>
            </w:r>
          </w:p>
        </w:tc>
      </w:tr>
      <w:tr w:rsidR="00DB3D28" w:rsidRPr="004643BF" w14:paraId="29894BE8" w14:textId="77777777" w:rsidTr="00083129">
        <w:trPr>
          <w:cantSplit/>
          <w:trHeight w:val="20"/>
        </w:trPr>
        <w:tc>
          <w:tcPr>
            <w:tcW w:w="3870" w:type="dxa"/>
            <w:vAlign w:val="bottom"/>
          </w:tcPr>
          <w:p w14:paraId="0F0DC19F" w14:textId="36612E40" w:rsidR="00DB3D28" w:rsidRPr="007B663D" w:rsidRDefault="00DB3D28" w:rsidP="00DB3D2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663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B6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7B663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B6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2562 - </w:t>
            </w:r>
            <w:r w:rsidRPr="007B663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1DC9B878" w14:textId="77777777" w:rsidR="00DB3D28" w:rsidRPr="00B10460" w:rsidRDefault="00DB3D28" w:rsidP="00DB3D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6A6EA" w14:textId="56ED76B2" w:rsidR="00DB3D28" w:rsidRPr="00017FE8" w:rsidRDefault="00017FE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7F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12,409,100</w:t>
            </w:r>
          </w:p>
        </w:tc>
        <w:tc>
          <w:tcPr>
            <w:tcW w:w="184" w:type="dxa"/>
            <w:vAlign w:val="bottom"/>
          </w:tcPr>
          <w:p w14:paraId="202E3840" w14:textId="77777777" w:rsidR="00DB3D28" w:rsidRPr="006F4C75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0AF8A" w14:textId="0CC8B5E9" w:rsidR="00DB3D28" w:rsidRPr="006F4C75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12,409,100</w:t>
            </w:r>
          </w:p>
        </w:tc>
        <w:tc>
          <w:tcPr>
            <w:tcW w:w="180" w:type="dxa"/>
          </w:tcPr>
          <w:p w14:paraId="6ECB1520" w14:textId="77777777" w:rsidR="00DB3D28" w:rsidRPr="006F4C75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F65E36" w14:textId="61BEC307" w:rsidR="00DB3D28" w:rsidRPr="006F4C75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  <w:tab w:val="left" w:pos="104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109,437</w:t>
            </w:r>
          </w:p>
        </w:tc>
      </w:tr>
      <w:tr w:rsidR="00017FE8" w:rsidRPr="004643BF" w14:paraId="7D48FF3D" w14:textId="77777777" w:rsidTr="00017FE8">
        <w:trPr>
          <w:cantSplit/>
          <w:trHeight w:val="20"/>
        </w:trPr>
        <w:tc>
          <w:tcPr>
            <w:tcW w:w="3870" w:type="dxa"/>
            <w:vAlign w:val="bottom"/>
          </w:tcPr>
          <w:p w14:paraId="5C5B0E53" w14:textId="77777777" w:rsidR="00017FE8" w:rsidRPr="00017FE8" w:rsidRDefault="00017FE8" w:rsidP="00DB3D2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C417AE4" w14:textId="77777777" w:rsidR="00017FE8" w:rsidRPr="00017FE8" w:rsidRDefault="00017FE8" w:rsidP="00DB3D28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145684" w14:textId="77777777" w:rsidR="00017FE8" w:rsidRPr="00017FE8" w:rsidRDefault="00017FE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" w:type="dxa"/>
            <w:vAlign w:val="bottom"/>
          </w:tcPr>
          <w:p w14:paraId="1247F00E" w14:textId="77777777" w:rsidR="00017FE8" w:rsidRPr="00017FE8" w:rsidRDefault="00017FE8" w:rsidP="00DB3D2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CD1045A" w14:textId="77777777" w:rsidR="00017FE8" w:rsidRPr="00017FE8" w:rsidRDefault="00017FE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9A0E489" w14:textId="77777777" w:rsidR="00017FE8" w:rsidRPr="00017FE8" w:rsidRDefault="00017FE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C2EB8" w14:textId="77777777" w:rsidR="00017FE8" w:rsidRPr="00017FE8" w:rsidRDefault="00017FE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  <w:tab w:val="left" w:pos="1044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B3D28" w:rsidRPr="004643BF" w14:paraId="0C21ACDF" w14:textId="77777777" w:rsidTr="000B3E1D">
        <w:trPr>
          <w:cantSplit/>
          <w:trHeight w:val="20"/>
        </w:trPr>
        <w:tc>
          <w:tcPr>
            <w:tcW w:w="3870" w:type="dxa"/>
          </w:tcPr>
          <w:p w14:paraId="27969B55" w14:textId="4272F2A3" w:rsidR="00DB3D28" w:rsidRPr="00A73460" w:rsidRDefault="00DB3D28" w:rsidP="00DB3D2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734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346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7D1E0B2" w14:textId="77777777" w:rsidR="00DB3D28" w:rsidRPr="00B10460" w:rsidRDefault="00DB3D28" w:rsidP="00DB3D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A5FE2F" w14:textId="4ED3400A" w:rsidR="00DB3D28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104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B104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184" w:type="dxa"/>
            <w:vAlign w:val="bottom"/>
          </w:tcPr>
          <w:p w14:paraId="60150BAB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226D7A9C" w14:textId="194C9DE5" w:rsidR="00DB3D28" w:rsidRPr="00F24F42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42">
              <w:rPr>
                <w:rFonts w:asciiTheme="majorBidi" w:hAnsiTheme="majorBidi" w:cstheme="majorBidi"/>
                <w:sz w:val="24"/>
                <w:szCs w:val="24"/>
              </w:rPr>
              <w:t>10,676,370</w:t>
            </w:r>
          </w:p>
        </w:tc>
        <w:tc>
          <w:tcPr>
            <w:tcW w:w="180" w:type="dxa"/>
          </w:tcPr>
          <w:p w14:paraId="5D058431" w14:textId="77777777" w:rsidR="00DB3D28" w:rsidRPr="00F24F42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AD3D9E" w14:textId="2B522100" w:rsidR="00DB3D28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  <w:tab w:val="left" w:pos="10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(253)</w:t>
            </w:r>
          </w:p>
        </w:tc>
      </w:tr>
      <w:tr w:rsidR="00DB3D28" w:rsidRPr="004643BF" w14:paraId="3DD2442C" w14:textId="377E5686" w:rsidTr="000B3E1D">
        <w:trPr>
          <w:cantSplit/>
          <w:trHeight w:val="254"/>
        </w:trPr>
        <w:tc>
          <w:tcPr>
            <w:tcW w:w="3870" w:type="dxa"/>
          </w:tcPr>
          <w:p w14:paraId="41D9F0B8" w14:textId="77777777" w:rsidR="00DB3D28" w:rsidRPr="00A73460" w:rsidRDefault="00DB3D28" w:rsidP="00DB3D28">
            <w:pPr>
              <w:pStyle w:val="NoSpacing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34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60F48AC6" w14:textId="77777777" w:rsidR="00DB3D28" w:rsidRPr="00B1046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07CB628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B64E968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195DF040" w14:textId="77777777" w:rsidR="00DB3D28" w:rsidRPr="00B10460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72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98FA2E" w14:textId="77777777" w:rsidR="00DB3D28" w:rsidRPr="00B10460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72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CA27BA" w14:textId="79CBD435" w:rsidR="00DB3D28" w:rsidRPr="00B10460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72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D28" w:rsidRPr="004643BF" w14:paraId="3C3EC387" w14:textId="5A62C444" w:rsidTr="000B3E1D">
        <w:trPr>
          <w:cantSplit/>
          <w:trHeight w:val="254"/>
        </w:trPr>
        <w:tc>
          <w:tcPr>
            <w:tcW w:w="3870" w:type="dxa"/>
          </w:tcPr>
          <w:p w14:paraId="468E1B69" w14:textId="77777777" w:rsidR="00DB3D28" w:rsidRPr="00A73460" w:rsidRDefault="00DB3D28" w:rsidP="00DB3D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</w:t>
            </w:r>
          </w:p>
          <w:p w14:paraId="54BE534D" w14:textId="77777777" w:rsidR="00DB3D28" w:rsidRPr="00A73460" w:rsidRDefault="00DB3D28" w:rsidP="00DB3D28">
            <w:pPr>
              <w:pStyle w:val="NoSpacing"/>
              <w:ind w:left="190"/>
              <w:rPr>
                <w:rFonts w:asciiTheme="majorBidi" w:hAnsiTheme="majorBidi" w:cstheme="majorBidi"/>
                <w:sz w:val="24"/>
                <w:szCs w:val="24"/>
              </w:rPr>
            </w:pP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248E87BE" w14:textId="77777777" w:rsidR="00DB3D28" w:rsidRPr="00B1046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FA448A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E2424AB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74428066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C97596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10394D" w14:textId="56C2732D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D28" w:rsidRPr="004643BF" w14:paraId="69F130F4" w14:textId="7B72F538" w:rsidTr="000B3E1D">
        <w:trPr>
          <w:cantSplit/>
          <w:trHeight w:val="20"/>
        </w:trPr>
        <w:tc>
          <w:tcPr>
            <w:tcW w:w="3870" w:type="dxa"/>
          </w:tcPr>
          <w:p w14:paraId="4474711B" w14:textId="77777777" w:rsidR="00DB3D28" w:rsidRPr="00A73460" w:rsidRDefault="00DB3D28" w:rsidP="00DB3D28">
            <w:pPr>
              <w:pStyle w:val="NoSpacing"/>
              <w:ind w:left="190"/>
              <w:rPr>
                <w:rFonts w:asciiTheme="majorBidi" w:hAnsiTheme="majorBidi" w:cstheme="majorBidi"/>
                <w:sz w:val="24"/>
                <w:szCs w:val="24"/>
              </w:rPr>
            </w:pPr>
            <w:r w:rsidRPr="00A7346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223FF76" w14:textId="1FFC1CA7" w:rsidR="00DB3D28" w:rsidRPr="00A7346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(ก)</w:t>
            </w:r>
          </w:p>
        </w:tc>
        <w:tc>
          <w:tcPr>
            <w:tcW w:w="1350" w:type="dxa"/>
            <w:vAlign w:val="bottom"/>
          </w:tcPr>
          <w:p w14:paraId="7A0C3CDD" w14:textId="74B508B8" w:rsidR="00DB3D28" w:rsidRPr="00A73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E6F">
              <w:rPr>
                <w:rFonts w:asciiTheme="majorBidi" w:hAnsiTheme="majorBidi" w:cstheme="majorBidi"/>
                <w:sz w:val="24"/>
                <w:szCs w:val="24"/>
              </w:rPr>
              <w:t>(60,040)</w:t>
            </w:r>
          </w:p>
        </w:tc>
        <w:tc>
          <w:tcPr>
            <w:tcW w:w="184" w:type="dxa"/>
            <w:vAlign w:val="bottom"/>
          </w:tcPr>
          <w:p w14:paraId="4287D2CF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4F20E202" w14:textId="3F9AEDD4" w:rsidR="00DB3D28" w:rsidRPr="00B10460" w:rsidRDefault="00DB3D28" w:rsidP="00DB3D28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460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Pr="00B1046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040</w:t>
            </w:r>
            <w:r w:rsidRPr="00B1046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C4466F2" w14:textId="77777777" w:rsidR="00DB3D28" w:rsidRPr="00B10460" w:rsidRDefault="00DB3D28" w:rsidP="00DB3D28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3652AB" w14:textId="74465AD7" w:rsidR="00DB3D28" w:rsidRPr="007F3F39" w:rsidRDefault="00DB3D28" w:rsidP="00DB3D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F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3D28" w:rsidRPr="004643BF" w14:paraId="30B298D3" w14:textId="330E1E33" w:rsidTr="003E01DC">
        <w:trPr>
          <w:cantSplit/>
          <w:trHeight w:val="20"/>
        </w:trPr>
        <w:tc>
          <w:tcPr>
            <w:tcW w:w="3870" w:type="dxa"/>
          </w:tcPr>
          <w:p w14:paraId="4A1C8666" w14:textId="77777777" w:rsidR="00DB3D28" w:rsidRPr="00D015E0" w:rsidRDefault="00DB3D28" w:rsidP="00DB3D28">
            <w:pPr>
              <w:pStyle w:val="NoSpacing"/>
              <w:ind w:left="190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D015E0">
              <w:rPr>
                <w:rFonts w:asciiTheme="majorBidi" w:hAnsiTheme="majorBidi"/>
                <w:sz w:val="24"/>
                <w:szCs w:val="24"/>
                <w:cs/>
              </w:rPr>
              <w:t>การเปลี่ยนนโยบายการบัญชีเงินลงทุนในบริษัทย่อย</w:t>
            </w:r>
          </w:p>
          <w:p w14:paraId="3A0CA618" w14:textId="06A7840F" w:rsidR="00DB3D28" w:rsidRPr="00A73460" w:rsidRDefault="00DB3D28" w:rsidP="00DB3D28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2"/>
              </w:tabs>
              <w:ind w:left="372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และบริษัทร่วม</w:t>
            </w:r>
            <w:r w:rsidRPr="00D015E0">
              <w:rPr>
                <w:rFonts w:asciiTheme="majorBidi" w:hAnsiTheme="majorBidi"/>
                <w:sz w:val="24"/>
                <w:szCs w:val="24"/>
                <w:cs/>
              </w:rPr>
              <w:t>ในงบการเงินเฉพาะกิจการ</w:t>
            </w:r>
          </w:p>
        </w:tc>
        <w:tc>
          <w:tcPr>
            <w:tcW w:w="900" w:type="dxa"/>
            <w:vAlign w:val="bottom"/>
          </w:tcPr>
          <w:p w14:paraId="124CC7D4" w14:textId="51EFD2B4" w:rsidR="00DB3D28" w:rsidRPr="00A7346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(ค)</w:t>
            </w:r>
          </w:p>
        </w:tc>
        <w:tc>
          <w:tcPr>
            <w:tcW w:w="1350" w:type="dxa"/>
            <w:vAlign w:val="bottom"/>
          </w:tcPr>
          <w:p w14:paraId="269AD314" w14:textId="3F368D6A" w:rsidR="00DB3D28" w:rsidRPr="00925C8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5C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1CA06F8C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4AC49751" w14:textId="0F23BF95" w:rsidR="00DB3D28" w:rsidRPr="00F710D4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0D4">
              <w:rPr>
                <w:rFonts w:asciiTheme="majorBidi" w:hAnsiTheme="majorBidi" w:cstheme="majorBidi"/>
                <w:sz w:val="24"/>
                <w:szCs w:val="24"/>
              </w:rPr>
              <w:t>2,664,966</w:t>
            </w:r>
          </w:p>
        </w:tc>
        <w:tc>
          <w:tcPr>
            <w:tcW w:w="180" w:type="dxa"/>
          </w:tcPr>
          <w:p w14:paraId="30294A1B" w14:textId="77777777" w:rsidR="00DB3D28" w:rsidRDefault="00DB3D28" w:rsidP="00DB3D28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FA94738" w14:textId="55347D12" w:rsidR="00DB3D28" w:rsidRPr="00BF1904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1904">
              <w:rPr>
                <w:rFonts w:asciiTheme="majorBidi" w:hAnsiTheme="majorBidi" w:cstheme="majorBidi"/>
                <w:sz w:val="24"/>
                <w:szCs w:val="24"/>
              </w:rPr>
              <w:t>108,417</w:t>
            </w:r>
          </w:p>
        </w:tc>
      </w:tr>
      <w:tr w:rsidR="00DB3D28" w:rsidRPr="004643BF" w14:paraId="0D324824" w14:textId="5C1E0E20" w:rsidTr="00524FD4">
        <w:trPr>
          <w:cantSplit/>
          <w:trHeight w:val="20"/>
        </w:trPr>
        <w:tc>
          <w:tcPr>
            <w:tcW w:w="3870" w:type="dxa"/>
          </w:tcPr>
          <w:p w14:paraId="7C7311E6" w14:textId="3DD0459A" w:rsidR="00DB3D28" w:rsidRPr="00A73460" w:rsidRDefault="00DB3D28" w:rsidP="00DB3D2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34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34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34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A734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34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65829A1D" w14:textId="77777777" w:rsidR="00DB3D28" w:rsidRPr="00B10460" w:rsidRDefault="00DB3D28" w:rsidP="00DB3D2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F4A96" w14:textId="69840CF1" w:rsidR="00DB3D28" w:rsidRPr="00B94E6F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E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13,281,296</w:t>
            </w:r>
          </w:p>
        </w:tc>
        <w:tc>
          <w:tcPr>
            <w:tcW w:w="184" w:type="dxa"/>
            <w:vAlign w:val="bottom"/>
          </w:tcPr>
          <w:p w14:paraId="08BD4698" w14:textId="77777777" w:rsidR="00DB3D28" w:rsidRPr="00B10460" w:rsidRDefault="00DB3D28" w:rsidP="00DB3D2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0AF42" w14:textId="76138949" w:rsidR="00DB3D28" w:rsidRPr="00F710D4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0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13,281,296</w:t>
            </w:r>
          </w:p>
        </w:tc>
        <w:tc>
          <w:tcPr>
            <w:tcW w:w="180" w:type="dxa"/>
          </w:tcPr>
          <w:p w14:paraId="74A1997B" w14:textId="77777777" w:rsidR="00DB3D28" w:rsidRPr="00F710D4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0D937" w14:textId="67E9029D" w:rsidR="00DB3D28" w:rsidRPr="00BF1904" w:rsidRDefault="00DB3D28" w:rsidP="00DB3D28">
            <w:pPr>
              <w:pStyle w:val="NoSpacing"/>
              <w:tabs>
                <w:tab w:val="clear" w:pos="680"/>
                <w:tab w:val="clear" w:pos="907"/>
                <w:tab w:val="left" w:pos="0"/>
                <w:tab w:val="left" w:pos="278"/>
                <w:tab w:val="left" w:pos="613"/>
                <w:tab w:val="left" w:pos="728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19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108,164</w:t>
            </w:r>
          </w:p>
        </w:tc>
      </w:tr>
    </w:tbl>
    <w:p w14:paraId="75869CAB" w14:textId="4D4C436E" w:rsidR="00D4092C" w:rsidRPr="00D4092C" w:rsidRDefault="00D4092C" w:rsidP="00D4092C">
      <w:pPr>
        <w:pStyle w:val="Bo-Blankline"/>
        <w:jc w:val="thaiDistribute"/>
      </w:pPr>
    </w:p>
    <w:p w14:paraId="6837E386" w14:textId="77777777" w:rsidR="00F300C9" w:rsidRPr="00615AA3" w:rsidRDefault="00F300C9" w:rsidP="005A438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7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15AA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3207182" w14:textId="77777777" w:rsidR="00F300C9" w:rsidRPr="00F300C9" w:rsidRDefault="00F300C9" w:rsidP="00F300C9">
      <w:pPr>
        <w:pStyle w:val="BodyText2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74A1CE" w14:textId="06BE40FA" w:rsidR="00F300C9" w:rsidRPr="00F300C9" w:rsidRDefault="00F300C9" w:rsidP="00F201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300C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F300C9">
        <w:rPr>
          <w:rFonts w:ascii="Angsana New" w:hAnsi="Angsana New"/>
          <w:sz w:val="30"/>
          <w:szCs w:val="30"/>
          <w:cs/>
        </w:rPr>
        <w:t>ได้</w:t>
      </w:r>
      <w:r w:rsidRPr="00F300C9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F300C9">
        <w:rPr>
          <w:rFonts w:ascii="Angsana New" w:hAnsi="Angsana New"/>
          <w:sz w:val="30"/>
          <w:szCs w:val="30"/>
        </w:rPr>
        <w:t xml:space="preserve">1 </w:t>
      </w:r>
      <w:r w:rsidRPr="00F300C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300C9">
        <w:rPr>
          <w:rFonts w:ascii="Angsana New" w:hAnsi="Angsana New"/>
          <w:sz w:val="30"/>
          <w:szCs w:val="30"/>
        </w:rPr>
        <w:t xml:space="preserve">2563 </w:t>
      </w:r>
      <w:r w:rsidRPr="00F300C9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F300C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F300C9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จึงไม่ปรับปรุงข้อมูลที่นำเสนอในปี</w:t>
      </w:r>
      <w:r w:rsidRPr="00F300C9">
        <w:rPr>
          <w:rFonts w:asciiTheme="majorBidi" w:hAnsiTheme="majorBidi" w:cstheme="majorBidi"/>
          <w:sz w:val="30"/>
          <w:szCs w:val="30"/>
        </w:rPr>
        <w:t xml:space="preserve"> 2562</w:t>
      </w:r>
      <w:r w:rsidRPr="00F300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0C9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F300C9">
        <w:rPr>
          <w:rFonts w:ascii="Angsana New" w:hAnsi="Angsana New"/>
          <w:sz w:val="30"/>
          <w:szCs w:val="30"/>
        </w:rPr>
        <w:t xml:space="preserve"> </w:t>
      </w:r>
    </w:p>
    <w:p w14:paraId="4BCF63C7" w14:textId="0E0389A2" w:rsidR="00176C2F" w:rsidRDefault="00176C2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0D1043C" w14:textId="6CF30FA3" w:rsidR="00F300C9" w:rsidRDefault="00F300C9" w:rsidP="00C76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</w:pPr>
      <w:r w:rsidRPr="00D21C4B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43ABDC4C" w14:textId="77777777" w:rsidR="00176C2F" w:rsidRPr="00176C2F" w:rsidRDefault="00176C2F" w:rsidP="00C76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C88769" w14:textId="48517BB2" w:rsidR="00F300C9" w:rsidRPr="00752D0E" w:rsidRDefault="00562BE7" w:rsidP="00400690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52D0E">
        <w:rPr>
          <w:rFonts w:ascii="Angsana New" w:hAnsi="Angsana New"/>
          <w:sz w:val="30"/>
          <w:szCs w:val="30"/>
        </w:rPr>
        <w:tab/>
      </w:r>
      <w:r w:rsidR="00F300C9" w:rsidRPr="00752D0E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7AFFA8FF" w14:textId="77777777" w:rsidR="00F300C9" w:rsidRPr="009F0237" w:rsidRDefault="00F300C9" w:rsidP="00F300C9">
      <w:pPr>
        <w:pStyle w:val="Bo-Blankline"/>
      </w:pPr>
    </w:p>
    <w:p w14:paraId="34F51EC5" w14:textId="63EE40C2" w:rsidR="001D61E2" w:rsidRDefault="00F300C9" w:rsidP="001D61E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65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</w:rPr>
        <w:t xml:space="preserve">TFRS </w:t>
      </w:r>
      <w:r w:rsidRPr="00651B2A">
        <w:rPr>
          <w:rFonts w:asciiTheme="majorBidi" w:hAnsiTheme="majorBidi" w:cstheme="majorBidi"/>
          <w:sz w:val="30"/>
          <w:szCs w:val="30"/>
        </w:rPr>
        <w:t>9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เดิม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</w:t>
      </w:r>
      <w:r w:rsidRPr="00651B2A">
        <w:rPr>
          <w:rFonts w:asciiTheme="majorBidi" w:hAnsiTheme="majorBidi" w:cstheme="majorBidi"/>
          <w:sz w:val="30"/>
          <w:szCs w:val="30"/>
        </w:rPr>
        <w:t>9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</w:t>
      </w:r>
      <w:r w:rsidRPr="0046382F">
        <w:rPr>
          <w:rFonts w:asciiTheme="majorBidi" w:hAnsiTheme="majorBidi" w:cstheme="majorBidi"/>
          <w:spacing w:val="4"/>
          <w:sz w:val="30"/>
          <w:szCs w:val="30"/>
          <w:cs/>
        </w:rPr>
        <w:t xml:space="preserve">ด้านเครดิตที่คาดว่าจะเกิดขึ้นอย่างไร </w:t>
      </w:r>
      <w:r w:rsidRPr="0046382F">
        <w:rPr>
          <w:rFonts w:asciiTheme="majorBidi" w:hAnsiTheme="majorBidi" w:cstheme="majorBidi" w:hint="cs"/>
          <w:spacing w:val="4"/>
          <w:sz w:val="30"/>
          <w:szCs w:val="30"/>
          <w:cs/>
        </w:rPr>
        <w:t>และพิจารณา</w:t>
      </w:r>
      <w:r w:rsidRPr="0046382F">
        <w:rPr>
          <w:rFonts w:asciiTheme="majorBidi" w:hAnsiTheme="majorBidi" w:cstheme="majorBidi"/>
          <w:spacing w:val="4"/>
          <w:sz w:val="30"/>
          <w:szCs w:val="30"/>
          <w:cs/>
        </w:rPr>
        <w:t>ความน่าจะเป็นถ่วงน้ำหนัก</w:t>
      </w:r>
      <w:r w:rsidRPr="0046382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6382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Pr="0046382F">
        <w:rPr>
          <w:rFonts w:asciiTheme="majorBidi" w:hAnsiTheme="majorBidi" w:cstheme="majorBidi"/>
          <w:spacing w:val="4"/>
          <w:sz w:val="30"/>
          <w:szCs w:val="30"/>
          <w:cs/>
        </w:rPr>
        <w:t>การพิจารณา</w:t>
      </w:r>
      <w:r w:rsidRPr="00107928">
        <w:rPr>
          <w:rFonts w:asciiTheme="majorBidi" w:hAnsiTheme="majorBidi" w:cstheme="majorBidi"/>
          <w:spacing w:val="6"/>
          <w:sz w:val="30"/>
          <w:szCs w:val="30"/>
          <w:cs/>
        </w:rPr>
        <w:t>ด้อยค่า</w:t>
      </w:r>
      <w:r w:rsidRPr="00107928">
        <w:rPr>
          <w:rFonts w:asciiTheme="majorBidi" w:hAnsiTheme="majorBidi" w:cstheme="majorBidi" w:hint="cs"/>
          <w:spacing w:val="6"/>
          <w:sz w:val="30"/>
          <w:szCs w:val="30"/>
          <w:cs/>
        </w:rPr>
        <w:t>ดังกล่าว</w:t>
      </w:r>
      <w:r w:rsidRPr="00107928">
        <w:rPr>
          <w:rFonts w:asciiTheme="majorBidi" w:hAnsiTheme="majorBidi" w:cstheme="majorBidi"/>
          <w:spacing w:val="6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10792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07928">
        <w:rPr>
          <w:rFonts w:asciiTheme="majorBidi" w:hAnsiTheme="majorBidi" w:cstheme="majorBidi" w:hint="cs"/>
          <w:spacing w:val="6"/>
          <w:sz w:val="30"/>
          <w:szCs w:val="30"/>
          <w:cs/>
        </w:rPr>
        <w:t>และเงินลงทุนในตราสารหนี้ที่วัดมูลค่าด้วย</w:t>
      </w:r>
      <w:r w:rsidRPr="00107928">
        <w:rPr>
          <w:rFonts w:asciiTheme="majorBidi" w:hAnsiTheme="majorBidi" w:cstheme="majorBidi"/>
          <w:spacing w:val="6"/>
          <w:sz w:val="30"/>
          <w:szCs w:val="30"/>
          <w:cs/>
        </w:rPr>
        <w:t>มูลค่ายุติธรรมผ่านกำไรขาดทุนเบ็ดเสร็จอื่น ซึ่งไม่รวม</w:t>
      </w:r>
      <w:r w:rsidRPr="00D21C4B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</w:t>
      </w:r>
    </w:p>
    <w:p w14:paraId="46374B90" w14:textId="77777777" w:rsidR="00400690" w:rsidRPr="00400690" w:rsidRDefault="00400690" w:rsidP="001D61E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65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B70CE19" w14:textId="217F8A9B" w:rsidR="00F300C9" w:rsidRDefault="00F300C9" w:rsidP="00F201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5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 w:hint="cs"/>
          <w:sz w:val="30"/>
          <w:szCs w:val="30"/>
          <w:cs/>
        </w:rPr>
        <w:t>กลุ่มบริษัทได้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</w:t>
      </w:r>
      <w:r w:rsidRPr="00651B2A">
        <w:rPr>
          <w:rFonts w:asciiTheme="majorBidi" w:hAnsiTheme="majorBidi" w:cstheme="majorBidi"/>
          <w:sz w:val="30"/>
          <w:szCs w:val="30"/>
        </w:rPr>
        <w:t>9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1B2A">
        <w:rPr>
          <w:rFonts w:asciiTheme="majorBidi" w:hAnsiTheme="majorBidi" w:cstheme="majorBidi"/>
          <w:sz w:val="30"/>
          <w:szCs w:val="30"/>
        </w:rPr>
        <w:t>1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51B2A">
        <w:rPr>
          <w:rFonts w:asciiTheme="majorBidi" w:hAnsiTheme="majorBidi" w:cstheme="majorBidi"/>
          <w:sz w:val="30"/>
          <w:szCs w:val="30"/>
        </w:rPr>
        <w:t>2563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D21C4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D21C4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19F8386" w14:textId="6E0A7035" w:rsidR="00F300C9" w:rsidRDefault="00F300C9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04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30"/>
        <w:gridCol w:w="1190"/>
        <w:gridCol w:w="180"/>
        <w:gridCol w:w="1140"/>
      </w:tblGrid>
      <w:tr w:rsidR="00F300C9" w:rsidRPr="0047113D" w14:paraId="693F5D13" w14:textId="77777777" w:rsidTr="00942C5B">
        <w:trPr>
          <w:cantSplit/>
          <w:tblHeader/>
        </w:trPr>
        <w:tc>
          <w:tcPr>
            <w:tcW w:w="5530" w:type="dxa"/>
            <w:shd w:val="clear" w:color="auto" w:fill="auto"/>
            <w:vAlign w:val="bottom"/>
          </w:tcPr>
          <w:p w14:paraId="3F85A1FE" w14:textId="77777777" w:rsidR="00F300C9" w:rsidRPr="00C24D0E" w:rsidRDefault="00F300C9" w:rsidP="00DC03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4A45FD9" w14:textId="77777777" w:rsidR="00F300C9" w:rsidRPr="00C24D0E" w:rsidRDefault="00F300C9" w:rsidP="00DC03E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0FDC1C1" w14:textId="77777777" w:rsidR="00F300C9" w:rsidRPr="00C24D0E" w:rsidRDefault="00F300C9" w:rsidP="00DC03E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1FECC41" w14:textId="77777777" w:rsidR="00F300C9" w:rsidRPr="00C24D0E" w:rsidRDefault="00F300C9" w:rsidP="00DC03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6EE837F" w14:textId="77777777" w:rsidR="00F300C9" w:rsidRPr="00C24D0E" w:rsidRDefault="00F300C9" w:rsidP="00DC03E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งบการเงิน</w:t>
            </w:r>
          </w:p>
          <w:p w14:paraId="37378D95" w14:textId="77777777" w:rsidR="00F300C9" w:rsidRPr="00C24D0E" w:rsidRDefault="00F300C9" w:rsidP="00DC03E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เฉพาะกิจการ</w:t>
            </w:r>
            <w:r w:rsidRPr="00C24D0E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</w:tc>
      </w:tr>
      <w:tr w:rsidR="00F300C9" w:rsidRPr="0047113D" w14:paraId="37EAA3AE" w14:textId="77777777" w:rsidTr="00942C5B">
        <w:trPr>
          <w:cantSplit/>
          <w:tblHeader/>
        </w:trPr>
        <w:tc>
          <w:tcPr>
            <w:tcW w:w="5530" w:type="dxa"/>
          </w:tcPr>
          <w:p w14:paraId="3EE29AD6" w14:textId="77777777" w:rsidR="00F300C9" w:rsidRPr="00C24D0E" w:rsidRDefault="00F300C9" w:rsidP="00DC03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0" w:type="dxa"/>
            <w:gridSpan w:val="3"/>
          </w:tcPr>
          <w:p w14:paraId="165AE407" w14:textId="77777777" w:rsidR="00F300C9" w:rsidRPr="00C24D0E" w:rsidRDefault="00F300C9" w:rsidP="00DC03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24D0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300C9" w:rsidRPr="0047113D" w14:paraId="622028F3" w14:textId="77777777" w:rsidTr="00942C5B">
        <w:trPr>
          <w:cantSplit/>
          <w:trHeight w:val="191"/>
        </w:trPr>
        <w:tc>
          <w:tcPr>
            <w:tcW w:w="5530" w:type="dxa"/>
          </w:tcPr>
          <w:p w14:paraId="3F961A76" w14:textId="64CB0014" w:rsidR="00F300C9" w:rsidRPr="00C24D0E" w:rsidRDefault="00F300C9" w:rsidP="00DC03E6">
            <w:pPr>
              <w:spacing w:line="240" w:lineRule="auto"/>
              <w:ind w:left="17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EE7549"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7549"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90" w:type="dxa"/>
          </w:tcPr>
          <w:p w14:paraId="7C81E8F2" w14:textId="77777777" w:rsidR="00F300C9" w:rsidRPr="00C24D0E" w:rsidRDefault="00F300C9" w:rsidP="00DC03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28214" w14:textId="77777777" w:rsidR="00F300C9" w:rsidRPr="00C24D0E" w:rsidRDefault="00F300C9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CD4FDFA" w14:textId="77777777" w:rsidR="00F300C9" w:rsidRPr="00C24D0E" w:rsidRDefault="00F300C9" w:rsidP="00DC03E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0C9" w:rsidRPr="0047113D" w14:paraId="68560A32" w14:textId="77777777" w:rsidTr="00942C5B">
        <w:trPr>
          <w:cantSplit/>
          <w:trHeight w:val="191"/>
        </w:trPr>
        <w:tc>
          <w:tcPr>
            <w:tcW w:w="5530" w:type="dxa"/>
          </w:tcPr>
          <w:p w14:paraId="06CFD6E9" w14:textId="77777777" w:rsidR="00F300C9" w:rsidRPr="00C24D0E" w:rsidRDefault="00F300C9" w:rsidP="00DC03E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D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Pr="00C24D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24D0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24D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C24D0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90" w:type="dxa"/>
          </w:tcPr>
          <w:p w14:paraId="6E7459F2" w14:textId="48FF399F" w:rsidR="00F300C9" w:rsidRPr="00C24D0E" w:rsidRDefault="00EE1426" w:rsidP="00DC03E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D0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0AB86B0" w14:textId="77777777" w:rsidR="00F300C9" w:rsidRPr="00C24D0E" w:rsidRDefault="00F300C9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4F5AC575" w14:textId="0BB2850D" w:rsidR="00F300C9" w:rsidRPr="00C24D0E" w:rsidRDefault="00EE1426" w:rsidP="00DC03E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D0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300C9" w:rsidRPr="0047113D" w14:paraId="09694B66" w14:textId="77777777" w:rsidTr="00942C5B">
        <w:trPr>
          <w:cantSplit/>
          <w:trHeight w:val="191"/>
        </w:trPr>
        <w:tc>
          <w:tcPr>
            <w:tcW w:w="5530" w:type="dxa"/>
          </w:tcPr>
          <w:p w14:paraId="47D20CA9" w14:textId="77777777" w:rsidR="00F300C9" w:rsidRPr="00C24D0E" w:rsidRDefault="00F300C9" w:rsidP="00DC03E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03C89D5" w14:textId="2C24F08F" w:rsidR="00F300C9" w:rsidRPr="00C24D0E" w:rsidRDefault="00EE1426" w:rsidP="00DC03E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D809370" w14:textId="77777777" w:rsidR="00F300C9" w:rsidRPr="00C24D0E" w:rsidRDefault="00F300C9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18A4E81C" w14:textId="54D31544" w:rsidR="00F300C9" w:rsidRPr="00C24D0E" w:rsidRDefault="00EE1426" w:rsidP="00DC03E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813BA" w:rsidRPr="0047113D" w14:paraId="44AAE18B" w14:textId="77777777" w:rsidTr="00942C5B">
        <w:trPr>
          <w:cantSplit/>
          <w:trHeight w:val="191"/>
        </w:trPr>
        <w:tc>
          <w:tcPr>
            <w:tcW w:w="6720" w:type="dxa"/>
            <w:gridSpan w:val="2"/>
          </w:tcPr>
          <w:p w14:paraId="302928CE" w14:textId="25969B04" w:rsidR="000813BA" w:rsidRPr="00C24D0E" w:rsidRDefault="000813BA" w:rsidP="00FA20E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D0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</w:t>
            </w: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  <w:r w:rsidRPr="00C24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80" w:type="dxa"/>
          </w:tcPr>
          <w:p w14:paraId="360F3057" w14:textId="77777777" w:rsidR="000813BA" w:rsidRPr="00C24D0E" w:rsidRDefault="000813BA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FBE5AB5" w14:textId="77777777" w:rsidR="000813BA" w:rsidRPr="00C24D0E" w:rsidRDefault="000813BA" w:rsidP="00DC03E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0C9" w:rsidRPr="0047113D" w14:paraId="24ED74BB" w14:textId="77777777" w:rsidTr="00942C5B">
        <w:trPr>
          <w:cantSplit/>
        </w:trPr>
        <w:tc>
          <w:tcPr>
            <w:tcW w:w="5530" w:type="dxa"/>
          </w:tcPr>
          <w:p w14:paraId="6A9B5AD9" w14:textId="77777777" w:rsidR="00F300C9" w:rsidRPr="00C24D0E" w:rsidRDefault="00F300C9" w:rsidP="00DC03E6">
            <w:pPr>
              <w:spacing w:line="240" w:lineRule="auto"/>
              <w:ind w:left="7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24D0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64F9305D" w14:textId="51623951" w:rsidR="00F300C9" w:rsidRPr="00C24D0E" w:rsidRDefault="00EE7549" w:rsidP="00DC03E6">
            <w:pPr>
              <w:tabs>
                <w:tab w:val="decimal" w:pos="1032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D0E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F300C9" w:rsidRPr="00C24D0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D0E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180" w:type="dxa"/>
          </w:tcPr>
          <w:p w14:paraId="46C15174" w14:textId="77777777" w:rsidR="00F300C9" w:rsidRPr="00C24D0E" w:rsidRDefault="00F300C9" w:rsidP="00DC03E6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</w:tcPr>
          <w:p w14:paraId="015E97AD" w14:textId="1CD80AC1" w:rsidR="00F300C9" w:rsidRPr="00C24D0E" w:rsidRDefault="00EE7549" w:rsidP="00DC03E6">
            <w:pPr>
              <w:tabs>
                <w:tab w:val="decimal" w:pos="942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D0E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F300C9" w:rsidRPr="00C24D0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D0E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  <w:tr w:rsidR="00F300C9" w:rsidRPr="007C1364" w14:paraId="67706126" w14:textId="77777777" w:rsidTr="00942C5B">
        <w:trPr>
          <w:cantSplit/>
        </w:trPr>
        <w:tc>
          <w:tcPr>
            <w:tcW w:w="5530" w:type="dxa"/>
            <w:vAlign w:val="bottom"/>
          </w:tcPr>
          <w:p w14:paraId="44A3FC35" w14:textId="42344BA6" w:rsidR="00F300C9" w:rsidRPr="00C24D0E" w:rsidRDefault="00F300C9" w:rsidP="00DC03E6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EE7549"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E7549" w:rsidRPr="00C24D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F4D2A" w14:textId="1B77E1A3" w:rsidR="00F300C9" w:rsidRPr="00C24D0E" w:rsidRDefault="00EE7549" w:rsidP="00DC03E6">
            <w:pPr>
              <w:tabs>
                <w:tab w:val="decimal" w:pos="1032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24D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</w:t>
            </w:r>
            <w:r w:rsidR="00F300C9" w:rsidRPr="00C24D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24D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040</w:t>
            </w:r>
          </w:p>
        </w:tc>
        <w:tc>
          <w:tcPr>
            <w:tcW w:w="180" w:type="dxa"/>
          </w:tcPr>
          <w:p w14:paraId="00102691" w14:textId="77777777" w:rsidR="00F300C9" w:rsidRPr="00C24D0E" w:rsidRDefault="00F300C9" w:rsidP="00DC03E6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44825" w14:textId="6AF428BB" w:rsidR="00F300C9" w:rsidRPr="00C24D0E" w:rsidRDefault="00EE7549" w:rsidP="00DC03E6">
            <w:pPr>
              <w:tabs>
                <w:tab w:val="decimal" w:pos="94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24D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</w:t>
            </w:r>
            <w:r w:rsidR="00F300C9" w:rsidRPr="00C24D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24D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040</w:t>
            </w:r>
          </w:p>
        </w:tc>
      </w:tr>
    </w:tbl>
    <w:p w14:paraId="5D4BCEA8" w14:textId="77777777" w:rsidR="00F300C9" w:rsidRDefault="00F300C9" w:rsidP="00F300C9">
      <w:pPr>
        <w:pStyle w:val="Bo-Blankline"/>
        <w:rPr>
          <w:highlight w:val="cyan"/>
        </w:rPr>
      </w:pPr>
    </w:p>
    <w:p w14:paraId="6678DC2C" w14:textId="03BF4B5F" w:rsidR="00176C2F" w:rsidRPr="00176C2F" w:rsidRDefault="00F300C9" w:rsidP="00176C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620" w:right="65"/>
        <w:jc w:val="thaiDistribute"/>
        <w:rPr>
          <w:lang w:val="en-US"/>
        </w:rPr>
      </w:pPr>
      <w:r w:rsidRPr="007D4DF3">
        <w:rPr>
          <w:rFonts w:asciiTheme="majorBidi" w:hAnsiTheme="majorBidi" w:cstheme="majorBidi" w:hint="cs"/>
          <w:sz w:val="30"/>
          <w:szCs w:val="30"/>
          <w:cs/>
        </w:rPr>
        <w:t>กลุ่มบริษัทเลื</w:t>
      </w:r>
      <w:r w:rsidRPr="007D4DF3">
        <w:rPr>
          <w:rFonts w:asciiTheme="majorBidi" w:hAnsiTheme="majorBidi" w:cstheme="majorBidi"/>
          <w:sz w:val="30"/>
          <w:szCs w:val="30"/>
          <w:cs/>
        </w:rPr>
        <w:t>อกที่จะรับรู้</w:t>
      </w:r>
      <w:r w:rsidRPr="007D4DF3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D4DF3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D4DF3">
        <w:rPr>
          <w:rFonts w:asciiTheme="majorBidi" w:hAnsiTheme="majorBidi" w:cstheme="majorBidi"/>
          <w:sz w:val="30"/>
          <w:szCs w:val="30"/>
        </w:rPr>
        <w:t xml:space="preserve"> </w:t>
      </w:r>
      <w:r w:rsidR="001D61E2">
        <w:rPr>
          <w:rFonts w:asciiTheme="majorBidi" w:hAnsiTheme="majorBidi" w:cstheme="majorBidi"/>
          <w:sz w:val="30"/>
          <w:szCs w:val="30"/>
          <w:cs/>
        </w:rPr>
        <w:br/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51B2A">
        <w:rPr>
          <w:rFonts w:asciiTheme="majorBidi" w:hAnsiTheme="majorBidi" w:cstheme="majorBidi"/>
          <w:sz w:val="30"/>
          <w:szCs w:val="30"/>
        </w:rPr>
        <w:t>1</w:t>
      </w:r>
      <w:r w:rsidRPr="007D4DF3">
        <w:rPr>
          <w:rFonts w:asciiTheme="majorBidi" w:hAnsiTheme="majorBidi" w:cstheme="majorBidi"/>
          <w:sz w:val="30"/>
          <w:szCs w:val="30"/>
        </w:rPr>
        <w:t xml:space="preserve">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51B2A">
        <w:rPr>
          <w:rFonts w:asciiTheme="majorBidi" w:hAnsiTheme="majorBidi" w:cstheme="majorBidi"/>
          <w:sz w:val="30"/>
          <w:szCs w:val="30"/>
        </w:rPr>
        <w:t>2563</w:t>
      </w:r>
      <w:r w:rsidR="00176C2F"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  <w:lang w:val="en-US"/>
        </w:rPr>
        <w:br w:type="page"/>
      </w:r>
    </w:p>
    <w:p w14:paraId="12B9E964" w14:textId="77777777" w:rsidR="00F300C9" w:rsidRPr="001F4CA3" w:rsidRDefault="00F300C9" w:rsidP="005A438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7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F4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Pr="00651B2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F4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1F4CA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13B63CB" w14:textId="77777777" w:rsidR="00F300C9" w:rsidRPr="001F4CA3" w:rsidRDefault="00F300C9" w:rsidP="00F300C9">
      <w:pPr>
        <w:pStyle w:val="Bo-Blankline"/>
      </w:pPr>
    </w:p>
    <w:p w14:paraId="5F664735" w14:textId="11ECE9C5" w:rsidR="009D1FB4" w:rsidRDefault="00F300C9" w:rsidP="009D1FB4">
      <w:pPr>
        <w:pStyle w:val="BodyText"/>
        <w:spacing w:after="0" w:line="240" w:lineRule="auto"/>
        <w:ind w:left="990"/>
        <w:jc w:val="thaiDistribute"/>
      </w:pPr>
      <w:r w:rsidRPr="001F4CA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กลุ่มบริษัทถื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อปฏิบัติตาม </w:t>
      </w:r>
      <w:r w:rsidRPr="001F4CA3">
        <w:rPr>
          <w:rFonts w:asciiTheme="majorBidi" w:hAnsiTheme="majorBidi" w:cstheme="majorBidi"/>
          <w:sz w:val="30"/>
          <w:szCs w:val="30"/>
        </w:rPr>
        <w:t xml:space="preserve">TFRS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(TAS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F4CA3">
        <w:rPr>
          <w:rFonts w:asciiTheme="majorBidi" w:hAnsiTheme="majorBidi" w:cstheme="majorBidi"/>
          <w:sz w:val="30"/>
          <w:szCs w:val="30"/>
        </w:rPr>
        <w:t xml:space="preserve">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1F4CA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(TFRIC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4CA3">
        <w:rPr>
          <w:rFonts w:asciiTheme="majorBidi" w:hAnsiTheme="majorBidi" w:cstheme="majorBidi"/>
          <w:sz w:val="30"/>
          <w:szCs w:val="30"/>
        </w:rPr>
        <w:t xml:space="preserve">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1F4CA3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48D0E0F7" w14:textId="77777777" w:rsidR="00176C2F" w:rsidRPr="00176C2F" w:rsidRDefault="00176C2F" w:rsidP="009D1FB4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598FEC" w14:textId="02E7E5D9" w:rsidR="00F300C9" w:rsidRDefault="00F300C9" w:rsidP="00FE3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4CA3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51B2A">
        <w:rPr>
          <w:rFonts w:asciiTheme="majorBidi" w:eastAsia="Calibri" w:hAnsiTheme="majorBidi" w:cstheme="majorBidi"/>
          <w:sz w:val="30"/>
          <w:szCs w:val="30"/>
        </w:rPr>
        <w:t>16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ตามราคาขายที่เป็นเอกเทศ</w:t>
      </w:r>
      <w:r w:rsidR="00987E0D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51B2A">
        <w:rPr>
          <w:rFonts w:asciiTheme="majorBidi" w:eastAsia="Calibri" w:hAnsiTheme="majorBidi" w:cstheme="majorBidi"/>
          <w:sz w:val="30"/>
          <w:szCs w:val="30"/>
        </w:rPr>
        <w:t>1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651B2A">
        <w:rPr>
          <w:rFonts w:asciiTheme="majorBidi" w:eastAsia="Calibri" w:hAnsiTheme="majorBidi" w:cstheme="majorBidi"/>
          <w:sz w:val="30"/>
          <w:szCs w:val="30"/>
        </w:rPr>
        <w:t>2563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95D5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C7F06D6" w14:textId="04CEFE81" w:rsidR="003023A5" w:rsidRDefault="003023A5">
      <w:pPr>
        <w:spacing w:line="240" w:lineRule="auto"/>
        <w:rPr>
          <w:rFonts w:asciiTheme="majorBidi" w:eastAsia="Calibri" w:hAnsiTheme="majorBidi" w:cstheme="majorBidi"/>
          <w:sz w:val="20"/>
          <w:szCs w:val="20"/>
          <w:lang w:val="x-none" w:eastAsia="x-none"/>
        </w:rPr>
      </w:pPr>
    </w:p>
    <w:p w14:paraId="4F7403EF" w14:textId="77777777" w:rsidR="00F300C9" w:rsidRDefault="00F300C9" w:rsidP="008A2AD9">
      <w:pPr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Pr="001F4CA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</w:p>
    <w:p w14:paraId="30C7BDC5" w14:textId="77777777" w:rsidR="00F300C9" w:rsidRPr="001F4CA3" w:rsidRDefault="00F300C9" w:rsidP="008A2AD9">
      <w:pPr>
        <w:pStyle w:val="Bo-Blankline"/>
        <w:ind w:left="1170"/>
      </w:pPr>
    </w:p>
    <w:p w14:paraId="79C7EF27" w14:textId="77777777" w:rsidR="00F300C9" w:rsidRPr="00A662F2" w:rsidRDefault="00F300C9" w:rsidP="005A438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38" w:hanging="144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942C5B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GB"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A662F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A662F2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12 </w:t>
      </w:r>
      <w:r w:rsidRPr="00A662F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เดือน</w:t>
      </w:r>
    </w:p>
    <w:p w14:paraId="062E9B0A" w14:textId="77777777" w:rsidR="00F300C9" w:rsidRPr="001F4CA3" w:rsidRDefault="00F300C9" w:rsidP="005A438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44FE8974" w14:textId="77777777" w:rsidR="00F300C9" w:rsidRPr="001F4CA3" w:rsidRDefault="00F300C9" w:rsidP="005A438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และ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0CE39EA0" w14:textId="08414411" w:rsidR="004F253E" w:rsidRPr="009D1FB4" w:rsidRDefault="00F300C9" w:rsidP="005A438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4ADCEC9C" w14:textId="77777777" w:rsidR="009D1FB4" w:rsidRPr="009D1FB4" w:rsidRDefault="009D1FB4" w:rsidP="009D1F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tbl>
      <w:tblPr>
        <w:tblW w:w="8731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59"/>
        <w:gridCol w:w="1441"/>
        <w:gridCol w:w="181"/>
        <w:gridCol w:w="1350"/>
      </w:tblGrid>
      <w:tr w:rsidR="00F300C9" w:rsidRPr="0036411E" w14:paraId="4B947320" w14:textId="77777777" w:rsidTr="00884EEE">
        <w:trPr>
          <w:cantSplit/>
          <w:trHeight w:val="20"/>
        </w:trPr>
        <w:tc>
          <w:tcPr>
            <w:tcW w:w="5759" w:type="dxa"/>
            <w:shd w:val="clear" w:color="auto" w:fill="auto"/>
            <w:vAlign w:val="bottom"/>
          </w:tcPr>
          <w:p w14:paraId="55165A18" w14:textId="4EC34BE8" w:rsidR="00F300C9" w:rsidRPr="0036411E" w:rsidRDefault="00F300C9" w:rsidP="00DC03E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ถือ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ปฏิบัติ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ตาม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EE754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441" w:type="dxa"/>
            <w:vAlign w:val="bottom"/>
          </w:tcPr>
          <w:p w14:paraId="558B1D97" w14:textId="77777777" w:rsidR="00F300C9" w:rsidRPr="0036411E" w:rsidRDefault="00F300C9" w:rsidP="00DC03E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54FAFFA6" w14:textId="77777777" w:rsidR="00F300C9" w:rsidRPr="0036411E" w:rsidRDefault="00F300C9" w:rsidP="00DC03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2E5C52" w14:textId="77777777" w:rsidR="00F300C9" w:rsidRPr="0036411E" w:rsidRDefault="00F300C9" w:rsidP="00DC03E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59988789" w14:textId="77777777" w:rsidR="00F300C9" w:rsidRPr="0036411E" w:rsidRDefault="00F300C9" w:rsidP="00DC03E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F300C9" w:rsidRPr="0036411E" w14:paraId="38707C4A" w14:textId="77777777" w:rsidTr="000D22FA">
        <w:trPr>
          <w:cantSplit/>
          <w:trHeight w:val="20"/>
          <w:tblHeader/>
        </w:trPr>
        <w:tc>
          <w:tcPr>
            <w:tcW w:w="5759" w:type="dxa"/>
          </w:tcPr>
          <w:p w14:paraId="19118318" w14:textId="77777777" w:rsidR="00F300C9" w:rsidRPr="0036411E" w:rsidRDefault="00F300C9" w:rsidP="00DC03E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4FDEFBD8" w14:textId="77777777" w:rsidR="00F300C9" w:rsidRPr="0036411E" w:rsidRDefault="00F300C9" w:rsidP="00DC03E6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00C9" w:rsidRPr="0036411E" w14:paraId="36A9B0EB" w14:textId="77777777" w:rsidTr="000D22FA">
        <w:trPr>
          <w:cantSplit/>
          <w:trHeight w:val="20"/>
        </w:trPr>
        <w:tc>
          <w:tcPr>
            <w:tcW w:w="5759" w:type="dxa"/>
          </w:tcPr>
          <w:p w14:paraId="4E5CEF29" w14:textId="0A555F9B" w:rsidR="00F300C9" w:rsidRPr="0036411E" w:rsidRDefault="00F300C9" w:rsidP="00DC03E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EE75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2" w:type="dxa"/>
            <w:gridSpan w:val="3"/>
          </w:tcPr>
          <w:p w14:paraId="5E4FCE49" w14:textId="77777777" w:rsidR="00F300C9" w:rsidRPr="0036411E" w:rsidRDefault="00F300C9" w:rsidP="00DC03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00C9" w:rsidRPr="0036411E" w14:paraId="64F8BC7F" w14:textId="77777777" w:rsidTr="000D22FA">
        <w:trPr>
          <w:cantSplit/>
          <w:trHeight w:val="20"/>
        </w:trPr>
        <w:tc>
          <w:tcPr>
            <w:tcW w:w="5759" w:type="dxa"/>
            <w:vAlign w:val="bottom"/>
          </w:tcPr>
          <w:p w14:paraId="26F4FE84" w14:textId="77777777" w:rsidR="00F300C9" w:rsidRPr="0036411E" w:rsidRDefault="00F300C9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41" w:type="dxa"/>
            <w:vAlign w:val="bottom"/>
          </w:tcPr>
          <w:p w14:paraId="1FD4CAF2" w14:textId="394048ED" w:rsidR="00F300C9" w:rsidRPr="00811F3E" w:rsidRDefault="00EE7549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  <w:r w:rsidR="00F300C9" w:rsidRP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1" w:type="dxa"/>
            <w:vAlign w:val="bottom"/>
          </w:tcPr>
          <w:p w14:paraId="417A7A35" w14:textId="77777777" w:rsidR="00F300C9" w:rsidRPr="0036411E" w:rsidRDefault="00F300C9" w:rsidP="00DC03E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AF2A5C" w14:textId="37A8678A" w:rsidR="00F300C9" w:rsidRPr="007150F1" w:rsidRDefault="00EE7549" w:rsidP="00DC03E6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 w:rsidR="00F300C9"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</w:tr>
      <w:tr w:rsidR="00F300C9" w:rsidRPr="0036411E" w14:paraId="1D613AEE" w14:textId="77777777" w:rsidTr="000D22FA">
        <w:trPr>
          <w:cantSplit/>
          <w:trHeight w:val="20"/>
        </w:trPr>
        <w:tc>
          <w:tcPr>
            <w:tcW w:w="5759" w:type="dxa"/>
            <w:vAlign w:val="bottom"/>
          </w:tcPr>
          <w:p w14:paraId="3564535E" w14:textId="77777777" w:rsidR="00F300C9" w:rsidRPr="0036411E" w:rsidRDefault="00F300C9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ลูกหนี้อื่นลดลง</w:t>
            </w:r>
          </w:p>
        </w:tc>
        <w:tc>
          <w:tcPr>
            <w:tcW w:w="1441" w:type="dxa"/>
            <w:vAlign w:val="bottom"/>
          </w:tcPr>
          <w:p w14:paraId="64DF00F5" w14:textId="3A499C08" w:rsidR="00F300C9" w:rsidRPr="00811F3E" w:rsidRDefault="00F300C9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5A349F9A" w14:textId="77777777" w:rsidR="00F300C9" w:rsidRPr="0036411E" w:rsidRDefault="00F300C9" w:rsidP="00DC03E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DBC6AA" w14:textId="79D85CFF" w:rsidR="00F300C9" w:rsidRPr="007150F1" w:rsidRDefault="00F300C9" w:rsidP="00DC03E6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00C9" w:rsidRPr="0036411E" w14:paraId="4002C920" w14:textId="77777777" w:rsidTr="000D22FA">
        <w:trPr>
          <w:cantSplit/>
          <w:trHeight w:val="20"/>
        </w:trPr>
        <w:tc>
          <w:tcPr>
            <w:tcW w:w="5759" w:type="dxa"/>
            <w:vAlign w:val="bottom"/>
          </w:tcPr>
          <w:p w14:paraId="361E87C4" w14:textId="77777777" w:rsidR="00F300C9" w:rsidRPr="0036411E" w:rsidRDefault="00F300C9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ลูกหนี้อื่นและเงินทดรองจ่ายแก่กิจการที่เกี่ยวข้องกันลดลง</w:t>
            </w:r>
          </w:p>
        </w:tc>
        <w:tc>
          <w:tcPr>
            <w:tcW w:w="1441" w:type="dxa"/>
            <w:vAlign w:val="bottom"/>
          </w:tcPr>
          <w:p w14:paraId="4C4B32BC" w14:textId="04C9336E" w:rsidR="00F300C9" w:rsidRPr="00811F3E" w:rsidRDefault="00F300C9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7BE6298A" w14:textId="77777777" w:rsidR="00F300C9" w:rsidRPr="0036411E" w:rsidRDefault="00F300C9" w:rsidP="00DC03E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48BC4" w14:textId="22774231" w:rsidR="00F300C9" w:rsidRPr="007150F1" w:rsidRDefault="00F300C9" w:rsidP="00DC03E6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00C9" w:rsidRPr="0036411E" w14:paraId="7C9601DA" w14:textId="77777777" w:rsidTr="000D22FA">
        <w:trPr>
          <w:cantSplit/>
          <w:trHeight w:val="20"/>
        </w:trPr>
        <w:tc>
          <w:tcPr>
            <w:tcW w:w="5759" w:type="dxa"/>
            <w:vAlign w:val="bottom"/>
          </w:tcPr>
          <w:p w14:paraId="45EAB22E" w14:textId="77777777" w:rsidR="00F300C9" w:rsidRDefault="00F300C9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441" w:type="dxa"/>
            <w:vAlign w:val="bottom"/>
          </w:tcPr>
          <w:p w14:paraId="57C27B95" w14:textId="453E7C61" w:rsidR="00F300C9" w:rsidRPr="00811F3E" w:rsidRDefault="00F300C9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5B0BDA0B" w14:textId="77777777" w:rsidR="00F300C9" w:rsidRPr="0036411E" w:rsidRDefault="00F300C9" w:rsidP="00DC03E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B8CCCF" w14:textId="51AB00BF" w:rsidR="00F300C9" w:rsidRPr="007150F1" w:rsidRDefault="00F300C9" w:rsidP="00DC03E6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00C9" w:rsidRPr="0036411E" w14:paraId="50447CB0" w14:textId="77777777" w:rsidTr="000D22FA">
        <w:trPr>
          <w:cantSplit/>
          <w:trHeight w:val="20"/>
        </w:trPr>
        <w:tc>
          <w:tcPr>
            <w:tcW w:w="5759" w:type="dxa"/>
          </w:tcPr>
          <w:p w14:paraId="21D214B0" w14:textId="77777777" w:rsidR="00F300C9" w:rsidRPr="0036411E" w:rsidRDefault="00F300C9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13706D98" w14:textId="02731450" w:rsidR="00F300C9" w:rsidRPr="00811F3E" w:rsidRDefault="00F300C9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B2928E6" w14:textId="77777777" w:rsidR="00F300C9" w:rsidRPr="0036411E" w:rsidRDefault="00F300C9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12E0BC" w14:textId="68C8C14B" w:rsidR="00F300C9" w:rsidRPr="007150F1" w:rsidRDefault="00F300C9" w:rsidP="00DC03E6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00C9" w:rsidRPr="0036411E" w14:paraId="3343B607" w14:textId="77777777" w:rsidTr="000D22FA">
        <w:trPr>
          <w:cantSplit/>
          <w:trHeight w:val="20"/>
        </w:trPr>
        <w:tc>
          <w:tcPr>
            <w:tcW w:w="5759" w:type="dxa"/>
          </w:tcPr>
          <w:p w14:paraId="6E705775" w14:textId="77777777" w:rsidR="00F300C9" w:rsidRPr="00EF2384" w:rsidRDefault="00F300C9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1" w:type="dxa"/>
            <w:vAlign w:val="bottom"/>
          </w:tcPr>
          <w:p w14:paraId="66D81671" w14:textId="77777777" w:rsidR="00F300C9" w:rsidRPr="00EF2384" w:rsidRDefault="00F300C9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AE1DF78" w14:textId="77777777" w:rsidR="00F300C9" w:rsidRPr="00EF2384" w:rsidRDefault="00F300C9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646C015" w14:textId="77777777" w:rsidR="00F300C9" w:rsidRPr="00EF2384" w:rsidRDefault="00F300C9" w:rsidP="00DC03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6C2F" w:rsidRPr="0036411E" w14:paraId="12D713E5" w14:textId="77777777" w:rsidTr="000D22FA">
        <w:trPr>
          <w:cantSplit/>
          <w:trHeight w:val="20"/>
        </w:trPr>
        <w:tc>
          <w:tcPr>
            <w:tcW w:w="5759" w:type="dxa"/>
          </w:tcPr>
          <w:p w14:paraId="4CB46D87" w14:textId="77777777" w:rsidR="00176C2F" w:rsidRPr="00EF2384" w:rsidRDefault="00176C2F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1" w:type="dxa"/>
            <w:vAlign w:val="bottom"/>
          </w:tcPr>
          <w:p w14:paraId="40DABAC5" w14:textId="77777777" w:rsidR="00176C2F" w:rsidRPr="00EF2384" w:rsidRDefault="00176C2F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23BF288" w14:textId="77777777" w:rsidR="00176C2F" w:rsidRPr="00EF2384" w:rsidRDefault="00176C2F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0D41283" w14:textId="77777777" w:rsidR="00176C2F" w:rsidRPr="00EF2384" w:rsidRDefault="00176C2F" w:rsidP="00DC03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6C2F" w:rsidRPr="0036411E" w14:paraId="61475303" w14:textId="77777777" w:rsidTr="000D22FA">
        <w:trPr>
          <w:cantSplit/>
          <w:trHeight w:val="20"/>
        </w:trPr>
        <w:tc>
          <w:tcPr>
            <w:tcW w:w="5759" w:type="dxa"/>
          </w:tcPr>
          <w:p w14:paraId="6A4534C8" w14:textId="77777777" w:rsidR="00176C2F" w:rsidRPr="00EF2384" w:rsidRDefault="00176C2F" w:rsidP="00DC03E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1" w:type="dxa"/>
            <w:vAlign w:val="bottom"/>
          </w:tcPr>
          <w:p w14:paraId="7C06CDCB" w14:textId="77777777" w:rsidR="00176C2F" w:rsidRPr="00EF2384" w:rsidRDefault="00176C2F" w:rsidP="00DC03E6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C11EF97" w14:textId="77777777" w:rsidR="00176C2F" w:rsidRPr="00EF2384" w:rsidRDefault="00176C2F" w:rsidP="00DC03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7213DA9" w14:textId="77777777" w:rsidR="00176C2F" w:rsidRPr="00EF2384" w:rsidRDefault="00176C2F" w:rsidP="00DC03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84EEE" w:rsidRPr="0036411E" w14:paraId="6D95D167" w14:textId="77777777" w:rsidTr="009D1FB4">
        <w:trPr>
          <w:cantSplit/>
          <w:trHeight w:val="20"/>
        </w:trPr>
        <w:tc>
          <w:tcPr>
            <w:tcW w:w="5759" w:type="dxa"/>
          </w:tcPr>
          <w:p w14:paraId="2B7FDE57" w14:textId="77777777" w:rsidR="00884EEE" w:rsidRPr="007C346A" w:rsidRDefault="00884EEE" w:rsidP="00884EEE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63816866" w14:textId="14E0EBB9" w:rsidR="00884EEE" w:rsidRPr="00884EEE" w:rsidRDefault="00884EEE" w:rsidP="00884EE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884EE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68F051E" w14:textId="77777777" w:rsidR="00884EEE" w:rsidRPr="00884EEE" w:rsidRDefault="00884EEE" w:rsidP="00884EE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BFE696" w14:textId="77777777" w:rsidR="00884EEE" w:rsidRPr="00884EEE" w:rsidRDefault="00884EEE" w:rsidP="00884EE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884EE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67C43799" w14:textId="43FDBBD1" w:rsidR="00884EEE" w:rsidRPr="00884EEE" w:rsidRDefault="00884EEE" w:rsidP="00884EEE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884EE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4EEE" w:rsidRPr="0036411E" w14:paraId="5B6FE63A" w14:textId="77777777" w:rsidTr="00F6737C">
        <w:trPr>
          <w:cantSplit/>
          <w:trHeight w:val="20"/>
        </w:trPr>
        <w:tc>
          <w:tcPr>
            <w:tcW w:w="5759" w:type="dxa"/>
          </w:tcPr>
          <w:p w14:paraId="73AD28AE" w14:textId="77777777" w:rsidR="00884EEE" w:rsidRPr="0036411E" w:rsidRDefault="00884EEE" w:rsidP="00DC03E6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5F911217" w14:textId="46B4531C" w:rsidR="00884EEE" w:rsidRDefault="00884EEE" w:rsidP="00884EE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6C2F" w:rsidRPr="0036411E" w14:paraId="12C3DAC5" w14:textId="77777777" w:rsidTr="00545379">
        <w:trPr>
          <w:cantSplit/>
          <w:trHeight w:val="20"/>
        </w:trPr>
        <w:tc>
          <w:tcPr>
            <w:tcW w:w="5759" w:type="dxa"/>
            <w:vAlign w:val="bottom"/>
          </w:tcPr>
          <w:p w14:paraId="5562031A" w14:textId="26BE3043" w:rsidR="00176C2F" w:rsidRPr="0036411E" w:rsidRDefault="00176C2F" w:rsidP="00176C2F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2C1DE4F9" w14:textId="651EDF14" w:rsidR="00176C2F" w:rsidRPr="00811F3E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1E5E6D9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D5C3C3" w14:textId="111EC958" w:rsidR="00176C2F" w:rsidRPr="00AE0275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6C2F" w:rsidRPr="0036411E" w14:paraId="5CB3B12A" w14:textId="77777777" w:rsidTr="00545379">
        <w:trPr>
          <w:cantSplit/>
          <w:trHeight w:val="20"/>
        </w:trPr>
        <w:tc>
          <w:tcPr>
            <w:tcW w:w="5759" w:type="dxa"/>
            <w:vAlign w:val="bottom"/>
          </w:tcPr>
          <w:p w14:paraId="078FD5BD" w14:textId="694E36F4" w:rsidR="00176C2F" w:rsidRPr="0036411E" w:rsidRDefault="00176C2F" w:rsidP="00176C2F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1" w:type="dxa"/>
            <w:vAlign w:val="bottom"/>
          </w:tcPr>
          <w:p w14:paraId="3407590D" w14:textId="789F2CD1" w:rsidR="00176C2F" w:rsidRPr="00811F3E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623,208</w:t>
            </w:r>
          </w:p>
        </w:tc>
        <w:tc>
          <w:tcPr>
            <w:tcW w:w="181" w:type="dxa"/>
            <w:vAlign w:val="bottom"/>
          </w:tcPr>
          <w:p w14:paraId="18F013B4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309AE9" w14:textId="0D8749A3" w:rsidR="00176C2F" w:rsidRPr="00AE0275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176C2F" w:rsidRPr="0036411E" w14:paraId="4137E0C8" w14:textId="77777777" w:rsidTr="00545379">
        <w:trPr>
          <w:cantSplit/>
          <w:trHeight w:val="20"/>
        </w:trPr>
        <w:tc>
          <w:tcPr>
            <w:tcW w:w="5759" w:type="dxa"/>
          </w:tcPr>
          <w:p w14:paraId="3827052B" w14:textId="1A20A17F" w:rsidR="00176C2F" w:rsidRPr="0036411E" w:rsidRDefault="00176C2F" w:rsidP="00176C2F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1" w:type="dxa"/>
          </w:tcPr>
          <w:p w14:paraId="4BFE1917" w14:textId="70E05036" w:rsidR="00176C2F" w:rsidRPr="00811F3E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(31,882)</w:t>
            </w:r>
          </w:p>
        </w:tc>
        <w:tc>
          <w:tcPr>
            <w:tcW w:w="181" w:type="dxa"/>
          </w:tcPr>
          <w:p w14:paraId="6E15525B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056671" w14:textId="687227F8" w:rsidR="00176C2F" w:rsidRPr="00AE0275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76C2F" w:rsidRPr="0036411E" w14:paraId="0A9261D5" w14:textId="77777777" w:rsidTr="00545379">
        <w:trPr>
          <w:cantSplit/>
          <w:trHeight w:val="20"/>
        </w:trPr>
        <w:tc>
          <w:tcPr>
            <w:tcW w:w="5759" w:type="dxa"/>
          </w:tcPr>
          <w:p w14:paraId="2ACC8813" w14:textId="7E7434C6" w:rsidR="00176C2F" w:rsidRPr="0036411E" w:rsidRDefault="00176C2F" w:rsidP="00176C2F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1" w:type="dxa"/>
          </w:tcPr>
          <w:p w14:paraId="038CFD60" w14:textId="4B198E69" w:rsidR="00176C2F" w:rsidRPr="00811F3E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(83,008)</w:t>
            </w:r>
          </w:p>
        </w:tc>
        <w:tc>
          <w:tcPr>
            <w:tcW w:w="181" w:type="dxa"/>
          </w:tcPr>
          <w:p w14:paraId="52E0EF64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4CACEB" w14:textId="2E791D00" w:rsidR="00176C2F" w:rsidRPr="00AE0275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76C2F" w:rsidRPr="0036411E" w14:paraId="14773BFE" w14:textId="77777777" w:rsidTr="00176C2F">
        <w:trPr>
          <w:cantSplit/>
          <w:trHeight w:val="20"/>
        </w:trPr>
        <w:tc>
          <w:tcPr>
            <w:tcW w:w="5759" w:type="dxa"/>
          </w:tcPr>
          <w:p w14:paraId="79597620" w14:textId="775A4E15" w:rsidR="00176C2F" w:rsidRPr="0036411E" w:rsidRDefault="00176C2F" w:rsidP="00176C2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815A242" w14:textId="5E726799" w:rsidR="00176C2F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53,929</w:t>
            </w:r>
          </w:p>
        </w:tc>
        <w:tc>
          <w:tcPr>
            <w:tcW w:w="181" w:type="dxa"/>
          </w:tcPr>
          <w:p w14:paraId="70FEA8E6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2612F" w14:textId="65FD4F0B" w:rsidR="00176C2F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176C2F" w:rsidRPr="0036411E" w14:paraId="48959AE8" w14:textId="77777777" w:rsidTr="00176C2F">
        <w:trPr>
          <w:cantSplit/>
          <w:trHeight w:val="20"/>
        </w:trPr>
        <w:tc>
          <w:tcPr>
            <w:tcW w:w="5759" w:type="dxa"/>
          </w:tcPr>
          <w:p w14:paraId="73CAC93F" w14:textId="77777777" w:rsidR="00176C2F" w:rsidRDefault="00176C2F" w:rsidP="00176C2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6FCC" w14:textId="14C7C4DE" w:rsidR="00176C2F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562,247</w:t>
            </w:r>
          </w:p>
        </w:tc>
        <w:tc>
          <w:tcPr>
            <w:tcW w:w="181" w:type="dxa"/>
            <w:vAlign w:val="bottom"/>
          </w:tcPr>
          <w:p w14:paraId="5DA8ACF7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060FD" w14:textId="4ED83AF6" w:rsidR="00176C2F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</w:tr>
      <w:tr w:rsidR="00176C2F" w:rsidRPr="0036411E" w14:paraId="416DFF61" w14:textId="77777777" w:rsidTr="00176C2F">
        <w:trPr>
          <w:cantSplit/>
          <w:trHeight w:val="20"/>
        </w:trPr>
        <w:tc>
          <w:tcPr>
            <w:tcW w:w="5759" w:type="dxa"/>
          </w:tcPr>
          <w:p w14:paraId="2999C0E8" w14:textId="77777777" w:rsidR="00176C2F" w:rsidRPr="0036411E" w:rsidRDefault="00176C2F" w:rsidP="00176C2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353DFD73" w14:textId="0A8A4C11" w:rsidR="00176C2F" w:rsidRPr="0036411E" w:rsidRDefault="00176C2F" w:rsidP="00176C2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630F0D5" w14:textId="7694DC19" w:rsidR="00176C2F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453,439</w:t>
            </w:r>
          </w:p>
        </w:tc>
        <w:tc>
          <w:tcPr>
            <w:tcW w:w="181" w:type="dxa"/>
            <w:vAlign w:val="bottom"/>
          </w:tcPr>
          <w:p w14:paraId="3E93DCDE" w14:textId="77777777" w:rsidR="00176C2F" w:rsidRPr="0036411E" w:rsidRDefault="00176C2F" w:rsidP="00176C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D010C" w14:textId="47CCA690" w:rsidR="00176C2F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198,505</w:t>
            </w:r>
          </w:p>
        </w:tc>
      </w:tr>
      <w:tr w:rsidR="00176C2F" w:rsidRPr="0036411E" w14:paraId="33A9E4A4" w14:textId="77777777" w:rsidTr="000D22FA">
        <w:trPr>
          <w:cantSplit/>
          <w:trHeight w:val="20"/>
        </w:trPr>
        <w:tc>
          <w:tcPr>
            <w:tcW w:w="5759" w:type="dxa"/>
          </w:tcPr>
          <w:p w14:paraId="7EAC839D" w14:textId="5AB33439" w:rsidR="00176C2F" w:rsidRPr="0036411E" w:rsidRDefault="00176C2F" w:rsidP="00176C2F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1" w:type="dxa"/>
          </w:tcPr>
          <w:p w14:paraId="3B422C40" w14:textId="77777777" w:rsidR="00176C2F" w:rsidRPr="00811F3E" w:rsidRDefault="00176C2F" w:rsidP="00176C2F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74A863CC" w14:textId="77777777" w:rsidR="00176C2F" w:rsidRPr="0036411E" w:rsidRDefault="00176C2F" w:rsidP="00176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096D0F" w14:textId="77777777" w:rsidR="00176C2F" w:rsidRPr="0036411E" w:rsidRDefault="00176C2F" w:rsidP="00176C2F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6C2F" w:rsidRPr="0036411E" w14:paraId="5BC0D402" w14:textId="77777777" w:rsidTr="000D22FA">
        <w:trPr>
          <w:cantSplit/>
          <w:trHeight w:val="20"/>
        </w:trPr>
        <w:tc>
          <w:tcPr>
            <w:tcW w:w="5759" w:type="dxa"/>
            <w:vAlign w:val="bottom"/>
          </w:tcPr>
          <w:p w14:paraId="17B53BBA" w14:textId="6E279C6B" w:rsidR="00176C2F" w:rsidRPr="0036411E" w:rsidRDefault="00176C2F" w:rsidP="00176C2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10160" w14:textId="0039B0F7" w:rsidR="00176C2F" w:rsidRPr="007E543B" w:rsidRDefault="00176C2F" w:rsidP="00176C2F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81" w:type="dxa"/>
          </w:tcPr>
          <w:p w14:paraId="6D5E7931" w14:textId="77777777" w:rsidR="00176C2F" w:rsidRPr="0036411E" w:rsidRDefault="00176C2F" w:rsidP="00176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C4B47" w14:textId="737A2D93" w:rsidR="00176C2F" w:rsidRPr="0036411E" w:rsidRDefault="00176C2F" w:rsidP="00176C2F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  <w:tr w:rsidR="00176C2F" w:rsidRPr="001F4CA3" w14:paraId="6E0F19CA" w14:textId="77777777" w:rsidTr="000D22FA">
        <w:trPr>
          <w:cantSplit/>
          <w:trHeight w:val="20"/>
        </w:trPr>
        <w:tc>
          <w:tcPr>
            <w:tcW w:w="5759" w:type="dxa"/>
            <w:vAlign w:val="bottom"/>
          </w:tcPr>
          <w:p w14:paraId="0F923C2D" w14:textId="77777777" w:rsidR="00176C2F" w:rsidRPr="0036411E" w:rsidRDefault="00176C2F" w:rsidP="00176C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B4FF4" w14:textId="1AF9CCE3" w:rsidR="00176C2F" w:rsidRPr="007E543B" w:rsidRDefault="00176C2F" w:rsidP="00176C2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89 - 4.51</w:t>
            </w:r>
          </w:p>
        </w:tc>
        <w:tc>
          <w:tcPr>
            <w:tcW w:w="181" w:type="dxa"/>
            <w:shd w:val="clear" w:color="auto" w:fill="auto"/>
          </w:tcPr>
          <w:p w14:paraId="4AD73A07" w14:textId="77777777" w:rsidR="00176C2F" w:rsidRPr="0036411E" w:rsidRDefault="00176C2F" w:rsidP="00176C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9F815" w14:textId="3C520535" w:rsidR="00176C2F" w:rsidRPr="001F4CA3" w:rsidRDefault="00176C2F" w:rsidP="00176C2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4AF2226E" w14:textId="76E97CFF" w:rsidR="00EE013F" w:rsidRPr="006464C4" w:rsidRDefault="00EE013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3E3F5B" w14:textId="400BD365" w:rsidR="00E92E8A" w:rsidRDefault="00E92E8A" w:rsidP="00BA2AF6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C3DAF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1C3DAF">
        <w:rPr>
          <w:rFonts w:asciiTheme="majorBidi" w:hAnsiTheme="majorBidi" w:cstheme="majorBidi" w:hint="cs"/>
          <w:spacing w:val="8"/>
          <w:sz w:val="30"/>
          <w:szCs w:val="30"/>
          <w:cs/>
        </w:rPr>
        <w:t>วัสดุก่อสร้าง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ส่วนงานปิโต</w:t>
      </w:r>
      <w:r w:rsidR="00A102AC">
        <w:rPr>
          <w:rFonts w:asciiTheme="majorBidi" w:hAnsiTheme="majorBidi" w:cstheme="majorBidi" w:hint="cs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>เคมีและเคมีภัณฑ์ ส่วนงานพลังงานและสาธารณูปโภค</w:t>
      </w:r>
      <w:r w:rsidRPr="00E92E8A">
        <w:rPr>
          <w:rFonts w:asciiTheme="majorBidi" w:hAnsiTheme="majorBidi" w:cstheme="majorBidi"/>
          <w:sz w:val="30"/>
          <w:szCs w:val="30"/>
        </w:rPr>
        <w:t xml:space="preserve"> </w:t>
      </w:r>
      <w:r w:rsidRPr="00E92E8A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>
        <w:rPr>
          <w:rFonts w:asciiTheme="majorBidi" w:hAnsiTheme="majorBidi" w:cstheme="majorBidi" w:hint="cs"/>
          <w:sz w:val="30"/>
          <w:szCs w:val="30"/>
          <w:cs/>
        </w:rPr>
        <w:t>การเกษตร</w:t>
      </w:r>
    </w:p>
    <w:p w14:paraId="20B996A5" w14:textId="77777777" w:rsidR="00E31708" w:rsidRPr="00E31708" w:rsidRDefault="00E31708" w:rsidP="00BA2AF6">
      <w:pPr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C3D763" w14:textId="32874DBE" w:rsidR="00EC45FC" w:rsidRPr="00EC45FC" w:rsidRDefault="00EC45FC" w:rsidP="005A438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5FC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การเปลี่ยนนโยบายการบันทึกบัญชีเงินลงทุนในบริษัทย่อยและบริษัทร่วมในงบการเงินเฉพาะกิจการ</w:t>
      </w:r>
    </w:p>
    <w:p w14:paraId="068E9437" w14:textId="77777777" w:rsidR="00EE013F" w:rsidRPr="006464C4" w:rsidRDefault="00EE013F" w:rsidP="00EE013F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08D4FA" w14:textId="2C4B607A" w:rsidR="00DC57A4" w:rsidRPr="00DC57A4" w:rsidRDefault="00EE013F" w:rsidP="00DC57A4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 xml:space="preserve">บริษัทเปลี่ยนนโยบายการบันทึกบัญชีและการวัดมูลค่าภายหลังของเงินลงทุนในงบการเงินเฉพาะกิจการ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และเงินปันผลรับจากบริษัทย่อยและบริษัทร่วมรับรู้เป็นกำไรของบริษัท ภายใต้วิธีส่วนได้เสียให้รับรู้รายการเมื่อเริ่มแรกบัญชีของเงินลงทุนในบริษัทย่อยและบริษัทร่วม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เนื่องจากบริษัทมีการขยายกิจการผ่านการลงทุนในบริษัทย่อยและบริษัทร่วม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และส่วนของผู้ถือหุ้นสะสมจากบริษัทย่อยและบริษัทร่วมได้ดีกว่าวิธีราคาทุน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Pr="00D041CF">
        <w:rPr>
          <w:rFonts w:asciiTheme="majorBidi" w:hAnsiTheme="majorBidi" w:cstheme="majorBidi"/>
          <w:sz w:val="30"/>
          <w:szCs w:val="30"/>
        </w:rPr>
        <w:t>27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="0089502D">
        <w:rPr>
          <w:rFonts w:asciiTheme="majorBidi" w:hAnsiTheme="majorBidi" w:cstheme="majorBidi"/>
          <w:sz w:val="30"/>
          <w:szCs w:val="30"/>
          <w:cs/>
        </w:rPr>
        <w:br/>
      </w: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Pr="00D041CF">
        <w:rPr>
          <w:rFonts w:asciiTheme="majorBidi" w:hAnsiTheme="majorBidi" w:cstheme="majorBidi"/>
          <w:sz w:val="30"/>
          <w:szCs w:val="30"/>
        </w:rPr>
        <w:t>1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041CF">
        <w:rPr>
          <w:rFonts w:asciiTheme="majorBidi" w:hAnsiTheme="majorBidi" w:cstheme="majorBidi"/>
          <w:sz w:val="30"/>
          <w:szCs w:val="30"/>
        </w:rPr>
        <w:t>2563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และได้ปรับย้อนหลังงบการเงินเฉพาะกิจการงวดก่อนเพื่อวัตถุประสงค์ในการเปรียบเทียบ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Pr="00D041CF">
        <w:rPr>
          <w:rFonts w:asciiTheme="majorBidi" w:hAnsiTheme="majorBidi" w:cstheme="majorBidi"/>
          <w:sz w:val="30"/>
          <w:szCs w:val="30"/>
          <w:cs/>
        </w:rPr>
        <w:t>ดังนี้</w:t>
      </w:r>
      <w:r w:rsidR="00DC57A4">
        <w:br w:type="page"/>
      </w:r>
    </w:p>
    <w:tbl>
      <w:tblPr>
        <w:tblW w:w="8730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1980"/>
        <w:gridCol w:w="900"/>
        <w:gridCol w:w="270"/>
        <w:gridCol w:w="900"/>
        <w:gridCol w:w="270"/>
        <w:gridCol w:w="894"/>
        <w:gridCol w:w="6"/>
        <w:gridCol w:w="264"/>
        <w:gridCol w:w="6"/>
        <w:gridCol w:w="900"/>
        <w:gridCol w:w="270"/>
        <w:gridCol w:w="900"/>
        <w:gridCol w:w="270"/>
        <w:gridCol w:w="900"/>
      </w:tblGrid>
      <w:tr w:rsidR="00EE013F" w:rsidRPr="00EE013F" w14:paraId="6D768849" w14:textId="77777777" w:rsidTr="00C7632C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106E366" w14:textId="77777777" w:rsidR="00EE013F" w:rsidRPr="00EE013F" w:rsidRDefault="00EE013F" w:rsidP="004C7317">
            <w:pPr>
              <w:jc w:val="thaiDistribute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6750" w:type="dxa"/>
            <w:gridSpan w:val="13"/>
          </w:tcPr>
          <w:p w14:paraId="504E78A1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EE013F" w:rsidRPr="00EE013F" w14:paraId="196E815A" w14:textId="77777777" w:rsidTr="00C7632C">
        <w:trPr>
          <w:trHeight w:val="128"/>
        </w:trPr>
        <w:tc>
          <w:tcPr>
            <w:tcW w:w="1980" w:type="dxa"/>
            <w:shd w:val="clear" w:color="auto" w:fill="auto"/>
            <w:vAlign w:val="bottom"/>
          </w:tcPr>
          <w:p w14:paraId="77574384" w14:textId="77777777" w:rsidR="00EE013F" w:rsidRPr="00EE013F" w:rsidRDefault="00EE013F" w:rsidP="004C7317">
            <w:pPr>
              <w:jc w:val="thaiDistribute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3234" w:type="dxa"/>
            <w:gridSpan w:val="5"/>
            <w:shd w:val="clear" w:color="auto" w:fill="auto"/>
          </w:tcPr>
          <w:p w14:paraId="69C6077A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s/>
              </w:rPr>
            </w:pPr>
            <w:r w:rsidRPr="00EE01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E013F">
              <w:rPr>
                <w:rFonts w:asciiTheme="majorBidi" w:hAnsiTheme="majorBidi" w:cstheme="majorBidi"/>
              </w:rPr>
              <w:t>1</w:t>
            </w:r>
            <w:r w:rsidRPr="00EE013F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E013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" w:type="dxa"/>
            <w:gridSpan w:val="2"/>
          </w:tcPr>
          <w:p w14:paraId="6D19BC24" w14:textId="77777777" w:rsidR="00EE013F" w:rsidRPr="00EE013F" w:rsidRDefault="00EE013F" w:rsidP="004C7317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Cs/>
                <w:cs/>
              </w:rPr>
            </w:pPr>
          </w:p>
        </w:tc>
        <w:tc>
          <w:tcPr>
            <w:tcW w:w="3246" w:type="dxa"/>
            <w:gridSpan w:val="6"/>
            <w:shd w:val="clear" w:color="auto" w:fill="auto"/>
          </w:tcPr>
          <w:p w14:paraId="0F53B5B4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s/>
              </w:rPr>
            </w:pPr>
            <w:r w:rsidRPr="00EE01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E013F">
              <w:rPr>
                <w:rFonts w:asciiTheme="majorBidi" w:hAnsiTheme="majorBidi" w:cstheme="majorBidi"/>
              </w:rPr>
              <w:t>31</w:t>
            </w:r>
            <w:r w:rsidRPr="00EE013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E013F">
              <w:rPr>
                <w:rFonts w:asciiTheme="majorBidi" w:hAnsiTheme="majorBidi" w:cstheme="majorBidi"/>
              </w:rPr>
              <w:t>2562</w:t>
            </w:r>
          </w:p>
        </w:tc>
      </w:tr>
      <w:tr w:rsidR="00EE013F" w:rsidRPr="00EE013F" w14:paraId="1930B84E" w14:textId="77777777" w:rsidTr="00C7632C">
        <w:trPr>
          <w:trHeight w:val="751"/>
        </w:trPr>
        <w:tc>
          <w:tcPr>
            <w:tcW w:w="1980" w:type="dxa"/>
            <w:shd w:val="clear" w:color="auto" w:fill="auto"/>
            <w:vAlign w:val="bottom"/>
          </w:tcPr>
          <w:p w14:paraId="3F650DB2" w14:textId="77777777" w:rsidR="00EE013F" w:rsidRPr="00EE013F" w:rsidRDefault="00EE013F" w:rsidP="004C7317">
            <w:pPr>
              <w:jc w:val="thaiDistribute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2CB41C1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6AA645A7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900" w:type="dxa"/>
          </w:tcPr>
          <w:p w14:paraId="07CB0EE2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1406A735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900" w:type="dxa"/>
            <w:gridSpan w:val="2"/>
          </w:tcPr>
          <w:p w14:paraId="5E494B15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</w:rPr>
            </w:pPr>
          </w:p>
          <w:p w14:paraId="3CD252A0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6BB89079" w14:textId="77777777" w:rsidR="00EE013F" w:rsidRPr="00EE013F" w:rsidRDefault="00EE013F" w:rsidP="004C7317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28B75AF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5B2E7AA3" w14:textId="77777777" w:rsidR="00EE013F" w:rsidRPr="00EE013F" w:rsidRDefault="00EE013F" w:rsidP="004C7317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23A4AC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6F710BB6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DB2BEB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ปรับปรุงใหม่</w:t>
            </w:r>
          </w:p>
        </w:tc>
      </w:tr>
      <w:tr w:rsidR="00EE013F" w:rsidRPr="00EE013F" w14:paraId="067EB2A2" w14:textId="77777777" w:rsidTr="00C7632C">
        <w:trPr>
          <w:trHeight w:val="242"/>
        </w:trPr>
        <w:tc>
          <w:tcPr>
            <w:tcW w:w="1980" w:type="dxa"/>
            <w:shd w:val="clear" w:color="auto" w:fill="auto"/>
          </w:tcPr>
          <w:p w14:paraId="7D1B4B52" w14:textId="77777777" w:rsidR="00EE013F" w:rsidRPr="00EE013F" w:rsidRDefault="00EE013F" w:rsidP="004C7317">
            <w:pPr>
              <w:jc w:val="thaiDistribute"/>
              <w:rPr>
                <w:rFonts w:asciiTheme="majorBidi" w:eastAsia="Arial Unicode MS" w:hAnsiTheme="majorBidi" w:cstheme="majorBidi"/>
                <w:b/>
                <w:cs/>
                <w:lang w:bidi="ar-SA"/>
              </w:rPr>
            </w:pPr>
          </w:p>
        </w:tc>
        <w:tc>
          <w:tcPr>
            <w:tcW w:w="6750" w:type="dxa"/>
            <w:gridSpan w:val="13"/>
          </w:tcPr>
          <w:p w14:paraId="1B257177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rtl/>
                <w:lang w:bidi="ar-SA"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FC0059" w:rsidRPr="00EE013F" w14:paraId="656AB48A" w14:textId="77777777" w:rsidTr="00C7632C">
        <w:trPr>
          <w:trHeight w:val="242"/>
        </w:trPr>
        <w:tc>
          <w:tcPr>
            <w:tcW w:w="1980" w:type="dxa"/>
            <w:shd w:val="clear" w:color="auto" w:fill="auto"/>
          </w:tcPr>
          <w:p w14:paraId="306F36E5" w14:textId="292BA68C" w:rsidR="00FC0059" w:rsidRPr="00FC0059" w:rsidRDefault="00FC0059" w:rsidP="004C7317">
            <w:pPr>
              <w:jc w:val="thaiDistribute"/>
              <w:rPr>
                <w:rFonts w:asciiTheme="majorBidi" w:eastAsia="Arial Unicode MS" w:hAnsiTheme="majorBidi" w:cstheme="majorBidi"/>
                <w:b/>
                <w:i/>
                <w:iCs/>
                <w:cs/>
                <w:lang w:bidi="ar-SA"/>
              </w:rPr>
            </w:pPr>
            <w:r w:rsidRPr="00FC0059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cs/>
              </w:rPr>
              <w:t>งบแสดงฐานะการเงิน</w:t>
            </w:r>
          </w:p>
        </w:tc>
        <w:tc>
          <w:tcPr>
            <w:tcW w:w="6750" w:type="dxa"/>
            <w:gridSpan w:val="13"/>
          </w:tcPr>
          <w:p w14:paraId="3599B969" w14:textId="77777777" w:rsidR="00FC0059" w:rsidRPr="00FD6FD5" w:rsidRDefault="00FC0059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lang w:val="en-US"/>
              </w:rPr>
            </w:pPr>
          </w:p>
        </w:tc>
      </w:tr>
      <w:tr w:rsidR="00EE013F" w:rsidRPr="00EE013F" w14:paraId="269847C4" w14:textId="77777777" w:rsidTr="008273CB">
        <w:trPr>
          <w:trHeight w:val="284"/>
        </w:trPr>
        <w:tc>
          <w:tcPr>
            <w:tcW w:w="1980" w:type="dxa"/>
          </w:tcPr>
          <w:p w14:paraId="4597A082" w14:textId="42F3759F" w:rsidR="00EE013F" w:rsidRPr="00EE013F" w:rsidRDefault="00EE013F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สินทรัพย์</w:t>
            </w:r>
            <w:r w:rsidR="00A576B0">
              <w:rPr>
                <w:rFonts w:asciiTheme="majorBidi" w:eastAsia="Arial Unicode MS" w:hAnsiTheme="majorBidi" w:cstheme="majorBidi" w:hint="cs"/>
                <w:b/>
                <w:bCs/>
                <w:spacing w:val="-2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562C8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4DB7E67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38D16E6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6B45B75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025728B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A80C91" w14:textId="77777777" w:rsidR="00EE013F" w:rsidRPr="00EE013F" w:rsidRDefault="00EE013F" w:rsidP="004C7317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F72139" w14:textId="77777777" w:rsidR="00EE013F" w:rsidRPr="00EE013F" w:rsidRDefault="00EE013F" w:rsidP="004C7317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C235A4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09552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BD1BDF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2EC84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</w:tr>
      <w:tr w:rsidR="00EF0504" w:rsidRPr="00EE013F" w14:paraId="16FC164E" w14:textId="77777777" w:rsidTr="007F63E5">
        <w:trPr>
          <w:trHeight w:val="284"/>
        </w:trPr>
        <w:tc>
          <w:tcPr>
            <w:tcW w:w="1980" w:type="dxa"/>
          </w:tcPr>
          <w:p w14:paraId="220D06B6" w14:textId="7E43BBCE" w:rsidR="00EF0504" w:rsidRPr="00EE013F" w:rsidRDefault="00EF0504" w:rsidP="007E4F4C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C73A66" w14:textId="590230D2" w:rsidR="00EF0504" w:rsidRPr="00DA40C9" w:rsidRDefault="00176C2F" w:rsidP="00DA40C9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lang w:val="en-US"/>
              </w:rPr>
            </w:pPr>
            <w:r w:rsidRPr="00DA40C9">
              <w:rPr>
                <w:rFonts w:ascii="Angsana New" w:hAnsi="Angsana New"/>
                <w:lang w:val="en-US"/>
              </w:rPr>
              <w:t>268,801</w:t>
            </w:r>
          </w:p>
        </w:tc>
        <w:tc>
          <w:tcPr>
            <w:tcW w:w="270" w:type="dxa"/>
            <w:shd w:val="clear" w:color="auto" w:fill="auto"/>
          </w:tcPr>
          <w:p w14:paraId="3E18436E" w14:textId="77777777" w:rsidR="00EF0504" w:rsidRPr="00EE013F" w:rsidRDefault="00EF0504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FADC6" w14:textId="177A9E77" w:rsidR="00EF0504" w:rsidRPr="005D416A" w:rsidRDefault="002B5C83" w:rsidP="005D416A">
            <w:pPr>
              <w:pStyle w:val="NoSpacing"/>
              <w:tabs>
                <w:tab w:val="clear" w:pos="907"/>
                <w:tab w:val="decimal" w:pos="884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bCs/>
                <w:sz w:val="22"/>
                <w:lang w:val="en-GB"/>
              </w:rPr>
            </w:pPr>
            <w:r w:rsidRPr="005D416A">
              <w:rPr>
                <w:rFonts w:asciiTheme="majorBidi" w:eastAsia="Arial Unicode MS" w:hAnsiTheme="majorBidi" w:cstheme="majorBidi"/>
                <w:bCs/>
                <w:sz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1A6476" w14:textId="77777777" w:rsidR="00EF0504" w:rsidRPr="00EE013F" w:rsidRDefault="00EF0504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A8CF369" w14:textId="0B0AE558" w:rsidR="00EF0504" w:rsidRPr="00EE013F" w:rsidRDefault="00325E70" w:rsidP="00325E70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 w:rsidRPr="00325E70">
              <w:rPr>
                <w:rFonts w:asciiTheme="majorBidi" w:eastAsia="Arial Unicode MS" w:hAnsiTheme="majorBidi" w:cstheme="majorBidi"/>
                <w:lang w:bidi="ar-SA"/>
              </w:rPr>
              <w:t>268,801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62D664" w14:textId="77777777" w:rsidR="00EF0504" w:rsidRPr="00EE013F" w:rsidRDefault="00EF0504" w:rsidP="004C7317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78C9A" w14:textId="4735F369" w:rsidR="00EF0504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499,</w:t>
            </w:r>
            <w:r w:rsidRPr="007F63E5">
              <w:rPr>
                <w:rFonts w:ascii="Angsana New" w:hAnsi="Angsana New"/>
                <w:lang w:val="en-US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0069B45C" w14:textId="77777777" w:rsidR="00EF0504" w:rsidRPr="00EE013F" w:rsidRDefault="00EF0504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8DAAD" w14:textId="5CFD0E16" w:rsidR="00EF0504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(20,775)</w:t>
            </w:r>
          </w:p>
        </w:tc>
        <w:tc>
          <w:tcPr>
            <w:tcW w:w="270" w:type="dxa"/>
            <w:shd w:val="clear" w:color="auto" w:fill="auto"/>
          </w:tcPr>
          <w:p w14:paraId="0A2A13F7" w14:textId="77777777" w:rsidR="00EF0504" w:rsidRPr="00EE013F" w:rsidRDefault="00EF0504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4CA900" w14:textId="1107CB92" w:rsidR="00EF0504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478,396</w:t>
            </w:r>
          </w:p>
        </w:tc>
      </w:tr>
      <w:tr w:rsidR="00A576B0" w:rsidRPr="00EE013F" w14:paraId="70597C63" w14:textId="77777777" w:rsidTr="007F63E5">
        <w:trPr>
          <w:trHeight w:val="284"/>
        </w:trPr>
        <w:tc>
          <w:tcPr>
            <w:tcW w:w="1980" w:type="dxa"/>
          </w:tcPr>
          <w:p w14:paraId="03D62FEE" w14:textId="306CE8B2" w:rsidR="00A576B0" w:rsidRDefault="00A576B0" w:rsidP="007E4F4C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F970A3" w14:textId="77777777" w:rsidR="00A576B0" w:rsidRDefault="00A576B0" w:rsidP="007F63E5">
            <w:pPr>
              <w:ind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E62F960" w14:textId="77777777" w:rsidR="00A576B0" w:rsidRPr="00EE013F" w:rsidRDefault="00A576B0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5C1C0" w14:textId="77777777" w:rsidR="00A576B0" w:rsidRDefault="00A576B0" w:rsidP="007F63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E6AF79" w14:textId="77777777" w:rsidR="00A576B0" w:rsidRPr="00EE013F" w:rsidRDefault="00A576B0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DE6B529" w14:textId="77777777" w:rsidR="00A576B0" w:rsidRDefault="00A576B0" w:rsidP="007F63E5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C0B7A5" w14:textId="77777777" w:rsidR="00A576B0" w:rsidRPr="00EE013F" w:rsidRDefault="00A576B0" w:rsidP="004C7317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1EEF0" w14:textId="77777777" w:rsidR="00A576B0" w:rsidRDefault="00A576B0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448374B" w14:textId="77777777" w:rsidR="00A576B0" w:rsidRPr="00EE013F" w:rsidRDefault="00A576B0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E0461" w14:textId="77777777" w:rsidR="00A576B0" w:rsidRDefault="00A576B0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A7A9F54" w14:textId="77777777" w:rsidR="00A576B0" w:rsidRPr="00EE013F" w:rsidRDefault="00A576B0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3F4C29" w14:textId="77777777" w:rsidR="00A576B0" w:rsidRDefault="00A576B0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</w:tr>
      <w:tr w:rsidR="00EE013F" w:rsidRPr="00EE013F" w14:paraId="6D552F57" w14:textId="77777777" w:rsidTr="007F63E5">
        <w:trPr>
          <w:trHeight w:val="284"/>
        </w:trPr>
        <w:tc>
          <w:tcPr>
            <w:tcW w:w="1980" w:type="dxa"/>
          </w:tcPr>
          <w:p w14:paraId="3B05EC71" w14:textId="77777777" w:rsidR="00EE013F" w:rsidRPr="00EE013F" w:rsidRDefault="00EE013F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spacing w:val="-2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4C7467" w14:textId="357E09E9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 w:rsidRPr="007F63E5">
              <w:rPr>
                <w:rFonts w:ascii="Angsana New" w:hAnsi="Angsana New"/>
                <w:lang w:val="en-US"/>
              </w:rPr>
              <w:t>12</w:t>
            </w:r>
            <w:r>
              <w:rPr>
                <w:rFonts w:asciiTheme="majorBidi" w:eastAsia="Arial Unicode MS" w:hAnsiTheme="majorBidi" w:cstheme="majorBidi"/>
              </w:rPr>
              <w:t>,444,474</w:t>
            </w:r>
          </w:p>
        </w:tc>
        <w:tc>
          <w:tcPr>
            <w:tcW w:w="270" w:type="dxa"/>
            <w:shd w:val="clear" w:color="auto" w:fill="auto"/>
          </w:tcPr>
          <w:p w14:paraId="291A8CF4" w14:textId="77777777" w:rsidR="00EE013F" w:rsidRPr="00EE013F" w:rsidRDefault="00EE013F" w:rsidP="004C7317">
            <w:pPr>
              <w:ind w:left="-114" w:right="-108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A9E3817" w14:textId="2881258A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 w:rsidRPr="007F63E5">
              <w:rPr>
                <w:rFonts w:ascii="Angsana New" w:hAnsi="Angsana New"/>
                <w:lang w:val="en-US"/>
              </w:rPr>
              <w:t>11</w:t>
            </w:r>
            <w:r w:rsidRPr="007F63E5">
              <w:rPr>
                <w:rFonts w:asciiTheme="majorBidi" w:eastAsia="Arial Unicode MS" w:hAnsiTheme="majorBidi" w:cstheme="majorBidi"/>
              </w:rPr>
              <w:t>,0</w:t>
            </w:r>
            <w:r w:rsidR="00390FAD">
              <w:rPr>
                <w:rFonts w:asciiTheme="majorBidi" w:eastAsia="Arial Unicode MS" w:hAnsiTheme="majorBidi" w:cstheme="majorBidi"/>
              </w:rPr>
              <w:t>24,581</w:t>
            </w:r>
          </w:p>
        </w:tc>
        <w:tc>
          <w:tcPr>
            <w:tcW w:w="270" w:type="dxa"/>
            <w:shd w:val="clear" w:color="auto" w:fill="auto"/>
          </w:tcPr>
          <w:p w14:paraId="22DAC730" w14:textId="77777777" w:rsidR="00EE013F" w:rsidRPr="00EE013F" w:rsidRDefault="00EE013F" w:rsidP="004C7317">
            <w:pPr>
              <w:ind w:left="-114" w:right="78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E184797" w14:textId="17886365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23,4</w:t>
            </w:r>
            <w:r w:rsidR="00390FAD">
              <w:rPr>
                <w:rFonts w:asciiTheme="majorBidi" w:eastAsia="Arial Unicode MS" w:hAnsiTheme="majorBidi" w:cstheme="majorBidi"/>
                <w:lang w:bidi="ar-SA"/>
              </w:rPr>
              <w:t>69,055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7F4CD0" w14:textId="77777777" w:rsidR="00EE013F" w:rsidRPr="00EE013F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B2A30C" w14:textId="052E6C50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12,443,</w:t>
            </w:r>
            <w:r w:rsidRPr="007F63E5">
              <w:rPr>
                <w:rFonts w:ascii="Angsana New" w:hAnsi="Angsana New"/>
                <w:lang w:val="en-US"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7A25FB3E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E246B58" w14:textId="5D2783A4" w:rsidR="00EE013F" w:rsidRPr="00EE013F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12,147,793</w:t>
            </w:r>
          </w:p>
        </w:tc>
        <w:tc>
          <w:tcPr>
            <w:tcW w:w="270" w:type="dxa"/>
            <w:shd w:val="clear" w:color="auto" w:fill="auto"/>
          </w:tcPr>
          <w:p w14:paraId="7636BF25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4FE6C7" w14:textId="1409A8C4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24,591,</w:t>
            </w:r>
            <w:r w:rsidRPr="007F63E5">
              <w:rPr>
                <w:rFonts w:ascii="Angsana New" w:hAnsi="Angsana New"/>
                <w:lang w:val="en-US"/>
              </w:rPr>
              <w:t>555</w:t>
            </w:r>
          </w:p>
        </w:tc>
      </w:tr>
      <w:tr w:rsidR="00EE013F" w:rsidRPr="00EE013F" w14:paraId="3BE69491" w14:textId="77777777" w:rsidTr="007F63E5">
        <w:trPr>
          <w:trHeight w:val="284"/>
        </w:trPr>
        <w:tc>
          <w:tcPr>
            <w:tcW w:w="1980" w:type="dxa"/>
          </w:tcPr>
          <w:p w14:paraId="78060EA5" w14:textId="77777777" w:rsidR="00EE013F" w:rsidRPr="00EE013F" w:rsidRDefault="00EE013F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spacing w:val="-2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6CBB77" w14:textId="27D73A67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lang w:val="en-US"/>
              </w:rPr>
            </w:pPr>
            <w:r w:rsidRPr="007F63E5">
              <w:rPr>
                <w:rFonts w:ascii="Angsana New" w:hAnsi="Angsana New"/>
                <w:lang w:val="en-US"/>
              </w:rPr>
              <w:t>229,500</w:t>
            </w:r>
          </w:p>
        </w:tc>
        <w:tc>
          <w:tcPr>
            <w:tcW w:w="270" w:type="dxa"/>
            <w:shd w:val="clear" w:color="auto" w:fill="auto"/>
          </w:tcPr>
          <w:p w14:paraId="356090E2" w14:textId="77777777" w:rsidR="00EE013F" w:rsidRPr="002B5C83" w:rsidRDefault="00EE013F" w:rsidP="002B5C83">
            <w:pPr>
              <w:tabs>
                <w:tab w:val="decimal" w:pos="884"/>
              </w:tabs>
              <w:ind w:left="-126" w:firstLine="188"/>
              <w:jc w:val="right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A300F9" w14:textId="1C149C43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 w:rsidRPr="007F63E5">
              <w:rPr>
                <w:rFonts w:ascii="Angsana New" w:hAnsi="Angsana New"/>
                <w:lang w:val="en-US"/>
              </w:rPr>
              <w:t>542</w:t>
            </w:r>
            <w:r>
              <w:rPr>
                <w:rFonts w:asciiTheme="majorBidi" w:eastAsia="Arial Unicode MS" w:hAnsiTheme="majorBidi" w:cstheme="majorBidi"/>
              </w:rPr>
              <w:t>,697</w:t>
            </w:r>
          </w:p>
        </w:tc>
        <w:tc>
          <w:tcPr>
            <w:tcW w:w="270" w:type="dxa"/>
            <w:shd w:val="clear" w:color="auto" w:fill="auto"/>
          </w:tcPr>
          <w:p w14:paraId="0C692641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8ED3E44" w14:textId="150CBA6D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77</w:t>
            </w:r>
            <w:r w:rsidR="00EA49A3">
              <w:rPr>
                <w:rFonts w:asciiTheme="majorBidi" w:eastAsia="Arial Unicode MS" w:hAnsiTheme="majorBidi" w:cstheme="majorBidi"/>
                <w:lang w:bidi="ar-SA"/>
              </w:rPr>
              <w:t>2</w:t>
            </w:r>
            <w:r>
              <w:rPr>
                <w:rFonts w:asciiTheme="majorBidi" w:eastAsia="Arial Unicode MS" w:hAnsiTheme="majorBidi" w:cstheme="majorBidi"/>
                <w:lang w:bidi="ar-SA"/>
              </w:rPr>
              <w:t>,</w:t>
            </w:r>
            <w:r w:rsidRPr="007F63E5">
              <w:rPr>
                <w:rFonts w:ascii="Angsana New" w:hAnsi="Angsana New"/>
                <w:lang w:val="en-US"/>
              </w:rPr>
              <w:t>197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7A8874" w14:textId="77777777" w:rsidR="00EE013F" w:rsidRPr="00EE013F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D18422" w14:textId="62CE9B06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229,500</w:t>
            </w:r>
          </w:p>
        </w:tc>
        <w:tc>
          <w:tcPr>
            <w:tcW w:w="270" w:type="dxa"/>
            <w:shd w:val="clear" w:color="auto" w:fill="auto"/>
          </w:tcPr>
          <w:p w14:paraId="3BC6FCD2" w14:textId="77777777" w:rsidR="00EE013F" w:rsidRPr="00EE013F" w:rsidRDefault="00EE013F" w:rsidP="004C7317">
            <w:pPr>
              <w:ind w:right="-19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BDDDC07" w14:textId="1A04DC58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523,</w:t>
            </w:r>
            <w:r w:rsidR="00E31612">
              <w:rPr>
                <w:rFonts w:asciiTheme="majorBidi" w:eastAsia="Arial Unicode MS" w:hAnsiTheme="majorBidi" w:cstheme="majorBidi"/>
                <w:lang w:bidi="ar-SA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694EED47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F1BCD9" w14:textId="797D05CD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752,558</w:t>
            </w:r>
          </w:p>
        </w:tc>
      </w:tr>
      <w:tr w:rsidR="00FD6FD5" w:rsidRPr="00EE013F" w14:paraId="2152722E" w14:textId="77777777" w:rsidTr="007F63E5">
        <w:trPr>
          <w:trHeight w:val="284"/>
        </w:trPr>
        <w:tc>
          <w:tcPr>
            <w:tcW w:w="1980" w:type="dxa"/>
          </w:tcPr>
          <w:p w14:paraId="1E07FDC4" w14:textId="0966AD1A" w:rsidR="00FD6FD5" w:rsidRPr="00EE013F" w:rsidRDefault="00FD6FD5" w:rsidP="007A3965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cs/>
              </w:rPr>
              <w:t>ลูกหนี้และเงินทดรองจ่าย</w:t>
            </w:r>
            <w:r w:rsidR="007A3965">
              <w:rPr>
                <w:rFonts w:asciiTheme="majorBidi" w:eastAsia="Arial Unicode MS" w:hAnsiTheme="majorBidi" w:cstheme="majorBidi" w:hint="cs"/>
                <w:spacing w:val="-2"/>
                <w:cs/>
              </w:rPr>
              <w:t>แก่กิจการที่เกี่ยวข้องกัน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F0173" w14:textId="6D12A657" w:rsidR="00FD6FD5" w:rsidRPr="0098231E" w:rsidRDefault="0098231E" w:rsidP="00DA40C9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lang w:val="en-US"/>
              </w:rPr>
            </w:pPr>
            <w:r w:rsidRPr="0098231E">
              <w:rPr>
                <w:rFonts w:ascii="Angsana New" w:hAnsi="Angsana New"/>
                <w:lang w:val="en-US"/>
              </w:rPr>
              <w:t>421,984</w:t>
            </w:r>
          </w:p>
        </w:tc>
        <w:tc>
          <w:tcPr>
            <w:tcW w:w="270" w:type="dxa"/>
            <w:shd w:val="clear" w:color="auto" w:fill="auto"/>
          </w:tcPr>
          <w:p w14:paraId="760769EC" w14:textId="77777777" w:rsidR="00FD6FD5" w:rsidRPr="00EE013F" w:rsidRDefault="00FD6FD5" w:rsidP="004C7317">
            <w:pPr>
              <w:ind w:left="14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7813" w14:textId="53BFC849" w:rsidR="00FD6FD5" w:rsidRPr="00EE013F" w:rsidRDefault="00390FAD" w:rsidP="00390FAD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(1,234)</w:t>
            </w:r>
          </w:p>
        </w:tc>
        <w:tc>
          <w:tcPr>
            <w:tcW w:w="270" w:type="dxa"/>
            <w:shd w:val="clear" w:color="auto" w:fill="auto"/>
          </w:tcPr>
          <w:p w14:paraId="234635C3" w14:textId="77777777" w:rsidR="00FD6FD5" w:rsidRPr="00EE013F" w:rsidRDefault="00FD6FD5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950E8" w14:textId="1F2446E1" w:rsidR="00FD6FD5" w:rsidRPr="00EE013F" w:rsidRDefault="0098231E" w:rsidP="0098231E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 w:rsidRPr="0098231E">
              <w:rPr>
                <w:rFonts w:ascii="Angsana New" w:hAnsi="Angsana New"/>
                <w:lang w:val="en-US"/>
              </w:rPr>
              <w:t>4</w:t>
            </w:r>
            <w:r w:rsidR="00390FAD">
              <w:rPr>
                <w:rFonts w:ascii="Angsana New" w:hAnsi="Angsana New"/>
                <w:lang w:val="en-US"/>
              </w:rPr>
              <w:t>20,750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F1B0AB" w14:textId="77777777" w:rsidR="00FD6FD5" w:rsidRPr="00EE013F" w:rsidRDefault="00FD6FD5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36889" w14:textId="39D1F7F8" w:rsidR="00FD6FD5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421,984</w:t>
            </w:r>
          </w:p>
        </w:tc>
        <w:tc>
          <w:tcPr>
            <w:tcW w:w="270" w:type="dxa"/>
            <w:shd w:val="clear" w:color="auto" w:fill="auto"/>
          </w:tcPr>
          <w:p w14:paraId="7B9E367E" w14:textId="77777777" w:rsidR="00FD6FD5" w:rsidRPr="00EE013F" w:rsidRDefault="00FD6FD5" w:rsidP="004C7317">
            <w:pPr>
              <w:ind w:right="-19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8119" w14:textId="7524C9D0" w:rsidR="00FD6FD5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(1,039)</w:t>
            </w:r>
          </w:p>
        </w:tc>
        <w:tc>
          <w:tcPr>
            <w:tcW w:w="270" w:type="dxa"/>
            <w:shd w:val="clear" w:color="auto" w:fill="auto"/>
          </w:tcPr>
          <w:p w14:paraId="586E89B3" w14:textId="77777777" w:rsidR="00FD6FD5" w:rsidRPr="00EE013F" w:rsidRDefault="00FD6FD5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58E57" w14:textId="2FEBAFB6" w:rsidR="00FD6FD5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420,945</w:t>
            </w:r>
          </w:p>
        </w:tc>
      </w:tr>
      <w:tr w:rsidR="00EE013F" w:rsidRPr="00EE013F" w14:paraId="5D501906" w14:textId="77777777" w:rsidTr="007F63E5">
        <w:trPr>
          <w:trHeight w:val="284"/>
        </w:trPr>
        <w:tc>
          <w:tcPr>
            <w:tcW w:w="1980" w:type="dxa"/>
          </w:tcPr>
          <w:p w14:paraId="17DE604F" w14:textId="10F42D08" w:rsidR="00EE013F" w:rsidRPr="00EE013F" w:rsidRDefault="00EE013F" w:rsidP="004C7317">
            <w:pPr>
              <w:tabs>
                <w:tab w:val="right" w:pos="8306"/>
              </w:tabs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1842D" w14:textId="49E3F335" w:rsidR="00EE013F" w:rsidRPr="0098231E" w:rsidRDefault="00494868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13,364,759</w:t>
            </w:r>
          </w:p>
        </w:tc>
        <w:tc>
          <w:tcPr>
            <w:tcW w:w="270" w:type="dxa"/>
            <w:shd w:val="clear" w:color="auto" w:fill="auto"/>
          </w:tcPr>
          <w:p w14:paraId="25D88525" w14:textId="77777777" w:rsidR="00EE013F" w:rsidRPr="007F63E5" w:rsidRDefault="00EE013F" w:rsidP="004C7317">
            <w:pPr>
              <w:ind w:left="14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8AB43" w14:textId="60C531ED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</w:rPr>
              <w:t>11,566,044</w:t>
            </w:r>
          </w:p>
        </w:tc>
        <w:tc>
          <w:tcPr>
            <w:tcW w:w="270" w:type="dxa"/>
            <w:shd w:val="clear" w:color="auto" w:fill="auto"/>
          </w:tcPr>
          <w:p w14:paraId="764F2CD6" w14:textId="77777777" w:rsidR="00EE013F" w:rsidRPr="007F63E5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8058D" w14:textId="7BD96B1B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</w:rPr>
              <w:t>24,</w:t>
            </w:r>
            <w:r w:rsidR="00494868">
              <w:rPr>
                <w:rFonts w:ascii="Angsana New" w:hAnsi="Angsana New"/>
                <w:b/>
                <w:bCs/>
                <w:lang w:val="en-US"/>
              </w:rPr>
              <w:t>93</w:t>
            </w:r>
            <w:r w:rsidR="00EA49A3">
              <w:rPr>
                <w:rFonts w:ascii="Angsana New" w:hAnsi="Angsana New"/>
                <w:b/>
                <w:bCs/>
                <w:lang w:val="en-US"/>
              </w:rPr>
              <w:t>0,803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79DD25" w14:textId="77777777" w:rsidR="00EE013F" w:rsidRPr="007F63E5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5B600" w14:textId="3117F19C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</w:rPr>
              <w:t>13,594,417</w:t>
            </w:r>
          </w:p>
        </w:tc>
        <w:tc>
          <w:tcPr>
            <w:tcW w:w="270" w:type="dxa"/>
            <w:shd w:val="clear" w:color="auto" w:fill="auto"/>
          </w:tcPr>
          <w:p w14:paraId="24C3E482" w14:textId="77777777" w:rsidR="00EE013F" w:rsidRPr="007F63E5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22626" w14:textId="3A4AFC95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</w:rPr>
              <w:t>12,649,037</w:t>
            </w:r>
          </w:p>
        </w:tc>
        <w:tc>
          <w:tcPr>
            <w:tcW w:w="270" w:type="dxa"/>
            <w:shd w:val="clear" w:color="auto" w:fill="auto"/>
          </w:tcPr>
          <w:p w14:paraId="5B1E27E4" w14:textId="77777777" w:rsidR="00EE013F" w:rsidRPr="007F63E5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D367D" w14:textId="4E9157A5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</w:rPr>
              <w:t>26,243,454</w:t>
            </w:r>
          </w:p>
        </w:tc>
      </w:tr>
      <w:tr w:rsidR="00EE013F" w:rsidRPr="00EE013F" w14:paraId="7D7BBBDD" w14:textId="77777777" w:rsidTr="008273CB">
        <w:trPr>
          <w:trHeight w:val="284"/>
        </w:trPr>
        <w:tc>
          <w:tcPr>
            <w:tcW w:w="1980" w:type="dxa"/>
          </w:tcPr>
          <w:p w14:paraId="64DCDD2F" w14:textId="77777777" w:rsidR="00EE013F" w:rsidRPr="00C7632C" w:rsidRDefault="00EE013F" w:rsidP="004C7317">
            <w:pPr>
              <w:tabs>
                <w:tab w:val="left" w:pos="2563"/>
              </w:tabs>
              <w:ind w:right="-111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E4465" w14:textId="77777777" w:rsidR="00EE013F" w:rsidRPr="00C7632C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3294E3" w14:textId="77777777" w:rsidR="00EE013F" w:rsidRPr="00C7632C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B8672CE" w14:textId="77777777" w:rsidR="00EE013F" w:rsidRPr="00C7632C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FEEEE00" w14:textId="77777777" w:rsidR="00EE013F" w:rsidRPr="00C7632C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2D536F" w14:textId="77777777" w:rsidR="00EE013F" w:rsidRPr="00C7632C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E6B693" w14:textId="77777777" w:rsidR="00EE013F" w:rsidRPr="00C7632C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6D270" w14:textId="77777777" w:rsidR="00EE013F" w:rsidRPr="00C7632C" w:rsidRDefault="00EE013F" w:rsidP="004C7317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9F3CC89" w14:textId="77777777" w:rsidR="00EE013F" w:rsidRPr="00C7632C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FA76EE" w14:textId="77777777" w:rsidR="00EE013F" w:rsidRPr="00C7632C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BB16AD8" w14:textId="77777777" w:rsidR="00EE013F" w:rsidRPr="00C7632C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5CA6E8" w14:textId="77777777" w:rsidR="00EE013F" w:rsidRPr="00C7632C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EE013F" w:rsidRPr="00EE013F" w14:paraId="16B22B45" w14:textId="77777777" w:rsidTr="008273CB">
        <w:trPr>
          <w:trHeight w:val="284"/>
        </w:trPr>
        <w:tc>
          <w:tcPr>
            <w:tcW w:w="1980" w:type="dxa"/>
          </w:tcPr>
          <w:p w14:paraId="0EE30639" w14:textId="77777777" w:rsidR="00EE013F" w:rsidRPr="00EE013F" w:rsidRDefault="00EE013F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Cs/>
                <w:cs/>
              </w:rPr>
              <w:t>ส่วนของผู้ถือหุ้น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728104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1CC34CB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122E61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8A28E3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54F6ACC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C1083F" w14:textId="77777777" w:rsidR="00EE013F" w:rsidRPr="00EE013F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66478F" w14:textId="77777777" w:rsidR="00EE013F" w:rsidRPr="00EE013F" w:rsidRDefault="00EE013F" w:rsidP="004C7317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D3F74A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C2B085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FAA199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66F22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</w:tr>
      <w:tr w:rsidR="00EE013F" w:rsidRPr="00EE013F" w14:paraId="1B99637A" w14:textId="77777777" w:rsidTr="007F63E5">
        <w:trPr>
          <w:trHeight w:val="284"/>
        </w:trPr>
        <w:tc>
          <w:tcPr>
            <w:tcW w:w="1980" w:type="dxa"/>
          </w:tcPr>
          <w:p w14:paraId="4C32A738" w14:textId="09B56C82" w:rsidR="00EE013F" w:rsidRPr="00FD6FD5" w:rsidRDefault="00EE013F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  <w:lang w:val="en-US"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กำไรสะสม</w:t>
            </w:r>
            <w:r w:rsidR="00FD6FD5">
              <w:rPr>
                <w:rFonts w:asciiTheme="majorBidi" w:eastAsia="Arial Unicode MS" w:hAnsiTheme="majorBidi" w:cstheme="majorBidi" w:hint="cs"/>
                <w:b/>
                <w:cs/>
              </w:rPr>
              <w:t xml:space="preserve"> </w:t>
            </w:r>
            <w:r w:rsidR="00055A57">
              <w:rPr>
                <w:rFonts w:asciiTheme="majorBidi" w:eastAsia="Arial Unicode MS" w:hAnsiTheme="majorBidi" w:cstheme="majorBidi"/>
                <w:b/>
              </w:rPr>
              <w:t xml:space="preserve">- </w:t>
            </w:r>
            <w:r w:rsidR="00055A57">
              <w:rPr>
                <w:rFonts w:asciiTheme="majorBidi" w:eastAsia="Arial Unicode MS" w:hAnsiTheme="majorBidi" w:cstheme="majorBidi" w:hint="cs"/>
                <w:b/>
                <w:cs/>
              </w:rPr>
              <w:t>ยังไม่ได้จัดสรร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45EF2D" w14:textId="6F391B04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</w:rPr>
              <w:t>10,828,299</w:t>
            </w:r>
          </w:p>
        </w:tc>
        <w:tc>
          <w:tcPr>
            <w:tcW w:w="270" w:type="dxa"/>
            <w:shd w:val="clear" w:color="auto" w:fill="auto"/>
          </w:tcPr>
          <w:p w14:paraId="6BF57766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F26D08" w14:textId="3EC88AE9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1,580,801</w:t>
            </w:r>
          </w:p>
        </w:tc>
        <w:tc>
          <w:tcPr>
            <w:tcW w:w="270" w:type="dxa"/>
            <w:shd w:val="clear" w:color="auto" w:fill="auto"/>
          </w:tcPr>
          <w:p w14:paraId="694D91D0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FDFC475" w14:textId="4CF1A61C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12,409,100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0ABED" w14:textId="77777777" w:rsidR="00EE013F" w:rsidRPr="00EE013F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505A65" w14:textId="121D6805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10,</w:t>
            </w:r>
            <w:r w:rsidRPr="007F63E5">
              <w:rPr>
                <w:rFonts w:ascii="Angsana New" w:hAnsi="Angsana New"/>
                <w:lang w:val="en-US"/>
              </w:rPr>
              <w:t>676</w:t>
            </w:r>
            <w:r>
              <w:rPr>
                <w:rFonts w:asciiTheme="majorBidi" w:eastAsia="Arial Unicode MS" w:hAnsiTheme="majorBidi" w:cstheme="majorBidi"/>
                <w:lang w:bidi="ar-SA"/>
              </w:rPr>
              <w:t>,370</w:t>
            </w:r>
          </w:p>
        </w:tc>
        <w:tc>
          <w:tcPr>
            <w:tcW w:w="270" w:type="dxa"/>
            <w:shd w:val="clear" w:color="auto" w:fill="auto"/>
          </w:tcPr>
          <w:p w14:paraId="72A8B07A" w14:textId="77777777" w:rsidR="00EE013F" w:rsidRPr="00EE013F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C8725B7" w14:textId="18F6330C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2,</w:t>
            </w:r>
            <w:r w:rsidRPr="007F63E5">
              <w:rPr>
                <w:rFonts w:ascii="Angsana New" w:hAnsi="Angsana New"/>
                <w:lang w:val="en-US"/>
              </w:rPr>
              <w:t>664</w:t>
            </w:r>
            <w:r>
              <w:rPr>
                <w:rFonts w:asciiTheme="majorBidi" w:eastAsia="Arial Unicode MS" w:hAnsiTheme="majorBidi" w:cstheme="majorBidi"/>
                <w:lang w:bidi="ar-SA"/>
              </w:rPr>
              <w:t>,966</w:t>
            </w:r>
          </w:p>
        </w:tc>
        <w:tc>
          <w:tcPr>
            <w:tcW w:w="270" w:type="dxa"/>
            <w:shd w:val="clear" w:color="auto" w:fill="auto"/>
          </w:tcPr>
          <w:p w14:paraId="77BEBECF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AB0987" w14:textId="32E6AA3B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13,341,336</w:t>
            </w:r>
          </w:p>
        </w:tc>
      </w:tr>
      <w:tr w:rsidR="00E31612" w:rsidRPr="00EE013F" w14:paraId="27F0DA1C" w14:textId="77777777" w:rsidTr="007F63E5">
        <w:trPr>
          <w:trHeight w:val="284"/>
        </w:trPr>
        <w:tc>
          <w:tcPr>
            <w:tcW w:w="1980" w:type="dxa"/>
          </w:tcPr>
          <w:p w14:paraId="57F3DCC3" w14:textId="27ADA477" w:rsidR="00E31612" w:rsidRPr="00EE013F" w:rsidRDefault="00E31612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cs/>
              </w:rPr>
              <w:t>ส่วนเกินทุนอื่น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690D24" w14:textId="762EE83E" w:rsidR="00E31612" w:rsidRPr="00E31612" w:rsidRDefault="00E31612" w:rsidP="00E31612">
            <w:pPr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29F1EB" w14:textId="77777777" w:rsidR="00E31612" w:rsidRPr="00EE013F" w:rsidRDefault="00E31612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32CE64" w14:textId="12F9B2A5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9,840,436</w:t>
            </w:r>
          </w:p>
        </w:tc>
        <w:tc>
          <w:tcPr>
            <w:tcW w:w="270" w:type="dxa"/>
            <w:shd w:val="clear" w:color="auto" w:fill="auto"/>
          </w:tcPr>
          <w:p w14:paraId="32249C49" w14:textId="77777777" w:rsidR="00E31612" w:rsidRPr="00EE013F" w:rsidRDefault="00E31612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18C5AB6" w14:textId="0D900249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9,840,4</w:t>
            </w:r>
            <w:r w:rsidR="00F26F5A">
              <w:rPr>
                <w:rFonts w:asciiTheme="majorBidi" w:eastAsia="Arial Unicode MS" w:hAnsiTheme="majorBidi" w:cstheme="majorBidi"/>
                <w:lang w:bidi="ar-SA"/>
              </w:rPr>
              <w:t>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80C8D1" w14:textId="77777777" w:rsidR="00E31612" w:rsidRPr="00EE013F" w:rsidRDefault="00E31612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A4C575" w14:textId="4CB4BF0F" w:rsidR="00E31612" w:rsidRDefault="00E31612" w:rsidP="005977A3">
            <w:pPr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37D093" w14:textId="77777777" w:rsidR="00E31612" w:rsidRPr="00EE013F" w:rsidRDefault="00E31612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34984A6" w14:textId="59075B55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9,840,436</w:t>
            </w:r>
          </w:p>
        </w:tc>
        <w:tc>
          <w:tcPr>
            <w:tcW w:w="270" w:type="dxa"/>
            <w:shd w:val="clear" w:color="auto" w:fill="auto"/>
          </w:tcPr>
          <w:p w14:paraId="2672A7DA" w14:textId="77777777" w:rsidR="00E31612" w:rsidRPr="00EE013F" w:rsidRDefault="00E31612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E1DFB" w14:textId="5751C8DA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9,840,436</w:t>
            </w:r>
          </w:p>
        </w:tc>
      </w:tr>
      <w:tr w:rsidR="00E31612" w:rsidRPr="00EE013F" w14:paraId="0BFAA065" w14:textId="77777777" w:rsidTr="007F63E5">
        <w:trPr>
          <w:trHeight w:val="284"/>
        </w:trPr>
        <w:tc>
          <w:tcPr>
            <w:tcW w:w="1980" w:type="dxa"/>
          </w:tcPr>
          <w:p w14:paraId="390425DC" w14:textId="4AD26022" w:rsidR="00E31612" w:rsidRPr="00EE013F" w:rsidRDefault="00E31612" w:rsidP="004C7317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cs/>
              </w:rPr>
              <w:t>ส่วนเกินทุนหุ้นทุนซื้อคืน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2D3618" w14:textId="00908BB0" w:rsidR="00E31612" w:rsidRDefault="00E31612" w:rsidP="00E31612">
            <w:pPr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13A5E" w14:textId="77777777" w:rsidR="00E31612" w:rsidRPr="00EE013F" w:rsidRDefault="00E31612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A90788" w14:textId="2D247C1F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35,218</w:t>
            </w:r>
          </w:p>
        </w:tc>
        <w:tc>
          <w:tcPr>
            <w:tcW w:w="270" w:type="dxa"/>
            <w:shd w:val="clear" w:color="auto" w:fill="auto"/>
          </w:tcPr>
          <w:p w14:paraId="5B92CF03" w14:textId="77777777" w:rsidR="00E31612" w:rsidRPr="00EE013F" w:rsidRDefault="00E31612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A1C816E" w14:textId="4766C588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35,218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9E1C8C" w14:textId="77777777" w:rsidR="00E31612" w:rsidRPr="00EE013F" w:rsidRDefault="00E31612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B9FA8E" w14:textId="4D127552" w:rsidR="00E31612" w:rsidRDefault="00E31612" w:rsidP="005977A3">
            <w:pPr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DEF4E" w14:textId="77777777" w:rsidR="00E31612" w:rsidRPr="00EE013F" w:rsidRDefault="00E31612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2625562" w14:textId="1B8D543B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35,218</w:t>
            </w:r>
          </w:p>
        </w:tc>
        <w:tc>
          <w:tcPr>
            <w:tcW w:w="270" w:type="dxa"/>
            <w:shd w:val="clear" w:color="auto" w:fill="auto"/>
          </w:tcPr>
          <w:p w14:paraId="51726678" w14:textId="77777777" w:rsidR="00E31612" w:rsidRPr="00EE013F" w:rsidRDefault="00E31612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D1E994" w14:textId="6256FE97" w:rsidR="00E31612" w:rsidRDefault="00E31612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35,218</w:t>
            </w:r>
          </w:p>
        </w:tc>
      </w:tr>
      <w:tr w:rsidR="00EE013F" w:rsidRPr="00EE013F" w14:paraId="78E92ABD" w14:textId="77777777" w:rsidTr="007F63E5">
        <w:trPr>
          <w:trHeight w:val="284"/>
        </w:trPr>
        <w:tc>
          <w:tcPr>
            <w:tcW w:w="1980" w:type="dxa"/>
          </w:tcPr>
          <w:p w14:paraId="6689F44B" w14:textId="77777777" w:rsidR="00EE013F" w:rsidRPr="00EE013F" w:rsidRDefault="00EE013F" w:rsidP="004C7317">
            <w:pPr>
              <w:tabs>
                <w:tab w:val="left" w:pos="2563"/>
                <w:tab w:val="right" w:pos="8306"/>
              </w:tabs>
              <w:ind w:left="156" w:right="-111" w:hanging="156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องค์ประกอบอื่นของ</w:t>
            </w:r>
            <w:r w:rsidRPr="00EE013F">
              <w:rPr>
                <w:rFonts w:asciiTheme="majorBidi" w:eastAsia="Arial Unicode MS" w:hAnsiTheme="majorBidi" w:cstheme="majorBidi"/>
                <w:b/>
              </w:rPr>
              <w:br/>
            </w:r>
            <w:r w:rsidRPr="00EE013F">
              <w:rPr>
                <w:rFonts w:asciiTheme="majorBidi" w:eastAsia="Arial Unicode MS" w:hAnsiTheme="majorBidi" w:cstheme="majorBidi"/>
                <w:b/>
                <w:cs/>
              </w:rPr>
              <w:t>ส่วนของผู้ถือหุ้น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DCB32" w14:textId="53C430C4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(152)</w:t>
            </w:r>
          </w:p>
        </w:tc>
        <w:tc>
          <w:tcPr>
            <w:tcW w:w="270" w:type="dxa"/>
            <w:shd w:val="clear" w:color="auto" w:fill="auto"/>
          </w:tcPr>
          <w:p w14:paraId="701910DB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89DA5" w14:textId="1FE29E0C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109,589</w:t>
            </w:r>
          </w:p>
        </w:tc>
        <w:tc>
          <w:tcPr>
            <w:tcW w:w="270" w:type="dxa"/>
            <w:shd w:val="clear" w:color="auto" w:fill="auto"/>
          </w:tcPr>
          <w:p w14:paraId="3BB46EA0" w14:textId="77777777" w:rsidR="00EE013F" w:rsidRPr="00EE013F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4C5FF" w14:textId="7EB2E7A7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109,</w:t>
            </w:r>
            <w:r w:rsidRPr="007F63E5">
              <w:rPr>
                <w:rFonts w:ascii="Angsana New" w:hAnsi="Angsana New"/>
                <w:lang w:val="en-US"/>
              </w:rPr>
              <w:t>437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2C8142" w14:textId="77777777" w:rsidR="00EE013F" w:rsidRPr="00EE013F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78E9A" w14:textId="35C187BF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(</w:t>
            </w:r>
            <w:r w:rsidRPr="007F63E5">
              <w:rPr>
                <w:rFonts w:ascii="Angsana New" w:hAnsi="Angsana New"/>
                <w:lang w:val="en-US"/>
              </w:rPr>
              <w:t>253</w:t>
            </w:r>
            <w:r>
              <w:rPr>
                <w:rFonts w:asciiTheme="majorBidi" w:eastAsia="Arial Unicode MS" w:hAnsiTheme="majorBidi" w:cstheme="majorBidi"/>
                <w:lang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D68AAD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2FBCB" w14:textId="4D827452" w:rsidR="00EE013F" w:rsidRPr="00EE013F" w:rsidRDefault="002B5C83" w:rsidP="00E31612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108,417</w:t>
            </w:r>
          </w:p>
        </w:tc>
        <w:tc>
          <w:tcPr>
            <w:tcW w:w="270" w:type="dxa"/>
            <w:shd w:val="clear" w:color="auto" w:fill="auto"/>
          </w:tcPr>
          <w:p w14:paraId="69D278A1" w14:textId="77777777" w:rsidR="00EE013F" w:rsidRPr="00EE013F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A92E" w14:textId="09490F8A" w:rsidR="00EE013F" w:rsidRPr="00EE013F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108,</w:t>
            </w:r>
            <w:r w:rsidRPr="007F63E5">
              <w:rPr>
                <w:rFonts w:ascii="Angsana New" w:hAnsi="Angsana New"/>
                <w:lang w:val="en-US"/>
              </w:rPr>
              <w:t>164</w:t>
            </w:r>
          </w:p>
        </w:tc>
      </w:tr>
      <w:tr w:rsidR="00EE013F" w:rsidRPr="00EE013F" w14:paraId="7E29A87A" w14:textId="77777777" w:rsidTr="007F63E5">
        <w:trPr>
          <w:trHeight w:val="284"/>
        </w:trPr>
        <w:tc>
          <w:tcPr>
            <w:tcW w:w="1980" w:type="dxa"/>
            <w:vAlign w:val="bottom"/>
          </w:tcPr>
          <w:p w14:paraId="24199D7B" w14:textId="77777777" w:rsidR="00EE013F" w:rsidRPr="00EE013F" w:rsidRDefault="00EE013F" w:rsidP="007F63E5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B453D" w14:textId="34D9ED30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10,</w:t>
            </w:r>
            <w:r w:rsidRPr="007F63E5">
              <w:rPr>
                <w:rFonts w:ascii="Angsana New" w:hAnsi="Angsana New"/>
                <w:b/>
                <w:bCs/>
                <w:lang w:val="en-US"/>
              </w:rPr>
              <w:t>828</w:t>
            </w:r>
            <w:r w:rsidRPr="007F63E5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,147</w:t>
            </w:r>
          </w:p>
        </w:tc>
        <w:tc>
          <w:tcPr>
            <w:tcW w:w="270" w:type="dxa"/>
            <w:shd w:val="clear" w:color="auto" w:fill="auto"/>
          </w:tcPr>
          <w:p w14:paraId="7C5BE88F" w14:textId="77777777" w:rsidR="00EE013F" w:rsidRPr="007F63E5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5A703" w14:textId="5511B957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11,566,</w:t>
            </w:r>
            <w:r w:rsidRPr="007F63E5">
              <w:rPr>
                <w:rFonts w:ascii="Angsana New" w:hAnsi="Angsana New"/>
                <w:b/>
                <w:bCs/>
                <w:lang w:val="en-US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2715220A" w14:textId="77777777" w:rsidR="00EE013F" w:rsidRPr="007F63E5" w:rsidRDefault="00EE013F" w:rsidP="004C7317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7AE86" w14:textId="51EB6C71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22,394,</w:t>
            </w:r>
            <w:r w:rsidRPr="007F63E5">
              <w:rPr>
                <w:rFonts w:ascii="Angsana New" w:hAnsi="Angsana New"/>
                <w:b/>
                <w:bCs/>
                <w:lang w:val="en-US"/>
              </w:rPr>
              <w:t>191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7F432A" w14:textId="77777777" w:rsidR="00EE013F" w:rsidRPr="007F63E5" w:rsidRDefault="00EE013F" w:rsidP="004C7317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07F19" w14:textId="554F08B7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10,676,117</w:t>
            </w:r>
          </w:p>
        </w:tc>
        <w:tc>
          <w:tcPr>
            <w:tcW w:w="270" w:type="dxa"/>
            <w:shd w:val="clear" w:color="auto" w:fill="auto"/>
          </w:tcPr>
          <w:p w14:paraId="4D589795" w14:textId="77777777" w:rsidR="00EE013F" w:rsidRPr="007F63E5" w:rsidRDefault="00EE013F" w:rsidP="004C731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BFD21" w14:textId="066309FF" w:rsidR="00EE013F" w:rsidRPr="00E31612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  <w:r w:rsidRPr="00E31612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12,649,037</w:t>
            </w:r>
          </w:p>
        </w:tc>
        <w:tc>
          <w:tcPr>
            <w:tcW w:w="270" w:type="dxa"/>
            <w:shd w:val="clear" w:color="auto" w:fill="auto"/>
          </w:tcPr>
          <w:p w14:paraId="78EAB832" w14:textId="77777777" w:rsidR="00EE013F" w:rsidRPr="007F63E5" w:rsidRDefault="00EE013F" w:rsidP="004C7317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954DE" w14:textId="614ACB6D" w:rsidR="00EE013F" w:rsidRPr="007F63E5" w:rsidRDefault="002B5C83" w:rsidP="007F63E5">
            <w:pPr>
              <w:tabs>
                <w:tab w:val="decimal" w:pos="692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  <w:r w:rsidRPr="007F63E5">
              <w:rPr>
                <w:rFonts w:asciiTheme="majorBidi" w:eastAsia="Arial Unicode MS" w:hAnsiTheme="majorBidi" w:cstheme="majorBidi"/>
                <w:b/>
                <w:bCs/>
                <w:lang w:bidi="ar-SA"/>
              </w:rPr>
              <w:t>23,325,</w:t>
            </w:r>
            <w:r w:rsidRPr="007F63E5">
              <w:rPr>
                <w:rFonts w:ascii="Angsana New" w:hAnsi="Angsana New"/>
                <w:b/>
                <w:bCs/>
                <w:lang w:val="en-US"/>
              </w:rPr>
              <w:t>154</w:t>
            </w:r>
          </w:p>
        </w:tc>
      </w:tr>
    </w:tbl>
    <w:p w14:paraId="02585022" w14:textId="684E9391" w:rsidR="00EE013F" w:rsidRDefault="00EE013F" w:rsidP="00EE013F">
      <w:pPr>
        <w:pStyle w:val="Bo-Blankline"/>
        <w:ind w:left="990"/>
      </w:pPr>
    </w:p>
    <w:tbl>
      <w:tblPr>
        <w:tblW w:w="8730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4140"/>
        <w:gridCol w:w="1350"/>
        <w:gridCol w:w="270"/>
        <w:gridCol w:w="1350"/>
        <w:gridCol w:w="270"/>
        <w:gridCol w:w="1350"/>
      </w:tblGrid>
      <w:tr w:rsidR="003A4D8B" w:rsidRPr="00EE013F" w14:paraId="09824BAC" w14:textId="77777777" w:rsidTr="00354C65">
        <w:trPr>
          <w:trHeight w:val="230"/>
        </w:trPr>
        <w:tc>
          <w:tcPr>
            <w:tcW w:w="4140" w:type="dxa"/>
            <w:shd w:val="clear" w:color="auto" w:fill="auto"/>
            <w:vAlign w:val="bottom"/>
          </w:tcPr>
          <w:p w14:paraId="2E3CC47D" w14:textId="77777777" w:rsidR="003A4D8B" w:rsidRPr="00EE013F" w:rsidRDefault="003A4D8B" w:rsidP="00F6737C">
            <w:pPr>
              <w:jc w:val="thaiDistribute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4590" w:type="dxa"/>
            <w:gridSpan w:val="5"/>
          </w:tcPr>
          <w:p w14:paraId="6C4AB803" w14:textId="3306C802" w:rsidR="003A4D8B" w:rsidRPr="00EE013F" w:rsidRDefault="003A4D8B" w:rsidP="003A4D8B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cs/>
              </w:rPr>
            </w:pPr>
            <w:r w:rsidRPr="00EE013F">
              <w:rPr>
                <w:rFonts w:asciiTheme="majorBidi" w:eastAsia="Arial Unicode MS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3A4D8B" w:rsidRPr="00EE013F" w14:paraId="7C400BF8" w14:textId="77777777" w:rsidTr="00354C65">
        <w:trPr>
          <w:trHeight w:val="128"/>
        </w:trPr>
        <w:tc>
          <w:tcPr>
            <w:tcW w:w="4140" w:type="dxa"/>
            <w:shd w:val="clear" w:color="auto" w:fill="auto"/>
            <w:vAlign w:val="bottom"/>
          </w:tcPr>
          <w:p w14:paraId="669DAD45" w14:textId="77777777" w:rsidR="003A4D8B" w:rsidRPr="00EE013F" w:rsidRDefault="003A4D8B" w:rsidP="00F6737C">
            <w:pPr>
              <w:jc w:val="thaiDistribute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080328C7" w14:textId="12654A7D" w:rsidR="003A4D8B" w:rsidRPr="00EE013F" w:rsidRDefault="0013481D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สำหรับปีสิ้นสุดวั</w:t>
            </w:r>
            <w:r w:rsidR="003A4D8B" w:rsidRPr="00EE013F">
              <w:rPr>
                <w:rFonts w:asciiTheme="majorBidi" w:hAnsiTheme="majorBidi" w:cstheme="majorBidi"/>
                <w:cs/>
              </w:rPr>
              <w:t xml:space="preserve">นที่ </w:t>
            </w:r>
            <w:r w:rsidR="003A4D8B" w:rsidRPr="00EE013F">
              <w:rPr>
                <w:rFonts w:asciiTheme="majorBidi" w:hAnsiTheme="majorBidi" w:cstheme="majorBidi"/>
              </w:rPr>
              <w:t>31</w:t>
            </w:r>
            <w:r w:rsidR="003A4D8B" w:rsidRPr="00EE013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A4D8B" w:rsidRPr="00EE013F">
              <w:rPr>
                <w:rFonts w:asciiTheme="majorBidi" w:hAnsiTheme="majorBidi" w:cstheme="majorBidi"/>
              </w:rPr>
              <w:t>2562</w:t>
            </w:r>
          </w:p>
        </w:tc>
      </w:tr>
      <w:tr w:rsidR="00E876CA" w:rsidRPr="00EE013F" w14:paraId="35BC4A85" w14:textId="77777777" w:rsidTr="00354C65">
        <w:trPr>
          <w:trHeight w:val="588"/>
        </w:trPr>
        <w:tc>
          <w:tcPr>
            <w:tcW w:w="4140" w:type="dxa"/>
            <w:shd w:val="clear" w:color="auto" w:fill="auto"/>
            <w:vAlign w:val="bottom"/>
          </w:tcPr>
          <w:p w14:paraId="40181358" w14:textId="77777777" w:rsidR="003A4D8B" w:rsidRPr="00EE013F" w:rsidRDefault="003A4D8B" w:rsidP="00F6737C">
            <w:pPr>
              <w:jc w:val="thaiDistribute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419BA1D" w14:textId="042504A8" w:rsidR="003A4D8B" w:rsidRPr="007C346A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  <w:r w:rsidRPr="007C346A">
              <w:rPr>
                <w:rFonts w:asciiTheme="majorBidi" w:eastAsia="Arial Unicode MS" w:hAnsiTheme="majorBidi" w:cstheme="majorBidi"/>
                <w:b/>
                <w:cs/>
              </w:rPr>
              <w:t>ตามที่รายงาน</w:t>
            </w:r>
            <w:r w:rsidR="009B35E0">
              <w:rPr>
                <w:rFonts w:asciiTheme="majorBidi" w:eastAsia="Arial Unicode MS" w:hAnsiTheme="majorBidi" w:cstheme="majorBidi"/>
                <w:b/>
                <w:cs/>
              </w:rPr>
              <w:br/>
            </w:r>
            <w:r w:rsidRPr="007C346A">
              <w:rPr>
                <w:rFonts w:asciiTheme="majorBidi" w:eastAsia="Arial Unicode MS" w:hAnsiTheme="majorBidi" w:cstheme="majorBidi"/>
                <w:b/>
                <w:cs/>
              </w:rPr>
              <w:t>ในปีก่อน</w:t>
            </w:r>
          </w:p>
        </w:tc>
        <w:tc>
          <w:tcPr>
            <w:tcW w:w="270" w:type="dxa"/>
          </w:tcPr>
          <w:p w14:paraId="1A05E38C" w14:textId="77777777" w:rsidR="003A4D8B" w:rsidRPr="007C346A" w:rsidRDefault="003A4D8B" w:rsidP="00F6737C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732D2" w14:textId="77777777" w:rsidR="003A4D8B" w:rsidRPr="007C346A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7C346A">
              <w:rPr>
                <w:rFonts w:asciiTheme="majorBidi" w:eastAsia="Arial Unicode MS" w:hAnsiTheme="majorBidi" w:cstheme="majorBidi"/>
                <w:b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1C658EA3" w14:textId="77777777" w:rsidR="003A4D8B" w:rsidRPr="007C346A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1DCFDD" w14:textId="77777777" w:rsidR="003A4D8B" w:rsidRPr="007C346A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7C346A">
              <w:rPr>
                <w:rFonts w:asciiTheme="majorBidi" w:eastAsia="Arial Unicode MS" w:hAnsiTheme="majorBidi" w:cstheme="majorBidi"/>
                <w:b/>
                <w:cs/>
              </w:rPr>
              <w:t>ปรับปรุงใหม่</w:t>
            </w:r>
          </w:p>
        </w:tc>
      </w:tr>
      <w:tr w:rsidR="003A4D8B" w:rsidRPr="00EE013F" w14:paraId="325F2BF7" w14:textId="77777777" w:rsidTr="00354C65">
        <w:trPr>
          <w:trHeight w:val="242"/>
        </w:trPr>
        <w:tc>
          <w:tcPr>
            <w:tcW w:w="4140" w:type="dxa"/>
            <w:shd w:val="clear" w:color="auto" w:fill="auto"/>
          </w:tcPr>
          <w:p w14:paraId="1383A643" w14:textId="77777777" w:rsidR="003A4D8B" w:rsidRPr="00EE013F" w:rsidRDefault="003A4D8B" w:rsidP="00F6737C">
            <w:pPr>
              <w:jc w:val="thaiDistribute"/>
              <w:rPr>
                <w:rFonts w:asciiTheme="majorBidi" w:eastAsia="Arial Unicode MS" w:hAnsiTheme="majorBidi" w:cstheme="majorBidi"/>
                <w:b/>
                <w:cs/>
                <w:lang w:bidi="ar-SA"/>
              </w:rPr>
            </w:pPr>
          </w:p>
        </w:tc>
        <w:tc>
          <w:tcPr>
            <w:tcW w:w="4590" w:type="dxa"/>
            <w:gridSpan w:val="5"/>
          </w:tcPr>
          <w:p w14:paraId="3C8E18EE" w14:textId="22938640" w:rsidR="003A4D8B" w:rsidRPr="00EE013F" w:rsidRDefault="00467D33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rtl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i/>
                <w:iCs/>
                <w:cs/>
              </w:rPr>
              <w:t>(พันบาท)</w:t>
            </w:r>
          </w:p>
        </w:tc>
      </w:tr>
      <w:tr w:rsidR="00E876CA" w:rsidRPr="00EE013F" w14:paraId="5FF7A484" w14:textId="77777777" w:rsidTr="00354C65">
        <w:trPr>
          <w:trHeight w:val="284"/>
        </w:trPr>
        <w:tc>
          <w:tcPr>
            <w:tcW w:w="4140" w:type="dxa"/>
          </w:tcPr>
          <w:p w14:paraId="082683D7" w14:textId="28E167BE" w:rsidR="003A4D8B" w:rsidRPr="00EE013F" w:rsidRDefault="003A4D8B" w:rsidP="00F6737C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</w:rPr>
            </w:pPr>
            <w:r w:rsidRPr="008F2095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9F8ED" w14:textId="77777777" w:rsidR="003A4D8B" w:rsidRPr="00EE013F" w:rsidRDefault="003A4D8B" w:rsidP="00F6737C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F4F5EB6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F131F3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A1627AB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FCB6A5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</w:tr>
      <w:tr w:rsidR="00B26634" w:rsidRPr="00EE013F" w14:paraId="3BED0614" w14:textId="77777777" w:rsidTr="00354C65">
        <w:trPr>
          <w:trHeight w:val="284"/>
        </w:trPr>
        <w:tc>
          <w:tcPr>
            <w:tcW w:w="4140" w:type="dxa"/>
          </w:tcPr>
          <w:p w14:paraId="539A01B0" w14:textId="265B41A4" w:rsidR="00B26634" w:rsidRPr="00B45523" w:rsidRDefault="00B26634" w:rsidP="00F6737C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B45523">
              <w:rPr>
                <w:rFonts w:asciiTheme="majorBidi" w:eastAsia="Arial Unicode MS" w:hAnsiTheme="majorBidi" w:cstheme="majorBidi" w:hint="cs"/>
                <w:spacing w:val="-2"/>
                <w:cs/>
              </w:rPr>
              <w:t>รายได้จากการลงทุน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FA2EA" w14:textId="5051AF20" w:rsidR="00B26634" w:rsidRPr="00B26634" w:rsidRDefault="00B26634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2,055,627</w:t>
            </w:r>
          </w:p>
        </w:tc>
        <w:tc>
          <w:tcPr>
            <w:tcW w:w="270" w:type="dxa"/>
            <w:shd w:val="clear" w:color="auto" w:fill="auto"/>
          </w:tcPr>
          <w:p w14:paraId="6259CD03" w14:textId="77777777" w:rsidR="00B26634" w:rsidRPr="00EE013F" w:rsidRDefault="00B26634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1ADC69" w14:textId="52D4E030" w:rsidR="00B26634" w:rsidRPr="00EE013F" w:rsidRDefault="00B26634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(1,995,499)</w:t>
            </w:r>
          </w:p>
        </w:tc>
        <w:tc>
          <w:tcPr>
            <w:tcW w:w="270" w:type="dxa"/>
            <w:shd w:val="clear" w:color="auto" w:fill="auto"/>
          </w:tcPr>
          <w:p w14:paraId="63866655" w14:textId="77777777" w:rsidR="00B26634" w:rsidRPr="00EE013F" w:rsidRDefault="00B26634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10C1F1" w14:textId="7C1C443D" w:rsidR="00B26634" w:rsidRPr="00EE013F" w:rsidRDefault="00B26634" w:rsidP="00B2663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bidi="ar-SA"/>
              </w:rPr>
            </w:pPr>
            <w:r>
              <w:rPr>
                <w:rFonts w:asciiTheme="majorBidi" w:eastAsia="Arial Unicode MS" w:hAnsiTheme="majorBidi" w:cstheme="majorBidi"/>
                <w:lang w:bidi="ar-SA"/>
              </w:rPr>
              <w:t>60,128</w:t>
            </w:r>
          </w:p>
        </w:tc>
      </w:tr>
      <w:tr w:rsidR="00E876CA" w:rsidRPr="00EE013F" w14:paraId="624F3FC5" w14:textId="77777777" w:rsidTr="00F26F5A">
        <w:trPr>
          <w:trHeight w:val="284"/>
        </w:trPr>
        <w:tc>
          <w:tcPr>
            <w:tcW w:w="4140" w:type="dxa"/>
          </w:tcPr>
          <w:p w14:paraId="3A6F4E38" w14:textId="1D5DD2C8" w:rsidR="003A4D8B" w:rsidRPr="00EE013F" w:rsidRDefault="003A4D8B" w:rsidP="0019111D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19111D">
              <w:rPr>
                <w:rFonts w:asciiTheme="majorBidi" w:eastAsia="Arial Unicode MS" w:hAnsiTheme="majorBidi" w:cstheme="majorBidi"/>
                <w:spacing w:val="-2"/>
                <w:cs/>
              </w:rPr>
              <w:t>ส่วนแบ่งกำไร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</w:rPr>
              <w:t>ของบริษัท</w:t>
            </w:r>
            <w:r w:rsidRPr="0019111D">
              <w:rPr>
                <w:rFonts w:asciiTheme="majorBidi" w:eastAsia="Arial Unicode MS" w:hAnsiTheme="majorBidi" w:cstheme="majorBidi"/>
                <w:spacing w:val="-2"/>
                <w:cs/>
              </w:rPr>
              <w:t>ย่อย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</w:rPr>
              <w:t>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1F7110" w14:textId="342DB9F6" w:rsidR="003A4D8B" w:rsidRPr="00EE013F" w:rsidRDefault="000E7D6B" w:rsidP="00456B14">
            <w:pPr>
              <w:pStyle w:val="NoSpacing"/>
              <w:tabs>
                <w:tab w:val="decimal" w:pos="791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sz w:val="22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22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1630E" w14:textId="77777777" w:rsidR="003A4D8B" w:rsidRPr="00EE013F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3181EDD3" w14:textId="0BC1A78B" w:rsidR="003A4D8B" w:rsidRPr="00EE013F" w:rsidRDefault="000E7D6B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3,128,976</w:t>
            </w:r>
          </w:p>
        </w:tc>
        <w:tc>
          <w:tcPr>
            <w:tcW w:w="270" w:type="dxa"/>
            <w:shd w:val="clear" w:color="auto" w:fill="auto"/>
          </w:tcPr>
          <w:p w14:paraId="608D740B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A9B346" w14:textId="50AF9110" w:rsidR="003A4D8B" w:rsidRPr="00EE013F" w:rsidRDefault="000E7D6B" w:rsidP="00456B1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3,128,976</w:t>
            </w:r>
          </w:p>
        </w:tc>
      </w:tr>
      <w:tr w:rsidR="00E876CA" w:rsidRPr="00EE013F" w14:paraId="7D47D2B4" w14:textId="77777777" w:rsidTr="00F26F5A">
        <w:trPr>
          <w:trHeight w:val="284"/>
        </w:trPr>
        <w:tc>
          <w:tcPr>
            <w:tcW w:w="4140" w:type="dxa"/>
          </w:tcPr>
          <w:p w14:paraId="154E6360" w14:textId="7F7575FF" w:rsidR="003A4D8B" w:rsidRPr="00EE013F" w:rsidRDefault="003A4D8B" w:rsidP="00354C65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ส่วนแบ่งกำไร</w:t>
            </w:r>
            <w:r>
              <w:rPr>
                <w:rFonts w:asciiTheme="majorBidi" w:eastAsia="Arial Unicode MS" w:hAnsiTheme="majorBidi" w:hint="cs"/>
                <w:spacing w:val="-2"/>
                <w:cs/>
              </w:rPr>
              <w:t xml:space="preserve"> </w:t>
            </w:r>
            <w:r>
              <w:rPr>
                <w:rFonts w:asciiTheme="majorBidi" w:eastAsia="Arial Unicode MS" w:hAnsiTheme="majorBidi" w:hint="cs"/>
                <w:spacing w:val="-2"/>
                <w:cs/>
                <w:lang w:val="en-US"/>
              </w:rPr>
              <w:t xml:space="preserve">(ขาดทุน) 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ของบริษัท</w:t>
            </w:r>
            <w:r>
              <w:rPr>
                <w:rFonts w:asciiTheme="majorBidi" w:eastAsia="Arial Unicode MS" w:hAnsiTheme="majorBidi" w:hint="cs"/>
                <w:spacing w:val="-2"/>
                <w:cs/>
                <w:lang w:val="en-US"/>
              </w:rPr>
              <w:t>ร่วม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ที่</w:t>
            </w:r>
            <w:r>
              <w:rPr>
                <w:rFonts w:asciiTheme="majorBidi" w:eastAsia="Arial Unicode MS" w:hAnsiTheme="majorBidi" w:hint="cs"/>
                <w:spacing w:val="-2"/>
                <w:cs/>
              </w:rPr>
              <w:t>ใ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815C0" w14:textId="5943D521" w:rsidR="003A4D8B" w:rsidRPr="00EE013F" w:rsidRDefault="000E7D6B" w:rsidP="00456B14">
            <w:pPr>
              <w:pStyle w:val="NoSpacing"/>
              <w:tabs>
                <w:tab w:val="decimal" w:pos="791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sz w:val="22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22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273906" w14:textId="77777777" w:rsidR="003A4D8B" w:rsidRPr="00EE013F" w:rsidRDefault="003A4D8B" w:rsidP="00F6737C">
            <w:pPr>
              <w:ind w:right="-19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C35F97" w14:textId="43E85DEA" w:rsidR="003A4D8B" w:rsidRPr="00EE013F" w:rsidRDefault="000E7D6B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(18,704)</w:t>
            </w:r>
          </w:p>
        </w:tc>
        <w:tc>
          <w:tcPr>
            <w:tcW w:w="270" w:type="dxa"/>
            <w:shd w:val="clear" w:color="auto" w:fill="auto"/>
          </w:tcPr>
          <w:p w14:paraId="5236F77A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C0D212" w14:textId="76B9A80D" w:rsidR="003A4D8B" w:rsidRPr="00EE013F" w:rsidRDefault="000E7D6B" w:rsidP="00456B1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(18,704)</w:t>
            </w:r>
          </w:p>
        </w:tc>
      </w:tr>
      <w:tr w:rsidR="00E876CA" w:rsidRPr="00EE013F" w14:paraId="328D9020" w14:textId="77777777" w:rsidTr="00F26F5A">
        <w:trPr>
          <w:trHeight w:val="284"/>
        </w:trPr>
        <w:tc>
          <w:tcPr>
            <w:tcW w:w="4140" w:type="dxa"/>
          </w:tcPr>
          <w:p w14:paraId="476B3F3F" w14:textId="04BD448E" w:rsidR="003A4D8B" w:rsidRPr="00101901" w:rsidRDefault="003A4D8B" w:rsidP="00101901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Cs/>
                <w:lang w:bidi="ar-SA"/>
              </w:rPr>
            </w:pPr>
            <w:r w:rsidRPr="00101901">
              <w:rPr>
                <w:rFonts w:asciiTheme="majorBidi" w:eastAsia="Arial Unicode MS" w:hAnsiTheme="majorBidi" w:cstheme="majorBidi"/>
                <w:bCs/>
                <w:cs/>
              </w:rPr>
              <w:t>กำไรสำหรับปี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20337D" w14:textId="5FC9F49E" w:rsidR="003A4D8B" w:rsidRPr="00DC4AE9" w:rsidRDefault="00DC4AE9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DC4AE9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2</w:t>
            </w:r>
            <w:r w:rsidR="0074603D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78,752</w:t>
            </w:r>
          </w:p>
        </w:tc>
        <w:tc>
          <w:tcPr>
            <w:tcW w:w="270" w:type="dxa"/>
            <w:shd w:val="clear" w:color="auto" w:fill="auto"/>
          </w:tcPr>
          <w:p w14:paraId="076423BF" w14:textId="77777777" w:rsidR="003A4D8B" w:rsidRPr="00456B14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C0811" w14:textId="13972496" w:rsidR="003A4D8B" w:rsidRPr="00545379" w:rsidRDefault="00545379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1,114,773</w:t>
            </w:r>
          </w:p>
        </w:tc>
        <w:tc>
          <w:tcPr>
            <w:tcW w:w="270" w:type="dxa"/>
            <w:shd w:val="clear" w:color="auto" w:fill="auto"/>
          </w:tcPr>
          <w:p w14:paraId="738E380F" w14:textId="77777777" w:rsidR="003A4D8B" w:rsidRPr="00456B14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098705" w14:textId="7FF0950D" w:rsidR="003A4D8B" w:rsidRPr="00456B14" w:rsidRDefault="0074603D" w:rsidP="00456B1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1,393,525</w:t>
            </w:r>
          </w:p>
        </w:tc>
      </w:tr>
      <w:tr w:rsidR="00E876CA" w:rsidRPr="00EE013F" w14:paraId="0B02E2BE" w14:textId="77777777" w:rsidTr="00CD2891">
        <w:trPr>
          <w:trHeight w:val="284"/>
        </w:trPr>
        <w:tc>
          <w:tcPr>
            <w:tcW w:w="4140" w:type="dxa"/>
          </w:tcPr>
          <w:p w14:paraId="7BDEF623" w14:textId="6BF6FE5E" w:rsidR="003A4D8B" w:rsidRPr="00340228" w:rsidRDefault="003A4D8B" w:rsidP="00BE32B9">
            <w:pPr>
              <w:tabs>
                <w:tab w:val="left" w:pos="2563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</w:rPr>
            </w:pPr>
            <w:r w:rsidRPr="00340228">
              <w:rPr>
                <w:rFonts w:asciiTheme="majorBidi" w:eastAsia="Arial Unicode MS" w:hAnsiTheme="majorBidi"/>
                <w:b/>
                <w:bCs/>
                <w:spacing w:val="-2"/>
                <w:cs/>
              </w:rPr>
              <w:t xml:space="preserve">กำไร </w:t>
            </w:r>
            <w:r w:rsidRPr="00340228">
              <w:rPr>
                <w:rFonts w:asciiTheme="majorBidi" w:eastAsia="Arial Unicode MS" w:hAnsiTheme="majorBidi"/>
                <w:b/>
                <w:bCs/>
                <w:spacing w:val="-2"/>
              </w:rPr>
              <w:t>(</w:t>
            </w:r>
            <w:r w:rsidRPr="00340228">
              <w:rPr>
                <w:rFonts w:asciiTheme="majorBidi" w:eastAsia="Arial Unicode MS" w:hAnsiTheme="majorBidi"/>
                <w:b/>
                <w:bCs/>
                <w:spacing w:val="-2"/>
                <w:cs/>
              </w:rPr>
              <w:t>ขาดทุน</w:t>
            </w:r>
            <w:r w:rsidRPr="00340228">
              <w:rPr>
                <w:rFonts w:asciiTheme="majorBidi" w:eastAsia="Arial Unicode MS" w:hAnsiTheme="majorBidi"/>
                <w:b/>
                <w:bCs/>
                <w:spacing w:val="-2"/>
              </w:rPr>
              <w:t>)</w:t>
            </w:r>
            <w:r w:rsidRPr="00340228">
              <w:rPr>
                <w:rFonts w:asciiTheme="majorBidi" w:eastAsia="Arial Unicode MS" w:hAnsiTheme="majorBidi"/>
                <w:b/>
                <w:bCs/>
                <w:spacing w:val="-2"/>
                <w:cs/>
              </w:rPr>
              <w:t xml:space="preserve">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3CA45" w14:textId="77777777" w:rsidR="003A4D8B" w:rsidRPr="00456B14" w:rsidRDefault="003A4D8B" w:rsidP="00F6737C">
            <w:pPr>
              <w:ind w:left="-114" w:right="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D63B0CE" w14:textId="77777777" w:rsidR="003A4D8B" w:rsidRPr="00EE013F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28C81" w14:textId="77777777" w:rsidR="003A4D8B" w:rsidRPr="00EE013F" w:rsidRDefault="003A4D8B" w:rsidP="00F673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F54F725" w14:textId="77777777" w:rsidR="003A4D8B" w:rsidRPr="00EE013F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9A2ED1" w14:textId="77777777" w:rsidR="003A4D8B" w:rsidRPr="00EE013F" w:rsidRDefault="003A4D8B" w:rsidP="00456B1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</w:p>
        </w:tc>
      </w:tr>
      <w:tr w:rsidR="009309DB" w:rsidRPr="00EE013F" w14:paraId="7673C753" w14:textId="77777777" w:rsidTr="00CD2891">
        <w:trPr>
          <w:trHeight w:val="284"/>
        </w:trPr>
        <w:tc>
          <w:tcPr>
            <w:tcW w:w="4140" w:type="dxa"/>
          </w:tcPr>
          <w:p w14:paraId="4819E5F3" w14:textId="3AFCDBC9" w:rsidR="009309DB" w:rsidRPr="00340228" w:rsidRDefault="009309DB" w:rsidP="009309DB">
            <w:pPr>
              <w:ind w:left="162" w:right="-111" w:hanging="162"/>
              <w:rPr>
                <w:rFonts w:asciiTheme="majorBidi" w:eastAsia="Arial Unicode MS" w:hAnsiTheme="majorBidi"/>
                <w:b/>
                <w:bCs/>
                <w:spacing w:val="-2"/>
                <w:cs/>
              </w:rPr>
            </w:pP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ส่วนแบ่งกำไร</w:t>
            </w:r>
            <w:r>
              <w:rPr>
                <w:rFonts w:asciiTheme="majorBidi" w:eastAsia="Arial Unicode MS" w:hAnsiTheme="majorBidi" w:hint="cs"/>
                <w:spacing w:val="-2"/>
                <w:cs/>
              </w:rPr>
              <w:t xml:space="preserve"> </w:t>
            </w:r>
            <w:r>
              <w:rPr>
                <w:rFonts w:asciiTheme="majorBidi" w:eastAsia="Arial Unicode MS" w:hAnsiTheme="majorBidi" w:hint="cs"/>
                <w:spacing w:val="-2"/>
                <w:cs/>
                <w:lang w:val="en-US"/>
              </w:rPr>
              <w:t>(ขาดทุน) เบ็ดเสร็จอื่น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ของบริษัท</w:t>
            </w:r>
            <w:r>
              <w:rPr>
                <w:rFonts w:asciiTheme="majorBidi" w:eastAsia="Arial Unicode MS" w:hAnsiTheme="majorBidi" w:hint="cs"/>
                <w:spacing w:val="-2"/>
                <w:cs/>
                <w:lang w:val="en-US"/>
              </w:rPr>
              <w:t>ย่อยตามวิธี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976A54" w14:textId="757F00C7" w:rsidR="009309DB" w:rsidRPr="009309DB" w:rsidRDefault="0074603D" w:rsidP="0074603D">
            <w:pPr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6E431" w14:textId="77777777" w:rsidR="009309DB" w:rsidRPr="009309DB" w:rsidRDefault="009309DB" w:rsidP="009309DB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FD172C" w14:textId="1AD679B2" w:rsidR="009309DB" w:rsidRPr="00CD2891" w:rsidRDefault="00CD2891" w:rsidP="009309DB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(30,845)</w:t>
            </w:r>
          </w:p>
        </w:tc>
        <w:tc>
          <w:tcPr>
            <w:tcW w:w="270" w:type="dxa"/>
            <w:shd w:val="clear" w:color="auto" w:fill="auto"/>
          </w:tcPr>
          <w:p w14:paraId="756ED7FC" w14:textId="77777777" w:rsidR="009309DB" w:rsidRPr="009309DB" w:rsidRDefault="009309DB" w:rsidP="009309DB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60D90E" w14:textId="02340010" w:rsidR="009309DB" w:rsidRPr="009309DB" w:rsidRDefault="00CD2891" w:rsidP="009309DB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(30,845)</w:t>
            </w:r>
          </w:p>
        </w:tc>
      </w:tr>
      <w:tr w:rsidR="00CD2891" w:rsidRPr="00EE013F" w14:paraId="2DC27730" w14:textId="77777777" w:rsidTr="00CD2891">
        <w:trPr>
          <w:trHeight w:val="284"/>
        </w:trPr>
        <w:tc>
          <w:tcPr>
            <w:tcW w:w="4140" w:type="dxa"/>
          </w:tcPr>
          <w:p w14:paraId="5B941A31" w14:textId="2061C93A" w:rsidR="00CD2891" w:rsidRPr="0019111D" w:rsidRDefault="00CD2891" w:rsidP="009309DB">
            <w:pPr>
              <w:ind w:left="162" w:right="-111" w:hanging="162"/>
              <w:rPr>
                <w:rFonts w:asciiTheme="majorBidi" w:eastAsia="Arial Unicode MS" w:hAnsiTheme="majorBidi"/>
                <w:spacing w:val="-2"/>
                <w:cs/>
              </w:rPr>
            </w:pP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ส่วนแบ่งกำไร</w:t>
            </w:r>
            <w:r>
              <w:rPr>
                <w:rFonts w:asciiTheme="majorBidi" w:eastAsia="Arial Unicode MS" w:hAnsiTheme="majorBidi" w:hint="cs"/>
                <w:spacing w:val="-2"/>
                <w:cs/>
              </w:rPr>
              <w:t xml:space="preserve"> </w:t>
            </w:r>
            <w:r>
              <w:rPr>
                <w:rFonts w:asciiTheme="majorBidi" w:eastAsia="Arial Unicode MS" w:hAnsiTheme="majorBidi" w:hint="cs"/>
                <w:spacing w:val="-2"/>
                <w:cs/>
                <w:lang w:val="en-US"/>
              </w:rPr>
              <w:t>(ขาดทุน) เบ็ดเสร็จอื่น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ของบริษัท</w:t>
            </w:r>
            <w:r>
              <w:rPr>
                <w:rFonts w:asciiTheme="majorBidi" w:eastAsia="Arial Unicode MS" w:hAnsiTheme="majorBidi" w:hint="cs"/>
                <w:spacing w:val="-2"/>
                <w:cs/>
                <w:lang w:val="en-US"/>
              </w:rPr>
              <w:t>ร่วมตามวิธี</w:t>
            </w:r>
            <w:r w:rsidRPr="0019111D">
              <w:rPr>
                <w:rFonts w:asciiTheme="majorBidi" w:eastAsia="Arial Unicode MS" w:hAnsiTheme="majorBidi"/>
                <w:spacing w:val="-2"/>
                <w:cs/>
              </w:rPr>
              <w:t>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BDC030" w14:textId="1FF31EC3" w:rsidR="00CD2891" w:rsidRDefault="00CD2891" w:rsidP="0074603D">
            <w:pPr>
              <w:spacing w:line="240" w:lineRule="auto"/>
              <w:ind w:left="-80" w:right="-102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2CAFB" w14:textId="77777777" w:rsidR="00CD2891" w:rsidRPr="009309DB" w:rsidRDefault="00CD2891" w:rsidP="009309DB">
            <w:pPr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B4FB" w14:textId="0BF5F8EF" w:rsidR="00CD2891" w:rsidRPr="009309DB" w:rsidRDefault="00CD2891" w:rsidP="009309DB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(935)</w:t>
            </w:r>
          </w:p>
        </w:tc>
        <w:tc>
          <w:tcPr>
            <w:tcW w:w="270" w:type="dxa"/>
            <w:shd w:val="clear" w:color="auto" w:fill="auto"/>
          </w:tcPr>
          <w:p w14:paraId="4178EB0F" w14:textId="77777777" w:rsidR="00CD2891" w:rsidRPr="009309DB" w:rsidRDefault="00CD2891" w:rsidP="009309DB">
            <w:pPr>
              <w:ind w:left="142"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E6B2D" w14:textId="0755DDB9" w:rsidR="00CD2891" w:rsidRPr="009309DB" w:rsidRDefault="00CD2891" w:rsidP="009309DB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(935)</w:t>
            </w:r>
          </w:p>
        </w:tc>
      </w:tr>
      <w:tr w:rsidR="00E876CA" w:rsidRPr="00EE013F" w14:paraId="578843A9" w14:textId="77777777" w:rsidTr="00F26F5A">
        <w:trPr>
          <w:trHeight w:val="284"/>
        </w:trPr>
        <w:tc>
          <w:tcPr>
            <w:tcW w:w="4140" w:type="dxa"/>
          </w:tcPr>
          <w:p w14:paraId="08C14C33" w14:textId="5AC22DBC" w:rsidR="003A4D8B" w:rsidRPr="00A90A8C" w:rsidRDefault="003A4D8B" w:rsidP="00A90A8C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กำไร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 xml:space="preserve"> (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ขาดทุน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 xml:space="preserve">) 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 xml:space="preserve">เบ็ดเสร็จอื่นสำหรับปี </w:t>
            </w:r>
            <w:r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>–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 xml:space="preserve"> 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สุทธิจากภาษี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cs/>
              </w:rPr>
              <w:t>จากภาษีเงินได้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4A36E" w14:textId="162E766A" w:rsidR="003A4D8B" w:rsidRPr="00456B14" w:rsidRDefault="00340228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(</w:t>
            </w:r>
            <w:r w:rsidR="000E7D6B" w:rsidRPr="00456B14">
              <w:rPr>
                <w:rFonts w:asciiTheme="majorBidi" w:eastAsia="Arial Unicode MS" w:hAnsiTheme="majorBidi" w:cstheme="majorBidi"/>
                <w:b/>
                <w:bCs/>
              </w:rPr>
              <w:t>166,050</w:t>
            </w:r>
            <w:r>
              <w:rPr>
                <w:rFonts w:asciiTheme="majorBidi" w:eastAsia="Arial Unicode MS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8E9678" w14:textId="77777777" w:rsidR="003A4D8B" w:rsidRPr="00456B14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F3576" w14:textId="781F901E" w:rsidR="003A4D8B" w:rsidRPr="00456B14" w:rsidRDefault="00340228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(</w:t>
            </w:r>
            <w:r w:rsidR="000E7D6B" w:rsidRPr="00456B14">
              <w:rPr>
                <w:rFonts w:asciiTheme="majorBidi" w:eastAsia="Arial Unicode MS" w:hAnsiTheme="majorBidi" w:cstheme="majorBidi"/>
                <w:b/>
                <w:bCs/>
              </w:rPr>
              <w:t>31,780</w:t>
            </w:r>
            <w:r>
              <w:rPr>
                <w:rFonts w:asciiTheme="majorBidi" w:eastAsia="Arial Unicode MS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22CEBA" w14:textId="77777777" w:rsidR="003A4D8B" w:rsidRPr="00456B14" w:rsidRDefault="003A4D8B" w:rsidP="00F6737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18DC3" w14:textId="13AC34D1" w:rsidR="003A4D8B" w:rsidRPr="00456B14" w:rsidRDefault="00340228" w:rsidP="00456B1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(</w:t>
            </w:r>
            <w:r w:rsidR="000E7D6B" w:rsidRPr="00456B14">
              <w:rPr>
                <w:rFonts w:asciiTheme="majorBidi" w:eastAsia="Arial Unicode MS" w:hAnsiTheme="majorBidi" w:cstheme="majorBidi"/>
                <w:b/>
                <w:bCs/>
              </w:rPr>
              <w:t>197,830</w:t>
            </w:r>
            <w:r>
              <w:rPr>
                <w:rFonts w:asciiTheme="majorBidi" w:eastAsia="Arial Unicode MS" w:hAnsiTheme="majorBidi" w:cstheme="majorBidi"/>
                <w:b/>
                <w:bCs/>
              </w:rPr>
              <w:t>)</w:t>
            </w:r>
          </w:p>
        </w:tc>
      </w:tr>
      <w:tr w:rsidR="00E876CA" w:rsidRPr="00EE013F" w14:paraId="2870F5AB" w14:textId="77777777" w:rsidTr="00354C65">
        <w:trPr>
          <w:trHeight w:val="284"/>
        </w:trPr>
        <w:tc>
          <w:tcPr>
            <w:tcW w:w="4140" w:type="dxa"/>
            <w:vAlign w:val="bottom"/>
          </w:tcPr>
          <w:p w14:paraId="219891B9" w14:textId="3EADCB6E" w:rsidR="003A4D8B" w:rsidRPr="00EE013F" w:rsidRDefault="003A4D8B" w:rsidP="00A90A8C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กำไร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 xml:space="preserve"> (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ขาดทุน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 xml:space="preserve">) </w:t>
            </w:r>
            <w:r w:rsidRPr="00A90A8C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เบ็ดเสร็จรวมสำหรับปี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7F802" w14:textId="228C61DF" w:rsidR="003A4D8B" w:rsidRPr="00456B14" w:rsidRDefault="000E7D6B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456B14">
              <w:rPr>
                <w:rFonts w:asciiTheme="majorBidi" w:eastAsia="Arial Unicode MS" w:hAnsiTheme="majorBidi" w:cstheme="majorBidi"/>
                <w:b/>
                <w:bCs/>
              </w:rPr>
              <w:t>112,702</w:t>
            </w:r>
          </w:p>
        </w:tc>
        <w:tc>
          <w:tcPr>
            <w:tcW w:w="270" w:type="dxa"/>
            <w:shd w:val="clear" w:color="auto" w:fill="auto"/>
          </w:tcPr>
          <w:p w14:paraId="6522247D" w14:textId="77777777" w:rsidR="003A4D8B" w:rsidRPr="00456B14" w:rsidRDefault="003A4D8B" w:rsidP="00A90A8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9DEBF5A" w14:textId="43E66CBC" w:rsidR="003A4D8B" w:rsidRPr="00456B14" w:rsidRDefault="000E7D6B" w:rsidP="00354C65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456B14">
              <w:rPr>
                <w:rFonts w:asciiTheme="majorBidi" w:eastAsia="Arial Unicode MS" w:hAnsiTheme="majorBidi" w:cstheme="majorBidi"/>
                <w:b/>
                <w:bCs/>
              </w:rPr>
              <w:t>1,082,993</w:t>
            </w:r>
          </w:p>
        </w:tc>
        <w:tc>
          <w:tcPr>
            <w:tcW w:w="270" w:type="dxa"/>
            <w:shd w:val="clear" w:color="auto" w:fill="auto"/>
          </w:tcPr>
          <w:p w14:paraId="215FC7C6" w14:textId="77777777" w:rsidR="003A4D8B" w:rsidRPr="00456B14" w:rsidRDefault="003A4D8B" w:rsidP="00A90A8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FB5DE" w14:textId="2D5D9F91" w:rsidR="003A4D8B" w:rsidRPr="004704CE" w:rsidRDefault="0074603D" w:rsidP="00456B14">
            <w:pPr>
              <w:tabs>
                <w:tab w:val="decimal" w:pos="114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1,195,695</w:t>
            </w:r>
          </w:p>
        </w:tc>
      </w:tr>
      <w:tr w:rsidR="00E876CA" w:rsidRPr="00EE013F" w14:paraId="3C997EEC" w14:textId="77777777" w:rsidTr="00354C65">
        <w:trPr>
          <w:trHeight w:val="284"/>
        </w:trPr>
        <w:tc>
          <w:tcPr>
            <w:tcW w:w="4140" w:type="dxa"/>
          </w:tcPr>
          <w:p w14:paraId="53213D9F" w14:textId="0440DF6C" w:rsidR="003A4D8B" w:rsidRPr="00EE013F" w:rsidRDefault="003A4D8B" w:rsidP="00041512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</w:pPr>
            <w:r w:rsidRPr="00041512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 xml:space="preserve">กำไรต่อหุ้น </w:t>
            </w:r>
            <w:r w:rsidRPr="00041512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>(</w:t>
            </w:r>
            <w:r w:rsidRPr="00041512">
              <w:rPr>
                <w:rFonts w:asciiTheme="majorBidi" w:eastAsia="Arial Unicode MS" w:hAnsiTheme="majorBidi" w:cstheme="majorBidi"/>
                <w:b/>
                <w:bCs/>
                <w:spacing w:val="-2"/>
                <w:cs/>
              </w:rPr>
              <w:t>ขั้นพื้นฐาน</w:t>
            </w:r>
            <w:r w:rsidRPr="00041512">
              <w:rPr>
                <w:rFonts w:asciiTheme="majorBidi" w:eastAsia="Arial Unicode MS" w:hAnsiTheme="majorBidi" w:cstheme="majorBidi"/>
                <w:b/>
                <w:bCs/>
                <w:spacing w:val="-2"/>
              </w:rPr>
              <w:t xml:space="preserve">) </w:t>
            </w:r>
            <w:r w:rsidRPr="008772A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</w:rPr>
              <w:t>(</w:t>
            </w:r>
            <w:r w:rsidRPr="008772A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cs/>
              </w:rPr>
              <w:t>บาท</w:t>
            </w:r>
            <w:r w:rsidRPr="008772A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F22D8" w14:textId="69F0F686" w:rsidR="003A4D8B" w:rsidRPr="00456B14" w:rsidRDefault="000E7D6B" w:rsidP="00354C65">
            <w:pPr>
              <w:tabs>
                <w:tab w:val="decimal" w:pos="880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456B14">
              <w:rPr>
                <w:rFonts w:asciiTheme="majorBidi" w:eastAsia="Arial Unicode MS" w:hAnsiTheme="majorBidi" w:cstheme="majorBidi"/>
                <w:b/>
                <w:bCs/>
              </w:rPr>
              <w:t>0.015</w:t>
            </w:r>
          </w:p>
        </w:tc>
        <w:tc>
          <w:tcPr>
            <w:tcW w:w="270" w:type="dxa"/>
            <w:shd w:val="clear" w:color="auto" w:fill="auto"/>
          </w:tcPr>
          <w:p w14:paraId="73189F44" w14:textId="77777777" w:rsidR="003A4D8B" w:rsidRPr="00EE013F" w:rsidRDefault="003A4D8B" w:rsidP="00A90A8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2FC00" w14:textId="2642BDE4" w:rsidR="003A4D8B" w:rsidRPr="00456B14" w:rsidRDefault="00DD54CD" w:rsidP="00354C65">
            <w:pPr>
              <w:tabs>
                <w:tab w:val="decimal" w:pos="880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>0.058</w:t>
            </w:r>
          </w:p>
        </w:tc>
        <w:tc>
          <w:tcPr>
            <w:tcW w:w="270" w:type="dxa"/>
            <w:shd w:val="clear" w:color="auto" w:fill="auto"/>
          </w:tcPr>
          <w:p w14:paraId="11AA4F10" w14:textId="77777777" w:rsidR="003A4D8B" w:rsidRPr="00EE013F" w:rsidRDefault="003A4D8B" w:rsidP="00A90A8C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7E218" w14:textId="26001FD3" w:rsidR="003A4D8B" w:rsidRPr="00456B14" w:rsidRDefault="000E7D6B" w:rsidP="008713CC">
            <w:pPr>
              <w:tabs>
                <w:tab w:val="decimal" w:pos="879"/>
              </w:tabs>
              <w:spacing w:line="240" w:lineRule="auto"/>
              <w:ind w:left="-80" w:right="-102"/>
              <w:jc w:val="both"/>
              <w:rPr>
                <w:rFonts w:asciiTheme="majorBidi" w:eastAsia="Arial Unicode MS" w:hAnsiTheme="majorBidi" w:cstheme="majorBidi"/>
                <w:b/>
                <w:bCs/>
              </w:rPr>
            </w:pPr>
            <w:r w:rsidRPr="00456B14">
              <w:rPr>
                <w:rFonts w:asciiTheme="majorBidi" w:eastAsia="Arial Unicode MS" w:hAnsiTheme="majorBidi" w:cstheme="majorBidi"/>
                <w:b/>
                <w:bCs/>
              </w:rPr>
              <w:t>0.073</w:t>
            </w:r>
          </w:p>
        </w:tc>
      </w:tr>
    </w:tbl>
    <w:p w14:paraId="6C447B49" w14:textId="0EEE2CD2" w:rsidR="00D271D1" w:rsidRDefault="00D271D1">
      <w:pPr>
        <w:spacing w:line="240" w:lineRule="auto"/>
      </w:pPr>
      <w:r>
        <w:br w:type="page"/>
      </w:r>
    </w:p>
    <w:tbl>
      <w:tblPr>
        <w:tblW w:w="8730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6930"/>
        <w:gridCol w:w="1800"/>
      </w:tblGrid>
      <w:tr w:rsidR="00687D44" w:rsidRPr="00EE013F" w14:paraId="48CF2918" w14:textId="77777777" w:rsidTr="0014136A">
        <w:trPr>
          <w:trHeight w:val="230"/>
        </w:trPr>
        <w:tc>
          <w:tcPr>
            <w:tcW w:w="6930" w:type="dxa"/>
            <w:shd w:val="clear" w:color="auto" w:fill="auto"/>
            <w:vAlign w:val="bottom"/>
          </w:tcPr>
          <w:p w14:paraId="6499409E" w14:textId="77777777" w:rsidR="00687D44" w:rsidRPr="0074603D" w:rsidRDefault="00687D44" w:rsidP="0078107B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50E788" w14:textId="63812EDB" w:rsidR="00687D44" w:rsidRPr="0074603D" w:rsidRDefault="00687D44" w:rsidP="00687D44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D44" w:rsidRPr="00EE013F" w14:paraId="0F5B1A8A" w14:textId="77777777" w:rsidTr="0014136A">
        <w:trPr>
          <w:trHeight w:val="128"/>
        </w:trPr>
        <w:tc>
          <w:tcPr>
            <w:tcW w:w="6930" w:type="dxa"/>
            <w:shd w:val="clear" w:color="auto" w:fill="auto"/>
            <w:vAlign w:val="bottom"/>
          </w:tcPr>
          <w:p w14:paraId="4E684BA5" w14:textId="77777777" w:rsidR="00687D44" w:rsidRPr="0074603D" w:rsidRDefault="00687D44" w:rsidP="0078107B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22ACF30" w14:textId="56B9A46B" w:rsidR="00687D44" w:rsidRPr="0074603D" w:rsidRDefault="00687D44" w:rsidP="0014136A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74603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สำหรับปีสิ้นสุดวั</w:t>
            </w:r>
            <w:r w:rsidRPr="0074603D">
              <w:rPr>
                <w:rFonts w:asciiTheme="majorBidi" w:hAnsiTheme="majorBidi" w:cstheme="majorBidi"/>
                <w:sz w:val="30"/>
                <w:szCs w:val="30"/>
                <w:cs/>
              </w:rPr>
              <w:t>นที่</w:t>
            </w:r>
            <w:r w:rsidR="0014136A" w:rsidRPr="0074603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4603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74603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87D44" w:rsidRPr="00EE013F" w14:paraId="477BD1B1" w14:textId="77777777" w:rsidTr="0014136A">
        <w:trPr>
          <w:trHeight w:val="225"/>
        </w:trPr>
        <w:tc>
          <w:tcPr>
            <w:tcW w:w="6930" w:type="dxa"/>
            <w:shd w:val="clear" w:color="auto" w:fill="auto"/>
            <w:vAlign w:val="bottom"/>
          </w:tcPr>
          <w:p w14:paraId="3515D927" w14:textId="77777777" w:rsidR="00687D44" w:rsidRPr="0074603D" w:rsidRDefault="00687D44" w:rsidP="0078107B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794833E" w14:textId="120DA7D0" w:rsidR="00687D44" w:rsidRPr="0074603D" w:rsidRDefault="00687D44" w:rsidP="00687D4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7D44" w:rsidRPr="00EE013F" w14:paraId="36901DA0" w14:textId="77777777" w:rsidTr="00C8737A">
        <w:trPr>
          <w:trHeight w:val="284"/>
        </w:trPr>
        <w:tc>
          <w:tcPr>
            <w:tcW w:w="6930" w:type="dxa"/>
          </w:tcPr>
          <w:p w14:paraId="4E184474" w14:textId="77777777" w:rsidR="00687D44" w:rsidRPr="0074603D" w:rsidRDefault="00687D44" w:rsidP="0078107B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74603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7AAEC9" w14:textId="3B36EF4E" w:rsidR="00687D44" w:rsidRPr="0074603D" w:rsidRDefault="00687D44" w:rsidP="0078107B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</w:tr>
      <w:tr w:rsidR="00E21420" w:rsidRPr="00EE013F" w14:paraId="3AD6B89D" w14:textId="77777777" w:rsidTr="00C8737A">
        <w:trPr>
          <w:trHeight w:val="284"/>
        </w:trPr>
        <w:tc>
          <w:tcPr>
            <w:tcW w:w="6930" w:type="dxa"/>
          </w:tcPr>
          <w:p w14:paraId="6D43BE67" w14:textId="32601ABB" w:rsidR="00E21420" w:rsidRPr="0074603D" w:rsidRDefault="00E21420" w:rsidP="0078107B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รายได้จากการลงทุน</w:t>
            </w:r>
            <w:r w:rsidR="007225CF"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EC6B21" w14:textId="34AA22CF" w:rsidR="00E21420" w:rsidRPr="0074603D" w:rsidRDefault="00B175AF" w:rsidP="0074603D">
            <w:pPr>
              <w:ind w:left="142" w:right="-194" w:firstLine="379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603D">
              <w:rPr>
                <w:rFonts w:asciiTheme="majorBidi" w:eastAsia="Arial Unicode MS" w:hAnsiTheme="majorBidi" w:cstheme="majorBidi"/>
                <w:sz w:val="30"/>
                <w:szCs w:val="30"/>
              </w:rPr>
              <w:t>(1,972,376)</w:t>
            </w:r>
          </w:p>
        </w:tc>
      </w:tr>
      <w:tr w:rsidR="00AC4298" w:rsidRPr="00EE013F" w14:paraId="0C248D38" w14:textId="77777777" w:rsidTr="00513702">
        <w:trPr>
          <w:trHeight w:val="284"/>
        </w:trPr>
        <w:tc>
          <w:tcPr>
            <w:tcW w:w="6930" w:type="dxa"/>
            <w:shd w:val="clear" w:color="auto" w:fill="auto"/>
          </w:tcPr>
          <w:p w14:paraId="51CD5D57" w14:textId="4A49AD1C" w:rsidR="00AC4298" w:rsidRPr="0074603D" w:rsidRDefault="00AC4298" w:rsidP="00AC4298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</w:t>
            </w: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ของบริษัท</w:t>
            </w:r>
            <w:r w:rsidRPr="0074603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ย่อย</w:t>
            </w: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ที่ใช้วิธีส่วนได้เสียเพิ่มขึ้น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A1B835" w14:textId="619EC782" w:rsidR="00AC4298" w:rsidRPr="0074603D" w:rsidRDefault="00AC4298" w:rsidP="0074603D">
            <w:pPr>
              <w:ind w:left="142" w:right="-194" w:firstLine="379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74603D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1,971,783</w:t>
            </w:r>
          </w:p>
        </w:tc>
      </w:tr>
      <w:tr w:rsidR="00AC4298" w:rsidRPr="00EE013F" w14:paraId="74059032" w14:textId="77777777" w:rsidTr="00181662">
        <w:trPr>
          <w:trHeight w:val="284"/>
        </w:trPr>
        <w:tc>
          <w:tcPr>
            <w:tcW w:w="6930" w:type="dxa"/>
            <w:shd w:val="clear" w:color="auto" w:fill="auto"/>
          </w:tcPr>
          <w:p w14:paraId="714A4727" w14:textId="4AB6FA04" w:rsidR="00AC4298" w:rsidRPr="0074603D" w:rsidRDefault="00AC4298" w:rsidP="00700B05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</w:t>
            </w: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74603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ของบริษัท</w:t>
            </w: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74603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ที่</w:t>
            </w: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ใ</w:t>
            </w:r>
            <w:r w:rsidRPr="0074603D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ช้วิธีส่วนได้เสีย</w:t>
            </w:r>
            <w:r w:rsidRPr="0074603D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398B1" w14:textId="1B858C64" w:rsidR="00AC4298" w:rsidRPr="0074603D" w:rsidRDefault="00AC4298" w:rsidP="0074603D">
            <w:pPr>
              <w:ind w:left="142" w:right="-194" w:firstLine="649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74603D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56,321</w:t>
            </w:r>
          </w:p>
        </w:tc>
      </w:tr>
      <w:tr w:rsidR="00AC4298" w:rsidRPr="00EE013F" w14:paraId="59DB2A95" w14:textId="77777777" w:rsidTr="00181662">
        <w:trPr>
          <w:trHeight w:val="284"/>
        </w:trPr>
        <w:tc>
          <w:tcPr>
            <w:tcW w:w="6930" w:type="dxa"/>
            <w:shd w:val="clear" w:color="auto" w:fill="auto"/>
          </w:tcPr>
          <w:p w14:paraId="1479BC76" w14:textId="0CDCA47D" w:rsidR="00AC4298" w:rsidRPr="0074603D" w:rsidRDefault="00AC4298" w:rsidP="00AC4298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bidi="ar-SA"/>
              </w:rPr>
            </w:pP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กำไรสำหรับปี</w:t>
            </w:r>
            <w:r w:rsidRPr="0074603D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89363" w14:textId="2EF86AD5" w:rsidR="00AC4298" w:rsidRPr="00582D86" w:rsidRDefault="00700B05" w:rsidP="0074603D">
            <w:pPr>
              <w:ind w:left="142" w:right="-194" w:firstLine="649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82D8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55,728</w:t>
            </w:r>
          </w:p>
        </w:tc>
      </w:tr>
      <w:tr w:rsidR="009A2F7B" w:rsidRPr="00EE013F" w14:paraId="6BA62DF3" w14:textId="77777777" w:rsidTr="009A2F7B">
        <w:trPr>
          <w:trHeight w:val="284"/>
        </w:trPr>
        <w:tc>
          <w:tcPr>
            <w:tcW w:w="6930" w:type="dxa"/>
            <w:shd w:val="clear" w:color="auto" w:fill="auto"/>
          </w:tcPr>
          <w:p w14:paraId="45FFD1D7" w14:textId="77777777" w:rsidR="009A2F7B" w:rsidRPr="009A2F7B" w:rsidRDefault="009A2F7B" w:rsidP="00AC4298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1F44F" w14:textId="77777777" w:rsidR="009A2F7B" w:rsidRPr="009A2F7B" w:rsidRDefault="009A2F7B" w:rsidP="0074603D">
            <w:pPr>
              <w:ind w:left="142" w:right="-194" w:firstLine="649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</w:tr>
      <w:tr w:rsidR="00181662" w:rsidRPr="00EE013F" w14:paraId="39E239C7" w14:textId="77777777" w:rsidTr="009A2F7B">
        <w:trPr>
          <w:trHeight w:val="284"/>
        </w:trPr>
        <w:tc>
          <w:tcPr>
            <w:tcW w:w="6930" w:type="dxa"/>
            <w:shd w:val="clear" w:color="auto" w:fill="auto"/>
          </w:tcPr>
          <w:p w14:paraId="568A3274" w14:textId="79C4DBB8" w:rsidR="00181662" w:rsidRPr="00181662" w:rsidRDefault="00181662" w:rsidP="00AC4298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181662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เบ็ดเสร็จอื่นของบริษัทย่อยตามวิธีส่วนได้เสีย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BE6981" w14:textId="10D1CE3C" w:rsidR="00181662" w:rsidRPr="00181662" w:rsidRDefault="00181662" w:rsidP="00181662">
            <w:pPr>
              <w:ind w:left="251" w:right="-462" w:firstLine="649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181662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(13)</w:t>
            </w:r>
          </w:p>
        </w:tc>
      </w:tr>
      <w:tr w:rsidR="00687D44" w:rsidRPr="00EE013F" w14:paraId="221CF201" w14:textId="77777777" w:rsidTr="00181662">
        <w:trPr>
          <w:trHeight w:val="284"/>
        </w:trPr>
        <w:tc>
          <w:tcPr>
            <w:tcW w:w="6930" w:type="dxa"/>
            <w:shd w:val="clear" w:color="auto" w:fill="auto"/>
          </w:tcPr>
          <w:p w14:paraId="47FD8C5E" w14:textId="649F7AD9" w:rsidR="00687D44" w:rsidRPr="00181662" w:rsidRDefault="00181662" w:rsidP="0078107B">
            <w:pPr>
              <w:tabs>
                <w:tab w:val="left" w:pos="2563"/>
              </w:tabs>
              <w:ind w:left="162" w:right="-111" w:hanging="162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181662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</w:t>
            </w:r>
            <w:r w:rsidR="00695633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ร่วม</w:t>
            </w:r>
            <w:r w:rsidRPr="00181662"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BCB23" w14:textId="5A506A5A" w:rsidR="00687D44" w:rsidRPr="0074603D" w:rsidRDefault="00AC4298" w:rsidP="0074603D">
            <w:pPr>
              <w:ind w:left="251" w:right="-194" w:firstLine="649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74603D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</w:t>
            </w:r>
            <w:r w:rsidR="00053709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3,778</w:t>
            </w:r>
            <w:r w:rsidRPr="0074603D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687D44" w:rsidRPr="00EE013F" w14:paraId="12701FEA" w14:textId="77777777" w:rsidTr="00F26F5A">
        <w:trPr>
          <w:trHeight w:val="284"/>
        </w:trPr>
        <w:tc>
          <w:tcPr>
            <w:tcW w:w="6930" w:type="dxa"/>
            <w:shd w:val="clear" w:color="auto" w:fill="auto"/>
          </w:tcPr>
          <w:p w14:paraId="4B7CE69B" w14:textId="71FE76C1" w:rsidR="00687D44" w:rsidRPr="0074603D" w:rsidRDefault="00687D44" w:rsidP="0078107B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เบ็ดเสร็จอื่นสำหรับปี </w:t>
            </w:r>
            <w:r w:rsidR="00582D86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-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</w:t>
            </w:r>
            <w:r w:rsidRPr="0074603D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จากภาษีเงินได้ลดลง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6BA3" w14:textId="5660CBD4" w:rsidR="00687D44" w:rsidRPr="00582D86" w:rsidRDefault="00AC4298" w:rsidP="0074603D">
            <w:pPr>
              <w:ind w:left="251" w:right="-194" w:firstLine="649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82D8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(3,791)</w:t>
            </w:r>
          </w:p>
        </w:tc>
      </w:tr>
      <w:tr w:rsidR="00687D44" w:rsidRPr="00EE013F" w14:paraId="3CC96282" w14:textId="77777777" w:rsidTr="00513702">
        <w:trPr>
          <w:trHeight w:val="284"/>
        </w:trPr>
        <w:tc>
          <w:tcPr>
            <w:tcW w:w="6930" w:type="dxa"/>
            <w:shd w:val="clear" w:color="auto" w:fill="auto"/>
            <w:vAlign w:val="bottom"/>
          </w:tcPr>
          <w:p w14:paraId="7285035C" w14:textId="695B6094" w:rsidR="00687D44" w:rsidRPr="0074603D" w:rsidRDefault="00687D44" w:rsidP="0078107B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เบ็ดเสร็จรวมสำหรับปี</w:t>
            </w:r>
            <w:r w:rsidRPr="0074603D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54D0B" w14:textId="1A5D5F5F" w:rsidR="00687D44" w:rsidRPr="00582D86" w:rsidRDefault="00700B05" w:rsidP="0074603D">
            <w:pPr>
              <w:ind w:left="142" w:right="-194" w:firstLine="649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82D8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51,937</w:t>
            </w:r>
          </w:p>
        </w:tc>
      </w:tr>
      <w:tr w:rsidR="00687D44" w:rsidRPr="00C8737A" w14:paraId="2E0B3823" w14:textId="77777777" w:rsidTr="00513702">
        <w:trPr>
          <w:trHeight w:val="284"/>
        </w:trPr>
        <w:tc>
          <w:tcPr>
            <w:tcW w:w="6930" w:type="dxa"/>
            <w:shd w:val="clear" w:color="auto" w:fill="auto"/>
          </w:tcPr>
          <w:p w14:paraId="36F6D342" w14:textId="13A9725E" w:rsidR="00687D44" w:rsidRPr="0074603D" w:rsidRDefault="00687D44" w:rsidP="0078107B">
            <w:pPr>
              <w:tabs>
                <w:tab w:val="left" w:pos="2563"/>
                <w:tab w:val="right" w:pos="8306"/>
              </w:tabs>
              <w:ind w:left="162" w:right="-111" w:hanging="162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Pr="0074603D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เพิ่มขึ้น</w:t>
            </w:r>
            <w:r w:rsidR="00513702" w:rsidRPr="0074603D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(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บาท</w:t>
            </w:r>
            <w:r w:rsidRPr="0074603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DF920" w14:textId="4ECA36F0" w:rsidR="00687D44" w:rsidRPr="00582D86" w:rsidRDefault="00AC4298" w:rsidP="0074603D">
            <w:pPr>
              <w:ind w:left="142" w:right="-194" w:firstLine="739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82D8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0.</w:t>
            </w:r>
            <w:r w:rsidR="00D960EB" w:rsidRPr="00582D8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003</w:t>
            </w:r>
          </w:p>
        </w:tc>
      </w:tr>
    </w:tbl>
    <w:p w14:paraId="223AD0D8" w14:textId="77777777" w:rsidR="00E63059" w:rsidRPr="00DB3D28" w:rsidRDefault="00E63059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190CDCB" w14:textId="6EE4F801" w:rsidR="003B379E" w:rsidRPr="00744476" w:rsidRDefault="003B379E" w:rsidP="004D71C7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3B33BFDC" w14:textId="77777777" w:rsidR="000162F3" w:rsidRPr="00744476" w:rsidRDefault="000162F3" w:rsidP="0081515D">
      <w:pPr>
        <w:pStyle w:val="Bo-Blankline"/>
        <w:rPr>
          <w:lang w:val="en-US"/>
        </w:rPr>
      </w:pPr>
    </w:p>
    <w:p w14:paraId="4B542FF7" w14:textId="77777777" w:rsidR="000162F3" w:rsidRPr="008A27A6" w:rsidRDefault="000162F3" w:rsidP="008B52FA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</w:t>
      </w:r>
      <w:r w:rsidR="00AE6EDA" w:rsidRPr="00744476">
        <w:rPr>
          <w:rFonts w:asciiTheme="majorBidi" w:hAnsiTheme="majorBidi" w:cstheme="majorBidi"/>
          <w:cs/>
        </w:rPr>
        <w:t xml:space="preserve">รายงาน </w:t>
      </w:r>
    </w:p>
    <w:p w14:paraId="77C0F6C9" w14:textId="77777777" w:rsidR="000162F3" w:rsidRPr="001A3C43" w:rsidRDefault="000162F3" w:rsidP="0081515D">
      <w:pPr>
        <w:pStyle w:val="Bo-Blankline"/>
        <w:rPr>
          <w:lang w:val="en-US"/>
        </w:rPr>
      </w:pPr>
    </w:p>
    <w:p w14:paraId="40C877FA" w14:textId="77777777"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81515D" w:rsidRDefault="000162F3" w:rsidP="0081515D">
      <w:pPr>
        <w:pStyle w:val="Bo-Blankline"/>
        <w:rPr>
          <w:cs/>
        </w:rPr>
      </w:pPr>
    </w:p>
    <w:p w14:paraId="1AFADF28" w14:textId="77777777" w:rsidR="000162F3" w:rsidRPr="00744476" w:rsidRDefault="000162F3" w:rsidP="008B52FA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</w:t>
      </w:r>
      <w:r w:rsidR="00D63F02">
        <w:rPr>
          <w:rFonts w:asciiTheme="majorBidi" w:hAnsiTheme="majorBidi" w:cstheme="majorBidi"/>
          <w:cs/>
        </w:rPr>
        <w:t>รวมประกอบด้วยงบการเงินของบริษัท</w:t>
      </w:r>
      <w:r w:rsidR="00D63F02">
        <w:rPr>
          <w:rFonts w:asciiTheme="majorBidi" w:hAnsiTheme="majorBidi" w:cstheme="majorBidi" w:hint="cs"/>
          <w:cs/>
        </w:rPr>
        <w:t xml:space="preserve"> 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</w:rPr>
        <w:t xml:space="preserve">”) </w:t>
      </w:r>
      <w:r w:rsidRPr="00744476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</w:p>
    <w:p w14:paraId="254FB16A" w14:textId="77777777" w:rsidR="00192D63" w:rsidRPr="0081515D" w:rsidRDefault="00192D63" w:rsidP="0081515D">
      <w:pPr>
        <w:pStyle w:val="Bo-Blankline"/>
      </w:pPr>
    </w:p>
    <w:p w14:paraId="7D55E59A" w14:textId="7687D2F9" w:rsidR="0059612D" w:rsidRPr="00744476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744476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63564AB1" w14:textId="77777777" w:rsidR="0059612D" w:rsidRPr="0081515D" w:rsidRDefault="0059612D" w:rsidP="0081515D">
      <w:pPr>
        <w:pStyle w:val="Bo-Blankline"/>
      </w:pPr>
    </w:p>
    <w:p w14:paraId="007C4AFC" w14:textId="75EC82DD" w:rsidR="0059612D" w:rsidRPr="00246184" w:rsidRDefault="0059612D" w:rsidP="0059612D">
      <w:pPr>
        <w:pStyle w:val="Bo-C1Content"/>
        <w:rPr>
          <w:rFonts w:asciiTheme="majorBidi" w:hAnsiTheme="majorBidi" w:cstheme="majorBidi"/>
          <w:lang w:val="en-US"/>
        </w:rPr>
      </w:pPr>
      <w:r w:rsidRPr="00D669B4">
        <w:rPr>
          <w:rFonts w:asciiTheme="majorBidi" w:hAnsiTheme="majorBidi" w:cstheme="majorBidi"/>
          <w:spacing w:val="4"/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C62864" w:rsidRPr="00D669B4">
        <w:rPr>
          <w:rFonts w:asciiTheme="majorBidi" w:hAnsiTheme="majorBidi" w:cstheme="majorBidi"/>
          <w:spacing w:val="4"/>
          <w:cs/>
        </w:rPr>
        <w:t xml:space="preserve"> (ตามที่กล่าวไว้ในส่วนของบริษัทย่อย)</w:t>
      </w:r>
      <w:r w:rsidR="00C62864" w:rsidRPr="00744476">
        <w:rPr>
          <w:rFonts w:asciiTheme="majorBidi" w:hAnsiTheme="majorBidi" w:cstheme="majorBidi"/>
          <w:cs/>
        </w:rPr>
        <w:t>ถูก</w:t>
      </w:r>
      <w:r w:rsidRPr="00744476">
        <w:rPr>
          <w:rFonts w:asciiTheme="majorBidi" w:hAnsiTheme="majorBidi" w:cstheme="majorBidi"/>
          <w:cs/>
        </w:rPr>
        <w:t>โอนไปยังกลุ่มบริษัท ยกเว้นในกรณีที่เป็นการรวมธุรกิจภายใต้การควบคุมเดียวกัน</w:t>
      </w:r>
    </w:p>
    <w:p w14:paraId="3B55617D" w14:textId="77777777" w:rsidR="00BE4EDD" w:rsidRPr="0081515D" w:rsidRDefault="00BE4EDD" w:rsidP="0081515D">
      <w:pPr>
        <w:pStyle w:val="Bo-Blankline"/>
        <w:rPr>
          <w:cs/>
        </w:rPr>
      </w:pPr>
    </w:p>
    <w:p w14:paraId="5589DE3D" w14:textId="6803D00F" w:rsidR="003713EA" w:rsidRDefault="00733DD2" w:rsidP="0059612D">
      <w:pPr>
        <w:pStyle w:val="Bo-C1Content"/>
        <w:rPr>
          <w:rFonts w:asciiTheme="majorBidi" w:hAnsiTheme="majorBidi" w:cstheme="majorBidi"/>
        </w:rPr>
      </w:pPr>
      <w:r w:rsidRPr="00246184">
        <w:rPr>
          <w:rFonts w:asciiTheme="majorBidi" w:hAnsiTheme="majorBidi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251FA9B2" w14:textId="77777777" w:rsidR="00733DD2" w:rsidRPr="00744476" w:rsidRDefault="00733DD2" w:rsidP="0081515D">
      <w:pPr>
        <w:pStyle w:val="Bo-Blankline"/>
      </w:pPr>
    </w:p>
    <w:p w14:paraId="4ABDDBD8" w14:textId="77777777" w:rsidR="0059612D" w:rsidRPr="00744476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C62864" w:rsidRPr="00744476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70A7C090" w14:textId="77777777" w:rsidR="001714E8" w:rsidRDefault="001714E8" w:rsidP="007B562A">
      <w:pPr>
        <w:pStyle w:val="Bo-Blankline"/>
      </w:pPr>
    </w:p>
    <w:p w14:paraId="6E933F02" w14:textId="77777777" w:rsidR="0059612D" w:rsidRPr="00744476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</w:t>
      </w:r>
      <w:r w:rsidR="008B4D0E">
        <w:rPr>
          <w:rFonts w:asciiTheme="majorBidi" w:hAnsiTheme="majorBidi" w:cstheme="majorBidi"/>
          <w:sz w:val="30"/>
          <w:szCs w:val="30"/>
          <w:cs/>
        </w:rPr>
        <w:t>ค่ายุติธรรมของสินทรัพย์ที่โอนไป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</w:t>
      </w:r>
      <w:r w:rsidR="008B4D0E">
        <w:rPr>
          <w:rFonts w:asciiTheme="majorBidi" w:hAnsiTheme="majorBidi" w:cstheme="majorBidi"/>
          <w:sz w:val="30"/>
          <w:szCs w:val="30"/>
          <w:cs/>
        </w:rPr>
        <w:br/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ไปหักจากสิ่งตอบแทนที่โอนให้และรับรู้เป็นค่าใช้จ่ายอื่น </w:t>
      </w:r>
    </w:p>
    <w:p w14:paraId="21E522BE" w14:textId="77777777" w:rsidR="0059612D" w:rsidRDefault="0059612D" w:rsidP="0081515D">
      <w:pPr>
        <w:pStyle w:val="Bo-Blankline"/>
      </w:pPr>
    </w:p>
    <w:p w14:paraId="6E72A5F7" w14:textId="77777777" w:rsidR="007B562A" w:rsidRPr="007B562A" w:rsidRDefault="007B562A" w:rsidP="0081515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7B562A">
        <w:rPr>
          <w:rFonts w:asciiTheme="majorBidi" w:hAnsiTheme="majorBidi" w:cstheme="majorBidi"/>
          <w:sz w:val="30"/>
          <w:szCs w:val="30"/>
          <w:cs/>
          <w:lang w:eastAsia="en-US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7B562A">
        <w:rPr>
          <w:rFonts w:asciiTheme="majorBidi" w:hAnsiTheme="majorBidi" w:cstheme="majorBidi"/>
          <w:sz w:val="30"/>
          <w:szCs w:val="30"/>
          <w:cs/>
          <w:lang w:eastAsia="en-US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F55F7DB" w14:textId="77777777" w:rsidR="007B562A" w:rsidRPr="0081515D" w:rsidRDefault="007B562A" w:rsidP="0081515D">
      <w:pPr>
        <w:pStyle w:val="Bo-Blankline"/>
      </w:pPr>
    </w:p>
    <w:p w14:paraId="6012619A" w14:textId="77777777"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C373101" w14:textId="77777777" w:rsidR="0059612D" w:rsidRPr="0081515D" w:rsidRDefault="0059612D" w:rsidP="0081515D">
      <w:pPr>
        <w:pStyle w:val="Bo-Blankline"/>
      </w:pPr>
    </w:p>
    <w:p w14:paraId="5CE661A4" w14:textId="1B854D5A" w:rsidR="00C07FF7" w:rsidRDefault="0059612D" w:rsidP="00C07FF7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036B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ถือเป็นค่าใช้จ่ายเมื่อเกิดขึ้น</w:t>
      </w:r>
      <w:r w:rsidR="00C07FF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86DE9D" w14:textId="63F53622"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652F31" w:rsidRPr="00744476">
        <w:rPr>
          <w:rFonts w:asciiTheme="majorBidi" w:hAnsiTheme="majorBidi" w:cstheme="majorBidi"/>
          <w:sz w:val="30"/>
          <w:szCs w:val="30"/>
        </w:rPr>
        <w:br/>
      </w:r>
      <w:r w:rsidRPr="00744476">
        <w:rPr>
          <w:rFonts w:asciiTheme="majorBidi" w:hAnsiTheme="majorBidi" w:cstheme="majorBidi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036B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5E171A5B" w14:textId="77777777" w:rsidR="00BE4EDD" w:rsidRDefault="00BE4EDD" w:rsidP="0081515D">
      <w:pPr>
        <w:pStyle w:val="Bo-Blankline"/>
        <w:rPr>
          <w:cs/>
        </w:rPr>
      </w:pPr>
    </w:p>
    <w:p w14:paraId="375AEF7F" w14:textId="0D3CC03A" w:rsidR="000162F3" w:rsidRPr="00744476" w:rsidRDefault="000162F3" w:rsidP="008B52FA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บริษัทย่อย</w:t>
      </w:r>
    </w:p>
    <w:p w14:paraId="36A2BE31" w14:textId="77777777" w:rsidR="000162F3" w:rsidRPr="0081515D" w:rsidRDefault="000162F3" w:rsidP="0081515D">
      <w:pPr>
        <w:pStyle w:val="Bo-Blankline"/>
      </w:pPr>
    </w:p>
    <w:p w14:paraId="1C673C96" w14:textId="77777777" w:rsidR="000162F3" w:rsidRPr="00744476" w:rsidRDefault="000162F3" w:rsidP="00F7751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</w:t>
      </w:r>
      <w:r w:rsidR="00F77515" w:rsidRPr="00744476">
        <w:rPr>
          <w:rFonts w:asciiTheme="majorBidi" w:hAnsiTheme="majorBidi" w:cstheme="majorBidi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AE6EDA" w:rsidRPr="00744476">
        <w:rPr>
          <w:rFonts w:asciiTheme="majorBidi" w:hAnsiTheme="majorBidi" w:cstheme="majorBidi"/>
        </w:rPr>
        <w:br/>
      </w:r>
      <w:r w:rsidR="00F77515" w:rsidRPr="00744476">
        <w:rPr>
          <w:rFonts w:asciiTheme="majorBidi" w:hAnsiTheme="majorBidi" w:cstheme="majorBidi"/>
          <w:cs/>
        </w:rPr>
        <w:t>นับแต่วันที่มีการควบคุมจนถึงวันที่การควบคุมสิ้นสุดลง</w:t>
      </w:r>
    </w:p>
    <w:p w14:paraId="3F8C17B7" w14:textId="77777777" w:rsidR="00976A21" w:rsidRPr="00744476" w:rsidRDefault="00976A21" w:rsidP="0081515D">
      <w:pPr>
        <w:pStyle w:val="Bo-Blankline"/>
      </w:pPr>
    </w:p>
    <w:p w14:paraId="7C769D6B" w14:textId="77777777" w:rsidR="00976A21" w:rsidRPr="00744476" w:rsidRDefault="00976A21" w:rsidP="00976A2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ส่วนได้เสียที่ไม่มีอำนาจควบคุม </w:t>
      </w:r>
    </w:p>
    <w:p w14:paraId="6D821F2F" w14:textId="77777777" w:rsidR="00976A21" w:rsidRPr="00744476" w:rsidRDefault="00976A21" w:rsidP="0081515D">
      <w:pPr>
        <w:pStyle w:val="Bo-Blankline"/>
      </w:pPr>
    </w:p>
    <w:p w14:paraId="33F33E18" w14:textId="77777777" w:rsidR="00976A21" w:rsidRPr="00744476" w:rsidRDefault="00976A21" w:rsidP="00976A2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</w:t>
      </w:r>
      <w:r w:rsidR="005E2597" w:rsidRPr="00744476">
        <w:rPr>
          <w:rFonts w:asciiTheme="majorBidi" w:hAnsiTheme="majorBidi" w:cstheme="majorBidi"/>
          <w:cs/>
        </w:rPr>
        <w:t>รัพย์สุทธิที่ได้มาจากผู้ถูกซื้อ</w:t>
      </w:r>
    </w:p>
    <w:p w14:paraId="15A1E77A" w14:textId="77777777" w:rsidR="00976A21" w:rsidRPr="00744476" w:rsidRDefault="00976A21" w:rsidP="0081515D">
      <w:pPr>
        <w:pStyle w:val="Bo-Blankline"/>
      </w:pPr>
    </w:p>
    <w:p w14:paraId="7F39F51B" w14:textId="77777777" w:rsidR="001F26E9" w:rsidRDefault="00976A21" w:rsidP="001F26E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D7CF914" w14:textId="77777777" w:rsidR="001F26E9" w:rsidRDefault="001F26E9" w:rsidP="001F26E9">
      <w:pPr>
        <w:pStyle w:val="Bo-Blankline"/>
      </w:pPr>
    </w:p>
    <w:p w14:paraId="6E6C603C" w14:textId="77777777" w:rsidR="000162F3" w:rsidRPr="001F26E9" w:rsidRDefault="000162F3" w:rsidP="001F26E9">
      <w:pPr>
        <w:pStyle w:val="Bo-C1Content"/>
        <w:rPr>
          <w:rFonts w:asciiTheme="majorBidi" w:hAnsiTheme="majorBidi" w:cstheme="majorBidi"/>
          <w:i/>
          <w:iCs/>
          <w:cs/>
        </w:rPr>
      </w:pPr>
      <w:r w:rsidRPr="001F26E9">
        <w:rPr>
          <w:rFonts w:asciiTheme="majorBidi" w:hAnsiTheme="majorBidi" w:cstheme="majorBidi"/>
          <w:i/>
          <w:iCs/>
          <w:cs/>
        </w:rPr>
        <w:t>การสูญเสีย</w:t>
      </w:r>
      <w:r w:rsidR="00F77515" w:rsidRPr="001F26E9">
        <w:rPr>
          <w:rFonts w:asciiTheme="majorBidi" w:hAnsiTheme="majorBidi" w:cstheme="majorBidi"/>
          <w:i/>
          <w:iCs/>
          <w:cs/>
        </w:rPr>
        <w:t>การ</w:t>
      </w:r>
      <w:r w:rsidRPr="001F26E9">
        <w:rPr>
          <w:rFonts w:asciiTheme="majorBidi" w:hAnsiTheme="majorBidi" w:cstheme="majorBidi"/>
          <w:i/>
          <w:iCs/>
          <w:cs/>
        </w:rPr>
        <w:t>ควบคุม</w:t>
      </w:r>
    </w:p>
    <w:p w14:paraId="4EB4D442" w14:textId="77777777" w:rsidR="000162F3" w:rsidRPr="00744476" w:rsidRDefault="000162F3" w:rsidP="0081515D">
      <w:pPr>
        <w:pStyle w:val="Bo-Blankline"/>
        <w:rPr>
          <w:lang w:val="en-US"/>
        </w:rPr>
      </w:pPr>
    </w:p>
    <w:p w14:paraId="0A3FC890" w14:textId="77777777" w:rsidR="000162F3" w:rsidRDefault="00F77515" w:rsidP="00B228B8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</w:t>
      </w:r>
      <w:r w:rsidR="00AE6EDA" w:rsidRPr="00744476">
        <w:rPr>
          <w:rFonts w:asciiTheme="majorBidi" w:hAnsiTheme="majorBidi" w:cstheme="majorBidi"/>
          <w:cs/>
        </w:rPr>
        <w:t xml:space="preserve">บบริษัทย่อยนั้น </w:t>
      </w:r>
      <w:r w:rsidRPr="00744476">
        <w:rPr>
          <w:rFonts w:asciiTheme="majorBidi" w:hAnsiTheme="majorBidi" w:cstheme="majorBidi"/>
          <w:cs/>
        </w:rPr>
        <w:t>กำไรหรือขาดทุนที่เกิดขึ้นจากการสูญเสียการควบคุมในบ</w:t>
      </w:r>
      <w:r w:rsidR="00AE6EDA" w:rsidRPr="00744476">
        <w:rPr>
          <w:rFonts w:asciiTheme="majorBidi" w:hAnsiTheme="majorBidi" w:cstheme="majorBidi"/>
          <w:cs/>
        </w:rPr>
        <w:t>ริษัทย่อยรับรู้ในกำไรหรือขาดทุน</w:t>
      </w:r>
      <w:r w:rsidRPr="00744476">
        <w:rPr>
          <w:rFonts w:asciiTheme="majorBidi" w:hAnsiTheme="majorBidi" w:cstheme="majorBidi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BFDF4F5" w14:textId="77777777" w:rsidR="00AB5815" w:rsidRPr="00744476" w:rsidRDefault="00AB5815" w:rsidP="0081515D">
      <w:pPr>
        <w:pStyle w:val="Bo-Blankline"/>
      </w:pPr>
    </w:p>
    <w:p w14:paraId="68AB4121" w14:textId="77777777" w:rsidR="00F77515" w:rsidRPr="00744476" w:rsidRDefault="00F77515" w:rsidP="00F77515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0CEE7EEF" w14:textId="77777777" w:rsidR="00F77515" w:rsidRPr="0081515D" w:rsidRDefault="00F77515" w:rsidP="0081515D">
      <w:pPr>
        <w:pStyle w:val="Bo-Blankline"/>
      </w:pPr>
    </w:p>
    <w:p w14:paraId="3488588A" w14:textId="77777777" w:rsidR="00F77515" w:rsidRPr="00744476" w:rsidRDefault="00F77515" w:rsidP="00B228B8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6DB96512" w14:textId="7D414A12" w:rsidR="00616AE4" w:rsidRDefault="00616AE4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C67538E" w14:textId="77777777" w:rsidR="00AB1983" w:rsidRDefault="00F77515" w:rsidP="00B228B8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2FD5DB5" w14:textId="1B26B812" w:rsidR="00AB1983" w:rsidRPr="00F013FF" w:rsidRDefault="00AB1983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D00AA9D" w14:textId="77777777" w:rsidR="00F77515" w:rsidRPr="00744476" w:rsidRDefault="00F77515" w:rsidP="00637CD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ส่วนได้เสียในบริษัทร่วมบันทึกบัญชีตามวิธีส่วนได้เสีย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</w:t>
      </w:r>
      <w:r w:rsidR="005F6D08">
        <w:rPr>
          <w:rFonts w:asciiTheme="majorBidi" w:hAnsiTheme="majorBidi" w:cstheme="majorBidi"/>
          <w:cs/>
        </w:rPr>
        <w:t>ย่างมีนัยสำคัญ</w:t>
      </w:r>
    </w:p>
    <w:p w14:paraId="4D9E3C46" w14:textId="77777777" w:rsidR="009F6BB9" w:rsidRPr="0081515D" w:rsidRDefault="009F6BB9" w:rsidP="0081515D">
      <w:pPr>
        <w:pStyle w:val="Bo-Blankline"/>
        <w:rPr>
          <w:rFonts w:eastAsia="EucrosiaUPCBold"/>
        </w:rPr>
      </w:pPr>
    </w:p>
    <w:p w14:paraId="4A7B315B" w14:textId="377052B2" w:rsidR="000162F3" w:rsidRPr="00744476" w:rsidRDefault="000162F3" w:rsidP="008B52FA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eastAsia="EucrosiaUPCBold" w:hAnsiTheme="majorBidi" w:cstheme="majorBidi"/>
          <w:cs/>
        </w:rPr>
        <w:t>การตัดรายการในงบการเงินรวม</w:t>
      </w:r>
    </w:p>
    <w:p w14:paraId="7321476C" w14:textId="77777777" w:rsidR="000162F3" w:rsidRPr="0081515D" w:rsidRDefault="000162F3" w:rsidP="0081515D">
      <w:pPr>
        <w:pStyle w:val="Bo-Blankline"/>
      </w:pPr>
    </w:p>
    <w:p w14:paraId="5EBDF27E" w14:textId="12FAE1DC" w:rsidR="000162F3" w:rsidRPr="00744476" w:rsidRDefault="000162F3" w:rsidP="00B228B8">
      <w:pPr>
        <w:pStyle w:val="Bo-C1Content"/>
        <w:rPr>
          <w:rFonts w:asciiTheme="majorBidi" w:eastAsia="EucrosiaUPCBold" w:hAnsiTheme="majorBidi" w:cstheme="majorBidi"/>
        </w:rPr>
      </w:pPr>
      <w:r w:rsidRPr="00744476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</w:t>
      </w:r>
      <w:r w:rsidR="004739F8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44476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380CBA25" w14:textId="77777777" w:rsidR="000162F3" w:rsidRPr="00AB1983" w:rsidRDefault="000162F3" w:rsidP="00AB1983">
      <w:pPr>
        <w:pStyle w:val="Bo-Blankline"/>
      </w:pPr>
    </w:p>
    <w:p w14:paraId="776409B7" w14:textId="6B3FE4C4" w:rsidR="00713D7C" w:rsidRPr="00713D7C" w:rsidRDefault="00713D7C" w:rsidP="00824687">
      <w:pPr>
        <w:pStyle w:val="Bo-H2Main"/>
        <w:ind w:hanging="540"/>
        <w:rPr>
          <w:rFonts w:asciiTheme="majorBidi" w:hAnsiTheme="majorBidi" w:cstheme="majorBidi"/>
        </w:rPr>
      </w:pPr>
      <w:r w:rsidRPr="00713D7C">
        <w:rPr>
          <w:rFonts w:asciiTheme="majorBidi" w:hAnsiTheme="majorBidi"/>
          <w:cs/>
        </w:rPr>
        <w:t>เงินลงทุนในบริษัทย่อย</w:t>
      </w:r>
      <w:r>
        <w:rPr>
          <w:rFonts w:asciiTheme="majorBidi" w:hAnsiTheme="majorBidi" w:hint="cs"/>
          <w:cs/>
        </w:rPr>
        <w:t>และ</w:t>
      </w:r>
      <w:r w:rsidRPr="00713D7C">
        <w:rPr>
          <w:rFonts w:asciiTheme="majorBidi" w:hAnsiTheme="majorBidi"/>
          <w:cs/>
        </w:rPr>
        <w:t>บริษัทร่วม</w:t>
      </w:r>
    </w:p>
    <w:p w14:paraId="208F1F91" w14:textId="77777777" w:rsidR="00713D7C" w:rsidRDefault="00713D7C" w:rsidP="00713D7C">
      <w:pPr>
        <w:pStyle w:val="Bo-Blankline"/>
      </w:pPr>
    </w:p>
    <w:p w14:paraId="12B613CE" w14:textId="0467E797" w:rsidR="00991F9C" w:rsidRPr="00BD6408" w:rsidRDefault="00991F9C" w:rsidP="00991F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F9C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991F9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91F9C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991F9C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991F9C">
        <w:rPr>
          <w:rFonts w:asciiTheme="majorBidi" w:hAnsiTheme="majorBidi" w:cstheme="majorBidi"/>
          <w:sz w:val="30"/>
          <w:szCs w:val="30"/>
          <w:cs/>
        </w:rPr>
        <w:t xml:space="preserve"> ในงบการเงินเฉพาะกิ</w:t>
      </w:r>
      <w:r w:rsidRPr="00BD6408">
        <w:rPr>
          <w:rFonts w:asciiTheme="majorBidi" w:hAnsiTheme="majorBidi" w:cstheme="majorBidi"/>
          <w:sz w:val="30"/>
          <w:szCs w:val="30"/>
          <w:cs/>
        </w:rPr>
        <w:t>จการ</w:t>
      </w:r>
      <w:r w:rsidRPr="00991F9C">
        <w:rPr>
          <w:rFonts w:asciiTheme="majorBidi" w:hAnsiTheme="majorBidi" w:cstheme="majorBidi"/>
          <w:sz w:val="30"/>
          <w:szCs w:val="30"/>
          <w:cs/>
        </w:rPr>
        <w:t>ของ</w:t>
      </w:r>
      <w:r w:rsidRPr="00BD640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FC3DC2">
        <w:rPr>
          <w:rFonts w:asciiTheme="majorBidi" w:hAnsiTheme="majorBidi" w:cstheme="majorBidi"/>
          <w:sz w:val="30"/>
          <w:szCs w:val="30"/>
          <w:cs/>
        </w:rPr>
        <w:t>บันทึกบัญชีโดยใช้วิธีส่วนได้เสีย</w:t>
      </w:r>
      <w:r w:rsidRPr="00BD6408">
        <w:rPr>
          <w:rFonts w:asciiTheme="majorBidi" w:hAnsiTheme="majorBidi" w:cstheme="majorBidi"/>
          <w:sz w:val="30"/>
          <w:szCs w:val="30"/>
        </w:rPr>
        <w:t xml:space="preserve"> </w:t>
      </w:r>
    </w:p>
    <w:p w14:paraId="6E227676" w14:textId="77777777" w:rsidR="00991F9C" w:rsidRPr="00F013FF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F689124" w14:textId="08F599CA" w:rsidR="00991F9C" w:rsidRPr="00BD6408" w:rsidRDefault="00991F9C" w:rsidP="00991F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6408">
        <w:rPr>
          <w:rFonts w:asciiTheme="majorBidi" w:hAnsiTheme="majorBidi" w:cstheme="majorBidi"/>
          <w:sz w:val="30"/>
          <w:szCs w:val="30"/>
          <w:cs/>
        </w:rPr>
        <w:t>ส่วนได้เสียในบริษัท</w:t>
      </w:r>
      <w:r w:rsidRPr="00BD6408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DC314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D640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D6408">
        <w:rPr>
          <w:rFonts w:asciiTheme="majorBidi" w:hAnsiTheme="majorBidi" w:cstheme="majorBidi"/>
          <w:sz w:val="30"/>
          <w:szCs w:val="30"/>
          <w:cs/>
        </w:rPr>
        <w:t>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</w:t>
      </w:r>
      <w:r w:rsidR="00DB3D28">
        <w:rPr>
          <w:rFonts w:asciiTheme="majorBidi" w:hAnsiTheme="majorBidi" w:cstheme="majorBidi" w:hint="cs"/>
          <w:sz w:val="30"/>
          <w:szCs w:val="30"/>
          <w:cs/>
        </w:rPr>
        <w:t xml:space="preserve"> หรือ</w:t>
      </w:r>
      <w:r w:rsidRPr="00BD6408">
        <w:rPr>
          <w:rFonts w:asciiTheme="majorBidi" w:hAnsiTheme="majorBidi" w:cstheme="majorBidi"/>
          <w:sz w:val="30"/>
          <w:szCs w:val="30"/>
          <w:cs/>
        </w:rPr>
        <w:t>การควบคุม</w:t>
      </w:r>
    </w:p>
    <w:p w14:paraId="2994D55E" w14:textId="77777777" w:rsidR="00991F9C" w:rsidRPr="00F013FF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DCA2EF8" w14:textId="77777777" w:rsidR="00991F9C" w:rsidRPr="00991F9C" w:rsidRDefault="00991F9C" w:rsidP="00991F9C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D6408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078C64B" w14:textId="77777777" w:rsidR="00991F9C" w:rsidRPr="00F013FF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45C2229" w14:textId="77777777" w:rsidR="00991F9C" w:rsidRPr="00991F9C" w:rsidRDefault="00991F9C" w:rsidP="00991F9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F9C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D973C7D" w14:textId="77777777" w:rsidR="00991F9C" w:rsidRPr="00F013FF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F846BA" w14:textId="75ECB9B2" w:rsidR="00991F9C" w:rsidRPr="00991F9C" w:rsidRDefault="00991F9C" w:rsidP="00991F9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7B6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991F9C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</w:t>
      </w:r>
      <w:r w:rsidRPr="00D5084A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991F9C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632F677E" w14:textId="77777777" w:rsidR="00C07FF7" w:rsidRDefault="00C07FF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B4DE645" w14:textId="6C6E6BEE" w:rsidR="000162F3" w:rsidRPr="00744476" w:rsidRDefault="000162F3" w:rsidP="00824687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เงินตราต่างประเทศ</w:t>
      </w:r>
    </w:p>
    <w:p w14:paraId="5687D42F" w14:textId="77777777" w:rsidR="000162F3" w:rsidRPr="0081515D" w:rsidRDefault="000162F3" w:rsidP="0081515D">
      <w:pPr>
        <w:pStyle w:val="Bo-Blankline"/>
      </w:pPr>
    </w:p>
    <w:p w14:paraId="33E3F73A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รายการบัญชีที่เป็นเงินตราต่างประเทศ</w:t>
      </w:r>
    </w:p>
    <w:p w14:paraId="4B9031FA" w14:textId="77777777" w:rsidR="000162F3" w:rsidRPr="0081515D" w:rsidRDefault="000162F3" w:rsidP="0081515D">
      <w:pPr>
        <w:pStyle w:val="Bo-Blankline"/>
      </w:pPr>
    </w:p>
    <w:p w14:paraId="75DA2FB7" w14:textId="77777777" w:rsidR="000162F3" w:rsidRPr="00744476" w:rsidRDefault="000162F3" w:rsidP="00B228B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รายการบัญชีที่เป็นเงินตราต่างประเทศแปลงค่าเป็น</w:t>
      </w:r>
      <w:r w:rsidRPr="00744476">
        <w:rPr>
          <w:rFonts w:asciiTheme="majorBidi" w:hAnsiTheme="majorBidi" w:cstheme="majorBidi"/>
          <w:cs/>
        </w:rPr>
        <w:t>สกุลเงินที่ใช้ในการดำเนินงาน</w:t>
      </w:r>
      <w:r w:rsidR="00C62864" w:rsidRPr="00744476">
        <w:rPr>
          <w:rFonts w:asciiTheme="majorBidi" w:hAnsiTheme="majorBidi" w:cstheme="majorBidi"/>
          <w:cs/>
        </w:rPr>
        <w:t>ของแต่ละบริษัทในกลุ่มบริษัท</w:t>
      </w:r>
      <w:r w:rsidRPr="00744476">
        <w:rPr>
          <w:rFonts w:asciiTheme="majorBidi" w:hAnsiTheme="majorBidi" w:cstheme="majorBidi"/>
          <w:cs/>
          <w:lang w:val="en-US"/>
        </w:rPr>
        <w:t>โดยใช้อัตราแลกเปลี่ยน ณ วันที่เกิดรายการ</w:t>
      </w:r>
    </w:p>
    <w:p w14:paraId="4E656EE6" w14:textId="77777777" w:rsidR="000162F3" w:rsidRPr="0081515D" w:rsidRDefault="000162F3" w:rsidP="0081515D">
      <w:pPr>
        <w:pStyle w:val="Bo-Blankline"/>
      </w:pPr>
    </w:p>
    <w:p w14:paraId="5658F91B" w14:textId="69366714" w:rsidR="0039449D" w:rsidRDefault="000162F3" w:rsidP="0039449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744476">
        <w:rPr>
          <w:rFonts w:asciiTheme="majorBidi" w:hAnsiTheme="majorBidi" w:cstheme="majorBidi"/>
          <w:cs/>
        </w:rPr>
        <w:t>สกุลเงินที่ใช้ในการดำเนินงาน</w:t>
      </w:r>
      <w:r w:rsidRPr="00744476">
        <w:rPr>
          <w:rFonts w:asciiTheme="majorBidi" w:hAnsiTheme="majorBidi" w:cstheme="majorBidi"/>
          <w:cs/>
          <w:lang w:val="en-US"/>
        </w:rPr>
        <w:t>โดยใช้อัตรา</w:t>
      </w:r>
      <w:r w:rsidRPr="00744476">
        <w:rPr>
          <w:rFonts w:asciiTheme="majorBidi" w:hAnsiTheme="majorBidi" w:cstheme="majorBidi"/>
          <w:cs/>
        </w:rPr>
        <w:t>แลกเปลี่ยน</w:t>
      </w:r>
      <w:r w:rsidRPr="00744476">
        <w:rPr>
          <w:rFonts w:asciiTheme="majorBidi" w:hAnsiTheme="majorBidi" w:cstheme="majorBidi"/>
          <w:cs/>
          <w:lang w:val="en-US"/>
        </w:rPr>
        <w:t xml:space="preserve"> ณ วันนั้น</w:t>
      </w:r>
    </w:p>
    <w:p w14:paraId="671D4959" w14:textId="77777777" w:rsidR="00C07FF7" w:rsidRPr="00F013FF" w:rsidRDefault="00C07FF7" w:rsidP="0039449D">
      <w:pPr>
        <w:pStyle w:val="Bo-C1Content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6A6AE7E" w14:textId="77777777" w:rsidR="000162F3" w:rsidRPr="00744476" w:rsidRDefault="00BF5C43" w:rsidP="0072630E">
      <w:pPr>
        <w:pStyle w:val="Bo-C1Content"/>
        <w:rPr>
          <w:rFonts w:asciiTheme="majorBidi" w:hAnsiTheme="majorBidi" w:cstheme="majorBidi"/>
          <w:lang w:val="en-US"/>
        </w:rPr>
      </w:pPr>
      <w:r w:rsidRPr="00BF5C43">
        <w:rPr>
          <w:rFonts w:asciiTheme="majorBidi" w:hAnsiTheme="majorBidi"/>
          <w:cs/>
          <w:lang w:val="en-US"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  <w:r w:rsidR="000162F3" w:rsidRPr="00744476">
        <w:rPr>
          <w:rFonts w:asciiTheme="majorBidi" w:hAnsiTheme="majorBidi" w:cstheme="majorBidi"/>
          <w:cs/>
          <w:lang w:val="en-US"/>
        </w:rPr>
        <w:t xml:space="preserve"> </w:t>
      </w:r>
    </w:p>
    <w:p w14:paraId="6380D31D" w14:textId="77777777" w:rsidR="00BE4EDD" w:rsidRPr="0081515D" w:rsidRDefault="00BE4EDD" w:rsidP="0081515D">
      <w:pPr>
        <w:pStyle w:val="Bo-Blankline"/>
        <w:rPr>
          <w:cs/>
        </w:rPr>
      </w:pPr>
    </w:p>
    <w:p w14:paraId="2BA3D0A5" w14:textId="397F526A" w:rsidR="00002F86" w:rsidRDefault="00A25485" w:rsidP="00A25485">
      <w:pPr>
        <w:pStyle w:val="Bo-Blankline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A25485">
        <w:rPr>
          <w:rFonts w:asciiTheme="majorBidi" w:hAnsiTheme="majorBidi"/>
          <w:sz w:val="30"/>
          <w:szCs w:val="30"/>
          <w:cs/>
          <w:lang w:val="en-US" w:eastAsia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4897CFB" w14:textId="098C862C" w:rsidR="00A25485" w:rsidRPr="00A25485" w:rsidRDefault="00A25485" w:rsidP="00A25485">
      <w:pPr>
        <w:pStyle w:val="Bo-Blankline"/>
      </w:pPr>
    </w:p>
    <w:p w14:paraId="53D28A98" w14:textId="6093E9F7" w:rsidR="00A25485" w:rsidRPr="00A25485" w:rsidRDefault="00A25485" w:rsidP="005A4383">
      <w:pPr>
        <w:pStyle w:val="BodyText2"/>
        <w:numPr>
          <w:ilvl w:val="0"/>
          <w:numId w:val="21"/>
        </w:numPr>
        <w:spacing w:before="0"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797EBE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797EBE">
        <w:rPr>
          <w:rFonts w:asciiTheme="majorBidi" w:hAnsiTheme="majorBidi"/>
          <w:i/>
          <w:iCs/>
          <w:spacing w:val="-4"/>
          <w:sz w:val="30"/>
          <w:szCs w:val="30"/>
          <w:cs/>
          <w:lang w:val="en-US" w:eastAsia="en-US"/>
        </w:rPr>
        <w:t>(</w:t>
      </w:r>
      <w:r w:rsidR="00EE7549" w:rsidRPr="00797EBE">
        <w:rPr>
          <w:rFonts w:asciiTheme="majorBidi" w:hAnsiTheme="majorBidi"/>
          <w:i/>
          <w:iCs/>
          <w:spacing w:val="-4"/>
          <w:sz w:val="30"/>
          <w:szCs w:val="30"/>
          <w:lang w:val="en-US" w:eastAsia="en-US"/>
        </w:rPr>
        <w:t>2562</w:t>
      </w:r>
      <w:r w:rsidRPr="00797EBE">
        <w:rPr>
          <w:rFonts w:asciiTheme="majorBidi" w:hAnsiTheme="majorBidi"/>
          <w:i/>
          <w:iCs/>
          <w:spacing w:val="-4"/>
          <w:sz w:val="30"/>
          <w:szCs w:val="30"/>
          <w:lang w:val="en-US" w:eastAsia="en-US"/>
        </w:rPr>
        <w:t xml:space="preserve">: </w:t>
      </w:r>
      <w:r w:rsidRPr="00797EBE">
        <w:rPr>
          <w:rFonts w:asciiTheme="majorBidi" w:hAnsiTheme="majorBidi"/>
          <w:i/>
          <w:iCs/>
          <w:spacing w:val="-4"/>
          <w:sz w:val="30"/>
          <w:szCs w:val="30"/>
          <w:cs/>
          <w:lang w:val="en-US" w:eastAsia="en-US"/>
        </w:rPr>
        <w:t>ตราสารทุน</w:t>
      </w:r>
      <w:r w:rsidRPr="00CE552B">
        <w:rPr>
          <w:rFonts w:asciiTheme="majorBidi" w:hAnsiTheme="majorBidi"/>
          <w:i/>
          <w:iCs/>
          <w:sz w:val="30"/>
          <w:szCs w:val="30"/>
          <w:cs/>
          <w:lang w:val="en-US" w:eastAsia="en-US"/>
        </w:rPr>
        <w:t>ที่ถือไว้เผื่อขาย</w:t>
      </w:r>
      <w:r w:rsidRPr="00CE552B">
        <w:rPr>
          <w:rFonts w:asciiTheme="majorBidi" w:hAnsiTheme="majorBidi"/>
          <w:i/>
          <w:iCs/>
          <w:sz w:val="30"/>
          <w:szCs w:val="30"/>
          <w:lang w:val="en-US" w:eastAsia="en-US"/>
        </w:rPr>
        <w:t>)</w:t>
      </w:r>
      <w:r w:rsidRPr="00A25485">
        <w:rPr>
          <w:rFonts w:asciiTheme="majorBidi" w:hAnsiTheme="majorBidi"/>
          <w:sz w:val="30"/>
          <w:szCs w:val="30"/>
          <w:cs/>
          <w:lang w:val="en-US" w:eastAsia="en-US"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1CBFA350" w14:textId="77777777" w:rsidR="00A25485" w:rsidRPr="0081515D" w:rsidRDefault="00A25485" w:rsidP="00A25485">
      <w:pPr>
        <w:pStyle w:val="Bo-Blankline"/>
        <w:jc w:val="thaiDistribute"/>
      </w:pPr>
    </w:p>
    <w:p w14:paraId="46881924" w14:textId="77777777" w:rsidR="00765810" w:rsidRDefault="00765810" w:rsidP="00652F31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6581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หน่วยงานในต่างประเทศ</w:t>
      </w:r>
    </w:p>
    <w:p w14:paraId="6E3953B1" w14:textId="77777777" w:rsidR="00765810" w:rsidRPr="0081515D" w:rsidRDefault="00765810" w:rsidP="0081515D">
      <w:pPr>
        <w:pStyle w:val="Bo-Blankline"/>
      </w:pPr>
    </w:p>
    <w:p w14:paraId="284C906F" w14:textId="77777777" w:rsidR="00B8488F" w:rsidRP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C4DB1CA" w14:textId="77777777" w:rsidR="00B8488F" w:rsidRPr="0081515D" w:rsidRDefault="00B8488F" w:rsidP="0081515D">
      <w:pPr>
        <w:pStyle w:val="Bo-Blankline"/>
      </w:pPr>
    </w:p>
    <w:p w14:paraId="6BAA6673" w14:textId="6116CC8B" w:rsid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</w:t>
      </w:r>
      <w:r>
        <w:rPr>
          <w:rFonts w:asciiTheme="majorBidi" w:hAnsiTheme="majorBidi" w:cstheme="majorBidi" w:hint="cs"/>
          <w:cs/>
        </w:rPr>
        <w:t xml:space="preserve"> </w:t>
      </w:r>
      <w:r w:rsidRPr="00B8488F">
        <w:rPr>
          <w:rFonts w:asciiTheme="majorBidi" w:hAnsiTheme="majorBidi" w:cstheme="majorBidi"/>
          <w:cs/>
        </w:rPr>
        <w:t>แปลงค่าเป็นเงินบาทโดยใช้อัตราแลกเปลี่ยนที่ใกล้เคียงกับอัตร</w:t>
      </w:r>
      <w:r w:rsidR="00BC12A2">
        <w:rPr>
          <w:rFonts w:asciiTheme="majorBidi" w:hAnsiTheme="majorBidi" w:cstheme="majorBidi" w:hint="cs"/>
          <w:cs/>
        </w:rPr>
        <w:t>า</w:t>
      </w:r>
      <w:r w:rsidR="00BC12A2" w:rsidRPr="00BC12A2">
        <w:rPr>
          <w:rFonts w:asciiTheme="majorBidi" w:hAnsiTheme="majorBidi"/>
          <w:cs/>
        </w:rPr>
        <w:t>แลกเปลี่ยน</w:t>
      </w:r>
      <w:r w:rsidR="00BC12A2">
        <w:rPr>
          <w:rFonts w:asciiTheme="majorBidi" w:hAnsiTheme="majorBidi" w:hint="cs"/>
          <w:cs/>
        </w:rPr>
        <w:t xml:space="preserve"> </w:t>
      </w:r>
      <w:r w:rsidRPr="00B8488F">
        <w:rPr>
          <w:rFonts w:asciiTheme="majorBidi" w:hAnsiTheme="majorBidi" w:cstheme="majorBidi"/>
          <w:cs/>
        </w:rPr>
        <w:t>ณ วันที่เกิดรายการ</w:t>
      </w:r>
    </w:p>
    <w:p w14:paraId="03294257" w14:textId="35985CBC" w:rsidR="00AB1983" w:rsidRDefault="00AB198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0E2C11F" w14:textId="77777777" w:rsidR="00B8488F" w:rsidRP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617A0F8" w14:textId="77777777" w:rsidR="00B8488F" w:rsidRPr="0081515D" w:rsidRDefault="00B8488F" w:rsidP="0081515D">
      <w:pPr>
        <w:pStyle w:val="Bo-Blankline"/>
      </w:pPr>
    </w:p>
    <w:p w14:paraId="657CE96B" w14:textId="77777777" w:rsidR="00C07FF7" w:rsidRDefault="00C07FF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038751B8" w14:textId="6993C86D" w:rsidR="00B8488F" w:rsidRPr="00B8488F" w:rsidRDefault="00B8488F" w:rsidP="00B8488F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B8488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</w:t>
      </w:r>
    </w:p>
    <w:p w14:paraId="7956AAA0" w14:textId="77777777" w:rsidR="00B600BC" w:rsidRDefault="00B8488F" w:rsidP="00B8488F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CDCB177" w14:textId="77777777" w:rsidR="00B600BC" w:rsidRDefault="00B600BC" w:rsidP="00AB1983">
      <w:pPr>
        <w:pStyle w:val="Bo-Blankline"/>
        <w:rPr>
          <w:cs/>
        </w:rPr>
      </w:pPr>
    </w:p>
    <w:p w14:paraId="5BB483A2" w14:textId="40486BD0" w:rsidR="001527EF" w:rsidRPr="001527EF" w:rsidRDefault="001527EF" w:rsidP="001527EF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1527EF">
        <w:rPr>
          <w:rFonts w:asciiTheme="majorBidi" w:hAnsiTheme="majorBidi"/>
          <w:cs/>
        </w:rPr>
        <w:t>เครื่องมือทางการเงิน</w:t>
      </w:r>
    </w:p>
    <w:p w14:paraId="355CD830" w14:textId="77777777" w:rsidR="001527EF" w:rsidRPr="001527EF" w:rsidRDefault="001527EF" w:rsidP="001527EF">
      <w:pPr>
        <w:pStyle w:val="Bo-Blankline"/>
      </w:pPr>
    </w:p>
    <w:p w14:paraId="5BEF7F69" w14:textId="77777777" w:rsidR="001527EF" w:rsidRPr="00A55BE9" w:rsidRDefault="001527EF" w:rsidP="001527EF">
      <w:pPr>
        <w:pStyle w:val="Ang15"/>
        <w:rPr>
          <w:rFonts w:eastAsia="EucrosiaUPCBold"/>
          <w:b/>
          <w:bCs/>
          <w:i/>
          <w:iCs/>
        </w:rPr>
      </w:pPr>
      <w:r w:rsidRPr="00A55BE9">
        <w:rPr>
          <w:rFonts w:eastAsia="EucrosiaUPCBold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Pr="00A55BE9">
        <w:rPr>
          <w:rFonts w:eastAsia="EucrosiaUPCBold"/>
          <w:b/>
          <w:bCs/>
          <w:i/>
          <w:iCs/>
        </w:rPr>
        <w:t xml:space="preserve">1 </w:t>
      </w:r>
      <w:r w:rsidRPr="00A55BE9">
        <w:rPr>
          <w:rFonts w:eastAsia="EucrosiaUPCBold"/>
          <w:b/>
          <w:bCs/>
          <w:i/>
          <w:iCs/>
          <w:cs/>
        </w:rPr>
        <w:t xml:space="preserve">มกราคม </w:t>
      </w:r>
      <w:r w:rsidRPr="00A55BE9">
        <w:rPr>
          <w:rFonts w:eastAsia="EucrosiaUPCBold"/>
          <w:b/>
          <w:bCs/>
          <w:i/>
          <w:iCs/>
        </w:rPr>
        <w:t>2563</w:t>
      </w:r>
    </w:p>
    <w:p w14:paraId="0DF7D29D" w14:textId="77777777" w:rsidR="001527EF" w:rsidRPr="00A55BE9" w:rsidRDefault="001527EF" w:rsidP="001527EF">
      <w:pPr>
        <w:pStyle w:val="Ang15"/>
        <w:rPr>
          <w:sz w:val="20"/>
          <w:szCs w:val="20"/>
        </w:rPr>
      </w:pPr>
    </w:p>
    <w:p w14:paraId="775780FC" w14:textId="77777777" w:rsidR="001527EF" w:rsidRPr="00A55BE9" w:rsidRDefault="001527EF" w:rsidP="007C56E5">
      <w:pPr>
        <w:pStyle w:val="Ang15"/>
        <w:tabs>
          <w:tab w:val="left" w:pos="990"/>
        </w:tabs>
        <w:ind w:hanging="7"/>
        <w:rPr>
          <w:rFonts w:eastAsia="EucrosiaUPCBold"/>
          <w:i/>
          <w:iCs/>
        </w:rPr>
      </w:pPr>
      <w:r w:rsidRPr="00A55BE9">
        <w:rPr>
          <w:rFonts w:eastAsia="EucrosiaUPCBold"/>
          <w:i/>
          <w:iCs/>
        </w:rPr>
        <w:t>(</w:t>
      </w:r>
      <w:r w:rsidRPr="00A55BE9">
        <w:rPr>
          <w:rFonts w:eastAsia="EucrosiaUPCBold" w:hint="cs"/>
          <w:i/>
          <w:iCs/>
          <w:cs/>
        </w:rPr>
        <w:t>ง</w:t>
      </w:r>
      <w:r w:rsidRPr="00A55BE9">
        <w:rPr>
          <w:rFonts w:eastAsia="EucrosiaUPCBold"/>
          <w:i/>
          <w:iCs/>
        </w:rPr>
        <w:t xml:space="preserve">.1) </w:t>
      </w:r>
      <w:r w:rsidRPr="00A55BE9">
        <w:rPr>
          <w:rFonts w:eastAsia="EucrosiaUPCBold"/>
          <w:i/>
          <w:iCs/>
          <w:cs/>
        </w:rPr>
        <w:t xml:space="preserve">การรับรู้รายการและการวัดมูลค่าเมื่อเริ่มแรก </w:t>
      </w:r>
    </w:p>
    <w:p w14:paraId="72FC4D56" w14:textId="77777777" w:rsidR="001527EF" w:rsidRPr="00A55BE9" w:rsidRDefault="001527EF" w:rsidP="001527EF">
      <w:pPr>
        <w:pStyle w:val="Ang15"/>
        <w:rPr>
          <w:sz w:val="20"/>
          <w:szCs w:val="20"/>
        </w:rPr>
      </w:pPr>
    </w:p>
    <w:p w14:paraId="542FDDF1" w14:textId="252BDACE" w:rsidR="001527EF" w:rsidRPr="00A55BE9" w:rsidRDefault="001527EF" w:rsidP="001527EF">
      <w:pPr>
        <w:pStyle w:val="Ang15"/>
        <w:ind w:left="900"/>
        <w:rPr>
          <w:sz w:val="20"/>
        </w:rPr>
      </w:pPr>
      <w:r w:rsidRPr="00A55BE9">
        <w:rPr>
          <w:color w:val="000000"/>
          <w:cs/>
        </w:rPr>
        <w:t>ลูกหนี้การค้า</w:t>
      </w:r>
      <w:r w:rsidRPr="00A55BE9">
        <w:rPr>
          <w:rFonts w:hint="cs"/>
          <w:color w:val="000000"/>
          <w:cs/>
        </w:rPr>
        <w:t xml:space="preserve"> </w:t>
      </w:r>
      <w:r w:rsidRPr="00A55BE9">
        <w:rPr>
          <w:color w:val="000000"/>
          <w:cs/>
        </w:rPr>
        <w:t>ตราสารหนี้ที่กลุ่มบริษัทเป็นผู้ออก</w:t>
      </w:r>
      <w:r w:rsidRPr="00A55BE9">
        <w:rPr>
          <w:color w:val="000000"/>
        </w:rPr>
        <w:t xml:space="preserve"> </w:t>
      </w:r>
      <w:r w:rsidRPr="00A55BE9">
        <w:rPr>
          <w:color w:val="000000"/>
          <w:cs/>
        </w:rPr>
        <w:t>และเจ้าหนี้การค้ารับรู้รายการเมื่อเริ่มแรกเมื่อ</w:t>
      </w:r>
      <w:r w:rsidRPr="00A55BE9">
        <w:rPr>
          <w:rFonts w:hint="cs"/>
          <w:color w:val="000000"/>
          <w:cs/>
        </w:rPr>
        <w:t>มีการ</w:t>
      </w:r>
      <w:r w:rsidRPr="00A55BE9">
        <w:rPr>
          <w:color w:val="00000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A55BE9">
        <w:rPr>
          <w:rFonts w:hint="cs"/>
          <w:color w:val="000000"/>
          <w:cs/>
        </w:rPr>
        <w:t>สัญญา</w:t>
      </w:r>
      <w:r w:rsidRPr="00A55BE9">
        <w:rPr>
          <w:color w:val="000000"/>
          <w:cs/>
        </w:rPr>
        <w:t>ตามข้อกำหนดของเครื่องมือทางการเงิน</w:t>
      </w:r>
      <w:r w:rsidRPr="00A55BE9">
        <w:rPr>
          <w:rFonts w:hint="cs"/>
          <w:color w:val="000000"/>
          <w:cs/>
        </w:rPr>
        <w:t>นั้น</w:t>
      </w:r>
      <w:r w:rsidRPr="00A55BE9">
        <w:rPr>
          <w:color w:val="000000"/>
        </w:rPr>
        <w:t xml:space="preserve"> </w:t>
      </w:r>
    </w:p>
    <w:p w14:paraId="4B625093" w14:textId="77777777" w:rsidR="001527EF" w:rsidRPr="00A55BE9" w:rsidRDefault="001527EF" w:rsidP="001527EF">
      <w:pPr>
        <w:pStyle w:val="Ang15"/>
        <w:ind w:left="900"/>
        <w:rPr>
          <w:sz w:val="20"/>
          <w:szCs w:val="20"/>
        </w:rPr>
      </w:pPr>
    </w:p>
    <w:p w14:paraId="15B9F212" w14:textId="77777777" w:rsidR="001527EF" w:rsidRPr="00A55BE9" w:rsidRDefault="001527EF" w:rsidP="001527EF">
      <w:pPr>
        <w:pStyle w:val="Ang15"/>
        <w:ind w:left="900"/>
        <w:rPr>
          <w:sz w:val="20"/>
          <w:cs/>
        </w:rPr>
      </w:pPr>
      <w:r w:rsidRPr="00A55BE9">
        <w:rPr>
          <w:color w:val="000000"/>
          <w:cs/>
        </w:rPr>
        <w:t>สินทรัพย์ทางการเงิน</w:t>
      </w:r>
      <w:r w:rsidRPr="00A55BE9">
        <w:rPr>
          <w:rFonts w:hint="cs"/>
          <w:color w:val="000000"/>
          <w:cs/>
        </w:rPr>
        <w:t>และหนี้สินทางการเงิน</w:t>
      </w:r>
      <w:r w:rsidRPr="00A55BE9">
        <w:rPr>
          <w:color w:val="000000"/>
          <w:cs/>
        </w:rPr>
        <w:t xml:space="preserve"> </w:t>
      </w:r>
      <w:r w:rsidRPr="00A55BE9">
        <w:rPr>
          <w:color w:val="000000"/>
        </w:rPr>
        <w:t>(</w:t>
      </w:r>
      <w:r w:rsidRPr="00A55BE9">
        <w:rPr>
          <w:rFonts w:hint="cs"/>
          <w:color w:val="000000"/>
          <w:cs/>
        </w:rPr>
        <w:t>นอกเหนือจาก</w:t>
      </w:r>
      <w:r w:rsidRPr="00A55BE9">
        <w:rPr>
          <w:color w:val="00000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A55BE9">
        <w:rPr>
          <w:rFonts w:hint="cs"/>
          <w:color w:val="000000"/>
          <w:cs/>
        </w:rPr>
        <w:t xml:space="preserve"> </w:t>
      </w:r>
      <w:r w:rsidRPr="00A55BE9">
        <w:rPr>
          <w:color w:val="000000"/>
          <w:cs/>
        </w:rPr>
        <w:t>หรือวัด</w:t>
      </w:r>
      <w:r w:rsidRPr="00A55BE9">
        <w:rPr>
          <w:rFonts w:hint="cs"/>
          <w:color w:val="000000"/>
          <w:cs/>
        </w:rPr>
        <w:t>มูลค่าด้วย</w:t>
      </w:r>
      <w:r w:rsidRPr="00A55BE9">
        <w:rPr>
          <w:color w:val="000000"/>
          <w:cs/>
        </w:rPr>
        <w:t>มูลค่ายุติธรรมผ่านกำไรหรือขาดทุน</w:t>
      </w:r>
      <w:r w:rsidRPr="00A55BE9">
        <w:rPr>
          <w:color w:val="000000"/>
        </w:rPr>
        <w:t>)</w:t>
      </w:r>
      <w:r w:rsidRPr="00A55BE9">
        <w:rPr>
          <w:rFonts w:hint="cs"/>
          <w:color w:val="000000"/>
          <w:cs/>
        </w:rPr>
        <w:t xml:space="preserve"> จะ</w:t>
      </w:r>
      <w:r w:rsidRPr="00A55BE9">
        <w:rPr>
          <w:color w:val="00000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A55BE9">
        <w:rPr>
          <w:rFonts w:hint="cs"/>
          <w:color w:val="000000"/>
          <w:cs/>
        </w:rPr>
        <w:t>และหนี้สินทางการเงินที่</w:t>
      </w:r>
      <w:r w:rsidRPr="00A55BE9">
        <w:rPr>
          <w:color w:val="000000"/>
          <w:cs/>
        </w:rPr>
        <w:t>วัด</w:t>
      </w:r>
      <w:r w:rsidRPr="00A55BE9">
        <w:rPr>
          <w:rFonts w:hint="cs"/>
          <w:color w:val="000000"/>
          <w:cs/>
        </w:rPr>
        <w:t>มูลค่าด้วย</w:t>
      </w:r>
      <w:r w:rsidRPr="00A55BE9">
        <w:rPr>
          <w:color w:val="000000"/>
          <w:cs/>
        </w:rPr>
        <w:t>มูลค่ายุติธรรมผ่านกำไรหรือขาดทุน</w:t>
      </w:r>
      <w:r w:rsidRPr="00A55BE9">
        <w:rPr>
          <w:color w:val="000000"/>
        </w:rPr>
        <w:t xml:space="preserve"> </w:t>
      </w:r>
      <w:r w:rsidRPr="00A55BE9">
        <w:rPr>
          <w:color w:val="000000"/>
          <w:cs/>
        </w:rPr>
        <w:t>วัดมูลค่าเมื่อเริ่มแรกด้วยมูลค่ายุติธรรม</w:t>
      </w:r>
    </w:p>
    <w:p w14:paraId="198847C6" w14:textId="77777777" w:rsidR="001527EF" w:rsidRPr="00A55BE9" w:rsidRDefault="001527EF" w:rsidP="001527EF">
      <w:pPr>
        <w:pStyle w:val="Ang15"/>
        <w:rPr>
          <w:sz w:val="20"/>
          <w:szCs w:val="20"/>
        </w:rPr>
      </w:pPr>
    </w:p>
    <w:p w14:paraId="1C36495A" w14:textId="77777777" w:rsidR="001527EF" w:rsidRPr="00A55BE9" w:rsidRDefault="001527EF" w:rsidP="001527EF">
      <w:pPr>
        <w:pStyle w:val="Ang15"/>
        <w:rPr>
          <w:rFonts w:eastAsia="EucrosiaUPCBold"/>
          <w:i/>
          <w:iCs/>
        </w:rPr>
      </w:pPr>
      <w:r w:rsidRPr="00A55BE9">
        <w:rPr>
          <w:rFonts w:eastAsia="EucrosiaUPCBold"/>
          <w:i/>
          <w:iCs/>
        </w:rPr>
        <w:t>(</w:t>
      </w:r>
      <w:r w:rsidRPr="00A55BE9">
        <w:rPr>
          <w:rFonts w:eastAsia="EucrosiaUPCBold" w:hint="cs"/>
          <w:i/>
          <w:iCs/>
          <w:cs/>
        </w:rPr>
        <w:t>ง</w:t>
      </w:r>
      <w:r w:rsidRPr="00A55BE9">
        <w:rPr>
          <w:rFonts w:eastAsia="EucrosiaUPCBold"/>
          <w:i/>
          <w:iCs/>
        </w:rPr>
        <w:t xml:space="preserve">.2) </w:t>
      </w:r>
      <w:r w:rsidRPr="00A55BE9">
        <w:rPr>
          <w:rFonts w:eastAsia="EucrosiaUPCBold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69A8D40A" w14:textId="77777777" w:rsidR="001527EF" w:rsidRPr="00A55BE9" w:rsidRDefault="001527EF" w:rsidP="001527EF">
      <w:pPr>
        <w:pStyle w:val="Ang15"/>
        <w:rPr>
          <w:sz w:val="20"/>
          <w:szCs w:val="20"/>
        </w:rPr>
      </w:pPr>
    </w:p>
    <w:p w14:paraId="0CDB7561" w14:textId="77777777" w:rsidR="001527EF" w:rsidRPr="00A55BE9" w:rsidRDefault="001527EF" w:rsidP="001527EF">
      <w:pPr>
        <w:pStyle w:val="Ang15"/>
        <w:ind w:left="900"/>
        <w:rPr>
          <w:i/>
          <w:iCs/>
          <w:color w:val="000000"/>
        </w:rPr>
      </w:pPr>
      <w:r w:rsidRPr="00A55BE9">
        <w:rPr>
          <w:i/>
          <w:iCs/>
          <w:color w:val="000000"/>
          <w:cs/>
        </w:rPr>
        <w:t>สินทรัพย์ทางการเงิน</w:t>
      </w:r>
      <w:r w:rsidRPr="00A55BE9">
        <w:rPr>
          <w:i/>
          <w:iCs/>
          <w:color w:val="000000"/>
        </w:rPr>
        <w:t xml:space="preserve"> - </w:t>
      </w:r>
      <w:r w:rsidRPr="00A55BE9">
        <w:rPr>
          <w:i/>
          <w:iCs/>
          <w:color w:val="000000"/>
          <w:cs/>
        </w:rPr>
        <w:t>การจัดประเภท</w:t>
      </w:r>
    </w:p>
    <w:p w14:paraId="5A32B35F" w14:textId="77777777" w:rsidR="001527EF" w:rsidRPr="00A55BE9" w:rsidRDefault="001527EF" w:rsidP="001527EF">
      <w:pPr>
        <w:pStyle w:val="Ang15"/>
        <w:rPr>
          <w:sz w:val="20"/>
          <w:szCs w:val="20"/>
        </w:rPr>
      </w:pPr>
    </w:p>
    <w:p w14:paraId="661838FF" w14:textId="0BB2B64C" w:rsidR="001527EF" w:rsidRPr="00A55BE9" w:rsidRDefault="001527EF" w:rsidP="001527EF">
      <w:pPr>
        <w:pStyle w:val="Ang15"/>
        <w:ind w:left="900"/>
      </w:pPr>
      <w:r w:rsidRPr="00A55BE9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A4F87A5" w14:textId="33E5F200" w:rsidR="00616AE4" w:rsidRDefault="00616AE4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p w14:paraId="6813AC31" w14:textId="57628ED7" w:rsidR="001527EF" w:rsidRPr="004E25F6" w:rsidRDefault="001527EF" w:rsidP="001527EF">
      <w:pPr>
        <w:pStyle w:val="Ang15"/>
        <w:ind w:left="900"/>
        <w:rPr>
          <w:szCs w:val="35"/>
        </w:rPr>
      </w:pPr>
      <w:r w:rsidRPr="004E25F6">
        <w:rPr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4E25F6">
        <w:rPr>
          <w:rFonts w:hint="cs"/>
          <w:cs/>
        </w:rPr>
        <w:t>โดยทันทีเป็นต้นไปนับจาก</w:t>
      </w:r>
      <w:r w:rsidRPr="004E25F6">
        <w:rPr>
          <w:cs/>
        </w:rPr>
        <w:t>วั</w:t>
      </w:r>
      <w:r w:rsidRPr="004E25F6">
        <w:rPr>
          <w:rFonts w:hint="cs"/>
          <w:cs/>
        </w:rPr>
        <w:t>นที่มีการเปลี่ยนแปลงการจัดประเภท</w:t>
      </w:r>
      <w:r w:rsidRPr="004E25F6">
        <w:rPr>
          <w:cs/>
        </w:rPr>
        <w:t xml:space="preserve"> </w:t>
      </w:r>
    </w:p>
    <w:p w14:paraId="55C1B92E" w14:textId="77777777" w:rsidR="001527EF" w:rsidRPr="004E25F6" w:rsidRDefault="001527EF" w:rsidP="001527EF">
      <w:pPr>
        <w:pStyle w:val="Ang15"/>
        <w:ind w:left="900"/>
        <w:rPr>
          <w:sz w:val="20"/>
          <w:szCs w:val="20"/>
        </w:rPr>
      </w:pPr>
    </w:p>
    <w:p w14:paraId="03E9EA56" w14:textId="7B0EBB59" w:rsidR="001527EF" w:rsidRPr="004E25F6" w:rsidRDefault="001527EF" w:rsidP="001527EF">
      <w:pPr>
        <w:pStyle w:val="Ang15"/>
        <w:ind w:left="900"/>
      </w:pPr>
      <w:r w:rsidRPr="004E25F6">
        <w:rPr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4E25F6">
        <w:t xml:space="preserve">              </w:t>
      </w:r>
      <w:r w:rsidRPr="004E25F6">
        <w:rPr>
          <w:cs/>
        </w:rPr>
        <w:t xml:space="preserve">ตัดจำหน่ายหากเข้าเงื่อนไขทั้งสองข้อดังต่อไปนี้ </w:t>
      </w:r>
    </w:p>
    <w:p w14:paraId="3FCFA9CD" w14:textId="5834E917" w:rsidR="001527EF" w:rsidRPr="004E25F6" w:rsidRDefault="001527EF" w:rsidP="005A4383">
      <w:pPr>
        <w:pStyle w:val="Ang15"/>
        <w:numPr>
          <w:ilvl w:val="0"/>
          <w:numId w:val="21"/>
        </w:numPr>
      </w:pPr>
      <w:r w:rsidRPr="004E25F6">
        <w:rPr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CB1FF08" w14:textId="5C919088" w:rsidR="001527EF" w:rsidRPr="004E25F6" w:rsidRDefault="001527EF" w:rsidP="005A4383">
      <w:pPr>
        <w:pStyle w:val="Ang15"/>
        <w:numPr>
          <w:ilvl w:val="0"/>
          <w:numId w:val="21"/>
        </w:numPr>
      </w:pPr>
      <w:r w:rsidRPr="004E25F6">
        <w:rPr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3919C69" w14:textId="77777777" w:rsidR="001527EF" w:rsidRPr="004E25F6" w:rsidRDefault="001527EF" w:rsidP="001527EF">
      <w:pPr>
        <w:pStyle w:val="Ang15"/>
        <w:rPr>
          <w:sz w:val="20"/>
          <w:szCs w:val="20"/>
        </w:rPr>
      </w:pPr>
    </w:p>
    <w:p w14:paraId="342A656D" w14:textId="44237518" w:rsidR="001527EF" w:rsidRPr="004E25F6" w:rsidRDefault="001527EF" w:rsidP="001527EF">
      <w:pPr>
        <w:pStyle w:val="Ang15"/>
        <w:ind w:left="900"/>
      </w:pPr>
      <w:r w:rsidRPr="004E25F6">
        <w:rPr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981D50C" w14:textId="1269817C" w:rsidR="001527EF" w:rsidRPr="004E25F6" w:rsidRDefault="001527EF" w:rsidP="005A4383">
      <w:pPr>
        <w:pStyle w:val="Ang15"/>
        <w:numPr>
          <w:ilvl w:val="0"/>
          <w:numId w:val="21"/>
        </w:numPr>
      </w:pPr>
      <w:r w:rsidRPr="004E25F6">
        <w:rPr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4D70E04" w14:textId="462A7B3F" w:rsidR="001527EF" w:rsidRPr="004E25F6" w:rsidRDefault="001527EF" w:rsidP="005A4383">
      <w:pPr>
        <w:pStyle w:val="Ang15"/>
        <w:numPr>
          <w:ilvl w:val="0"/>
          <w:numId w:val="21"/>
        </w:numPr>
      </w:pPr>
      <w:r w:rsidRPr="004E25F6">
        <w:rPr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941956F" w14:textId="77777777" w:rsidR="001527EF" w:rsidRPr="004E25F6" w:rsidRDefault="001527EF" w:rsidP="001527EF">
      <w:pPr>
        <w:pStyle w:val="Ang15"/>
        <w:ind w:left="900"/>
        <w:rPr>
          <w:sz w:val="20"/>
          <w:szCs w:val="20"/>
        </w:rPr>
      </w:pPr>
    </w:p>
    <w:p w14:paraId="540E7EF7" w14:textId="29FF9267" w:rsidR="001527EF" w:rsidRPr="004E25F6" w:rsidRDefault="001527EF" w:rsidP="001527EF">
      <w:pPr>
        <w:pStyle w:val="Ang15"/>
        <w:ind w:left="900"/>
      </w:pPr>
      <w:r w:rsidRPr="004E25F6">
        <w:rPr>
          <w:cs/>
        </w:rPr>
        <w:t>ณ วันที่รับรู้รายการเมื่อเริ่มแรก</w:t>
      </w:r>
      <w:r w:rsidRPr="004E25F6">
        <w:rPr>
          <w:rFonts w:hint="cs"/>
          <w:cs/>
        </w:rPr>
        <w:t>ของ</w:t>
      </w:r>
      <w:r w:rsidRPr="004E25F6">
        <w:rPr>
          <w:cs/>
        </w:rPr>
        <w:t>เงินลงทุนในตราสารทุนที่ไม่ได้ถือไว้เพื่อค้า กลุ่มบริษัท</w:t>
      </w:r>
      <w:r w:rsidRPr="004E25F6">
        <w:rPr>
          <w:rFonts w:hint="cs"/>
          <w:cs/>
        </w:rPr>
        <w:t>อาจ</w:t>
      </w:r>
      <w:r w:rsidRPr="004E25F6">
        <w:rPr>
          <w:cs/>
        </w:rPr>
        <w:t>เลือก</w:t>
      </w:r>
      <w:r w:rsidRPr="004E25F6">
        <w:rPr>
          <w:rFonts w:hint="cs"/>
          <w:cs/>
        </w:rPr>
        <w:t>ให้เงินลงทุนดังกล่าวแสดงกา</w:t>
      </w:r>
      <w:r w:rsidRPr="004E25F6">
        <w:rPr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4E25F6">
        <w:rPr>
          <w:rFonts w:hint="cs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4E25F6">
        <w:rPr>
          <w:cs/>
        </w:rPr>
        <w:t xml:space="preserve">ยกเลิกได้ </w:t>
      </w:r>
    </w:p>
    <w:p w14:paraId="4B29BA0C" w14:textId="77777777" w:rsidR="001527EF" w:rsidRPr="004E25F6" w:rsidRDefault="001527EF" w:rsidP="001527EF">
      <w:pPr>
        <w:pStyle w:val="Ang15"/>
        <w:ind w:left="900"/>
        <w:rPr>
          <w:sz w:val="20"/>
          <w:szCs w:val="20"/>
        </w:rPr>
      </w:pPr>
    </w:p>
    <w:p w14:paraId="1AD342EA" w14:textId="518E5BEA" w:rsidR="001527EF" w:rsidRPr="004E25F6" w:rsidRDefault="001527EF" w:rsidP="001527EF">
      <w:pPr>
        <w:pStyle w:val="Ang15"/>
        <w:ind w:left="900"/>
        <w:rPr>
          <w:szCs w:val="25"/>
        </w:rPr>
      </w:pPr>
      <w:r w:rsidRPr="004E25F6">
        <w:rPr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</w:t>
      </w:r>
      <w:r w:rsidRPr="007C56E5">
        <w:rPr>
          <w:spacing w:val="6"/>
          <w:cs/>
        </w:rPr>
        <w:t>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="007C56E5">
        <w:rPr>
          <w:spacing w:val="6"/>
        </w:rPr>
        <w:t xml:space="preserve"> </w:t>
      </w:r>
      <w:r w:rsidRPr="004E25F6">
        <w:rPr>
          <w:rFonts w:hint="cs"/>
          <w:cs/>
        </w:rPr>
        <w:t xml:space="preserve">ซึ่งรวมถึงสินทรัพย์อนุพันธ์ทั้งหมด </w:t>
      </w:r>
      <w:r w:rsidRPr="004E25F6">
        <w:rPr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</w:t>
      </w:r>
      <w:r w:rsidRPr="00EF4440">
        <w:rPr>
          <w:spacing w:val="6"/>
          <w:cs/>
        </w:rPr>
        <w:t>เบ็ดเสร็จอื่น</w:t>
      </w:r>
      <w:r w:rsidRPr="00EF4440">
        <w:rPr>
          <w:spacing w:val="6"/>
        </w:rPr>
        <w:t xml:space="preserve"> </w:t>
      </w:r>
      <w:r w:rsidRPr="00EF4440">
        <w:rPr>
          <w:rFonts w:hint="cs"/>
          <w:spacing w:val="6"/>
          <w:cs/>
        </w:rPr>
        <w:t>ถูก</w:t>
      </w:r>
      <w:r w:rsidRPr="00EF4440">
        <w:rPr>
          <w:spacing w:val="6"/>
          <w:cs/>
        </w:rPr>
        <w:t>วัด</w:t>
      </w:r>
      <w:r w:rsidRPr="00EF4440">
        <w:rPr>
          <w:rFonts w:hint="cs"/>
          <w:spacing w:val="6"/>
          <w:cs/>
        </w:rPr>
        <w:t>มูลค่าด้วย</w:t>
      </w:r>
      <w:r w:rsidRPr="00EF4440">
        <w:rPr>
          <w:spacing w:val="6"/>
          <w:cs/>
        </w:rPr>
        <w:t>มูลค่ายุติธรรมผ่านกำไรหรือขาดทุนหากการกำหนดดังกล่าวช่วยขจัดหรือลด</w:t>
      </w:r>
      <w:r w:rsidRPr="004E25F6">
        <w:rPr>
          <w:cs/>
        </w:rPr>
        <w:t xml:space="preserve">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35BADBB5" w14:textId="17BA257A" w:rsidR="00D93745" w:rsidRDefault="00D93745">
      <w:pPr>
        <w:spacing w:line="240" w:lineRule="auto"/>
        <w:rPr>
          <w:rFonts w:ascii="Angsana New" w:hAnsi="Angsana New"/>
          <w:sz w:val="20"/>
          <w:szCs w:val="20"/>
        </w:rPr>
      </w:pPr>
    </w:p>
    <w:p w14:paraId="5C8B7A48" w14:textId="77777777" w:rsidR="001527EF" w:rsidRPr="00BC24D7" w:rsidRDefault="001527EF" w:rsidP="001527EF">
      <w:pPr>
        <w:pStyle w:val="Ang15"/>
        <w:tabs>
          <w:tab w:val="left" w:pos="1170"/>
        </w:tabs>
        <w:ind w:firstLine="353"/>
        <w:rPr>
          <w:i/>
          <w:iCs/>
          <w:color w:val="000000"/>
        </w:rPr>
      </w:pPr>
      <w:r w:rsidRPr="00BC24D7">
        <w:rPr>
          <w:i/>
          <w:iCs/>
          <w:color w:val="000000"/>
          <w:cs/>
        </w:rPr>
        <w:t xml:space="preserve">สินทรัพย์ทางการเงิน </w:t>
      </w:r>
      <w:r w:rsidRPr="00BC24D7">
        <w:rPr>
          <w:i/>
          <w:iCs/>
          <w:color w:val="000000"/>
        </w:rPr>
        <w:t xml:space="preserve">- </w:t>
      </w:r>
      <w:r w:rsidRPr="00BC24D7">
        <w:rPr>
          <w:i/>
          <w:iCs/>
          <w:color w:val="000000"/>
          <w:cs/>
        </w:rPr>
        <w:t>การประเมินโมเดลธุรกิจ</w:t>
      </w:r>
      <w:r w:rsidRPr="00BC24D7">
        <w:rPr>
          <w:i/>
          <w:iCs/>
          <w:color w:val="000000"/>
        </w:rPr>
        <w:t xml:space="preserve"> </w:t>
      </w:r>
    </w:p>
    <w:p w14:paraId="6DDEF997" w14:textId="7E68DA9B" w:rsidR="00616AE4" w:rsidRPr="00BC24D7" w:rsidRDefault="00616AE4">
      <w:pPr>
        <w:spacing w:line="240" w:lineRule="auto"/>
        <w:rPr>
          <w:rFonts w:ascii="Angsana New" w:hAnsi="Angsana New"/>
          <w:sz w:val="20"/>
          <w:szCs w:val="20"/>
        </w:rPr>
      </w:pPr>
    </w:p>
    <w:p w14:paraId="66F5CFFD" w14:textId="1C598B12" w:rsidR="00AC7645" w:rsidRPr="00AC7645" w:rsidRDefault="001527EF" w:rsidP="00AC7645">
      <w:pPr>
        <w:pStyle w:val="Ang15"/>
        <w:ind w:left="900"/>
        <w:rPr>
          <w:cs/>
        </w:rPr>
      </w:pPr>
      <w:r w:rsidRPr="00BC24D7">
        <w:rPr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BC24D7">
        <w:rPr>
          <w:rFonts w:hint="cs"/>
          <w:cs/>
        </w:rPr>
        <w:t xml:space="preserve"> </w:t>
      </w:r>
      <w:r w:rsidRPr="00BC24D7">
        <w:rPr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AC7645">
        <w:rPr>
          <w:sz w:val="20"/>
          <w:szCs w:val="20"/>
          <w:cs/>
        </w:rPr>
        <w:br w:type="page"/>
      </w:r>
    </w:p>
    <w:p w14:paraId="7F390B0D" w14:textId="4D3ED211" w:rsidR="001527EF" w:rsidRPr="00BC24D7" w:rsidRDefault="001527EF" w:rsidP="005A4383">
      <w:pPr>
        <w:pStyle w:val="Ang15"/>
        <w:numPr>
          <w:ilvl w:val="0"/>
          <w:numId w:val="21"/>
        </w:numPr>
      </w:pPr>
      <w:r w:rsidRPr="00BC24D7">
        <w:rPr>
          <w:cs/>
        </w:rPr>
        <w:lastRenderedPageBreak/>
        <w:t xml:space="preserve"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</w:t>
      </w:r>
      <w:r w:rsidRPr="0074229B">
        <w:rPr>
          <w:spacing w:val="-4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</w:t>
      </w:r>
      <w:r w:rsidRPr="00BC24D7">
        <w:rPr>
          <w:cs/>
        </w:rPr>
        <w:t>ออกที่คาดการณ์หรือรับรู้กระแสเงินสดผ่านการขายสินทรัพย์ทางการเงิน</w:t>
      </w:r>
    </w:p>
    <w:p w14:paraId="4A69F260" w14:textId="448FC66A" w:rsidR="001527EF" w:rsidRPr="00BC24D7" w:rsidRDefault="001527EF" w:rsidP="005A4383">
      <w:pPr>
        <w:pStyle w:val="Ang15"/>
        <w:numPr>
          <w:ilvl w:val="0"/>
          <w:numId w:val="21"/>
        </w:numPr>
      </w:pPr>
      <w:r w:rsidRPr="00BC24D7">
        <w:rPr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BC24D7">
        <w:rPr>
          <w:rFonts w:hint="cs"/>
          <w:cs/>
        </w:rPr>
        <w:t>กลุ่มบริษัท</w:t>
      </w:r>
    </w:p>
    <w:p w14:paraId="5D842211" w14:textId="77777777" w:rsidR="001527EF" w:rsidRPr="00BC24D7" w:rsidRDefault="001527EF" w:rsidP="005A4383">
      <w:pPr>
        <w:pStyle w:val="Ang15"/>
        <w:numPr>
          <w:ilvl w:val="0"/>
          <w:numId w:val="21"/>
        </w:numPr>
      </w:pPr>
      <w:r w:rsidRPr="00BC24D7">
        <w:rPr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311BD42C" w14:textId="704CAF36" w:rsidR="001527EF" w:rsidRPr="00BC24D7" w:rsidRDefault="001527EF" w:rsidP="005A4383">
      <w:pPr>
        <w:pStyle w:val="Ang15"/>
        <w:numPr>
          <w:ilvl w:val="0"/>
          <w:numId w:val="21"/>
        </w:numPr>
      </w:pPr>
      <w:r w:rsidRPr="00BC24D7">
        <w:rPr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3A76857" w14:textId="10C70AA5" w:rsidR="001527EF" w:rsidRPr="00BC24D7" w:rsidRDefault="001527EF" w:rsidP="005A4383">
      <w:pPr>
        <w:pStyle w:val="Ang15"/>
        <w:numPr>
          <w:ilvl w:val="0"/>
          <w:numId w:val="21"/>
        </w:numPr>
      </w:pPr>
      <w:r w:rsidRPr="00BC24D7">
        <w:rPr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185A889B" w14:textId="77777777" w:rsidR="001527EF" w:rsidRPr="00BC24D7" w:rsidRDefault="001527EF" w:rsidP="001527EF">
      <w:pPr>
        <w:pStyle w:val="Ang15"/>
        <w:rPr>
          <w:sz w:val="20"/>
          <w:szCs w:val="20"/>
          <w:cs/>
        </w:rPr>
      </w:pPr>
    </w:p>
    <w:p w14:paraId="64376238" w14:textId="16D33211" w:rsidR="001527EF" w:rsidRPr="00BC24D7" w:rsidRDefault="001527EF" w:rsidP="00994859">
      <w:pPr>
        <w:pStyle w:val="Ang15"/>
        <w:ind w:left="900"/>
        <w:rPr>
          <w:color w:val="000000"/>
        </w:rPr>
      </w:pPr>
      <w:r w:rsidRPr="00BC24D7">
        <w:rPr>
          <w:color w:val="00000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BC24D7">
        <w:rPr>
          <w:rFonts w:hint="cs"/>
          <w:color w:val="000000"/>
          <w:cs/>
        </w:rPr>
        <w:t>กลุ่มบริษัท</w:t>
      </w:r>
    </w:p>
    <w:p w14:paraId="3BBFFC39" w14:textId="77777777" w:rsidR="001527EF" w:rsidRPr="00BC24D7" w:rsidRDefault="001527EF" w:rsidP="001527EF">
      <w:pPr>
        <w:pStyle w:val="Ang15"/>
        <w:rPr>
          <w:sz w:val="20"/>
          <w:szCs w:val="20"/>
        </w:rPr>
      </w:pPr>
    </w:p>
    <w:p w14:paraId="4F3BF68A" w14:textId="3C5C5A82" w:rsidR="001527EF" w:rsidRPr="00BC24D7" w:rsidRDefault="001527EF" w:rsidP="001E408A">
      <w:pPr>
        <w:pStyle w:val="Ang15"/>
        <w:ind w:left="900"/>
        <w:rPr>
          <w:color w:val="0000FF"/>
        </w:rPr>
      </w:pPr>
      <w:r w:rsidRPr="00BC24D7">
        <w:rPr>
          <w:color w:val="000000"/>
          <w:cs/>
        </w:rPr>
        <w:t>สินทรัพย์ทางการเงินที่ถือไว้เพื่อค้า</w:t>
      </w:r>
      <w:r w:rsidRPr="00BC24D7">
        <w:rPr>
          <w:rFonts w:hint="cs"/>
          <w:color w:val="000000"/>
          <w:cs/>
        </w:rPr>
        <w:t>หรือใช้ในการบริหาร</w:t>
      </w:r>
      <w:r w:rsidRPr="00BC24D7">
        <w:rPr>
          <w:color w:val="000000"/>
          <w:cs/>
        </w:rPr>
        <w:t>และประเมินผลงานด้วยมูลค่ายุติธรรม</w:t>
      </w:r>
      <w:r w:rsidRPr="00BC24D7">
        <w:rPr>
          <w:rFonts w:hint="cs"/>
          <w:color w:val="000000"/>
          <w:cs/>
        </w:rPr>
        <w:t>จะ</w:t>
      </w:r>
      <w:r w:rsidRPr="00BC24D7">
        <w:rPr>
          <w:color w:val="000000"/>
          <w:cs/>
        </w:rPr>
        <w:t>ถูกวัดมูลค่าด้วยมูลค่ายุติธรรมผ่านกำไรหรือขาดทุน</w:t>
      </w:r>
      <w:r w:rsidRPr="00BC24D7">
        <w:rPr>
          <w:rFonts w:hint="cs"/>
          <w:color w:val="000000"/>
          <w:cs/>
        </w:rPr>
        <w:t xml:space="preserve"> </w:t>
      </w:r>
    </w:p>
    <w:p w14:paraId="3E08F3CF" w14:textId="77777777" w:rsidR="001E408A" w:rsidRPr="00B07FAA" w:rsidRDefault="001E408A" w:rsidP="001E408A">
      <w:pPr>
        <w:pStyle w:val="Ang15"/>
        <w:ind w:left="900"/>
        <w:rPr>
          <w:color w:val="0000FF"/>
          <w:sz w:val="20"/>
          <w:szCs w:val="20"/>
          <w:lang w:val="en-US"/>
        </w:rPr>
      </w:pPr>
    </w:p>
    <w:p w14:paraId="4A6DF22F" w14:textId="77777777" w:rsidR="001527EF" w:rsidRPr="00BC24D7" w:rsidRDefault="001527EF" w:rsidP="001E408A">
      <w:pPr>
        <w:pStyle w:val="Ang15"/>
        <w:ind w:left="900"/>
        <w:rPr>
          <w:i/>
          <w:iCs/>
          <w:color w:val="000000"/>
        </w:rPr>
      </w:pPr>
      <w:r w:rsidRPr="00BC24D7">
        <w:rPr>
          <w:i/>
          <w:iCs/>
          <w:color w:val="000000"/>
          <w:cs/>
        </w:rPr>
        <w:t xml:space="preserve">สินทรัพย์ทางการเงิน </w:t>
      </w:r>
      <w:r w:rsidRPr="00BC24D7">
        <w:rPr>
          <w:i/>
          <w:iCs/>
          <w:color w:val="000000"/>
        </w:rPr>
        <w:t xml:space="preserve">- </w:t>
      </w:r>
      <w:r w:rsidRPr="00BC24D7">
        <w:rPr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BC24D7">
        <w:rPr>
          <w:i/>
          <w:iCs/>
          <w:color w:val="000000"/>
        </w:rPr>
        <w:t xml:space="preserve"> </w:t>
      </w:r>
    </w:p>
    <w:p w14:paraId="76F0DE0C" w14:textId="77777777" w:rsidR="001527EF" w:rsidRPr="00BC24D7" w:rsidRDefault="001527EF" w:rsidP="001527EF">
      <w:pPr>
        <w:pStyle w:val="Ang15"/>
        <w:rPr>
          <w:sz w:val="20"/>
          <w:szCs w:val="20"/>
        </w:rPr>
      </w:pPr>
    </w:p>
    <w:p w14:paraId="11835E8F" w14:textId="77777777" w:rsidR="001527EF" w:rsidRPr="00BC24D7" w:rsidRDefault="001527EF" w:rsidP="001E408A">
      <w:pPr>
        <w:pStyle w:val="Ang15"/>
        <w:ind w:left="900"/>
        <w:rPr>
          <w:color w:val="000000"/>
        </w:rPr>
      </w:pPr>
      <w:r w:rsidRPr="00BC24D7">
        <w:rPr>
          <w:color w:val="000000"/>
          <w:cs/>
        </w:rPr>
        <w:t>สำหรับวัตถุประสงค์ของการประเมินนี้</w:t>
      </w:r>
    </w:p>
    <w:p w14:paraId="77CF5283" w14:textId="77777777" w:rsidR="001527EF" w:rsidRPr="00BC24D7" w:rsidRDefault="001527EF" w:rsidP="001E408A">
      <w:pPr>
        <w:pStyle w:val="Ang15"/>
        <w:ind w:left="900"/>
        <w:rPr>
          <w:color w:val="000000"/>
        </w:rPr>
      </w:pPr>
      <w:r w:rsidRPr="00BC24D7">
        <w:rPr>
          <w:color w:val="00000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679D5F21" w14:textId="37CA3EEE" w:rsidR="001527EF" w:rsidRPr="00BC24D7" w:rsidRDefault="001527EF" w:rsidP="001E408A">
      <w:pPr>
        <w:pStyle w:val="Ang15"/>
        <w:ind w:left="900"/>
        <w:rPr>
          <w:sz w:val="20"/>
        </w:rPr>
      </w:pPr>
      <w:r w:rsidRPr="00BC24D7">
        <w:rPr>
          <w:color w:val="00000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BC24D7">
        <w:rPr>
          <w:color w:val="000000"/>
        </w:rPr>
        <w:t xml:space="preserve"> </w:t>
      </w:r>
    </w:p>
    <w:p w14:paraId="1B57526D" w14:textId="77777777" w:rsidR="001527EF" w:rsidRPr="00BC24D7" w:rsidRDefault="001527EF" w:rsidP="001E408A">
      <w:pPr>
        <w:pStyle w:val="Ang15"/>
        <w:ind w:left="900"/>
        <w:rPr>
          <w:sz w:val="20"/>
          <w:szCs w:val="20"/>
        </w:rPr>
      </w:pPr>
    </w:p>
    <w:p w14:paraId="7579833A" w14:textId="31AC800C" w:rsidR="00616AE4" w:rsidRPr="00BC24D7" w:rsidRDefault="001527EF" w:rsidP="00646890">
      <w:pPr>
        <w:pStyle w:val="Ang15"/>
        <w:ind w:left="900"/>
        <w:rPr>
          <w:color w:val="000000"/>
        </w:rPr>
      </w:pPr>
      <w:r w:rsidRPr="00BC24D7">
        <w:rPr>
          <w:color w:val="00000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BC24D7">
        <w:rPr>
          <w:rFonts w:hint="cs"/>
          <w:color w:val="000000"/>
          <w:cs/>
        </w:rPr>
        <w:t>กลุ่มบริษัท</w:t>
      </w:r>
      <w:r w:rsidRPr="00BC24D7">
        <w:rPr>
          <w:color w:val="00000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</w:t>
      </w:r>
      <w:r w:rsidRPr="000B1F6C">
        <w:rPr>
          <w:color w:val="000000"/>
          <w:spacing w:val="4"/>
          <w:cs/>
        </w:rPr>
        <w:t>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Pr="00BC24D7">
        <w:rPr>
          <w:color w:val="000000"/>
          <w:cs/>
        </w:rPr>
        <w:t xml:space="preserve">ทำให้ไม่เข้าเงื่อนไข ในการประเมิน </w:t>
      </w:r>
      <w:r w:rsidRPr="00BC24D7">
        <w:rPr>
          <w:rFonts w:hint="cs"/>
          <w:color w:val="000000"/>
          <w:cs/>
        </w:rPr>
        <w:t>กลุ่มบริษัท</w:t>
      </w:r>
      <w:r w:rsidRPr="00BC24D7">
        <w:rPr>
          <w:color w:val="000000"/>
          <w:cs/>
        </w:rPr>
        <w:t>พิจารณาถึง</w:t>
      </w:r>
    </w:p>
    <w:p w14:paraId="63F3D014" w14:textId="743B2422" w:rsidR="001527EF" w:rsidRPr="00B07FAA" w:rsidRDefault="001527EF" w:rsidP="005A4383">
      <w:pPr>
        <w:pStyle w:val="Ang15"/>
        <w:numPr>
          <w:ilvl w:val="0"/>
          <w:numId w:val="21"/>
        </w:numPr>
      </w:pPr>
      <w:r w:rsidRPr="00B07FAA">
        <w:rPr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B826F7A" w14:textId="403CD027" w:rsidR="001527EF" w:rsidRPr="00B07FAA" w:rsidRDefault="001527EF" w:rsidP="005A4383">
      <w:pPr>
        <w:pStyle w:val="Ang15"/>
        <w:numPr>
          <w:ilvl w:val="0"/>
          <w:numId w:val="21"/>
        </w:numPr>
      </w:pPr>
      <w:r w:rsidRPr="00B07FAA">
        <w:rPr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72E4373E" w14:textId="45371B6D" w:rsidR="00AC7645" w:rsidRPr="00AC7645" w:rsidRDefault="001527EF" w:rsidP="005A4383">
      <w:pPr>
        <w:pStyle w:val="Ang15"/>
        <w:numPr>
          <w:ilvl w:val="0"/>
          <w:numId w:val="21"/>
        </w:numPr>
        <w:rPr>
          <w:cs/>
        </w:rPr>
      </w:pPr>
      <w:r w:rsidRPr="00B07FAA">
        <w:rPr>
          <w:cs/>
        </w:rPr>
        <w:t>เงื่อนไขเมื่อสิทธิเรียกร้องของ</w:t>
      </w:r>
      <w:r w:rsidRPr="00B07FAA">
        <w:rPr>
          <w:rFonts w:hint="cs"/>
          <w:cs/>
        </w:rPr>
        <w:t>กลุ่มบริษัท</w:t>
      </w:r>
      <w:r w:rsidRPr="00B07FAA">
        <w:rPr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="00AC7645" w:rsidRPr="00AC7645">
        <w:rPr>
          <w:sz w:val="20"/>
          <w:szCs w:val="20"/>
          <w:cs/>
        </w:rPr>
        <w:br w:type="page"/>
      </w:r>
    </w:p>
    <w:p w14:paraId="70508835" w14:textId="635BA067" w:rsidR="001527EF" w:rsidRPr="00B07FAA" w:rsidRDefault="001527EF" w:rsidP="009D7EAB">
      <w:pPr>
        <w:pStyle w:val="Ang15"/>
        <w:ind w:left="990" w:hanging="90"/>
        <w:rPr>
          <w:i/>
          <w:iCs/>
        </w:rPr>
      </w:pPr>
      <w:r w:rsidRPr="00B07FAA">
        <w:rPr>
          <w:i/>
          <w:iCs/>
          <w:cs/>
        </w:rPr>
        <w:lastRenderedPageBreak/>
        <w:t xml:space="preserve">สินทรัพย์ทางการเงิน </w:t>
      </w:r>
      <w:r w:rsidRPr="00B07FAA">
        <w:rPr>
          <w:i/>
          <w:iCs/>
        </w:rPr>
        <w:t xml:space="preserve">- </w:t>
      </w:r>
      <w:r w:rsidRPr="00B07FAA">
        <w:rPr>
          <w:i/>
          <w:iCs/>
          <w:cs/>
        </w:rPr>
        <w:t xml:space="preserve">การวัดมูลค่าภายหลังและกำไรและขาดทุน </w:t>
      </w:r>
    </w:p>
    <w:p w14:paraId="5C86527D" w14:textId="77777777" w:rsidR="001527EF" w:rsidRPr="00B07FAA" w:rsidRDefault="001527EF" w:rsidP="001527EF">
      <w:pPr>
        <w:pStyle w:val="Ang15"/>
        <w:rPr>
          <w:sz w:val="20"/>
          <w:szCs w:val="2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120"/>
      </w:tblGrid>
      <w:tr w:rsidR="001527EF" w:rsidRPr="00B07FAA" w14:paraId="721012C2" w14:textId="77777777" w:rsidTr="00EB3223">
        <w:tc>
          <w:tcPr>
            <w:tcW w:w="2520" w:type="dxa"/>
          </w:tcPr>
          <w:p w14:paraId="28175B5B" w14:textId="77777777" w:rsidR="001527EF" w:rsidRPr="00B07FAA" w:rsidRDefault="001527EF" w:rsidP="00380AFD">
            <w:pPr>
              <w:pStyle w:val="Ang15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31872A6" w14:textId="77777777" w:rsidR="001527EF" w:rsidRPr="00B07FAA" w:rsidRDefault="001527EF" w:rsidP="001527EF">
            <w:pPr>
              <w:pStyle w:val="Ang15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14:paraId="374BCD4F" w14:textId="02290D34" w:rsidR="001527EF" w:rsidRPr="00B07FAA" w:rsidRDefault="001527EF" w:rsidP="00775317">
            <w:pPr>
              <w:pStyle w:val="Ang15"/>
              <w:tabs>
                <w:tab w:val="clear" w:pos="227"/>
                <w:tab w:val="clear" w:pos="454"/>
              </w:tabs>
              <w:ind w:left="342" w:hanging="180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0D71BF">
              <w:rPr>
                <w:sz w:val="28"/>
                <w:szCs w:val="28"/>
              </w:rPr>
              <w:br/>
            </w:r>
          </w:p>
        </w:tc>
      </w:tr>
      <w:tr w:rsidR="00B07FAA" w:rsidRPr="00B07FAA" w14:paraId="51009460" w14:textId="77777777" w:rsidTr="00EB3223">
        <w:tc>
          <w:tcPr>
            <w:tcW w:w="2520" w:type="dxa"/>
          </w:tcPr>
          <w:p w14:paraId="5F532C9A" w14:textId="77777777" w:rsidR="00B07FAA" w:rsidRPr="00B07FAA" w:rsidRDefault="00B07FAA" w:rsidP="00380AFD">
            <w:pPr>
              <w:pStyle w:val="Ang15"/>
              <w:ind w:left="-20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4E306C9" w14:textId="77777777" w:rsidR="00B07FAA" w:rsidRPr="00B07FAA" w:rsidRDefault="00B07FAA" w:rsidP="001527EF">
            <w:pPr>
              <w:pStyle w:val="Ang15"/>
              <w:rPr>
                <w:sz w:val="20"/>
                <w:szCs w:val="20"/>
              </w:rPr>
            </w:pPr>
          </w:p>
        </w:tc>
        <w:tc>
          <w:tcPr>
            <w:tcW w:w="6120" w:type="dxa"/>
          </w:tcPr>
          <w:p w14:paraId="648803A4" w14:textId="77777777" w:rsidR="00B07FAA" w:rsidRPr="00B07FAA" w:rsidRDefault="00B07FAA" w:rsidP="00380AFD">
            <w:pPr>
              <w:pStyle w:val="Ang15"/>
              <w:ind w:left="200"/>
              <w:rPr>
                <w:sz w:val="20"/>
                <w:szCs w:val="20"/>
                <w:cs/>
              </w:rPr>
            </w:pPr>
          </w:p>
        </w:tc>
      </w:tr>
      <w:tr w:rsidR="001527EF" w:rsidRPr="00B07FAA" w14:paraId="160F58A7" w14:textId="77777777" w:rsidTr="00EB3223">
        <w:tc>
          <w:tcPr>
            <w:tcW w:w="2520" w:type="dxa"/>
          </w:tcPr>
          <w:p w14:paraId="6DAC8C1E" w14:textId="58276193" w:rsidR="001527EF" w:rsidRPr="00B07FAA" w:rsidRDefault="001527EF" w:rsidP="00EB3223">
            <w:pPr>
              <w:pStyle w:val="Ang15"/>
              <w:ind w:left="-20"/>
              <w:jc w:val="both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สินทรัพย์ทางการเงินที่วัด</w:t>
            </w:r>
            <w:r w:rsidR="00EB3223">
              <w:rPr>
                <w:rFonts w:cs="Angsana New" w:hint="cs"/>
                <w:sz w:val="28"/>
                <w:szCs w:val="28"/>
                <w:cs/>
              </w:rPr>
              <w:t>มูลค่า</w:t>
            </w:r>
            <w:r w:rsidRPr="00EB3223">
              <w:rPr>
                <w:rFonts w:cs="Angsana New" w:hint="cs"/>
                <w:cs/>
              </w:rPr>
              <w:t>ด้วยราคาทุนตัดจำหน่าย</w:t>
            </w:r>
          </w:p>
        </w:tc>
        <w:tc>
          <w:tcPr>
            <w:tcW w:w="270" w:type="dxa"/>
          </w:tcPr>
          <w:p w14:paraId="0F884D9E" w14:textId="77777777" w:rsidR="001527EF" w:rsidRPr="00B07FAA" w:rsidRDefault="001527EF" w:rsidP="001527EF">
            <w:pPr>
              <w:pStyle w:val="Ang15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14:paraId="240CB1D7" w14:textId="5A35D802" w:rsidR="001527EF" w:rsidRPr="00B07FAA" w:rsidRDefault="001527EF" w:rsidP="00775317">
            <w:pPr>
              <w:pStyle w:val="Ang15"/>
              <w:tabs>
                <w:tab w:val="clear" w:pos="227"/>
                <w:tab w:val="clear" w:pos="454"/>
                <w:tab w:val="clear" w:pos="680"/>
              </w:tabs>
              <w:ind w:left="342" w:hanging="180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ราคาทุนตัดจำหน่ายลดลงด้วยผลขาดทุนจากการด้อยค่า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รายได้ดอกเบี้ย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B07FAA" w:rsidRPr="00B07FAA" w14:paraId="77AF4001" w14:textId="77777777" w:rsidTr="00EB3223">
        <w:tc>
          <w:tcPr>
            <w:tcW w:w="2520" w:type="dxa"/>
          </w:tcPr>
          <w:p w14:paraId="45BAA8B9" w14:textId="77777777" w:rsidR="00B07FAA" w:rsidRPr="00B07FAA" w:rsidRDefault="00B07FAA" w:rsidP="00380AFD">
            <w:pPr>
              <w:pStyle w:val="Ang15"/>
              <w:ind w:left="-20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4E7AB02" w14:textId="77777777" w:rsidR="00B07FAA" w:rsidRPr="00B07FAA" w:rsidRDefault="00B07FAA" w:rsidP="001527EF">
            <w:pPr>
              <w:pStyle w:val="Ang15"/>
              <w:rPr>
                <w:sz w:val="20"/>
                <w:szCs w:val="20"/>
              </w:rPr>
            </w:pPr>
          </w:p>
        </w:tc>
        <w:tc>
          <w:tcPr>
            <w:tcW w:w="6120" w:type="dxa"/>
          </w:tcPr>
          <w:p w14:paraId="6698317C" w14:textId="77777777" w:rsidR="00B07FAA" w:rsidRPr="00B07FAA" w:rsidRDefault="00B07FAA" w:rsidP="00321D83">
            <w:pPr>
              <w:pStyle w:val="Ang15"/>
              <w:ind w:left="200"/>
              <w:rPr>
                <w:sz w:val="20"/>
                <w:szCs w:val="20"/>
                <w:cs/>
              </w:rPr>
            </w:pPr>
          </w:p>
        </w:tc>
      </w:tr>
      <w:tr w:rsidR="001527EF" w:rsidRPr="00B07FAA" w14:paraId="4C3E9EE7" w14:textId="77777777" w:rsidTr="00EB3223">
        <w:tc>
          <w:tcPr>
            <w:tcW w:w="2520" w:type="dxa"/>
          </w:tcPr>
          <w:p w14:paraId="65C8C673" w14:textId="77777777" w:rsidR="001527EF" w:rsidRPr="00B07FAA" w:rsidRDefault="001527EF" w:rsidP="00380AFD">
            <w:pPr>
              <w:pStyle w:val="Ang15"/>
              <w:ind w:left="-20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2720410" w14:textId="77777777" w:rsidR="001527EF" w:rsidRPr="00B07FAA" w:rsidRDefault="001527EF" w:rsidP="001527EF">
            <w:pPr>
              <w:pStyle w:val="Ang15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14:paraId="2C8D8546" w14:textId="03B970C9" w:rsidR="001527EF" w:rsidRPr="00B07FAA" w:rsidRDefault="001527EF" w:rsidP="00775317">
            <w:pPr>
              <w:pStyle w:val="Ang15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42" w:hanging="180"/>
              <w:rPr>
                <w:color w:val="0000FF"/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รายได้ดอกเบี้ยคำนวณโดยใช้วิธีอัตราดอกเบี้ยที่แท้จริง</w:t>
            </w:r>
            <w:r w:rsidRPr="00B07FAA">
              <w:rPr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กำไรและขาดทุนจากอัตราแลกเปลี่ยนและ</w:t>
            </w:r>
            <w:r w:rsidRPr="00B07FAA">
              <w:rPr>
                <w:sz w:val="28"/>
                <w:szCs w:val="28"/>
              </w:rPr>
              <w:t xml:space="preserve">          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ผลขาดทุนจากการด้อยค่ารับรู้ในกำไรหรือขาดทุน</w:t>
            </w:r>
            <w:r w:rsidRPr="00B07FAA">
              <w:rPr>
                <w:sz w:val="28"/>
                <w:szCs w:val="28"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B07FAA" w:rsidRPr="00B07FAA" w14:paraId="740F8DB4" w14:textId="77777777" w:rsidTr="00EB3223">
        <w:tc>
          <w:tcPr>
            <w:tcW w:w="2520" w:type="dxa"/>
          </w:tcPr>
          <w:p w14:paraId="68313735" w14:textId="77777777" w:rsidR="00B07FAA" w:rsidRPr="00B07FAA" w:rsidRDefault="00B07FAA" w:rsidP="00380AFD">
            <w:pPr>
              <w:pStyle w:val="Ang15"/>
              <w:ind w:left="-20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1FCA37" w14:textId="77777777" w:rsidR="00B07FAA" w:rsidRPr="00B07FAA" w:rsidRDefault="00B07FAA" w:rsidP="001527EF">
            <w:pPr>
              <w:pStyle w:val="Ang15"/>
              <w:rPr>
                <w:sz w:val="20"/>
                <w:szCs w:val="20"/>
              </w:rPr>
            </w:pPr>
          </w:p>
        </w:tc>
        <w:tc>
          <w:tcPr>
            <w:tcW w:w="6120" w:type="dxa"/>
          </w:tcPr>
          <w:p w14:paraId="359D7147" w14:textId="77777777" w:rsidR="00B07FAA" w:rsidRPr="00B07FAA" w:rsidRDefault="00B07FAA" w:rsidP="00321D83">
            <w:pPr>
              <w:pStyle w:val="Ang15"/>
              <w:ind w:left="200"/>
              <w:rPr>
                <w:sz w:val="20"/>
                <w:szCs w:val="20"/>
                <w:cs/>
              </w:rPr>
            </w:pPr>
          </w:p>
        </w:tc>
      </w:tr>
      <w:tr w:rsidR="001527EF" w:rsidRPr="00B07FAA" w14:paraId="7BC648E7" w14:textId="77777777" w:rsidTr="00EB3223">
        <w:tc>
          <w:tcPr>
            <w:tcW w:w="2520" w:type="dxa"/>
          </w:tcPr>
          <w:p w14:paraId="1962E0E8" w14:textId="77777777" w:rsidR="001527EF" w:rsidRPr="00B07FAA" w:rsidRDefault="001527EF" w:rsidP="00380AFD">
            <w:pPr>
              <w:pStyle w:val="Ang15"/>
              <w:ind w:left="-20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15AE7B9" w14:textId="77777777" w:rsidR="001527EF" w:rsidRPr="00B07FAA" w:rsidRDefault="001527EF" w:rsidP="001527EF">
            <w:pPr>
              <w:pStyle w:val="Ang15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14:paraId="1778439B" w14:textId="6B3214A3" w:rsidR="001527EF" w:rsidRPr="00B07FAA" w:rsidRDefault="001527EF" w:rsidP="00775317">
            <w:pPr>
              <w:pStyle w:val="Ang15"/>
              <w:tabs>
                <w:tab w:val="clear" w:pos="227"/>
                <w:tab w:val="clear" w:pos="454"/>
                <w:tab w:val="clear" w:pos="680"/>
              </w:tabs>
              <w:ind w:left="342" w:hanging="180"/>
              <w:rPr>
                <w:sz w:val="28"/>
                <w:szCs w:val="28"/>
              </w:rPr>
            </w:pPr>
            <w:r w:rsidRPr="00B07FAA">
              <w:rPr>
                <w:rFonts w:cs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B07F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</w:t>
            </w:r>
            <w:r w:rsidRPr="00B07FAA">
              <w:rPr>
                <w:sz w:val="28"/>
                <w:szCs w:val="28"/>
                <w:cs/>
              </w:rPr>
              <w:t xml:space="preserve"> </w:t>
            </w:r>
            <w:r w:rsidRPr="00B07FAA">
              <w:rPr>
                <w:rFonts w:cs="Angsana New" w:hint="cs"/>
                <w:sz w:val="28"/>
                <w:szCs w:val="28"/>
                <w:cs/>
              </w:rPr>
      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00E7C916" w14:textId="77777777" w:rsidR="001527EF" w:rsidRPr="00B07FAA" w:rsidRDefault="001527EF" w:rsidP="001527EF">
      <w:pPr>
        <w:pStyle w:val="Ang15"/>
        <w:rPr>
          <w:rFonts w:eastAsia="Calibri"/>
          <w:sz w:val="20"/>
          <w:szCs w:val="20"/>
          <w:cs/>
        </w:rPr>
      </w:pPr>
    </w:p>
    <w:p w14:paraId="5719EFF0" w14:textId="77777777" w:rsidR="001527EF" w:rsidRPr="00B07FAA" w:rsidRDefault="001527EF" w:rsidP="00380AFD">
      <w:pPr>
        <w:pStyle w:val="Ang15"/>
        <w:ind w:left="900"/>
        <w:rPr>
          <w:i/>
          <w:iCs/>
          <w:color w:val="000000"/>
        </w:rPr>
      </w:pPr>
      <w:r w:rsidRPr="00B07FAA">
        <w:rPr>
          <w:i/>
          <w:iCs/>
          <w:cs/>
        </w:rPr>
        <w:t xml:space="preserve">หนี้สินทางการเงิน </w:t>
      </w:r>
      <w:r w:rsidRPr="00B07FAA">
        <w:rPr>
          <w:i/>
          <w:iCs/>
        </w:rPr>
        <w:t xml:space="preserve">- </w:t>
      </w:r>
      <w:r w:rsidRPr="00B07FAA">
        <w:rPr>
          <w:i/>
          <w:iCs/>
          <w:cs/>
        </w:rPr>
        <w:t>การจัดประเภทรายการ การวัดมูลค่าในภายหลังและกำไรและขาดทุน</w:t>
      </w:r>
      <w:r w:rsidRPr="00B07FAA">
        <w:rPr>
          <w:i/>
          <w:iCs/>
          <w:color w:val="000000"/>
        </w:rPr>
        <w:t xml:space="preserve"> </w:t>
      </w:r>
    </w:p>
    <w:p w14:paraId="1916A4B4" w14:textId="77777777" w:rsidR="001527EF" w:rsidRPr="00B07FAA" w:rsidRDefault="001527EF" w:rsidP="00380AFD">
      <w:pPr>
        <w:pStyle w:val="Ang15"/>
        <w:ind w:left="900"/>
        <w:rPr>
          <w:sz w:val="20"/>
          <w:szCs w:val="20"/>
        </w:rPr>
      </w:pPr>
    </w:p>
    <w:p w14:paraId="261F069A" w14:textId="68638FDA" w:rsidR="00DE7BAF" w:rsidRPr="00DE7BAF" w:rsidRDefault="001527EF" w:rsidP="00DE7BAF">
      <w:pPr>
        <w:pStyle w:val="Ang15"/>
        <w:ind w:left="900"/>
        <w:rPr>
          <w:color w:val="000000"/>
          <w:cs/>
        </w:rPr>
      </w:pPr>
      <w:r w:rsidRPr="00B07FAA">
        <w:rPr>
          <w:color w:val="00000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</w:t>
      </w:r>
      <w:r w:rsidR="00321D83" w:rsidRPr="00B07FAA">
        <w:rPr>
          <w:color w:val="000000"/>
        </w:rPr>
        <w:br/>
      </w:r>
      <w:r w:rsidRPr="00B07FAA">
        <w:rPr>
          <w:color w:val="000000"/>
          <w:cs/>
        </w:rPr>
        <w:t>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</w:t>
      </w:r>
      <w:r w:rsidRPr="00C80EDC">
        <w:rPr>
          <w:color w:val="000000"/>
          <w:cs/>
        </w:rPr>
        <w:t>ขาดทุนที่เกิดจากการตัดรายการออกจากบัญชีให้รับรู้ในกำไรหรือ</w:t>
      </w:r>
      <w:r w:rsidRPr="00C80EDC">
        <w:rPr>
          <w:rFonts w:hint="cs"/>
          <w:color w:val="000000"/>
          <w:cs/>
        </w:rPr>
        <w:t>ขาดทุน</w:t>
      </w:r>
      <w:r w:rsidRPr="00C80EDC">
        <w:rPr>
          <w:color w:val="000000"/>
          <w:cs/>
        </w:rPr>
        <w:t xml:space="preserve"> </w:t>
      </w:r>
      <w:r w:rsidR="00DE7BAF">
        <w:rPr>
          <w:sz w:val="20"/>
          <w:szCs w:val="20"/>
          <w:cs/>
        </w:rPr>
        <w:br w:type="page"/>
      </w:r>
    </w:p>
    <w:p w14:paraId="0F4D02D6" w14:textId="0E371539" w:rsidR="001527EF" w:rsidRPr="007B7BB4" w:rsidRDefault="001527EF" w:rsidP="007B7BB4">
      <w:pPr>
        <w:pStyle w:val="Ang15"/>
        <w:rPr>
          <w:i/>
          <w:iCs/>
          <w:color w:val="000000"/>
        </w:rPr>
      </w:pPr>
      <w:r w:rsidRPr="007B7BB4">
        <w:rPr>
          <w:i/>
          <w:iCs/>
          <w:color w:val="000000"/>
        </w:rPr>
        <w:lastRenderedPageBreak/>
        <w:t>(</w:t>
      </w:r>
      <w:r w:rsidRPr="007B7BB4">
        <w:rPr>
          <w:rFonts w:hint="cs"/>
          <w:i/>
          <w:iCs/>
          <w:color w:val="000000"/>
          <w:cs/>
        </w:rPr>
        <w:t>ง</w:t>
      </w:r>
      <w:r w:rsidRPr="007B7BB4">
        <w:rPr>
          <w:i/>
          <w:iCs/>
          <w:color w:val="000000"/>
        </w:rPr>
        <w:t xml:space="preserve">.3) </w:t>
      </w:r>
      <w:r w:rsidRPr="007B7BB4">
        <w:rPr>
          <w:i/>
          <w:iCs/>
          <w:color w:val="000000"/>
          <w:cs/>
        </w:rPr>
        <w:t>การตัดรายการออกจากบัญชี</w:t>
      </w:r>
    </w:p>
    <w:p w14:paraId="7235E938" w14:textId="77777777" w:rsidR="00321D83" w:rsidRPr="00C80EDC" w:rsidRDefault="00321D83" w:rsidP="00321D83">
      <w:pPr>
        <w:pStyle w:val="Ang15"/>
        <w:ind w:hanging="97"/>
        <w:rPr>
          <w:rFonts w:eastAsia="EucrosiaUPCBold"/>
          <w:sz w:val="20"/>
          <w:szCs w:val="20"/>
        </w:rPr>
      </w:pPr>
    </w:p>
    <w:p w14:paraId="7D420519" w14:textId="77777777" w:rsidR="001527EF" w:rsidRPr="00C80EDC" w:rsidRDefault="001527EF" w:rsidP="00380AFD">
      <w:pPr>
        <w:pStyle w:val="Ang15"/>
        <w:ind w:left="900"/>
        <w:rPr>
          <w:i/>
          <w:iCs/>
        </w:rPr>
      </w:pPr>
      <w:r w:rsidRPr="00C80EDC">
        <w:rPr>
          <w:i/>
          <w:iCs/>
          <w:cs/>
        </w:rPr>
        <w:t>สินทรัพย์ทางการเงิน</w:t>
      </w:r>
    </w:p>
    <w:p w14:paraId="68CA7B01" w14:textId="77777777" w:rsidR="001527EF" w:rsidRPr="00C80EDC" w:rsidRDefault="001527EF" w:rsidP="00380AFD">
      <w:pPr>
        <w:pStyle w:val="Ang15"/>
        <w:ind w:left="900"/>
        <w:rPr>
          <w:sz w:val="20"/>
          <w:szCs w:val="20"/>
        </w:rPr>
      </w:pPr>
    </w:p>
    <w:p w14:paraId="3ADDB6FF" w14:textId="05FE646A" w:rsidR="001527EF" w:rsidRPr="00C80EDC" w:rsidRDefault="001527EF" w:rsidP="00380AFD">
      <w:pPr>
        <w:pStyle w:val="Ang15"/>
        <w:ind w:left="900"/>
        <w:rPr>
          <w:color w:val="000000"/>
        </w:rPr>
      </w:pPr>
      <w:r w:rsidRPr="00C80EDC">
        <w:rPr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6C2221C" w14:textId="77777777" w:rsidR="001527EF" w:rsidRPr="002C7A6C" w:rsidRDefault="001527EF" w:rsidP="001527EF">
      <w:pPr>
        <w:pStyle w:val="Ang15"/>
        <w:rPr>
          <w:color w:val="000000"/>
          <w:sz w:val="20"/>
          <w:szCs w:val="20"/>
        </w:rPr>
      </w:pPr>
    </w:p>
    <w:p w14:paraId="5C3EDCB4" w14:textId="2CFDB980" w:rsidR="001527EF" w:rsidRPr="00C80EDC" w:rsidRDefault="002C7A6C" w:rsidP="00AF5E85">
      <w:pPr>
        <w:pStyle w:val="Ang15"/>
        <w:ind w:left="900"/>
        <w:rPr>
          <w:color w:val="000000"/>
        </w:rPr>
      </w:pPr>
      <w:r w:rsidRPr="002C7A6C">
        <w:rPr>
          <w:color w:val="00000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FCCA5E7" w14:textId="77777777" w:rsidR="002C7A6C" w:rsidRPr="002C7A6C" w:rsidRDefault="002C7A6C" w:rsidP="00AF5E85">
      <w:pPr>
        <w:pStyle w:val="Ang15"/>
        <w:ind w:left="900"/>
        <w:rPr>
          <w:color w:val="000000"/>
          <w:sz w:val="20"/>
          <w:szCs w:val="20"/>
        </w:rPr>
      </w:pPr>
    </w:p>
    <w:p w14:paraId="72A5C286" w14:textId="1CC229DC" w:rsidR="001527EF" w:rsidRPr="00636879" w:rsidRDefault="001527EF" w:rsidP="00AF5E85">
      <w:pPr>
        <w:pStyle w:val="Ang15"/>
        <w:ind w:left="900"/>
        <w:rPr>
          <w:i/>
          <w:iCs/>
          <w:color w:val="000000"/>
        </w:rPr>
      </w:pPr>
      <w:r w:rsidRPr="00636879">
        <w:rPr>
          <w:i/>
          <w:iCs/>
          <w:color w:val="000000"/>
          <w:cs/>
        </w:rPr>
        <w:t>หนี้สินทางการเงิน</w:t>
      </w:r>
    </w:p>
    <w:p w14:paraId="5C24866A" w14:textId="77777777" w:rsidR="001527EF" w:rsidRPr="002C7A6C" w:rsidRDefault="001527EF" w:rsidP="00AF5E85">
      <w:pPr>
        <w:pStyle w:val="Ang15"/>
        <w:ind w:left="900"/>
        <w:rPr>
          <w:color w:val="000000"/>
          <w:sz w:val="20"/>
          <w:szCs w:val="20"/>
        </w:rPr>
      </w:pPr>
    </w:p>
    <w:p w14:paraId="0045748B" w14:textId="55FDBACB" w:rsidR="001527EF" w:rsidRPr="00C80EDC" w:rsidRDefault="001527EF" w:rsidP="00AF5E85">
      <w:pPr>
        <w:pStyle w:val="Ang15"/>
        <w:ind w:left="900"/>
        <w:rPr>
          <w:color w:val="000000"/>
        </w:rPr>
      </w:pPr>
      <w:r w:rsidRPr="00C80EDC">
        <w:rPr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C80EDC">
        <w:rPr>
          <w:rFonts w:hint="cs"/>
          <w:color w:val="000000"/>
          <w:cs/>
        </w:rPr>
        <w:t>ออกจากบัญชี</w:t>
      </w:r>
      <w:r w:rsidRPr="00C80EDC">
        <w:rPr>
          <w:color w:val="000000"/>
          <w:cs/>
        </w:rPr>
        <w:t>หากมีการเปลี่ยนแปลง</w:t>
      </w:r>
      <w:r w:rsidRPr="00C80EDC">
        <w:rPr>
          <w:rFonts w:hint="cs"/>
          <w:color w:val="000000"/>
          <w:cs/>
        </w:rPr>
        <w:t>เงื่อนไข</w:t>
      </w:r>
      <w:r w:rsidRPr="00C80EDC">
        <w:rPr>
          <w:color w:val="000000"/>
          <w:cs/>
        </w:rPr>
        <w:t>และกระแสเงินสด</w:t>
      </w:r>
      <w:r w:rsidRPr="00C80EDC">
        <w:rPr>
          <w:rFonts w:hint="cs"/>
          <w:color w:val="000000"/>
          <w:cs/>
        </w:rPr>
        <w:t>จากการเปลี่ยนแปลง</w:t>
      </w:r>
      <w:r w:rsidRPr="00C80EDC">
        <w:rPr>
          <w:color w:val="000000"/>
          <w:cs/>
        </w:rPr>
        <w:t>หนี้สิน</w:t>
      </w:r>
      <w:r w:rsidRPr="00C80EDC">
        <w:rPr>
          <w:rFonts w:hint="cs"/>
          <w:color w:val="000000"/>
          <w:cs/>
        </w:rPr>
        <w:t>มีความ</w:t>
      </w:r>
      <w:r w:rsidRPr="00C80EDC">
        <w:rPr>
          <w:color w:val="000000"/>
          <w:cs/>
        </w:rPr>
        <w:t>แตกต่างอย่างมีนัยสำคัญ โดย</w:t>
      </w:r>
      <w:r w:rsidRPr="00C80EDC">
        <w:rPr>
          <w:rFonts w:hint="cs"/>
          <w:color w:val="000000"/>
          <w:cs/>
        </w:rPr>
        <w:t>รับรู้</w:t>
      </w:r>
      <w:r w:rsidRPr="00C80EDC">
        <w:rPr>
          <w:color w:val="000000"/>
          <w:cs/>
        </w:rPr>
        <w:t>หนี้สินทางการเงินใหม่</w:t>
      </w:r>
      <w:r w:rsidRPr="00C80EDC">
        <w:rPr>
          <w:rFonts w:hint="cs"/>
          <w:color w:val="000000"/>
          <w:cs/>
        </w:rPr>
        <w:t>ด้วย</w:t>
      </w:r>
      <w:r w:rsidRPr="00C80EDC">
        <w:rPr>
          <w:color w:val="000000"/>
          <w:cs/>
        </w:rPr>
        <w:t>มูลค่า</w:t>
      </w:r>
      <w:r w:rsidRPr="00C80EDC">
        <w:rPr>
          <w:rFonts w:hint="cs"/>
          <w:color w:val="000000"/>
          <w:cs/>
        </w:rPr>
        <w:t>ยุติ</w:t>
      </w:r>
      <w:r w:rsidRPr="00C80EDC">
        <w:rPr>
          <w:color w:val="000000"/>
          <w:cs/>
        </w:rPr>
        <w:t>ธรรม</w:t>
      </w:r>
      <w:r w:rsidRPr="00C80EDC">
        <w:rPr>
          <w:rFonts w:hint="cs"/>
          <w:color w:val="000000"/>
          <w:cs/>
        </w:rPr>
        <w:t>ที่สะท้อน</w:t>
      </w:r>
      <w:r w:rsidRPr="00C80EDC">
        <w:rPr>
          <w:color w:val="000000"/>
          <w:cs/>
        </w:rPr>
        <w:t>เงื่อนไขที่เปลี่ยนแปลงแล้ว</w:t>
      </w:r>
      <w:r w:rsidRPr="00C80EDC">
        <w:rPr>
          <w:color w:val="000000"/>
        </w:rPr>
        <w:t xml:space="preserve"> </w:t>
      </w:r>
    </w:p>
    <w:p w14:paraId="0394986B" w14:textId="77777777" w:rsidR="001527EF" w:rsidRPr="002C7A6C" w:rsidRDefault="001527EF" w:rsidP="00AF5E85">
      <w:pPr>
        <w:pStyle w:val="Ang15"/>
        <w:ind w:left="900"/>
        <w:rPr>
          <w:color w:val="000000"/>
          <w:sz w:val="20"/>
          <w:szCs w:val="20"/>
        </w:rPr>
      </w:pPr>
    </w:p>
    <w:p w14:paraId="76A802E2" w14:textId="6FAB5F1C" w:rsidR="001527EF" w:rsidRPr="00C80EDC" w:rsidRDefault="001527EF" w:rsidP="00AF5E85">
      <w:pPr>
        <w:pStyle w:val="Ang15"/>
        <w:ind w:left="900"/>
        <w:rPr>
          <w:color w:val="000000"/>
        </w:rPr>
      </w:pPr>
      <w:r w:rsidRPr="00C80EDC">
        <w:rPr>
          <w:color w:val="00000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C80EDC">
        <w:rPr>
          <w:rFonts w:hint="cs"/>
          <w:color w:val="000000"/>
          <w:cs/>
        </w:rPr>
        <w:t>สิ่ง</w:t>
      </w:r>
      <w:r w:rsidRPr="00C80EDC">
        <w:rPr>
          <w:color w:val="000000"/>
          <w:cs/>
        </w:rPr>
        <w:t>ตอบแทนที่ต้องจ่าย (รวมถึงสินทรัพย์ที่ไม่ใช่</w:t>
      </w:r>
      <w:r w:rsidRPr="00C80EDC">
        <w:rPr>
          <w:rFonts w:hint="cs"/>
          <w:color w:val="000000"/>
          <w:cs/>
        </w:rPr>
        <w:t>เงินสดที่ได้</w:t>
      </w:r>
      <w:r w:rsidRPr="00C80EDC">
        <w:rPr>
          <w:color w:val="000000"/>
          <w:cs/>
        </w:rPr>
        <w:t>โอนไปหรือหนี้สินที่</w:t>
      </w:r>
      <w:r w:rsidRPr="00C80EDC">
        <w:rPr>
          <w:rFonts w:hint="cs"/>
          <w:color w:val="000000"/>
          <w:cs/>
        </w:rPr>
        <w:t>รับมา</w:t>
      </w:r>
      <w:r w:rsidRPr="00C80EDC">
        <w:rPr>
          <w:color w:val="000000"/>
          <w:cs/>
        </w:rPr>
        <w:t xml:space="preserve">) รับรู้ในกำไรหรือขาดทุน </w:t>
      </w:r>
    </w:p>
    <w:p w14:paraId="2683814A" w14:textId="77777777" w:rsidR="001527EF" w:rsidRPr="002C7A6C" w:rsidRDefault="001527EF" w:rsidP="00AF5E85">
      <w:pPr>
        <w:pStyle w:val="Ang15"/>
        <w:ind w:left="900"/>
        <w:rPr>
          <w:color w:val="000000"/>
          <w:sz w:val="20"/>
          <w:szCs w:val="20"/>
          <w:cs/>
        </w:rPr>
      </w:pPr>
    </w:p>
    <w:p w14:paraId="1E03B7D8" w14:textId="77777777" w:rsidR="001527EF" w:rsidRPr="002857C6" w:rsidRDefault="001527EF" w:rsidP="001527EF">
      <w:pPr>
        <w:pStyle w:val="Ang15"/>
        <w:rPr>
          <w:i/>
          <w:iCs/>
          <w:color w:val="000000"/>
        </w:rPr>
      </w:pPr>
      <w:r w:rsidRPr="002857C6">
        <w:rPr>
          <w:i/>
          <w:iCs/>
          <w:color w:val="000000"/>
        </w:rPr>
        <w:t>(</w:t>
      </w:r>
      <w:r w:rsidRPr="002857C6">
        <w:rPr>
          <w:rFonts w:hint="cs"/>
          <w:i/>
          <w:iCs/>
          <w:color w:val="000000"/>
          <w:cs/>
        </w:rPr>
        <w:t>ง</w:t>
      </w:r>
      <w:r w:rsidRPr="002857C6">
        <w:rPr>
          <w:i/>
          <w:iCs/>
          <w:color w:val="000000"/>
        </w:rPr>
        <w:t xml:space="preserve">.4) </w:t>
      </w:r>
      <w:r w:rsidRPr="002857C6">
        <w:rPr>
          <w:i/>
          <w:iCs/>
          <w:color w:val="000000"/>
          <w:cs/>
        </w:rPr>
        <w:t>การหักกลบ</w:t>
      </w:r>
    </w:p>
    <w:p w14:paraId="0FB0A9A5" w14:textId="77777777" w:rsidR="001527EF" w:rsidRPr="002C7A6C" w:rsidRDefault="001527EF" w:rsidP="001527EF">
      <w:pPr>
        <w:pStyle w:val="Ang15"/>
        <w:rPr>
          <w:color w:val="000000"/>
          <w:sz w:val="20"/>
          <w:szCs w:val="20"/>
        </w:rPr>
      </w:pPr>
    </w:p>
    <w:p w14:paraId="0768E00F" w14:textId="4C8157F3" w:rsidR="001527EF" w:rsidRPr="00C80EDC" w:rsidRDefault="001527EF" w:rsidP="00AF5E85">
      <w:pPr>
        <w:pStyle w:val="Ang15"/>
        <w:ind w:left="900"/>
        <w:rPr>
          <w:color w:val="000000"/>
        </w:rPr>
      </w:pPr>
      <w:r w:rsidRPr="00C80EDC">
        <w:rPr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D684D01" w14:textId="5BAADF39" w:rsidR="003F23E9" w:rsidRDefault="003F23E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p w14:paraId="1392232B" w14:textId="77777777" w:rsidR="001527EF" w:rsidRPr="00794FB3" w:rsidRDefault="001527EF" w:rsidP="001527EF">
      <w:pPr>
        <w:pStyle w:val="Ang15"/>
        <w:rPr>
          <w:b/>
          <w:bCs/>
          <w:i/>
          <w:iCs/>
        </w:rPr>
      </w:pPr>
      <w:r w:rsidRPr="00D44DE8">
        <w:rPr>
          <w:b/>
          <w:bCs/>
          <w:i/>
          <w:iCs/>
          <w:cs/>
        </w:rPr>
        <w:lastRenderedPageBreak/>
        <w:t xml:space="preserve">นโยบายการบัญชีที่ถือปฏิบัติก่อนวันที่ </w:t>
      </w:r>
      <w:r w:rsidRPr="00D44DE8">
        <w:rPr>
          <w:b/>
          <w:bCs/>
          <w:i/>
          <w:iCs/>
        </w:rPr>
        <w:t xml:space="preserve">1 </w:t>
      </w:r>
      <w:r w:rsidRPr="00D44DE8">
        <w:rPr>
          <w:b/>
          <w:bCs/>
          <w:i/>
          <w:iCs/>
          <w:cs/>
        </w:rPr>
        <w:t xml:space="preserve">มกราคม </w:t>
      </w:r>
      <w:r w:rsidRPr="00D44DE8">
        <w:rPr>
          <w:b/>
          <w:bCs/>
          <w:i/>
          <w:iCs/>
        </w:rPr>
        <w:t>2563</w:t>
      </w:r>
    </w:p>
    <w:p w14:paraId="2B4C4332" w14:textId="77777777" w:rsidR="00AF5E85" w:rsidRPr="00F013FF" w:rsidRDefault="00AF5E85" w:rsidP="001527EF">
      <w:pPr>
        <w:pStyle w:val="Ang15"/>
        <w:rPr>
          <w:sz w:val="20"/>
          <w:szCs w:val="20"/>
          <w:lang w:val="en-US"/>
        </w:rPr>
      </w:pPr>
    </w:p>
    <w:p w14:paraId="01D3FDE9" w14:textId="2272DB1A" w:rsidR="001527EF" w:rsidRPr="00D44DE8" w:rsidRDefault="001527EF" w:rsidP="001527EF">
      <w:pPr>
        <w:pStyle w:val="Ang15"/>
        <w:rPr>
          <w:i/>
          <w:iCs/>
        </w:rPr>
      </w:pPr>
      <w:r w:rsidRPr="00D44DE8">
        <w:rPr>
          <w:i/>
          <w:iCs/>
          <w:cs/>
        </w:rPr>
        <w:t>เงินลงทุนในตราสารหนี้และตราสารทุนอื่น</w:t>
      </w:r>
    </w:p>
    <w:p w14:paraId="3CC08B5B" w14:textId="77777777" w:rsidR="001527EF" w:rsidRPr="00F013FF" w:rsidRDefault="001527EF" w:rsidP="001527EF">
      <w:pPr>
        <w:pStyle w:val="Ang15"/>
        <w:rPr>
          <w:sz w:val="20"/>
          <w:szCs w:val="20"/>
        </w:rPr>
      </w:pPr>
    </w:p>
    <w:p w14:paraId="41AEEAA1" w14:textId="77777777" w:rsidR="001527EF" w:rsidRPr="00744476" w:rsidRDefault="001527EF" w:rsidP="001527EF">
      <w:pPr>
        <w:pStyle w:val="Ang15"/>
      </w:pPr>
      <w:r w:rsidRPr="00744476">
        <w:rPr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6E6BFD00" w14:textId="77777777" w:rsidR="001527EF" w:rsidRPr="00F013FF" w:rsidRDefault="001527EF" w:rsidP="001527EF">
      <w:pPr>
        <w:pStyle w:val="Ang15"/>
        <w:rPr>
          <w:sz w:val="20"/>
          <w:szCs w:val="20"/>
          <w:cs/>
        </w:rPr>
      </w:pPr>
    </w:p>
    <w:p w14:paraId="090D67EC" w14:textId="60336B6F" w:rsidR="001527EF" w:rsidRDefault="001527EF" w:rsidP="004739F8">
      <w:pPr>
        <w:pStyle w:val="Ang15"/>
      </w:pPr>
      <w:r w:rsidRPr="00744476">
        <w:rPr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</w:t>
      </w:r>
      <w:r>
        <w:rPr>
          <w:rFonts w:hint="cs"/>
          <w:cs/>
        </w:rPr>
        <w:t>จะ</w:t>
      </w:r>
      <w:r w:rsidRPr="00744476">
        <w:rPr>
          <w:cs/>
        </w:rPr>
        <w:t>ถือจนครบกำหนด</w:t>
      </w:r>
      <w:r w:rsidRPr="00744476">
        <w:t xml:space="preserve"> </w:t>
      </w:r>
      <w:r w:rsidRPr="00744476">
        <w:br/>
      </w:r>
      <w:r w:rsidRPr="00744476">
        <w:rPr>
          <w:cs/>
        </w:rPr>
        <w:t>เงินลงทุนที่</w:t>
      </w:r>
      <w:r>
        <w:rPr>
          <w:rFonts w:hint="cs"/>
          <w:cs/>
        </w:rPr>
        <w:t>จะ</w:t>
      </w:r>
      <w:r w:rsidRPr="00744476">
        <w:rPr>
          <w:cs/>
        </w:rPr>
        <w:t>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2FAD78D6" w14:textId="77777777" w:rsidR="004739F8" w:rsidRPr="00F013FF" w:rsidRDefault="004739F8" w:rsidP="004739F8">
      <w:pPr>
        <w:pStyle w:val="Ang15"/>
        <w:rPr>
          <w:sz w:val="20"/>
          <w:szCs w:val="20"/>
        </w:rPr>
      </w:pPr>
    </w:p>
    <w:p w14:paraId="62587AEF" w14:textId="27A14AC8" w:rsidR="001527EF" w:rsidRPr="00744476" w:rsidRDefault="00DE32A0" w:rsidP="001527EF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ตราสารหนี้และ</w:t>
      </w:r>
      <w:r w:rsidR="001527EF" w:rsidRPr="00744476">
        <w:rPr>
          <w:rFonts w:asciiTheme="majorBidi" w:hAnsiTheme="majorBidi" w:cstheme="majorBidi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 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 เมื่อมีการจำหน่ายเงินลงทุน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="001527EF">
        <w:rPr>
          <w:rFonts w:asciiTheme="majorBidi" w:hAnsiTheme="majorBidi" w:cstheme="majorBidi"/>
        </w:rPr>
        <w:t xml:space="preserve"> </w:t>
      </w:r>
      <w:r w:rsidR="001527EF" w:rsidRPr="00A6103E">
        <w:rPr>
          <w:rFonts w:asciiTheme="majorBidi" w:hAnsiTheme="majorBidi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771177C" w14:textId="77777777" w:rsidR="001527EF" w:rsidRPr="0081515D" w:rsidRDefault="001527EF" w:rsidP="001527EF">
      <w:pPr>
        <w:pStyle w:val="Bo-Blankline"/>
      </w:pPr>
    </w:p>
    <w:p w14:paraId="489EE921" w14:textId="77777777" w:rsidR="001527EF" w:rsidRPr="00744476" w:rsidRDefault="001527EF" w:rsidP="001527EF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3628536" w14:textId="77777777" w:rsidR="001527EF" w:rsidRPr="0081515D" w:rsidRDefault="001527EF" w:rsidP="001527EF">
      <w:pPr>
        <w:pStyle w:val="Bo-Blankline"/>
      </w:pPr>
    </w:p>
    <w:p w14:paraId="459D2383" w14:textId="77777777" w:rsidR="001527EF" w:rsidRPr="00744476" w:rsidRDefault="001527EF" w:rsidP="001527EF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มูลค่ายุติธรรมของเครื่องมือทางการเงินสำหรับหลักทรัพย์เพื่อค้าและเผื่อขายจะใช้ราคาเสนอซื้อ ณ วันที่รายงาน</w:t>
      </w:r>
    </w:p>
    <w:p w14:paraId="38682997" w14:textId="77777777" w:rsidR="001527EF" w:rsidRPr="0081515D" w:rsidRDefault="001527EF" w:rsidP="001527EF">
      <w:pPr>
        <w:pStyle w:val="Bo-Blankline"/>
      </w:pPr>
    </w:p>
    <w:p w14:paraId="0F1046E6" w14:textId="77777777" w:rsidR="001527EF" w:rsidRPr="00744476" w:rsidRDefault="001527EF" w:rsidP="001527EF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การจำหน่ายเงินลงทุน</w:t>
      </w:r>
    </w:p>
    <w:p w14:paraId="7E7C8C24" w14:textId="77777777" w:rsidR="001527EF" w:rsidRPr="0081515D" w:rsidRDefault="001527EF" w:rsidP="001527EF">
      <w:pPr>
        <w:pStyle w:val="Bo-Blankline"/>
      </w:pPr>
    </w:p>
    <w:p w14:paraId="0B192FD3" w14:textId="142A70EC" w:rsidR="001527EF" w:rsidRPr="00744476" w:rsidRDefault="001527EF" w:rsidP="001527EF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604C771C" w14:textId="77777777" w:rsidR="001527EF" w:rsidRPr="0081515D" w:rsidRDefault="001527EF" w:rsidP="001527EF">
      <w:pPr>
        <w:pStyle w:val="Bo-Blankline"/>
      </w:pPr>
    </w:p>
    <w:p w14:paraId="7082559F" w14:textId="77777777" w:rsidR="001527EF" w:rsidRPr="00744476" w:rsidRDefault="001527EF" w:rsidP="001527EF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9B840E5" w14:textId="77777777" w:rsidR="00F013FF" w:rsidRPr="00F013FF" w:rsidRDefault="00F013FF" w:rsidP="00AF5E85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18F245A" w14:textId="77777777"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81515D" w:rsidRDefault="000162F3" w:rsidP="0081515D">
      <w:pPr>
        <w:pStyle w:val="Bo-Blankline"/>
        <w:rPr>
          <w:cs/>
        </w:rPr>
      </w:pPr>
    </w:p>
    <w:p w14:paraId="71668E56" w14:textId="066F7926" w:rsidR="00127161" w:rsidRDefault="000162F3" w:rsidP="00127161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473819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  <w:r w:rsidR="00127161">
        <w:rPr>
          <w:rFonts w:asciiTheme="majorBidi" w:hAnsiTheme="majorBidi" w:cstheme="majorBidi"/>
          <w:cs/>
        </w:rPr>
        <w:br w:type="page"/>
      </w:r>
    </w:p>
    <w:p w14:paraId="0A2936A0" w14:textId="77777777" w:rsidR="00FA0874" w:rsidRPr="00744476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ลูกหนี้การค้าและลูกหนี้อื่น</w:t>
      </w:r>
    </w:p>
    <w:p w14:paraId="6A213D5D" w14:textId="77777777" w:rsidR="000162F3" w:rsidRPr="00744476" w:rsidRDefault="000162F3" w:rsidP="0081515D">
      <w:pPr>
        <w:pStyle w:val="Bo-Blankline"/>
      </w:pPr>
    </w:p>
    <w:p w14:paraId="183BFD31" w14:textId="77777777" w:rsidR="000162F3" w:rsidRDefault="00344B99" w:rsidP="0081515D">
      <w:pPr>
        <w:pStyle w:val="Bo-Blankline"/>
        <w:rPr>
          <w:rFonts w:asciiTheme="majorBidi" w:hAnsiTheme="majorBidi"/>
          <w:sz w:val="30"/>
          <w:szCs w:val="30"/>
          <w:lang w:eastAsia="en-US"/>
        </w:rPr>
      </w:pPr>
      <w:r w:rsidRPr="00344B99">
        <w:rPr>
          <w:rFonts w:asciiTheme="majorBidi" w:hAnsiTheme="majorBidi"/>
          <w:sz w:val="30"/>
          <w:szCs w:val="30"/>
          <w:cs/>
          <w:lang w:eastAsia="en-US"/>
        </w:rPr>
        <w:t>ลูกหนี้รับรู้เมื่อ</w:t>
      </w:r>
      <w:r>
        <w:rPr>
          <w:rFonts w:asciiTheme="majorBidi" w:hAnsiTheme="majorBidi" w:hint="cs"/>
          <w:sz w:val="30"/>
          <w:szCs w:val="30"/>
          <w:cs/>
          <w:lang w:eastAsia="en-US"/>
        </w:rPr>
        <w:t>กลุ่มบริษัท</w:t>
      </w:r>
      <w:r w:rsidRPr="00344B99">
        <w:rPr>
          <w:rFonts w:asciiTheme="majorBidi" w:hAnsiTheme="majorBidi"/>
          <w:sz w:val="30"/>
          <w:szCs w:val="30"/>
          <w:cs/>
          <w:lang w:eastAsia="en-US"/>
        </w:rPr>
        <w:t>มีสิทธิที่ปราศจากเงื่อนไขในการได้รับสิ่งตอบแทนตามสัญญา</w:t>
      </w:r>
    </w:p>
    <w:p w14:paraId="506D0390" w14:textId="77777777" w:rsidR="00344B99" w:rsidRPr="0081515D" w:rsidRDefault="00344B99" w:rsidP="0081515D">
      <w:pPr>
        <w:pStyle w:val="Bo-Blankline"/>
      </w:pPr>
    </w:p>
    <w:p w14:paraId="7EBB4A95" w14:textId="36D0979B" w:rsidR="005E46A9" w:rsidRDefault="005E46A9" w:rsidP="005E46A9">
      <w:pPr>
        <w:pStyle w:val="Bo-C1Content"/>
      </w:pPr>
      <w:r w:rsidRPr="00294771">
        <w:rPr>
          <w:spacing w:val="-2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294771">
        <w:rPr>
          <w:i/>
          <w:iCs/>
          <w:spacing w:val="-2"/>
          <w:cs/>
        </w:rPr>
        <w:t>(</w:t>
      </w:r>
      <w:r w:rsidR="00294771" w:rsidRPr="00294771">
        <w:rPr>
          <w:i/>
          <w:iCs/>
          <w:spacing w:val="-2"/>
          <w:lang w:val="en-US"/>
        </w:rPr>
        <w:t>2562</w:t>
      </w:r>
      <w:r w:rsidRPr="00294771">
        <w:rPr>
          <w:i/>
          <w:iCs/>
          <w:spacing w:val="-2"/>
          <w:cs/>
        </w:rPr>
        <w:t>: ค่าเผื่อหนี้สงสัยจะสูญ)</w:t>
      </w:r>
      <w:r w:rsidRPr="005E46A9">
        <w:rPr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012E7F16" w14:textId="7229264B" w:rsidR="00896299" w:rsidRPr="00F013FF" w:rsidRDefault="00896299" w:rsidP="005E46A9">
      <w:pPr>
        <w:pStyle w:val="Bo-C1Content"/>
        <w:rPr>
          <w:rFonts w:cstheme="majorBidi"/>
          <w:sz w:val="20"/>
          <w:szCs w:val="20"/>
          <w:lang w:val="en-US"/>
        </w:rPr>
      </w:pPr>
    </w:p>
    <w:p w14:paraId="6FCE2550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สินค้าคงเหลือ</w:t>
      </w:r>
    </w:p>
    <w:p w14:paraId="527A625A" w14:textId="77777777" w:rsidR="000162F3" w:rsidRPr="0081515D" w:rsidRDefault="000162F3" w:rsidP="0081515D">
      <w:pPr>
        <w:pStyle w:val="Bo-Blankline"/>
      </w:pPr>
    </w:p>
    <w:p w14:paraId="3C1BF87A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สินค้าคงเหลือ</w:t>
      </w:r>
      <w:r w:rsidR="00FD7162" w:rsidRPr="00744476">
        <w:rPr>
          <w:rFonts w:asciiTheme="majorBidi" w:hAnsiTheme="majorBidi" w:cstheme="majorBidi"/>
          <w:cs/>
          <w:lang w:val="en-US"/>
        </w:rPr>
        <w:t>วัดมูลค่าด้วย</w:t>
      </w:r>
      <w:r w:rsidRPr="00744476">
        <w:rPr>
          <w:rFonts w:asciiTheme="majorBidi" w:hAnsiTheme="majorBidi" w:cstheme="majorBidi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18183BBC" w14:textId="77777777" w:rsidR="000162F3" w:rsidRPr="0081515D" w:rsidRDefault="000162F3" w:rsidP="0081515D">
      <w:pPr>
        <w:pStyle w:val="Bo-Blankline"/>
      </w:pPr>
    </w:p>
    <w:p w14:paraId="74B865D9" w14:textId="77777777" w:rsidR="000162F3" w:rsidRPr="00744476" w:rsidRDefault="005D4E73" w:rsidP="00B228B8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hint="cs"/>
          <w:cs/>
        </w:rPr>
        <w:t>ต้นทุนของสินค้าสำเร็จรูป</w:t>
      </w:r>
      <w:r>
        <w:rPr>
          <w:rFonts w:hint="cs"/>
          <w:cs/>
          <w:lang w:val="en-US"/>
        </w:rPr>
        <w:t>ประเภท</w:t>
      </w:r>
      <w:r w:rsidRPr="0034019B">
        <w:rPr>
          <w:cs/>
        </w:rPr>
        <w:t>น้</w:t>
      </w:r>
      <w:r>
        <w:rPr>
          <w:cs/>
        </w:rPr>
        <w:t>ำมันเชื้อเพลิงและก๊าซธรรมชาติคำนวณโดยใช้</w:t>
      </w:r>
      <w:r w:rsidRPr="0034019B">
        <w:rPr>
          <w:cs/>
        </w:rPr>
        <w:t>วิธีเข้าก่อนออกก่อน</w:t>
      </w:r>
      <w:r>
        <w:rPr>
          <w:rFonts w:hint="cs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  <w:lang w:val="en-US"/>
        </w:rPr>
        <w:t>ต้นทุนของสินค้า</w:t>
      </w:r>
      <w:r>
        <w:rPr>
          <w:rFonts w:asciiTheme="majorBidi" w:hAnsiTheme="majorBidi" w:cstheme="majorBidi" w:hint="cs"/>
          <w:cs/>
          <w:lang w:val="en-US"/>
        </w:rPr>
        <w:t>อื่น</w:t>
      </w:r>
      <w:r w:rsidR="000162F3" w:rsidRPr="00744476">
        <w:rPr>
          <w:rFonts w:asciiTheme="majorBidi" w:hAnsiTheme="majorBidi" w:cstheme="majorBidi"/>
          <w:cs/>
          <w:lang w:val="en-US"/>
        </w:rPr>
        <w:t>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</w:t>
      </w:r>
      <w:r w:rsidR="000162F3" w:rsidRPr="00744476">
        <w:rPr>
          <w:rFonts w:asciiTheme="majorBidi" w:hAnsiTheme="majorBidi" w:cstheme="majorBidi"/>
          <w:cs/>
        </w:rPr>
        <w:t>อยู่</w:t>
      </w:r>
      <w:r w:rsidR="000162F3" w:rsidRPr="00744476">
        <w:rPr>
          <w:rFonts w:asciiTheme="majorBidi" w:hAnsiTheme="majorBidi" w:cstheme="majorBidi"/>
          <w:cs/>
          <w:lang w:val="en-US"/>
        </w:rPr>
        <w:t>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61282BC4" w14:textId="77777777" w:rsidR="000162F3" w:rsidRPr="0081515D" w:rsidRDefault="000162F3" w:rsidP="0081515D">
      <w:pPr>
        <w:pStyle w:val="Bo-Blankline"/>
      </w:pPr>
    </w:p>
    <w:p w14:paraId="5D23FACF" w14:textId="6950605C" w:rsidR="000162F3" w:rsidRDefault="000162F3" w:rsidP="00B228B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มูลค่าสุทธิที่จะ</w:t>
      </w:r>
      <w:r w:rsidRPr="00744476">
        <w:rPr>
          <w:rFonts w:asciiTheme="majorBidi" w:hAnsiTheme="majorBidi" w:cstheme="majorBidi"/>
          <w:cs/>
        </w:rPr>
        <w:t>ได้รับ</w:t>
      </w:r>
      <w:r w:rsidRPr="00744476">
        <w:rPr>
          <w:rFonts w:asciiTheme="majorBidi" w:hAnsiTheme="majorBidi" w:cstheme="majorBidi"/>
          <w:cs/>
          <w:lang w:val="en-US"/>
        </w:rPr>
        <w:t>เป็นการประมาณราคาที่จะขายได้จากการดำเนินธุรกิจปกติหัก</w:t>
      </w:r>
      <w:r w:rsidRPr="00744476">
        <w:rPr>
          <w:rFonts w:asciiTheme="majorBidi" w:hAnsiTheme="majorBidi" w:cstheme="majorBidi"/>
          <w:cs/>
        </w:rPr>
        <w:t>ด้วย</w:t>
      </w:r>
      <w:r w:rsidRPr="00744476">
        <w:rPr>
          <w:rFonts w:asciiTheme="majorBidi" w:hAnsiTheme="majorBidi" w:cstheme="majorBidi"/>
          <w:cs/>
          <w:lang w:val="en-US"/>
        </w:rPr>
        <w:t>ค่าใช้จ่ายที่จำเป็นโดยประมาณในการขาย</w:t>
      </w:r>
    </w:p>
    <w:p w14:paraId="4B8DA521" w14:textId="77777777" w:rsidR="00211A8E" w:rsidRPr="00211A8E" w:rsidRDefault="00211A8E" w:rsidP="00B228B8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380B69E6" w14:textId="14290A10" w:rsidR="00F013FF" w:rsidRDefault="005D5F28" w:rsidP="00F013FF">
      <w:pPr>
        <w:pStyle w:val="Bo-C1Content"/>
        <w:rPr>
          <w:rFonts w:asciiTheme="majorBidi" w:hAnsiTheme="majorBidi"/>
        </w:rPr>
      </w:pPr>
      <w:r w:rsidRPr="000E73C9">
        <w:rPr>
          <w:rFonts w:asciiTheme="majorBidi" w:hAnsiTheme="majorBidi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573BF90" w14:textId="77777777" w:rsidR="00211A8E" w:rsidRPr="00211A8E" w:rsidRDefault="00211A8E" w:rsidP="00F013FF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37CD1D92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52F42BE6" w14:textId="77777777" w:rsidR="000162F3" w:rsidRPr="0081515D" w:rsidRDefault="000162F3" w:rsidP="0081515D">
      <w:pPr>
        <w:pStyle w:val="Bo-Blankline"/>
      </w:pPr>
    </w:p>
    <w:p w14:paraId="7F959885" w14:textId="37B958EE" w:rsidR="00896299" w:rsidRDefault="00032D62" w:rsidP="00642096">
      <w:pPr>
        <w:pStyle w:val="Bo-C1Content"/>
        <w:rPr>
          <w:rFonts w:asciiTheme="majorBidi" w:hAnsiTheme="majorBidi" w:cstheme="majorBidi"/>
        </w:rPr>
      </w:pPr>
      <w:r w:rsidRPr="00032D62">
        <w:rPr>
          <w:rFonts w:asciiTheme="majorBidi" w:hAnsiTheme="majorBidi" w:cstheme="majorBidi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Theme="majorBidi" w:hAnsiTheme="majorBidi" w:cstheme="majorBidi"/>
          <w:cs/>
        </w:rPr>
        <w:t>ค่าที่เพิ่มขึ้นหรือทั้งสองอย่าง</w:t>
      </w:r>
      <w:r w:rsidRPr="00032D62">
        <w:rPr>
          <w:rFonts w:asciiTheme="majorBidi" w:hAnsiTheme="majorBidi" w:cstheme="majorBidi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C958211" w14:textId="77777777" w:rsidR="00642096" w:rsidRPr="00F013FF" w:rsidRDefault="00642096" w:rsidP="00642096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5CA4EA41" w14:textId="3D90565C" w:rsidR="000162F3" w:rsidRDefault="000162F3" w:rsidP="0064209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อสังหาริมทรัพย์เพื่อการลงทุน</w:t>
      </w:r>
      <w:r w:rsidR="00247B42" w:rsidRPr="00744476">
        <w:rPr>
          <w:rFonts w:asciiTheme="majorBidi" w:hAnsiTheme="majorBidi" w:cstheme="majorBidi"/>
          <w:cs/>
        </w:rPr>
        <w:t>วัดมูลค่าด้วย</w:t>
      </w:r>
      <w:r w:rsidRPr="00744476">
        <w:rPr>
          <w:rFonts w:asciiTheme="majorBidi" w:hAnsiTheme="majorBidi" w:cstheme="majorBidi"/>
          <w:cs/>
        </w:rPr>
        <w:t>ราคาทุนหักค่าเสื่อมราคาสะสมและขา</w:t>
      </w:r>
      <w:r w:rsidR="00A84288" w:rsidRPr="00744476">
        <w:rPr>
          <w:rFonts w:asciiTheme="majorBidi" w:hAnsiTheme="majorBidi" w:cstheme="majorBidi"/>
          <w:cs/>
        </w:rPr>
        <w:t>ดทุนจากการด้อยค่า</w:t>
      </w:r>
    </w:p>
    <w:p w14:paraId="654DEE5F" w14:textId="77777777" w:rsidR="006C1CC1" w:rsidRPr="00F013FF" w:rsidRDefault="006C1CC1" w:rsidP="00642096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44C8D26A" w14:textId="03FA8149" w:rsidR="00DE7BAF" w:rsidRPr="00DE7BAF" w:rsidRDefault="000162F3" w:rsidP="00DE7BAF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6470CE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พร้อมใช้งานและรวมถึงต้นทุนการกู้ยืม</w:t>
      </w:r>
      <w:r w:rsidR="00DE7BAF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B37C0D3" w14:textId="6F129B93" w:rsidR="00967E54" w:rsidRPr="00744476" w:rsidRDefault="00967E54" w:rsidP="0072630E">
      <w:pPr>
        <w:pStyle w:val="Bo-C1Content"/>
        <w:rPr>
          <w:rFonts w:asciiTheme="majorBidi" w:hAnsiTheme="majorBidi" w:cstheme="majorBidi"/>
          <w:cs/>
        </w:rPr>
      </w:pPr>
      <w:r w:rsidRPr="00967E54">
        <w:rPr>
          <w:rFonts w:asciiTheme="majorBidi" w:hAnsiTheme="majorBidi"/>
          <w:cs/>
        </w:rPr>
        <w:lastRenderedPageBreak/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645C01E2" w14:textId="77777777" w:rsidR="001714E8" w:rsidRPr="00F013FF" w:rsidRDefault="001714E8" w:rsidP="0072630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38C12E0B" w14:textId="0E536434"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ค่าเสื่อมราคาจะบันทึกในกำไรหรือ</w:t>
      </w:r>
      <w:r w:rsidR="00EA65EB" w:rsidRPr="00744476">
        <w:rPr>
          <w:rFonts w:asciiTheme="majorBidi" w:hAnsiTheme="majorBidi" w:cstheme="majorBidi"/>
          <w:cs/>
        </w:rPr>
        <w:t xml:space="preserve">ขาดทุน </w:t>
      </w:r>
      <w:r w:rsidR="00982C1B">
        <w:rPr>
          <w:rFonts w:asciiTheme="majorBidi" w:hAnsiTheme="majorBidi" w:cstheme="majorBidi" w:hint="cs"/>
          <w:cs/>
        </w:rPr>
        <w:t>ซึ่ง</w:t>
      </w:r>
      <w:r w:rsidRPr="00744476">
        <w:rPr>
          <w:rFonts w:asciiTheme="majorBidi" w:hAnsiTheme="majorBidi" w:cstheme="majorBidi"/>
          <w:cs/>
        </w:rPr>
        <w:t>คำนวณโดยวิธีเส้นตรงตามอายุการใ</w:t>
      </w:r>
      <w:r w:rsidR="0088539C" w:rsidRPr="00744476">
        <w:rPr>
          <w:rFonts w:asciiTheme="majorBidi" w:hAnsiTheme="majorBidi" w:cstheme="majorBidi"/>
          <w:cs/>
        </w:rPr>
        <w:t>ห้</w:t>
      </w:r>
      <w:r w:rsidR="00EA65EB" w:rsidRPr="00744476">
        <w:rPr>
          <w:rFonts w:asciiTheme="majorBidi" w:hAnsiTheme="majorBidi" w:cstheme="majorBidi"/>
          <w:cs/>
        </w:rPr>
        <w:t>ประโยชน์</w:t>
      </w:r>
      <w:r w:rsidRPr="00744476">
        <w:rPr>
          <w:rFonts w:asciiTheme="majorBidi" w:hAnsiTheme="majorBidi" w:cstheme="majorBidi"/>
          <w:cs/>
        </w:rPr>
        <w:t xml:space="preserve">โดยประมาณของอาคารชุดเป็นระยะเวลา </w:t>
      </w:r>
      <w:r w:rsidR="00EE7549" w:rsidRPr="00F454F6">
        <w:rPr>
          <w:rFonts w:asciiTheme="majorBidi" w:hAnsiTheme="majorBidi" w:cstheme="majorBidi"/>
          <w:lang w:val="en-US"/>
        </w:rPr>
        <w:t>20</w:t>
      </w:r>
      <w:r w:rsidRPr="00744476">
        <w:rPr>
          <w:rFonts w:asciiTheme="majorBidi" w:hAnsiTheme="majorBidi" w:cstheme="majorBidi"/>
          <w:cs/>
        </w:rPr>
        <w:t xml:space="preserve"> ปี</w:t>
      </w:r>
    </w:p>
    <w:p w14:paraId="661027E5" w14:textId="77777777" w:rsidR="00982C1B" w:rsidRDefault="00982C1B" w:rsidP="00982C1B">
      <w:pPr>
        <w:pStyle w:val="Bo-Blankline"/>
      </w:pPr>
    </w:p>
    <w:p w14:paraId="29CEE03C" w14:textId="0B86F390" w:rsidR="00434637" w:rsidRDefault="00982C1B" w:rsidP="004A1616">
      <w:pPr>
        <w:pStyle w:val="Bo-C1Content"/>
        <w:rPr>
          <w:rFonts w:asciiTheme="majorBidi" w:hAnsiTheme="majorBidi"/>
          <w:lang w:val="en-US"/>
        </w:rPr>
      </w:pPr>
      <w:r w:rsidRPr="00982C1B">
        <w:rPr>
          <w:rFonts w:asciiTheme="majorBidi" w:hAnsiTheme="majorBidi"/>
          <w:cs/>
        </w:rPr>
        <w:t>กลุ่มบริษัทไม่คิดค่าเสื่อมราคาสำหรับที่ดิน</w:t>
      </w:r>
      <w:r w:rsidR="00706106">
        <w:rPr>
          <w:rFonts w:asciiTheme="majorBidi" w:hAnsiTheme="majorBidi" w:hint="cs"/>
          <w:cs/>
          <w:lang w:val="en-US"/>
        </w:rPr>
        <w:t>ให้เช่าและที่ดินเปล่า</w:t>
      </w:r>
    </w:p>
    <w:p w14:paraId="533AA365" w14:textId="77777777" w:rsidR="004A1616" w:rsidRDefault="004A1616" w:rsidP="004A1616">
      <w:pPr>
        <w:pStyle w:val="Bo-C1Content"/>
        <w:rPr>
          <w:sz w:val="20"/>
          <w:szCs w:val="20"/>
          <w:cs/>
          <w:lang w:eastAsia="x-none"/>
        </w:rPr>
      </w:pPr>
    </w:p>
    <w:p w14:paraId="007D3312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ที่ดิน อาคารและอุปกรณ์</w:t>
      </w:r>
    </w:p>
    <w:p w14:paraId="5E1CE1C6" w14:textId="77777777" w:rsidR="000162F3" w:rsidRPr="0081515D" w:rsidRDefault="000162F3" w:rsidP="0081515D">
      <w:pPr>
        <w:pStyle w:val="Bo-Blankline"/>
      </w:pPr>
    </w:p>
    <w:p w14:paraId="150E5787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การรับรู้และการวัดมูลค่า</w:t>
      </w:r>
    </w:p>
    <w:p w14:paraId="624098E1" w14:textId="77777777" w:rsidR="000162F3" w:rsidRPr="0081515D" w:rsidRDefault="000162F3" w:rsidP="0081515D">
      <w:pPr>
        <w:pStyle w:val="Bo-Blankline"/>
      </w:pPr>
    </w:p>
    <w:p w14:paraId="6335CA7A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สินทรัพย์ที่เป็นกรรมสิทธิ์ของ</w:t>
      </w:r>
      <w:r w:rsidR="00F50F74" w:rsidRPr="00744476">
        <w:rPr>
          <w:rFonts w:asciiTheme="majorBidi" w:hAnsiTheme="majorBidi" w:cstheme="majorBidi"/>
          <w:cs/>
          <w:lang w:val="en-US"/>
        </w:rPr>
        <w:t>กิจการ</w:t>
      </w:r>
    </w:p>
    <w:p w14:paraId="21A582E3" w14:textId="77777777" w:rsidR="000162F3" w:rsidRPr="0081515D" w:rsidRDefault="000162F3" w:rsidP="0081515D">
      <w:pPr>
        <w:pStyle w:val="Bo-Blankline"/>
      </w:pPr>
    </w:p>
    <w:p w14:paraId="659B0CC3" w14:textId="77777777" w:rsidR="000162F3" w:rsidRPr="00744476" w:rsidRDefault="000162F3" w:rsidP="00E35F5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ที่ดิน อาคารและอุปกรณ์</w:t>
      </w:r>
      <w:r w:rsidR="00E7792D" w:rsidRPr="00744476">
        <w:rPr>
          <w:rFonts w:asciiTheme="majorBidi" w:hAnsiTheme="majorBidi" w:cstheme="majorBidi"/>
          <w:cs/>
          <w:lang w:val="en-US"/>
        </w:rPr>
        <w:t>วัดมูลค่า</w:t>
      </w:r>
      <w:r w:rsidRPr="00744476">
        <w:rPr>
          <w:rFonts w:asciiTheme="majorBidi" w:hAnsiTheme="majorBidi" w:cstheme="majorBidi"/>
          <w:cs/>
          <w:lang w:val="en-US"/>
        </w:rPr>
        <w:t>ด้วยราคาทุนหักค่าเสื่อมราคาสะส</w:t>
      </w:r>
      <w:r w:rsidR="00032D62">
        <w:rPr>
          <w:rFonts w:asciiTheme="majorBidi" w:hAnsiTheme="majorBidi" w:cstheme="majorBidi"/>
          <w:cs/>
          <w:lang w:val="en-US"/>
        </w:rPr>
        <w:t>มและค่าเผื่อขาดทุนจากการด้อยค่า</w:t>
      </w:r>
    </w:p>
    <w:p w14:paraId="08458DED" w14:textId="77777777" w:rsidR="00BE1341" w:rsidRPr="0081515D" w:rsidRDefault="00BE1341" w:rsidP="0081515D">
      <w:pPr>
        <w:pStyle w:val="Bo-Blankline"/>
      </w:pPr>
    </w:p>
    <w:p w14:paraId="6F6284F4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A84288" w:rsidRPr="00744476">
        <w:rPr>
          <w:rFonts w:asciiTheme="majorBidi" w:hAnsiTheme="majorBidi" w:cstheme="majorBidi"/>
          <w:cs/>
        </w:rPr>
        <w:t>่พร้อมจะใช้งานได้ตามความประสงค์</w:t>
      </w:r>
      <w:r w:rsidRPr="00744476">
        <w:rPr>
          <w:rFonts w:asciiTheme="majorBidi" w:hAnsiTheme="majorBidi" w:cstheme="majorBidi"/>
          <w:cs/>
        </w:rPr>
        <w:t xml:space="preserve"> ต้นทุนในการรื้อถอน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การขนย้าย</w:t>
      </w:r>
      <w:r w:rsidR="00064BF9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การบูรณะสถานที่ตั้ง</w:t>
      </w:r>
      <w:r w:rsidR="00A84288" w:rsidRPr="00744476">
        <w:rPr>
          <w:rFonts w:asciiTheme="majorBidi" w:hAnsiTheme="majorBidi" w:cstheme="majorBidi"/>
          <w:cs/>
        </w:rPr>
        <w:t xml:space="preserve">ของสินทรัพย์และต้นทุนการกู้ยืม </w:t>
      </w:r>
      <w:r w:rsidRPr="00744476">
        <w:rPr>
          <w:rFonts w:asciiTheme="majorBidi" w:hAnsiTheme="majorBidi" w:cstheme="majorBidi"/>
          <w:cs/>
        </w:rPr>
        <w:t>สำหรับเครื่องมือที่ควบคุมโดย</w:t>
      </w:r>
      <w:r w:rsidR="00064BF9" w:rsidRPr="00744476">
        <w:rPr>
          <w:rFonts w:asciiTheme="majorBidi" w:hAnsiTheme="majorBidi" w:cstheme="majorBidi"/>
          <w:cs/>
        </w:rPr>
        <w:t>ลิขสิทธิ์</w:t>
      </w:r>
      <w:r w:rsidRPr="00744476">
        <w:rPr>
          <w:rFonts w:asciiTheme="majorBidi" w:hAnsiTheme="majorBidi" w:cstheme="majorBidi"/>
          <w:cs/>
        </w:rPr>
        <w:t>ซอฟ</w:t>
      </w:r>
      <w:r w:rsidR="00E0213D" w:rsidRPr="00744476">
        <w:rPr>
          <w:rFonts w:asciiTheme="majorBidi" w:hAnsiTheme="majorBidi" w:cstheme="majorBidi"/>
          <w:cs/>
        </w:rPr>
        <w:t>ต์</w:t>
      </w:r>
      <w:r w:rsidRPr="00744476">
        <w:rPr>
          <w:rFonts w:asciiTheme="majorBidi" w:hAnsiTheme="majorBidi" w:cstheme="majorBidi"/>
          <w:cs/>
        </w:rPr>
        <w:t>แวร์ซึ่งไม่สามารถทำงานได้โดยปราศจาก</w:t>
      </w:r>
      <w:r w:rsidR="00E0213D" w:rsidRPr="00744476">
        <w:rPr>
          <w:rFonts w:asciiTheme="majorBidi" w:hAnsiTheme="majorBidi" w:cstheme="majorBidi"/>
          <w:cs/>
        </w:rPr>
        <w:t>ลิขสิทธิ์ซอฟต์แวร์</w:t>
      </w:r>
      <w:r w:rsidRPr="00744476">
        <w:rPr>
          <w:rFonts w:asciiTheme="majorBidi" w:hAnsiTheme="majorBidi" w:cstheme="majorBidi"/>
          <w:cs/>
        </w:rPr>
        <w:t>นั้นให้ถือว่า</w:t>
      </w:r>
      <w:r w:rsidR="00F34307" w:rsidRPr="00744476">
        <w:rPr>
          <w:rFonts w:asciiTheme="majorBidi" w:hAnsiTheme="majorBidi" w:cstheme="majorBidi"/>
          <w:cs/>
        </w:rPr>
        <w:t>ลิขสิทธิ์ซอฟต์แวร์</w:t>
      </w:r>
      <w:r w:rsidRPr="00744476">
        <w:rPr>
          <w:rFonts w:asciiTheme="majorBidi" w:hAnsiTheme="majorBidi" w:cstheme="majorBidi"/>
          <w:cs/>
        </w:rPr>
        <w:t>ดังกล่าวเป็นส่วนหนึ่งของอุปกรณ์</w:t>
      </w:r>
      <w:r w:rsidRPr="00744476">
        <w:rPr>
          <w:rFonts w:asciiTheme="majorBidi" w:hAnsiTheme="majorBidi" w:cstheme="majorBidi"/>
        </w:rPr>
        <w:t xml:space="preserve"> </w:t>
      </w:r>
    </w:p>
    <w:p w14:paraId="6021ED7F" w14:textId="77777777" w:rsidR="00033EE5" w:rsidRPr="00033EE5" w:rsidRDefault="00033EE5" w:rsidP="00F013FF">
      <w:pPr>
        <w:pStyle w:val="Bo-C1Content"/>
        <w:rPr>
          <w:rFonts w:asciiTheme="majorBidi" w:hAnsiTheme="majorBidi" w:cstheme="majorBidi"/>
          <w:sz w:val="20"/>
          <w:szCs w:val="20"/>
          <w:lang w:eastAsia="en-GB"/>
        </w:rPr>
      </w:pPr>
    </w:p>
    <w:p w14:paraId="19503D5E" w14:textId="1D5AB39C" w:rsidR="00F013FF" w:rsidRDefault="000162F3" w:rsidP="00F013FF">
      <w:pPr>
        <w:pStyle w:val="Bo-C1Content"/>
      </w:pPr>
      <w:r w:rsidRPr="00744476">
        <w:rPr>
          <w:rFonts w:asciiTheme="majorBidi" w:hAnsiTheme="majorBidi" w:cstheme="majorBidi"/>
          <w:cs/>
          <w:lang w:eastAsia="en-GB"/>
        </w:rPr>
        <w:t>ส่วนประกอบของรายการที่ดิน</w:t>
      </w:r>
      <w:r w:rsidRPr="00744476">
        <w:rPr>
          <w:rFonts w:asciiTheme="majorBidi" w:hAnsiTheme="majorBidi" w:cstheme="majorBidi"/>
          <w:lang w:eastAsia="en-GB"/>
        </w:rPr>
        <w:t xml:space="preserve"> </w:t>
      </w:r>
      <w:r w:rsidRPr="00744476">
        <w:rPr>
          <w:rFonts w:asciiTheme="majorBidi" w:hAnsiTheme="majorBidi" w:cstheme="majorBidi"/>
          <w:cs/>
          <w:lang w:eastAsia="en-GB"/>
        </w:rPr>
        <w:t>อาคาร</w:t>
      </w:r>
      <w:r w:rsidRPr="00744476">
        <w:rPr>
          <w:rFonts w:asciiTheme="majorBidi" w:hAnsiTheme="majorBidi" w:cstheme="majorBidi"/>
          <w:lang w:eastAsia="en-GB"/>
        </w:rPr>
        <w:t xml:space="preserve"> </w:t>
      </w:r>
      <w:r w:rsidRPr="00744476">
        <w:rPr>
          <w:rFonts w:asciiTheme="majorBidi" w:hAnsiTheme="majorBidi" w:cstheme="majorBidi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3BA9171A" w14:textId="77777777" w:rsidR="00033EE5" w:rsidRPr="00033EE5" w:rsidRDefault="00033EE5" w:rsidP="00F013FF">
      <w:pPr>
        <w:pStyle w:val="Bo-C1Content"/>
        <w:rPr>
          <w:rFonts w:asciiTheme="majorBidi" w:hAnsiTheme="majorBidi" w:cstheme="majorBidi"/>
          <w:sz w:val="20"/>
          <w:szCs w:val="20"/>
          <w:lang w:eastAsia="en-GB"/>
        </w:rPr>
      </w:pPr>
    </w:p>
    <w:p w14:paraId="79BAA055" w14:textId="57C952D7" w:rsidR="00775D3C" w:rsidRDefault="000162F3" w:rsidP="0064209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</w:t>
      </w:r>
      <w:r w:rsidR="006B5783" w:rsidRPr="00744476">
        <w:rPr>
          <w:rFonts w:asciiTheme="majorBidi" w:hAnsiTheme="majorBidi" w:cstheme="majorBidi"/>
          <w:cs/>
        </w:rPr>
        <w:t>ปกรณ์ โดยรับรู้ในกำไรหรือขาดทุน</w:t>
      </w:r>
    </w:p>
    <w:p w14:paraId="617BD69F" w14:textId="77777777" w:rsidR="00642096" w:rsidRPr="00F013FF" w:rsidRDefault="00642096" w:rsidP="00642096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3698DDB5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217E2AB1" w14:textId="77777777" w:rsidR="000162F3" w:rsidRPr="00744476" w:rsidRDefault="000162F3" w:rsidP="0081515D">
      <w:pPr>
        <w:pStyle w:val="Bo-Blankline"/>
      </w:pPr>
    </w:p>
    <w:p w14:paraId="012254CD" w14:textId="1D1BE23D" w:rsidR="00033EE5" w:rsidRDefault="000162F3" w:rsidP="00033EE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อาคารและอุปกรณ์</w:t>
      </w:r>
      <w:r w:rsidR="00C8205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</w:t>
      </w:r>
      <w:r w:rsidR="00A84288" w:rsidRPr="00744476">
        <w:rPr>
          <w:rFonts w:asciiTheme="majorBidi" w:hAnsiTheme="majorBidi" w:cstheme="majorBidi"/>
          <w:cs/>
        </w:rPr>
        <w:t>กตัดจำหน่ายตามมูลค่าตามบัญชี</w:t>
      </w:r>
      <w:r w:rsidRPr="00744476">
        <w:rPr>
          <w:rFonts w:asciiTheme="majorBidi" w:hAnsiTheme="majorBidi" w:cstheme="majorBidi"/>
          <w:cs/>
        </w:rPr>
        <w:t xml:space="preserve"> ต้นทุนที่เกิดขึ้นในการซ่อมบำรุงที่ดิน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  <w:r w:rsidR="00033EE5">
        <w:rPr>
          <w:rFonts w:asciiTheme="majorBidi" w:hAnsiTheme="majorBidi" w:cstheme="majorBidi"/>
          <w:cs/>
        </w:rPr>
        <w:br w:type="page"/>
      </w:r>
    </w:p>
    <w:p w14:paraId="16CB1B19" w14:textId="77777777" w:rsidR="000162F3" w:rsidRPr="00744476" w:rsidRDefault="000162F3" w:rsidP="00C72874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744476">
        <w:rPr>
          <w:rFonts w:asciiTheme="majorBidi" w:hAnsiTheme="majorBidi" w:cstheme="majorBidi"/>
          <w:i/>
          <w:iCs/>
          <w:cs/>
          <w:lang w:val="en-US"/>
        </w:rPr>
        <w:lastRenderedPageBreak/>
        <w:t>สินทรัพย์เพื่อการสำรวจปิโตรเลียม</w:t>
      </w:r>
    </w:p>
    <w:p w14:paraId="08DB57E4" w14:textId="77777777" w:rsidR="000162F3" w:rsidRPr="0081515D" w:rsidRDefault="000162F3" w:rsidP="0081515D">
      <w:pPr>
        <w:pStyle w:val="Bo-Blankline"/>
      </w:pPr>
    </w:p>
    <w:p w14:paraId="61C78473" w14:textId="77777777" w:rsidR="000162F3" w:rsidRPr="00744476" w:rsidRDefault="0085323C" w:rsidP="0072630E">
      <w:pPr>
        <w:pStyle w:val="Bo-C1Content"/>
        <w:rPr>
          <w:rStyle w:val="PageNumber"/>
          <w:rFonts w:asciiTheme="majorBidi" w:hAnsiTheme="majorBidi" w:cstheme="majorBidi"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</w:t>
      </w:r>
      <w:r w:rsidR="00064BF9" w:rsidRPr="00744476">
        <w:rPr>
          <w:rFonts w:asciiTheme="majorBidi" w:hAnsiTheme="majorBidi" w:cstheme="majorBidi"/>
          <w:cs/>
          <w:lang w:val="en-US"/>
        </w:rPr>
        <w:t>ริษัทได้ถือปฏิบัติตามวิธีต้นทุนทั้งหมด</w:t>
      </w:r>
      <w:r w:rsidR="002B0329" w:rsidRPr="00744476">
        <w:rPr>
          <w:rFonts w:asciiTheme="majorBidi" w:hAnsiTheme="majorBidi" w:cstheme="majorBidi"/>
          <w:lang w:val="en-US"/>
        </w:rPr>
        <w:t xml:space="preserve"> (</w:t>
      </w:r>
      <w:r w:rsidR="004464F5" w:rsidRPr="00744476">
        <w:rPr>
          <w:rFonts w:asciiTheme="majorBidi" w:hAnsiTheme="majorBidi" w:cstheme="majorBidi"/>
          <w:lang w:val="en-US"/>
        </w:rPr>
        <w:t xml:space="preserve">Full cost method) </w:t>
      </w:r>
      <w:r w:rsidRPr="00744476">
        <w:rPr>
          <w:rFonts w:asciiTheme="majorBidi" w:hAnsiTheme="majorBidi" w:cstheme="majorBidi"/>
          <w:cs/>
          <w:lang w:val="en-US"/>
        </w:rPr>
        <w:t>สำหรับการบัญชีสำหรับการบันทึกทรัพย์สินเกี่ยวกับ</w:t>
      </w:r>
      <w:r w:rsidR="007E4480" w:rsidRPr="00744476">
        <w:rPr>
          <w:rFonts w:asciiTheme="majorBidi" w:hAnsiTheme="majorBidi" w:cstheme="majorBidi"/>
          <w:cs/>
          <w:lang w:val="en-US"/>
        </w:rPr>
        <w:t>ปิโตรเลีย</w:t>
      </w:r>
      <w:r w:rsidR="00064BF9" w:rsidRPr="00744476">
        <w:rPr>
          <w:rFonts w:asciiTheme="majorBidi" w:hAnsiTheme="majorBidi" w:cstheme="majorBidi"/>
          <w:cs/>
          <w:lang w:val="en-US"/>
        </w:rPr>
        <w:t>ม</w:t>
      </w:r>
      <w:r w:rsidR="007E4480" w:rsidRPr="00744476">
        <w:rPr>
          <w:rFonts w:asciiTheme="majorBidi" w:hAnsiTheme="majorBidi" w:cstheme="majorBidi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  <w:lang w:val="en-US"/>
        </w:rPr>
        <w:t>ก๊าซธรรมชาติ และค่าใช้จ่ายที่เกี่ยวข้องกับต้นทุนที่เกี่ยวข้องทั้งหมดกับรายจ่ายที่เกิดขึ้นเพื่อการสำรวจหลุมทั้งสำหรับหลุมที่ตรวจพบและไม่พบแหล่งปิโตรเลียม โดยถือเป็นรายจ่ายฝ่ายทุน</w:t>
      </w:r>
      <w:r w:rsidR="007E4480" w:rsidRPr="00744476">
        <w:rPr>
          <w:rFonts w:asciiTheme="majorBidi" w:hAnsiTheme="majorBidi" w:cstheme="majorBidi"/>
          <w:lang w:val="en-US"/>
        </w:rPr>
        <w:t xml:space="preserve"> </w:t>
      </w:r>
      <w:r w:rsidR="004464F5" w:rsidRPr="00744476">
        <w:rPr>
          <w:rFonts w:asciiTheme="majorBidi" w:hAnsiTheme="majorBidi" w:cstheme="majorBidi"/>
          <w:cs/>
          <w:lang w:val="en-US"/>
        </w:rPr>
        <w:t>และจะบันทึกเป็น</w:t>
      </w:r>
      <w:r w:rsidR="00406082" w:rsidRPr="00744476">
        <w:rPr>
          <w:rFonts w:asciiTheme="majorBidi" w:hAnsiTheme="majorBidi" w:cstheme="majorBidi"/>
          <w:cs/>
          <w:lang w:val="en-US"/>
        </w:rPr>
        <w:t>ค่าใช้จ่าย</w:t>
      </w:r>
      <w:r w:rsidR="00064BF9" w:rsidRPr="00744476">
        <w:rPr>
          <w:rFonts w:asciiTheme="majorBidi" w:hAnsiTheme="majorBidi" w:cstheme="majorBidi"/>
          <w:cs/>
          <w:lang w:val="en-US"/>
        </w:rPr>
        <w:t>ในกำไรหรือขาดทุน</w:t>
      </w:r>
      <w:r w:rsidR="004464F5" w:rsidRPr="00744476">
        <w:rPr>
          <w:rFonts w:asciiTheme="majorBidi" w:hAnsiTheme="majorBidi" w:cstheme="majorBidi"/>
          <w:cs/>
          <w:lang w:val="en-US"/>
        </w:rPr>
        <w:t>ทั้งจำนวน</w:t>
      </w:r>
      <w:r w:rsidR="00064BF9" w:rsidRPr="00744476">
        <w:rPr>
          <w:rFonts w:asciiTheme="majorBidi" w:hAnsiTheme="majorBidi" w:cstheme="majorBidi"/>
          <w:cs/>
          <w:lang w:val="en-US"/>
        </w:rPr>
        <w:t>ในงวดที่</w:t>
      </w:r>
      <w:r w:rsidR="00DD156E" w:rsidRPr="00744476">
        <w:rPr>
          <w:rFonts w:asciiTheme="majorBidi" w:hAnsiTheme="majorBidi" w:cstheme="majorBidi"/>
          <w:cs/>
          <w:lang w:val="en-US"/>
        </w:rPr>
        <w:t>มีการพิสูจน์ว่าไม่พบปริมาณสำรอง</w:t>
      </w:r>
      <w:r w:rsidR="00064BF9" w:rsidRPr="00744476">
        <w:rPr>
          <w:rFonts w:asciiTheme="majorBidi" w:hAnsiTheme="majorBidi" w:cstheme="majorBidi"/>
          <w:cs/>
          <w:lang w:val="en-US"/>
        </w:rPr>
        <w:t>หรือพบแต่ไม่เพ</w:t>
      </w:r>
      <w:r w:rsidR="00DD156E" w:rsidRPr="00744476">
        <w:rPr>
          <w:rFonts w:asciiTheme="majorBidi" w:hAnsiTheme="majorBidi" w:cstheme="majorBidi"/>
          <w:cs/>
          <w:lang w:val="en-US"/>
        </w:rPr>
        <w:t>ียงพอในเชิงพาณิชย์</w:t>
      </w:r>
      <w:r w:rsidR="00064BF9" w:rsidRPr="00744476">
        <w:rPr>
          <w:rFonts w:asciiTheme="majorBidi" w:hAnsiTheme="majorBidi" w:cstheme="majorBidi"/>
          <w:cs/>
          <w:lang w:val="en-US"/>
        </w:rPr>
        <w:t>หรือยกเลิกการสำรวจปิโต</w:t>
      </w:r>
      <w:r w:rsidR="00525D3E" w:rsidRPr="00744476">
        <w:rPr>
          <w:rFonts w:asciiTheme="majorBidi" w:hAnsiTheme="majorBidi" w:cstheme="majorBidi"/>
          <w:cs/>
          <w:lang w:val="en-US"/>
        </w:rPr>
        <w:t>ร</w:t>
      </w:r>
      <w:r w:rsidR="00064BF9" w:rsidRPr="00744476">
        <w:rPr>
          <w:rFonts w:asciiTheme="majorBidi" w:hAnsiTheme="majorBidi" w:cstheme="majorBidi"/>
          <w:cs/>
          <w:lang w:val="en-US"/>
        </w:rPr>
        <w:t>เลียม</w:t>
      </w:r>
    </w:p>
    <w:p w14:paraId="3E310BC5" w14:textId="77777777" w:rsidR="000162F3" w:rsidRPr="00434637" w:rsidRDefault="000162F3" w:rsidP="00434637">
      <w:pPr>
        <w:pStyle w:val="Bo-Blankline"/>
        <w:rPr>
          <w:rStyle w:val="PageNumber"/>
          <w:rFonts w:cs="Angsana New"/>
          <w:sz w:val="20"/>
          <w:szCs w:val="20"/>
          <w:highlight w:val="yellow"/>
        </w:rPr>
      </w:pPr>
    </w:p>
    <w:p w14:paraId="7A9D685E" w14:textId="77777777" w:rsidR="000162F3" w:rsidRPr="00744476" w:rsidRDefault="00A35630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ต้นทุนของสินทรัพย์ประกอบด้วยต้นทุนทั้งหมดเพื่อการได้มาซึ่งมีสิทธิในผลผลิตปิโตรเลียมหรือต้นทุนในการได้มาในสัดส่วนของสินทรัพย์ รวมถึงต้นทุนเพื่อการขุดเจาะปิโตรเลียม และต้นทุนค่ารื้อถอนอุปกรณ์การ</w:t>
      </w:r>
      <w:r w:rsidR="000162F3" w:rsidRPr="00744476">
        <w:rPr>
          <w:rFonts w:asciiTheme="majorBidi" w:hAnsiTheme="majorBidi" w:cstheme="majorBidi"/>
          <w:cs/>
          <w:lang w:val="en-US"/>
        </w:rPr>
        <w:t>ผลิต</w:t>
      </w:r>
    </w:p>
    <w:p w14:paraId="03B9DC42" w14:textId="77777777" w:rsidR="001B36EC" w:rsidRPr="00434637" w:rsidRDefault="001B36EC" w:rsidP="00434637">
      <w:pPr>
        <w:pStyle w:val="Bo-Blankline"/>
      </w:pPr>
    </w:p>
    <w:p w14:paraId="0C437811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ค่าเสื่อมราคา</w:t>
      </w:r>
    </w:p>
    <w:p w14:paraId="1361DE79" w14:textId="77777777" w:rsidR="000162F3" w:rsidRPr="0081515D" w:rsidRDefault="000162F3" w:rsidP="0081515D">
      <w:pPr>
        <w:pStyle w:val="Bo-Blankline"/>
      </w:pPr>
    </w:p>
    <w:p w14:paraId="2CA08793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หักด้วยมูลค่าคงเหลือของสินทรัพย์</w:t>
      </w:r>
    </w:p>
    <w:p w14:paraId="257DCE0C" w14:textId="33C4C465" w:rsidR="00800C70" w:rsidRDefault="00800C70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66566C50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94EAA" w:rsidRPr="00744476">
        <w:rPr>
          <w:rFonts w:asciiTheme="majorBidi" w:hAnsiTheme="majorBidi" w:cstheme="majorBidi"/>
          <w:cs/>
          <w:lang w:val="en-US"/>
        </w:rPr>
        <w:t>ให้ประโยชน์</w:t>
      </w:r>
      <w:r w:rsidRPr="00744476">
        <w:rPr>
          <w:rFonts w:asciiTheme="majorBidi" w:hAnsiTheme="majorBidi" w:cstheme="majorBidi"/>
          <w:cs/>
          <w:lang w:val="en-US"/>
        </w:rPr>
        <w:t>โดยประมาณของ</w:t>
      </w:r>
      <w:r w:rsidR="00994EAA" w:rsidRPr="00744476">
        <w:rPr>
          <w:rFonts w:asciiTheme="majorBidi" w:hAnsiTheme="majorBidi" w:cstheme="majorBidi"/>
          <w:cs/>
          <w:lang w:val="en-US"/>
        </w:rPr>
        <w:t>ส่วนประกอบของ</w:t>
      </w:r>
      <w:r w:rsidRPr="00744476">
        <w:rPr>
          <w:rFonts w:asciiTheme="majorBidi" w:hAnsiTheme="majorBidi" w:cstheme="majorBidi"/>
          <w:cs/>
          <w:lang w:val="en-US"/>
        </w:rPr>
        <w:t xml:space="preserve">สินทรัพย์แต่ละรายการ หรือหน่วยของผลผลิตของสินทรัพย์ที่เกี่ยวข้อง </w:t>
      </w:r>
      <w:r w:rsidRPr="00744476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="00434637">
        <w:rPr>
          <w:rFonts w:asciiTheme="majorBidi" w:hAnsiTheme="majorBidi" w:cstheme="majorBidi" w:hint="cs"/>
          <w:cs/>
        </w:rPr>
        <w:t>ของสินทรัพย์</w:t>
      </w:r>
      <w:r w:rsidRPr="00744476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81515D" w:rsidRDefault="0099221B" w:rsidP="0081515D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744476" w14:paraId="6395DF1B" w14:textId="77777777" w:rsidTr="009F6BB9">
        <w:tc>
          <w:tcPr>
            <w:tcW w:w="4950" w:type="dxa"/>
          </w:tcPr>
          <w:p w14:paraId="602B0718" w14:textId="77777777" w:rsidR="000162F3" w:rsidRPr="00744476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4784A6EB" w:rsidR="000162F3" w:rsidRPr="00744476" w:rsidRDefault="00EE7549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744476" w14:paraId="792750C7" w14:textId="77777777" w:rsidTr="009F6BB9">
        <w:tc>
          <w:tcPr>
            <w:tcW w:w="4950" w:type="dxa"/>
          </w:tcPr>
          <w:p w14:paraId="079CFC22" w14:textId="77777777" w:rsidR="00766A9E" w:rsidRPr="00744476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211C6DFE" w:rsidR="00766A9E" w:rsidRPr="00744476" w:rsidRDefault="00EE7549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744476" w14:paraId="7329326E" w14:textId="77777777" w:rsidTr="009F6BB9">
        <w:tc>
          <w:tcPr>
            <w:tcW w:w="4950" w:type="dxa"/>
          </w:tcPr>
          <w:p w14:paraId="7452EB8F" w14:textId="77777777" w:rsidR="000162F3" w:rsidRPr="00744476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4EAB635B" w:rsidR="000162F3" w:rsidRPr="00744476" w:rsidRDefault="00EE7549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C6BC8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744476" w14:paraId="59669833" w14:textId="77777777" w:rsidTr="009F6BB9">
        <w:tc>
          <w:tcPr>
            <w:tcW w:w="4950" w:type="dxa"/>
          </w:tcPr>
          <w:p w14:paraId="0E80A87D" w14:textId="77777777" w:rsidR="000162F3" w:rsidRPr="00744476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734A9B94" w:rsidR="000162F3" w:rsidRPr="00744476" w:rsidRDefault="00EE7549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744476" w14:paraId="0D393E83" w14:textId="77777777" w:rsidTr="009F6BB9">
        <w:tc>
          <w:tcPr>
            <w:tcW w:w="4950" w:type="dxa"/>
          </w:tcPr>
          <w:p w14:paraId="4FE9D4A3" w14:textId="77777777" w:rsidR="000162F3" w:rsidRPr="00744476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0CC12603" w:rsidR="000162F3" w:rsidRPr="00744476" w:rsidRDefault="00C9703C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="003E5A45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744476" w14:paraId="0DEC683C" w14:textId="77777777" w:rsidTr="009F6BB9">
        <w:tc>
          <w:tcPr>
            <w:tcW w:w="4950" w:type="dxa"/>
          </w:tcPr>
          <w:p w14:paraId="681FCD5A" w14:textId="77777777"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41745E85" w:rsidR="0096567D" w:rsidRPr="00744476" w:rsidRDefault="00EE7549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744476" w14:paraId="1D2E6BDE" w14:textId="77777777" w:rsidTr="009F6BB9">
        <w:tc>
          <w:tcPr>
            <w:tcW w:w="4950" w:type="dxa"/>
          </w:tcPr>
          <w:p w14:paraId="416775D3" w14:textId="77777777"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0BE841C3" w:rsidR="0096567D" w:rsidRPr="00744476" w:rsidRDefault="00EE7549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744476" w14:paraId="186A9D1E" w14:textId="77777777" w:rsidTr="009F6BB9">
        <w:tc>
          <w:tcPr>
            <w:tcW w:w="4950" w:type="dxa"/>
          </w:tcPr>
          <w:p w14:paraId="18ECE0A5" w14:textId="77777777"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4CB85F88" w:rsidR="0096567D" w:rsidRPr="00744476" w:rsidRDefault="00EE7549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4D1A38FA" w14:textId="77777777" w:rsidR="000162F3" w:rsidRPr="0081515D" w:rsidRDefault="000162F3" w:rsidP="0081515D">
      <w:pPr>
        <w:pStyle w:val="Bo-Blankline"/>
      </w:pPr>
    </w:p>
    <w:p w14:paraId="0208A7B0" w14:textId="79BEA260" w:rsidR="00AD2EFD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สำหรับการผลิตแอลดีพีอี วัสดุก่อสร้างและเครื่องจักรสำหรับแผ่นฟิล์มโซลาร์เซลล์</w:t>
      </w:r>
      <w:r w:rsidRPr="00744476">
        <w:rPr>
          <w:rFonts w:asciiTheme="majorBidi" w:hAnsiTheme="majorBidi" w:cstheme="majorBidi"/>
          <w:cs/>
          <w:lang w:val="en-US"/>
        </w:rPr>
        <w:t xml:space="preserve"> และรถโม่ผสมคอนกรีต คำนวณค่าเสื่อมราคาตามหน่วยของผลผลิตซึ่งประมาณไว้</w:t>
      </w:r>
    </w:p>
    <w:p w14:paraId="21684459" w14:textId="77777777" w:rsidR="006C1CC1" w:rsidRPr="006C1CC1" w:rsidRDefault="006C1CC1" w:rsidP="00F47472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2879DA99" w14:textId="65C3D767" w:rsidR="00E80A9C" w:rsidRDefault="000162F3" w:rsidP="00E80A9C">
      <w:pPr>
        <w:pStyle w:val="Bo-C1Content"/>
        <w:rPr>
          <w:rFonts w:asciiTheme="majorBidi" w:hAnsiTheme="majorBidi" w:cstheme="majorBidi"/>
          <w:cs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กลุ่มบริษัทไม่คิดค่าเสื่อมราคาสำหรับที่ดิน สินทรัพย์ที่อยู่ระหว่างการก่อสร้าง</w:t>
      </w:r>
      <w:r w:rsidR="008B48D2" w:rsidRPr="00744476">
        <w:rPr>
          <w:rFonts w:asciiTheme="majorBidi" w:hAnsiTheme="majorBidi" w:cstheme="majorBidi"/>
          <w:cs/>
          <w:lang w:val="en-US"/>
        </w:rPr>
        <w:t>และการติดตั้ง</w:t>
      </w:r>
      <w:r w:rsidRPr="00744476">
        <w:rPr>
          <w:rFonts w:asciiTheme="majorBidi" w:hAnsiTheme="majorBidi" w:cstheme="majorBidi"/>
          <w:cs/>
          <w:lang w:val="en-US"/>
        </w:rPr>
        <w:t xml:space="preserve"> และอะไหล่ที่สำคัญ</w:t>
      </w:r>
      <w:r w:rsidR="0032440E" w:rsidRPr="00744476">
        <w:rPr>
          <w:rFonts w:asciiTheme="majorBidi" w:hAnsiTheme="majorBidi" w:cstheme="majorBidi"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ที่ยังไม่ได้เบิกใช้</w:t>
      </w:r>
      <w:r w:rsidR="00E80A9C">
        <w:rPr>
          <w:rFonts w:asciiTheme="majorBidi" w:hAnsiTheme="majorBidi" w:cstheme="majorBidi"/>
          <w:cs/>
          <w:lang w:val="en-US"/>
        </w:rPr>
        <w:br w:type="page"/>
      </w:r>
    </w:p>
    <w:p w14:paraId="3429882C" w14:textId="77777777" w:rsidR="00C72EDA" w:rsidRPr="00744476" w:rsidRDefault="000162F3" w:rsidP="0096567D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="00947C9D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รอบปีบัญชี และปรับปรุงตามความเหมาะสม</w:t>
      </w:r>
    </w:p>
    <w:p w14:paraId="3859CC1D" w14:textId="77777777" w:rsidR="00775D3C" w:rsidRDefault="00775D3C" w:rsidP="00434637">
      <w:pPr>
        <w:pStyle w:val="Bo-Blankline"/>
      </w:pPr>
    </w:p>
    <w:p w14:paraId="21D12C4B" w14:textId="77777777" w:rsidR="005E2597" w:rsidRPr="00744476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สินทรัพย์ไม่มีตัวตน</w:t>
      </w:r>
    </w:p>
    <w:p w14:paraId="709D09CB" w14:textId="77777777" w:rsidR="00362A7B" w:rsidRPr="0081515D" w:rsidRDefault="00362A7B" w:rsidP="0081515D">
      <w:pPr>
        <w:pStyle w:val="Bo-Blankline"/>
        <w:rPr>
          <w:cs/>
        </w:rPr>
      </w:pPr>
    </w:p>
    <w:p w14:paraId="538D94B3" w14:textId="77777777" w:rsidR="0049424D" w:rsidRPr="00744476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744476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81515D" w:rsidRDefault="0049424D" w:rsidP="0081515D">
      <w:pPr>
        <w:pStyle w:val="Bo-Blankline"/>
      </w:pPr>
    </w:p>
    <w:p w14:paraId="6A58B1A0" w14:textId="77777777" w:rsidR="000162F3" w:rsidRPr="00744476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744476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แสดงราคาด้วยราคาทุนหักค่าตัดจำหน่ายสะสมและผลขาดทุนจากการด้อยค่าสะสม</w:t>
      </w:r>
    </w:p>
    <w:p w14:paraId="67A33FD5" w14:textId="77777777" w:rsidR="001F2699" w:rsidRDefault="001F2699" w:rsidP="0081515D">
      <w:pPr>
        <w:pStyle w:val="Bo-Blankline"/>
        <w:rPr>
          <w:rFonts w:eastAsia="Calibri"/>
        </w:rPr>
      </w:pPr>
    </w:p>
    <w:p w14:paraId="7CD4C01E" w14:textId="77777777"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77777777" w:rsidR="00146F7E" w:rsidRPr="00744476" w:rsidRDefault="00146F7E" w:rsidP="0081515D">
      <w:pPr>
        <w:pStyle w:val="Bo-Blankline"/>
      </w:pPr>
    </w:p>
    <w:p w14:paraId="5C83EC0A" w14:textId="77777777"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4C03153F" w14:textId="77777777" w:rsidR="00BE4EDD" w:rsidRDefault="00BE4EDD" w:rsidP="0081515D">
      <w:pPr>
        <w:pStyle w:val="Bo-Blankline"/>
        <w:rPr>
          <w:rFonts w:eastAsia="Calibri"/>
          <w:cs/>
        </w:rPr>
      </w:pPr>
    </w:p>
    <w:p w14:paraId="2D52F505" w14:textId="29982F7A" w:rsidR="00146F7E" w:rsidRPr="00744476" w:rsidRDefault="00146F7E" w:rsidP="00B66B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 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และนำสินทรั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 xml:space="preserve">พย์มาใช้ประโยชน์หรือนำมาขายได้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>ส่วนหนึ่งของราคาทุนของสินทรัพย์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รายจ่ายในการพัฒนาอื่นรับรู้ในกำไรหรือขาดทุนเมื่อเกิดขึ้น</w:t>
      </w:r>
    </w:p>
    <w:p w14:paraId="628E8034" w14:textId="77777777" w:rsidR="00146F7E" w:rsidRPr="00744476" w:rsidRDefault="00146F7E" w:rsidP="0081515D">
      <w:pPr>
        <w:pStyle w:val="Bo-Blankline"/>
      </w:pPr>
    </w:p>
    <w:p w14:paraId="0FD93E5C" w14:textId="7B9FF0DD" w:rsidR="0083300F" w:rsidRDefault="00146F7E" w:rsidP="0083300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E7792D" w:rsidRPr="00744476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14:paraId="41E84BB7" w14:textId="77777777" w:rsidR="00642096" w:rsidRPr="00F93C3A" w:rsidRDefault="00642096" w:rsidP="0083300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1C39FF61" w14:textId="77777777" w:rsidR="00146F7E" w:rsidRPr="0074447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7806E94D" w14:textId="77777777" w:rsidR="00146F7E" w:rsidRPr="0081515D" w:rsidRDefault="00146F7E" w:rsidP="0081515D">
      <w:pPr>
        <w:pStyle w:val="Bo-Blankline"/>
      </w:pPr>
    </w:p>
    <w:p w14:paraId="3C313099" w14:textId="512A9848" w:rsidR="000162F3" w:rsidRPr="00744476" w:rsidRDefault="000162F3" w:rsidP="00220F80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สินทรัพย์ไม่มีตัวตน</w:t>
      </w:r>
      <w:r w:rsidRPr="00744476">
        <w:rPr>
          <w:rFonts w:asciiTheme="majorBidi" w:hAnsiTheme="majorBidi" w:cstheme="majorBidi"/>
          <w:cs/>
        </w:rPr>
        <w:t>อื่น</w:t>
      </w:r>
      <w:r w:rsidR="00036BB9">
        <w:rPr>
          <w:rFonts w:asciiTheme="majorBidi" w:hAnsiTheme="majorBidi" w:cstheme="majorBidi" w:hint="cs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ๆ </w:t>
      </w:r>
      <w:r w:rsidRPr="00744476">
        <w:rPr>
          <w:rFonts w:asciiTheme="majorBidi" w:hAnsiTheme="majorBidi" w:cstheme="majorBidi"/>
          <w:cs/>
          <w:lang w:val="en-US"/>
        </w:rPr>
        <w:t xml:space="preserve">ที่กลุ่มบริษัทซื้อมาและมีอายุการใช้งานจำกัด </w:t>
      </w:r>
      <w:r w:rsidR="00E7792D" w:rsidRPr="00744476">
        <w:rPr>
          <w:rFonts w:asciiTheme="majorBidi" w:hAnsiTheme="majorBidi" w:cstheme="majorBidi"/>
          <w:cs/>
          <w:lang w:val="en-US"/>
        </w:rPr>
        <w:t>วัดมูลค่าด้วย</w:t>
      </w:r>
      <w:r w:rsidRPr="00744476">
        <w:rPr>
          <w:rFonts w:asciiTheme="majorBidi" w:hAnsiTheme="majorBidi" w:cstheme="majorBidi"/>
          <w:cs/>
          <w:lang w:val="en-US"/>
        </w:rPr>
        <w:t>ราคาทุน</w:t>
      </w:r>
      <w:r w:rsidR="001D0926">
        <w:rPr>
          <w:rFonts w:asciiTheme="majorBidi" w:hAnsiTheme="majorBidi" w:cstheme="majorBidi"/>
          <w:cs/>
          <w:lang w:val="en-US"/>
        </w:rPr>
        <w:t>หักค่าตัดจำหน่ายสะสม</w:t>
      </w:r>
      <w:r w:rsidRPr="00744476">
        <w:rPr>
          <w:rFonts w:asciiTheme="majorBidi" w:hAnsiTheme="majorBidi" w:cstheme="majorBidi"/>
          <w:cs/>
        </w:rPr>
        <w:t>และ</w:t>
      </w:r>
      <w:r w:rsidR="00D248F4" w:rsidRPr="00744476">
        <w:rPr>
          <w:rFonts w:asciiTheme="majorBidi" w:hAnsiTheme="majorBidi" w:cstheme="majorBidi"/>
          <w:cs/>
        </w:rPr>
        <w:t>ผล</w:t>
      </w:r>
      <w:r w:rsidRPr="00744476">
        <w:rPr>
          <w:rFonts w:asciiTheme="majorBidi" w:hAnsiTheme="majorBidi" w:cstheme="majorBidi"/>
          <w:cs/>
        </w:rPr>
        <w:t>ขาดทุนจากการด้อยค่าสะสม</w:t>
      </w:r>
      <w:r w:rsidRPr="00744476">
        <w:rPr>
          <w:rFonts w:asciiTheme="majorBidi" w:hAnsiTheme="majorBidi" w:cstheme="majorBidi"/>
        </w:rPr>
        <w:t xml:space="preserve"> </w:t>
      </w:r>
    </w:p>
    <w:p w14:paraId="2747E7CF" w14:textId="32F771E6" w:rsidR="000162F3" w:rsidRPr="00642096" w:rsidRDefault="000162F3" w:rsidP="0064209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2B196BDF" w14:textId="77777777" w:rsidR="000162F3" w:rsidRPr="00744476" w:rsidRDefault="000162F3" w:rsidP="00F47472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ค่าตัดจำหน่าย </w:t>
      </w:r>
      <w:r w:rsidRPr="00744476">
        <w:rPr>
          <w:rFonts w:asciiTheme="majorBidi" w:hAnsiTheme="majorBidi" w:cstheme="majorBidi"/>
        </w:rPr>
        <w:t xml:space="preserve"> </w:t>
      </w:r>
    </w:p>
    <w:p w14:paraId="094C171E" w14:textId="77777777" w:rsidR="000162F3" w:rsidRPr="0081515D" w:rsidRDefault="000162F3" w:rsidP="0081515D">
      <w:pPr>
        <w:pStyle w:val="Bo-Blankline"/>
      </w:pPr>
    </w:p>
    <w:p w14:paraId="3D97261C" w14:textId="6A9DCB53" w:rsidR="006505A8" w:rsidRDefault="000162F3" w:rsidP="006505A8">
      <w:pPr>
        <w:pStyle w:val="Bo-C1Content"/>
        <w:rPr>
          <w:rFonts w:asciiTheme="majorBidi" w:eastAsia="Calibr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ค่าตัดจำหน่ายคำนวณจาก</w:t>
      </w:r>
      <w:r w:rsidRPr="00744476">
        <w:rPr>
          <w:rFonts w:asciiTheme="majorBidi" w:eastAsia="Calibri" w:hAnsiTheme="majorBidi" w:cstheme="majorBid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6505A8">
        <w:rPr>
          <w:rFonts w:asciiTheme="majorBidi" w:eastAsia="Calibri" w:hAnsiTheme="majorBidi" w:cstheme="majorBidi"/>
          <w:cs/>
        </w:rPr>
        <w:br w:type="page"/>
      </w:r>
    </w:p>
    <w:p w14:paraId="14ACFC64" w14:textId="77777777" w:rsidR="00146F7E" w:rsidRPr="00744476" w:rsidRDefault="000162F3" w:rsidP="00F47472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065EA1" w:rsidRPr="00744476">
        <w:rPr>
          <w:rFonts w:asciiTheme="majorBidi" w:hAnsiTheme="majorBidi" w:cstheme="majorBidi"/>
          <w:cs/>
        </w:rPr>
        <w:t>เชิงเศรษฐกิจ</w:t>
      </w:r>
      <w:r w:rsidRPr="00744476">
        <w:rPr>
          <w:rFonts w:asciiTheme="majorBidi" w:hAnsiTheme="majorBidi" w:cstheme="majorBidi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="002C314E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 xml:space="preserve">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B5B44F2" w14:textId="77777777" w:rsidR="00204942" w:rsidRDefault="00204942" w:rsidP="0081515D">
      <w:pPr>
        <w:pStyle w:val="Bo-Blankline"/>
      </w:pPr>
    </w:p>
    <w:p w14:paraId="0770CFBC" w14:textId="77777777" w:rsidR="000162F3" w:rsidRPr="00744476" w:rsidRDefault="000162F3" w:rsidP="00F47472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DE0E48" w14:textId="77777777" w:rsidR="000162F3" w:rsidRPr="00744476" w:rsidRDefault="000162F3" w:rsidP="0081515D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0162F3" w:rsidRPr="00744476" w14:paraId="5A590FEC" w14:textId="77777777" w:rsidTr="003A3224">
        <w:tc>
          <w:tcPr>
            <w:tcW w:w="4230" w:type="dxa"/>
          </w:tcPr>
          <w:p w14:paraId="1AD68F5D" w14:textId="77777777" w:rsidR="000162F3" w:rsidRPr="00744476" w:rsidRDefault="006002C5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ค่าสัมปทานบัตร</w:t>
            </w:r>
          </w:p>
        </w:tc>
        <w:tc>
          <w:tcPr>
            <w:tcW w:w="3600" w:type="dxa"/>
          </w:tcPr>
          <w:p w14:paraId="3446A6E5" w14:textId="77777777" w:rsidR="000162F3" w:rsidRPr="00744476" w:rsidRDefault="000162F3" w:rsidP="00F47472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ตามอายุสัมปทานบัตร</w:t>
            </w:r>
          </w:p>
        </w:tc>
        <w:tc>
          <w:tcPr>
            <w:tcW w:w="990" w:type="dxa"/>
            <w:shd w:val="clear" w:color="auto" w:fill="auto"/>
          </w:tcPr>
          <w:p w14:paraId="157D7D4E" w14:textId="1625F5DE" w:rsidR="000162F3" w:rsidRPr="00744476" w:rsidRDefault="00EE7549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A3CD236" w14:textId="77777777" w:rsidR="000162F3" w:rsidRPr="00744476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744476" w14:paraId="581213AE" w14:textId="77777777" w:rsidTr="003A3224">
        <w:tc>
          <w:tcPr>
            <w:tcW w:w="4230" w:type="dxa"/>
          </w:tcPr>
          <w:p w14:paraId="25C4B451" w14:textId="77777777" w:rsidR="000162F3" w:rsidRPr="00744476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744476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9BC714" w14:textId="0587982B" w:rsidR="000162F3" w:rsidRPr="00744476" w:rsidRDefault="00EE7549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</w:tcPr>
          <w:p w14:paraId="603122D4" w14:textId="77777777" w:rsidR="000162F3" w:rsidRPr="00744476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744476" w14:paraId="179BBC42" w14:textId="77777777" w:rsidTr="003A3224">
        <w:tc>
          <w:tcPr>
            <w:tcW w:w="4230" w:type="dxa"/>
          </w:tcPr>
          <w:p w14:paraId="4889CCEE" w14:textId="77777777" w:rsidR="00146F7E" w:rsidRPr="00744476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744476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2B5879" w14:textId="77777777" w:rsidR="00146F7E" w:rsidRPr="00744476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17EDC498" w14:textId="77777777" w:rsidR="00146F7E" w:rsidRPr="00744476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C91FCED" w14:textId="77777777" w:rsidR="00220F80" w:rsidRPr="0081515D" w:rsidRDefault="00220F80" w:rsidP="0081515D">
      <w:pPr>
        <w:pStyle w:val="Bo-Blankline"/>
      </w:pPr>
    </w:p>
    <w:p w14:paraId="165D69C8" w14:textId="23D3FA92" w:rsidR="00800C70" w:rsidRDefault="008A6E26" w:rsidP="00E73164">
      <w:pPr>
        <w:pStyle w:val="Bo-C1Content"/>
      </w:pPr>
      <w:r w:rsidRPr="00744476">
        <w:rPr>
          <w:rFonts w:asciiTheme="majorBidi" w:hAnsiTheme="majorBidi" w:cstheme="majorBidi"/>
          <w:cs/>
        </w:rPr>
        <w:t xml:space="preserve">วิธีการตัดจำหน่าย </w:t>
      </w:r>
      <w:r w:rsidR="000162F3" w:rsidRPr="00744476">
        <w:rPr>
          <w:rFonts w:asciiTheme="majorBidi" w:hAnsiTheme="majorBidi" w:cstheme="majorBidi"/>
          <w:cs/>
        </w:rPr>
        <w:t>ระ</w:t>
      </w:r>
      <w:r w:rsidR="002C314E" w:rsidRPr="00744476">
        <w:rPr>
          <w:rFonts w:asciiTheme="majorBidi" w:hAnsiTheme="majorBidi" w:cstheme="majorBidi"/>
          <w:cs/>
        </w:rPr>
        <w:t>ยะเวลาที่คาดว่าจะได้รับประโยชน์และ</w:t>
      </w:r>
      <w:r w:rsidR="000162F3" w:rsidRPr="00744476">
        <w:rPr>
          <w:rFonts w:asciiTheme="majorBidi" w:hAnsiTheme="majorBidi" w:cstheme="majorBidi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164077E7" w14:textId="77777777" w:rsidR="00443F8B" w:rsidRPr="00443F8B" w:rsidRDefault="00443F8B" w:rsidP="00E73164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1374E2B3" w14:textId="59D962F7" w:rsidR="001F200D" w:rsidRPr="001F200D" w:rsidRDefault="001F200D" w:rsidP="008F12EE">
      <w:pPr>
        <w:pStyle w:val="Bo-H2Main"/>
        <w:ind w:hanging="540"/>
        <w:rPr>
          <w:rFonts w:asciiTheme="majorBidi" w:hAnsiTheme="majorBidi" w:cstheme="majorBidi"/>
        </w:rPr>
      </w:pPr>
      <w:r w:rsidRPr="001F200D">
        <w:rPr>
          <w:rFonts w:asciiTheme="majorBidi" w:hAnsiTheme="majorBidi"/>
          <w:cs/>
        </w:rPr>
        <w:t>สัญญาเช่า</w:t>
      </w:r>
    </w:p>
    <w:p w14:paraId="4CF92AEC" w14:textId="48A31660" w:rsidR="001F200D" w:rsidRPr="00B36997" w:rsidRDefault="001F200D" w:rsidP="001F200D">
      <w:pPr>
        <w:pStyle w:val="Ang15"/>
        <w:rPr>
          <w:sz w:val="20"/>
          <w:szCs w:val="20"/>
        </w:rPr>
      </w:pPr>
    </w:p>
    <w:p w14:paraId="55EF2ACB" w14:textId="75A18227" w:rsidR="001F200D" w:rsidRPr="001F200D" w:rsidRDefault="001F200D" w:rsidP="001F200D">
      <w:pPr>
        <w:pStyle w:val="Ang15"/>
        <w:rPr>
          <w:b/>
          <w:bCs/>
          <w:i/>
          <w:iCs/>
        </w:rPr>
      </w:pPr>
      <w:r w:rsidRPr="001F200D">
        <w:rPr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294771">
        <w:rPr>
          <w:b/>
          <w:bCs/>
          <w:i/>
          <w:iCs/>
        </w:rPr>
        <w:t>1</w:t>
      </w:r>
      <w:r w:rsidRPr="001F200D">
        <w:rPr>
          <w:b/>
          <w:bCs/>
          <w:i/>
          <w:iCs/>
        </w:rPr>
        <w:t xml:space="preserve"> </w:t>
      </w:r>
      <w:r w:rsidRPr="001F200D">
        <w:rPr>
          <w:b/>
          <w:bCs/>
          <w:i/>
          <w:iCs/>
          <w:cs/>
        </w:rPr>
        <w:t xml:space="preserve">มกราคม </w:t>
      </w:r>
      <w:r w:rsidR="00294771">
        <w:rPr>
          <w:b/>
          <w:bCs/>
          <w:i/>
          <w:iCs/>
        </w:rPr>
        <w:t>2563</w:t>
      </w:r>
      <w:r w:rsidRPr="001F200D">
        <w:rPr>
          <w:b/>
          <w:color w:val="0000FF"/>
        </w:rPr>
        <w:t xml:space="preserve"> </w:t>
      </w:r>
    </w:p>
    <w:p w14:paraId="53498C14" w14:textId="77777777" w:rsidR="001F200D" w:rsidRPr="00B36997" w:rsidRDefault="001F200D" w:rsidP="001F200D">
      <w:pPr>
        <w:pStyle w:val="Ang15"/>
        <w:rPr>
          <w:sz w:val="20"/>
          <w:szCs w:val="20"/>
          <w:highlight w:val="lightGray"/>
          <w:shd w:val="clear" w:color="auto" w:fill="CCCCCC"/>
        </w:rPr>
      </w:pPr>
    </w:p>
    <w:p w14:paraId="478FCF68" w14:textId="058D5F4A" w:rsidR="001F200D" w:rsidRPr="00B36997" w:rsidRDefault="001F200D" w:rsidP="001F200D">
      <w:pPr>
        <w:pStyle w:val="Ang15"/>
      </w:pPr>
      <w:r w:rsidRPr="00095D08">
        <w:rPr>
          <w:spacing w:val="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B36997">
        <w:rPr>
          <w:cs/>
        </w:rPr>
        <w:t xml:space="preserve">กลุ่มบริษัทนำคำนิยามของสัญญาเช่าตาม </w:t>
      </w:r>
      <w:r w:rsidRPr="00B36997">
        <w:t>TFRS 16</w:t>
      </w:r>
      <w:r w:rsidRPr="00B36997">
        <w:rPr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3149116" w14:textId="53316D52" w:rsidR="001F200D" w:rsidRPr="00B36997" w:rsidRDefault="001F200D" w:rsidP="001F200D">
      <w:pPr>
        <w:pStyle w:val="Ang15"/>
        <w:rPr>
          <w:sz w:val="20"/>
          <w:szCs w:val="20"/>
          <w:shd w:val="clear" w:color="auto" w:fill="CCCCCC"/>
        </w:rPr>
      </w:pPr>
    </w:p>
    <w:p w14:paraId="770EDDB1" w14:textId="77777777" w:rsidR="001F200D" w:rsidRPr="00B36997" w:rsidRDefault="001F200D" w:rsidP="001F200D">
      <w:pPr>
        <w:pStyle w:val="Ang15"/>
        <w:rPr>
          <w:i/>
          <w:iCs/>
        </w:rPr>
      </w:pPr>
      <w:r w:rsidRPr="00B36997">
        <w:rPr>
          <w:i/>
          <w:iCs/>
          <w:cs/>
        </w:rPr>
        <w:t>ในฐานะผู้เช่า</w:t>
      </w:r>
    </w:p>
    <w:p w14:paraId="105BD44D" w14:textId="77777777" w:rsidR="001F200D" w:rsidRPr="00B36997" w:rsidRDefault="001F200D" w:rsidP="001F200D">
      <w:pPr>
        <w:pStyle w:val="Ang15"/>
        <w:rPr>
          <w:sz w:val="20"/>
          <w:szCs w:val="20"/>
        </w:rPr>
      </w:pPr>
    </w:p>
    <w:p w14:paraId="2DEC5156" w14:textId="3A3E5D48" w:rsidR="001F200D" w:rsidRPr="00B36997" w:rsidRDefault="001F200D" w:rsidP="001F200D">
      <w:pPr>
        <w:pStyle w:val="Ang15"/>
        <w:rPr>
          <w:cs/>
        </w:rPr>
      </w:pPr>
      <w:r w:rsidRPr="00095D08">
        <w:rPr>
          <w:spacing w:val="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</w:t>
      </w:r>
      <w:r w:rsidRPr="00B36997">
        <w:rPr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DF90F08" w14:textId="77777777" w:rsidR="001F200D" w:rsidRPr="00B36997" w:rsidRDefault="001F200D" w:rsidP="001F200D">
      <w:pPr>
        <w:pStyle w:val="Ang15"/>
        <w:rPr>
          <w:b/>
          <w:sz w:val="20"/>
          <w:szCs w:val="20"/>
          <w:cs/>
        </w:rPr>
      </w:pPr>
    </w:p>
    <w:p w14:paraId="5FE7C5D5" w14:textId="1330034E" w:rsidR="001F200D" w:rsidRDefault="001F200D" w:rsidP="00642096">
      <w:pPr>
        <w:pStyle w:val="Ang15"/>
      </w:pPr>
      <w:r w:rsidRPr="00B36997">
        <w:rPr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FB8531" w14:textId="77777777" w:rsidR="00B36997" w:rsidRPr="00B36997" w:rsidRDefault="00B36997" w:rsidP="00642096">
      <w:pPr>
        <w:pStyle w:val="Ang15"/>
        <w:rPr>
          <w:sz w:val="20"/>
          <w:szCs w:val="20"/>
        </w:rPr>
      </w:pPr>
    </w:p>
    <w:p w14:paraId="599D5CCF" w14:textId="3661D0F0" w:rsidR="001F200D" w:rsidRPr="00B36997" w:rsidRDefault="001F200D" w:rsidP="001F200D">
      <w:pPr>
        <w:pStyle w:val="Ang15"/>
      </w:pPr>
      <w:r w:rsidRPr="00B36997">
        <w:rPr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B36997">
        <w:rPr>
          <w:rFonts w:hint="cs"/>
          <w:cs/>
        </w:rPr>
        <w:t>และ</w:t>
      </w:r>
      <w:r w:rsidRPr="00B36997">
        <w:rPr>
          <w:cs/>
        </w:rPr>
        <w:t>สุทธิจากสิ่งจูงใจในสัญญาเช่าที่ได้รับ</w:t>
      </w:r>
      <w:r w:rsidRPr="00B36997">
        <w:rPr>
          <w:rFonts w:hint="cs"/>
          <w:cs/>
        </w:rPr>
        <w:t xml:space="preserve"> </w:t>
      </w:r>
      <w:r w:rsidRPr="00B36997">
        <w:rPr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</w:t>
      </w:r>
      <w:r w:rsidRPr="00B36997">
        <w:rPr>
          <w:cs/>
        </w:rPr>
        <w:lastRenderedPageBreak/>
        <w:t>สิ้นสุดของอายุสัญญาเช่า</w:t>
      </w:r>
      <w:r w:rsidRPr="00B36997">
        <w:rPr>
          <w:rFonts w:hint="cs"/>
          <w:cs/>
        </w:rPr>
        <w:t xml:space="preserve"> </w:t>
      </w:r>
      <w:r w:rsidRPr="00B36997">
        <w:rPr>
          <w:cs/>
        </w:rPr>
        <w:t>เว้นแต่สัญญาเช่าดังกล่าวมีการโอนกรรมสิทธิ</w:t>
      </w:r>
      <w:r w:rsidRPr="00B36997">
        <w:rPr>
          <w:rFonts w:hint="cs"/>
          <w:cs/>
        </w:rPr>
        <w:t>์</w:t>
      </w:r>
      <w:r w:rsidRPr="00B36997">
        <w:rPr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B36997">
        <w:rPr>
          <w:rFonts w:hint="cs"/>
          <w:cs/>
        </w:rPr>
        <w:t xml:space="preserve"> ซึ่ง</w:t>
      </w:r>
      <w:r w:rsidRPr="00B36997">
        <w:rPr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04FE68A4" w14:textId="77777777" w:rsidR="001F200D" w:rsidRPr="00B36997" w:rsidRDefault="001F200D" w:rsidP="001F200D">
      <w:pPr>
        <w:pStyle w:val="Ang15"/>
        <w:rPr>
          <w:b/>
          <w:color w:val="0000FF"/>
          <w:sz w:val="20"/>
          <w:szCs w:val="20"/>
        </w:rPr>
      </w:pPr>
    </w:p>
    <w:p w14:paraId="649AF101" w14:textId="322FD83D" w:rsidR="00E73164" w:rsidRDefault="001F200D" w:rsidP="00E73164">
      <w:pPr>
        <w:pStyle w:val="Ang15"/>
      </w:pPr>
      <w:r w:rsidRPr="00B36997">
        <w:rPr>
          <w:b/>
          <w:cs/>
        </w:rPr>
        <w:t>ห</w:t>
      </w:r>
      <w:r w:rsidRPr="00B36997">
        <w:rPr>
          <w:cs/>
        </w:rPr>
        <w:t>นี้สินตามสัญญาเช่าวัดมูลค่าเมื่อเริ่มแรกด้วยมูลค่าปัจจุบันของ</w:t>
      </w:r>
      <w:r w:rsidRPr="00B36997">
        <w:rPr>
          <w:rFonts w:hint="cs"/>
          <w:cs/>
        </w:rPr>
        <w:t>ค่า</w:t>
      </w:r>
      <w:r w:rsidRPr="00B36997">
        <w:rPr>
          <w:cs/>
        </w:rPr>
        <w:t>เช่าที่ยังไม่ได้จ่ายชำระ ณ วันที่สัญญาเช่าเริ่มมีผลคิดลดด้วยอัตราดอกเบี้ยตามนัยของสัญญาเช่า เว้นแต่อัตรานั้นไม่สามารถกำหนดได้</w:t>
      </w:r>
      <w:r w:rsidRPr="00B36997">
        <w:t xml:space="preserve"> </w:t>
      </w:r>
      <w:r w:rsidRPr="00B36997">
        <w:rPr>
          <w:cs/>
        </w:rPr>
        <w:t>กลุ่มบริษัทใช้อัตราดอกเบี้ยเงินกู้ยืมส่วนเพิ่มของกลุ่มบริษัท</w:t>
      </w:r>
      <w:r w:rsidR="00CA5ACD">
        <w:t xml:space="preserve"> </w:t>
      </w:r>
      <w:r w:rsidRPr="00B36997">
        <w:rPr>
          <w:rFonts w:hint="cs"/>
          <w:cs/>
        </w:rPr>
        <w:t>ค่าเช่ารวมถึง</w:t>
      </w:r>
      <w:r w:rsidRPr="00B36997">
        <w:rPr>
          <w:cs/>
        </w:rPr>
        <w:t>จำนวนเงิน</w:t>
      </w:r>
      <w:r w:rsidRPr="00B36997">
        <w:rPr>
          <w:rFonts w:hint="cs"/>
          <w:cs/>
        </w:rPr>
        <w:t>ที่ต้องจ่าย</w:t>
      </w:r>
      <w:r w:rsidRPr="00B36997">
        <w:rPr>
          <w:cs/>
        </w:rPr>
        <w:t>ตามสิทธิเลือกในการขยายอายุสัญญาเช่าหรือสิทธิเลือกในการยกเลิกสัญญาเช่า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ค่าเช่าผันแปรที่ไม่ขึ้นอยู่กับดัชนีหรืออัตรา</w:t>
      </w:r>
      <w:r w:rsidRPr="00B36997">
        <w:rPr>
          <w:rFonts w:hint="cs"/>
          <w:cs/>
        </w:rPr>
        <w:t>จะ</w:t>
      </w:r>
      <w:r w:rsidRPr="00B36997">
        <w:rPr>
          <w:cs/>
        </w:rPr>
        <w:t>รับรู้เป็นค่าใช้จ่ายในรอบระยะเวลาบัญชีที่เกิดรายการ</w:t>
      </w:r>
    </w:p>
    <w:p w14:paraId="4C053323" w14:textId="77777777" w:rsidR="000A65C0" w:rsidRPr="000A65C0" w:rsidRDefault="000A65C0" w:rsidP="00E73164">
      <w:pPr>
        <w:pStyle w:val="Ang15"/>
        <w:rPr>
          <w:sz w:val="20"/>
          <w:szCs w:val="20"/>
          <w:cs/>
        </w:rPr>
      </w:pPr>
    </w:p>
    <w:p w14:paraId="01C242E4" w14:textId="6572F85C" w:rsidR="001F200D" w:rsidRPr="00B61AF5" w:rsidRDefault="001F200D" w:rsidP="001F200D">
      <w:pPr>
        <w:pStyle w:val="Ang15"/>
      </w:pPr>
      <w:r w:rsidRPr="00B61AF5">
        <w:rPr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48CE69E" w14:textId="77777777" w:rsidR="001F200D" w:rsidRPr="00E73164" w:rsidRDefault="001F200D" w:rsidP="001F200D">
      <w:pPr>
        <w:pStyle w:val="Ang15"/>
        <w:rPr>
          <w:sz w:val="20"/>
          <w:szCs w:val="20"/>
        </w:rPr>
      </w:pPr>
    </w:p>
    <w:p w14:paraId="22D7103D" w14:textId="3B4561C5" w:rsidR="001F200D" w:rsidRDefault="001F200D" w:rsidP="001F200D">
      <w:pPr>
        <w:pStyle w:val="Ang15"/>
      </w:pPr>
      <w:r w:rsidRPr="00B61AF5">
        <w:rPr>
          <w:rFonts w:hint="cs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B61AF5">
        <w:rPr>
          <w:cs/>
        </w:rPr>
        <w:t>หนี้สินตามสัญญาเช่า</w:t>
      </w:r>
      <w:r w:rsidRPr="00B61AF5">
        <w:rPr>
          <w:rFonts w:hint="cs"/>
          <w:cs/>
        </w:rPr>
        <w:t>จะถูก</w:t>
      </w:r>
      <w:r w:rsidRPr="00B61AF5">
        <w:rPr>
          <w:cs/>
        </w:rPr>
        <w:t>วัดมูลค่าใหม่เมื่อมีการเปลี่ยนแปลงอายุสัญญาเช่า การเปลี่ยนแปลง</w:t>
      </w:r>
      <w:r w:rsidRPr="00B61AF5">
        <w:rPr>
          <w:rFonts w:hint="cs"/>
          <w:cs/>
        </w:rPr>
        <w:t>ค่า</w:t>
      </w:r>
      <w:r w:rsidRPr="00B61AF5">
        <w:rPr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B61AF5">
        <w:rPr>
          <w:rFonts w:hint="cs"/>
          <w:cs/>
        </w:rPr>
        <w:t>การใช้</w:t>
      </w:r>
      <w:r w:rsidRPr="00B61AF5">
        <w:rPr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</w:t>
      </w:r>
      <w:r w:rsidRPr="00B61AF5">
        <w:rPr>
          <w:rFonts w:hint="cs"/>
          <w:cs/>
        </w:rPr>
        <w:t>กับ</w:t>
      </w:r>
      <w:r w:rsidRPr="00B61AF5">
        <w:rPr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B61AF5">
        <w:rPr>
          <w:rFonts w:hint="cs"/>
          <w:cs/>
        </w:rPr>
        <w:t>ได้ถูกลดมูลค่า</w:t>
      </w:r>
      <w:r w:rsidRPr="00B61AF5">
        <w:rPr>
          <w:cs/>
        </w:rPr>
        <w:t xml:space="preserve">ลงจนเป็นศูนย์แล้ว </w:t>
      </w:r>
    </w:p>
    <w:p w14:paraId="26FF763A" w14:textId="29AD2F5E" w:rsidR="00BD4B8D" w:rsidRDefault="00BD4B8D" w:rsidP="001F200D">
      <w:pPr>
        <w:pStyle w:val="Ang15"/>
        <w:rPr>
          <w:b/>
          <w:sz w:val="20"/>
          <w:szCs w:val="20"/>
        </w:rPr>
      </w:pPr>
    </w:p>
    <w:p w14:paraId="16E0B2BA" w14:textId="77777777" w:rsidR="00BC296B" w:rsidRPr="003C60E2" w:rsidRDefault="00BC296B" w:rsidP="00BC296B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60E2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45355420" w14:textId="77777777" w:rsidR="00BC296B" w:rsidRPr="00E763A2" w:rsidRDefault="00BC296B" w:rsidP="00BC296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14:paraId="29E91F33" w14:textId="4AA9C577" w:rsidR="00BC296B" w:rsidRPr="003C60E2" w:rsidRDefault="00BC296B" w:rsidP="00BC296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C60E2">
        <w:rPr>
          <w:rFonts w:ascii="Angsana New" w:hAnsi="Angsana New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F5EBD9E" w14:textId="5EF904E9" w:rsidR="00BC296B" w:rsidRPr="00DE7BAF" w:rsidRDefault="00BC296B" w:rsidP="00DE7BAF">
      <w:pPr>
        <w:jc w:val="thaiDistribute"/>
        <w:rPr>
          <w:rFonts w:ascii="Angsana New" w:hAnsi="Angsana New"/>
          <w:sz w:val="20"/>
          <w:szCs w:val="20"/>
        </w:rPr>
      </w:pPr>
    </w:p>
    <w:p w14:paraId="209D4B4A" w14:textId="7A035199" w:rsidR="00BC296B" w:rsidRPr="003C60E2" w:rsidRDefault="00BC296B" w:rsidP="00BC296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3C60E2">
        <w:rPr>
          <w:rFonts w:ascii="Angsana New" w:hAnsi="Angsana New"/>
          <w:sz w:val="30"/>
          <w:szCs w:val="30"/>
          <w:cs/>
          <w:lang w:val="en-GB" w:eastAsia="en-US"/>
        </w:rPr>
        <w:t>เมื่อกลุ่มบริษัทเป็นผู้ให้เช่ากลุ่มบริษัทจะพิจารณา ณ วันเริ่มต้นของสัญญาเช่าว่า</w:t>
      </w:r>
      <w:r w:rsidRPr="003C60E2">
        <w:rPr>
          <w:rFonts w:ascii="Angsana New" w:hAnsi="Angsana New" w:hint="cs"/>
          <w:sz w:val="30"/>
          <w:szCs w:val="30"/>
          <w:cs/>
          <w:lang w:val="en-GB" w:eastAsia="en-US"/>
        </w:rPr>
        <w:t>ได้</w:t>
      </w:r>
      <w:r w:rsidRPr="003C60E2">
        <w:rPr>
          <w:rFonts w:ascii="Angsana New" w:hAnsi="Angsana New"/>
          <w:sz w:val="30"/>
          <w:szCs w:val="30"/>
          <w:cs/>
          <w:lang w:val="en-GB" w:eastAsia="en-US"/>
        </w:rPr>
        <w:t>โอนความเสี่ยงและผลตอบแทน</w:t>
      </w:r>
      <w:r w:rsidRPr="003C60E2">
        <w:rPr>
          <w:rFonts w:ascii="Angsana New" w:hAnsi="Angsana New" w:hint="cs"/>
          <w:sz w:val="30"/>
          <w:szCs w:val="30"/>
          <w:cs/>
          <w:lang w:val="en-GB" w:eastAsia="en-US"/>
        </w:rPr>
        <w:t>ทั้งหมดหรือเกือบ</w:t>
      </w:r>
      <w:r w:rsidRPr="003C60E2">
        <w:rPr>
          <w:rFonts w:ascii="Angsana New" w:hAnsi="Angsana New"/>
          <w:sz w:val="30"/>
          <w:szCs w:val="30"/>
          <w:cs/>
          <w:lang w:val="en-GB" w:eastAsia="en-US"/>
        </w:rPr>
        <w:t>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4D5E1725" w14:textId="762427F0" w:rsidR="00BC296B" w:rsidRPr="00DE7BAF" w:rsidRDefault="00BC296B" w:rsidP="00BC296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20"/>
          <w:szCs w:val="20"/>
          <w:lang w:val="en-GB" w:eastAsia="en-US"/>
        </w:rPr>
      </w:pPr>
    </w:p>
    <w:p w14:paraId="4A323D9C" w14:textId="047268AF" w:rsidR="00DE7BAF" w:rsidRDefault="00BC296B" w:rsidP="00DE7BAF">
      <w:pPr>
        <w:pStyle w:val="Ang15"/>
        <w:rPr>
          <w:cs/>
        </w:rPr>
      </w:pPr>
      <w:r w:rsidRPr="003C60E2">
        <w:rPr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3C60E2">
        <w:rPr>
          <w:rFonts w:hint="cs"/>
          <w:cs/>
        </w:rPr>
        <w:t>ด้วย</w:t>
      </w:r>
      <w:r w:rsidRPr="003C60E2">
        <w:rPr>
          <w:cs/>
        </w:rPr>
        <w:t xml:space="preserve">วิธีเส้นตรงตลอดอายุสัญญาเช่า </w:t>
      </w:r>
      <w:r w:rsidRPr="003C60E2">
        <w:rPr>
          <w:rFonts w:hint="cs"/>
          <w:cs/>
        </w:rPr>
        <w:t>และ</w:t>
      </w:r>
      <w:r w:rsidRPr="003C60E2">
        <w:rPr>
          <w:cs/>
        </w:rPr>
        <w:t>แสดงเป็นส่วนหนึ่งของรายได้อื่น ต้นทุนทางตรงเริ่มแรกที่เกิดขึ้น</w:t>
      </w:r>
      <w:r w:rsidRPr="003C60E2">
        <w:rPr>
          <w:rFonts w:hint="cs"/>
          <w:cs/>
        </w:rPr>
        <w:t>เพื่อ</w:t>
      </w:r>
      <w:r w:rsidRPr="003C60E2">
        <w:rPr>
          <w:cs/>
        </w:rPr>
        <w:t>การได้มาซึ่งสัญญาเช่าดำเนินงาน</w:t>
      </w:r>
      <w:r w:rsidRPr="003C60E2">
        <w:rPr>
          <w:rFonts w:hint="cs"/>
          <w:cs/>
        </w:rPr>
        <w:t>จะ</w:t>
      </w:r>
      <w:r w:rsidRPr="003C60E2">
        <w:rPr>
          <w:cs/>
        </w:rPr>
        <w:t>รวม</w:t>
      </w:r>
      <w:r w:rsidRPr="003C60E2">
        <w:rPr>
          <w:rFonts w:hint="cs"/>
          <w:cs/>
        </w:rPr>
        <w:t>เป็น</w:t>
      </w:r>
      <w:r w:rsidRPr="003C60E2">
        <w:rPr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C60E2">
        <w:t xml:space="preserve"> </w:t>
      </w:r>
      <w:r w:rsidRPr="003C60E2">
        <w:rPr>
          <w:cs/>
        </w:rPr>
        <w:t>ค่าเช่าที่อาจเกิดขึ้นรับรู้เป็นรายได้ในรอบระยะเวลาบัญชีที่ได้รับ</w:t>
      </w:r>
      <w:r w:rsidR="00DE7BAF">
        <w:rPr>
          <w:cs/>
        </w:rPr>
        <w:br w:type="page"/>
      </w:r>
    </w:p>
    <w:p w14:paraId="0C9F5F5D" w14:textId="77344DB9" w:rsidR="001F200D" w:rsidRDefault="001F200D" w:rsidP="001F200D">
      <w:pPr>
        <w:pStyle w:val="Ang15"/>
        <w:rPr>
          <w:b/>
          <w:color w:val="0000FF"/>
        </w:rPr>
      </w:pPr>
      <w:r w:rsidRPr="00BD4B8D">
        <w:rPr>
          <w:b/>
          <w:bCs/>
          <w:i/>
          <w:iCs/>
          <w:cs/>
        </w:rPr>
        <w:lastRenderedPageBreak/>
        <w:t xml:space="preserve">นโยบายการบัญชีที่ถือปฏิบัติก่อนวันที่ </w:t>
      </w:r>
      <w:r w:rsidRPr="00BD4B8D">
        <w:rPr>
          <w:b/>
          <w:bCs/>
          <w:i/>
          <w:iCs/>
        </w:rPr>
        <w:t xml:space="preserve">1 </w:t>
      </w:r>
      <w:r w:rsidRPr="00BD4B8D">
        <w:rPr>
          <w:b/>
          <w:bCs/>
          <w:i/>
          <w:iCs/>
          <w:cs/>
        </w:rPr>
        <w:t xml:space="preserve">มกราคม </w:t>
      </w:r>
      <w:r w:rsidRPr="00BD4B8D">
        <w:rPr>
          <w:b/>
          <w:bCs/>
          <w:i/>
          <w:iCs/>
        </w:rPr>
        <w:t>2563</w:t>
      </w:r>
      <w:r w:rsidRPr="001F200D">
        <w:rPr>
          <w:b/>
          <w:color w:val="0000FF"/>
        </w:rPr>
        <w:t xml:space="preserve"> </w:t>
      </w:r>
    </w:p>
    <w:p w14:paraId="2C96AE37" w14:textId="77777777" w:rsidR="00BD4B8D" w:rsidRPr="00E73164" w:rsidRDefault="00BD4B8D" w:rsidP="001F200D">
      <w:pPr>
        <w:pStyle w:val="Ang15"/>
        <w:rPr>
          <w:b/>
          <w:sz w:val="20"/>
          <w:szCs w:val="20"/>
          <w:highlight w:val="cyan"/>
        </w:rPr>
      </w:pPr>
    </w:p>
    <w:p w14:paraId="591A1DF1" w14:textId="599747D1" w:rsidR="001F200D" w:rsidRPr="001F200D" w:rsidRDefault="001F200D" w:rsidP="001F200D">
      <w:pPr>
        <w:pStyle w:val="Ang15"/>
      </w:pPr>
      <w:r w:rsidRPr="00BD4B8D">
        <w:rPr>
          <w:cs/>
        </w:rPr>
        <w:t xml:space="preserve">ในฐานะผู้เช่า </w:t>
      </w:r>
      <w:r w:rsidRPr="001F200D">
        <w:rPr>
          <w:cs/>
        </w:rPr>
        <w:t>สัญญาเช่าซึ่ง</w:t>
      </w:r>
      <w:r w:rsidRPr="00BD4B8D">
        <w:rPr>
          <w:cs/>
        </w:rPr>
        <w:t>กลุ่มบริษัท</w:t>
      </w:r>
      <w:r w:rsidRPr="001F200D">
        <w:rPr>
          <w:cs/>
        </w:rPr>
        <w:t>ได้รับส่วนใหญ่ของความเสี่ยงและผลตอบแทนจากการครอบครองทรัพย์สินที่เช่านั้น</w:t>
      </w:r>
      <w:r w:rsidR="00036BB9">
        <w:t xml:space="preserve"> </w:t>
      </w:r>
      <w:r w:rsidRPr="001F200D">
        <w:rPr>
          <w:cs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1F200D">
        <w:rPr>
          <w:rFonts w:hint="cs"/>
          <w:cs/>
        </w:rPr>
        <w:t xml:space="preserve"> </w:t>
      </w:r>
      <w:r w:rsidRPr="001F200D">
        <w:rPr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  <w:r w:rsidRPr="001F200D">
        <w:rPr>
          <w:rFonts w:hint="cs"/>
          <w:cs/>
        </w:rPr>
        <w:t xml:space="preserve"> </w:t>
      </w:r>
    </w:p>
    <w:p w14:paraId="59FB985E" w14:textId="77777777" w:rsidR="001F200D" w:rsidRPr="00E73164" w:rsidRDefault="001F200D" w:rsidP="001F200D">
      <w:pPr>
        <w:pStyle w:val="Ang15"/>
        <w:rPr>
          <w:b/>
          <w:color w:val="0000FF"/>
          <w:sz w:val="20"/>
          <w:szCs w:val="20"/>
        </w:rPr>
      </w:pPr>
    </w:p>
    <w:p w14:paraId="2411249E" w14:textId="6D449A80" w:rsidR="001F200D" w:rsidRDefault="001F200D" w:rsidP="001F200D">
      <w:pPr>
        <w:pStyle w:val="Ang15"/>
        <w:rPr>
          <w:rFonts w:eastAsia="Calibri"/>
        </w:rPr>
      </w:pPr>
      <w:r w:rsidRPr="00440324">
        <w:rPr>
          <w:b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440324">
        <w:rPr>
          <w:rFonts w:hint="cs"/>
          <w:b/>
          <w:cs/>
        </w:rPr>
        <w:t>ค่าเช่า</w:t>
      </w:r>
      <w:r w:rsidRPr="001F200D">
        <w:rPr>
          <w:rFonts w:hint="cs"/>
          <w:b/>
          <w:cs/>
        </w:rPr>
        <w:t>จ่าย</w:t>
      </w:r>
      <w:r w:rsidRPr="001F200D">
        <w:rPr>
          <w:rFonts w:eastAsia="Calibri"/>
          <w:cs/>
        </w:rPr>
        <w:t>บันทึกในกำไรหรือขาดทุนโดย</w:t>
      </w:r>
      <w:r w:rsidRPr="00CC779B">
        <w:rPr>
          <w:rFonts w:eastAsia="Calibri"/>
          <w:spacing w:val="-4"/>
          <w:cs/>
        </w:rPr>
        <w:t>วิธีเส้นตรงตลอดอายุสัญญาเช่า</w:t>
      </w:r>
      <w:r w:rsidR="00056538" w:rsidRPr="00CC779B">
        <w:rPr>
          <w:rFonts w:eastAsia="Calibri"/>
          <w:spacing w:val="-4"/>
        </w:rPr>
        <w:t xml:space="preserve"> </w:t>
      </w:r>
      <w:r w:rsidR="00056538" w:rsidRPr="00CC779B">
        <w:rPr>
          <w:rFonts w:eastAsia="Calibri"/>
          <w:spacing w:val="-4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</w:t>
      </w:r>
      <w:r w:rsidR="00056538" w:rsidRPr="00056538">
        <w:rPr>
          <w:rFonts w:eastAsia="Calibri"/>
          <w:cs/>
        </w:rPr>
        <w:t>ทั้งสิ้นตามสัญญาตลอดอายุสัญญาเช่า</w:t>
      </w:r>
      <w:r w:rsidRPr="001F200D">
        <w:rPr>
          <w:rFonts w:eastAsia="Calibri"/>
          <w:cs/>
        </w:rPr>
        <w:t xml:space="preserve">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1F200D">
        <w:rPr>
          <w:rFonts w:eastAsia="Calibri" w:hint="cs"/>
          <w:cs/>
        </w:rPr>
        <w:t xml:space="preserve"> </w:t>
      </w:r>
    </w:p>
    <w:p w14:paraId="7BE80EA4" w14:textId="1086AA62" w:rsidR="00173BF2" w:rsidRPr="00173BF2" w:rsidRDefault="00173BF2" w:rsidP="001F200D">
      <w:pPr>
        <w:pStyle w:val="Ang15"/>
        <w:rPr>
          <w:rFonts w:eastAsia="Calibri"/>
          <w:sz w:val="20"/>
          <w:szCs w:val="20"/>
        </w:rPr>
      </w:pPr>
    </w:p>
    <w:p w14:paraId="19432E5F" w14:textId="4156B1E7" w:rsidR="00173BF2" w:rsidRPr="00173BF2" w:rsidRDefault="00173BF2" w:rsidP="001F200D">
      <w:pPr>
        <w:pStyle w:val="Ang15"/>
        <w:rPr>
          <w:rFonts w:eastAsia="Calibri"/>
        </w:rPr>
      </w:pPr>
      <w:r w:rsidRPr="00173BF2">
        <w:rPr>
          <w:rFonts w:eastAsia="Calibri"/>
          <w:cs/>
        </w:rPr>
        <w:t>ในฐานะผู้ให้เช่า</w:t>
      </w:r>
      <w:r w:rsidRPr="00173BF2">
        <w:rPr>
          <w:rFonts w:eastAsia="Calibri" w:hint="cs"/>
          <w:cs/>
        </w:rPr>
        <w:t xml:space="preserve"> </w:t>
      </w:r>
      <w:r w:rsidRPr="00173BF2">
        <w:rPr>
          <w:rFonts w:eastAsia="Calibri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173BF2">
        <w:rPr>
          <w:rFonts w:eastAsia="Calibri" w:hint="cs"/>
          <w:cs/>
        </w:rPr>
        <w:t>รายได้</w:t>
      </w:r>
      <w:r w:rsidRPr="00173BF2">
        <w:rPr>
          <w:rFonts w:eastAsia="Calibri"/>
          <w:cs/>
        </w:rPr>
        <w:t>ค่าเช่าทั้งสิ้นตามสัญญา</w:t>
      </w:r>
      <w:r w:rsidRPr="00173BF2">
        <w:rPr>
          <w:rFonts w:eastAsia="Calibri"/>
        </w:rPr>
        <w:t xml:space="preserve">  </w:t>
      </w:r>
      <w:r w:rsidRPr="00173BF2">
        <w:rPr>
          <w:rFonts w:eastAsia="Calibri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17D980E" w14:textId="77777777" w:rsidR="008C68F7" w:rsidRPr="00E73164" w:rsidRDefault="008C68F7" w:rsidP="001F200D">
      <w:pPr>
        <w:pStyle w:val="Ang15"/>
        <w:rPr>
          <w:rFonts w:eastAsia="Calibri"/>
          <w:sz w:val="20"/>
          <w:szCs w:val="20"/>
        </w:rPr>
      </w:pPr>
    </w:p>
    <w:p w14:paraId="5832FDA2" w14:textId="65F105BD" w:rsidR="001F200D" w:rsidRPr="001F200D" w:rsidRDefault="001F200D" w:rsidP="001F200D">
      <w:pPr>
        <w:pStyle w:val="Ang15"/>
      </w:pPr>
      <w:r w:rsidRPr="008C68F7">
        <w:rPr>
          <w:i/>
          <w:iCs/>
          <w:cs/>
        </w:rPr>
        <w:t>การประเมินว่าข้อตกลงประกอบด้วยสัญญาเช่าหรือไม่</w:t>
      </w:r>
      <w:r w:rsidRPr="001F200D">
        <w:t xml:space="preserve"> </w:t>
      </w:r>
    </w:p>
    <w:p w14:paraId="373921F8" w14:textId="77777777" w:rsidR="001F200D" w:rsidRPr="00E73164" w:rsidRDefault="001F200D" w:rsidP="001F200D">
      <w:pPr>
        <w:pStyle w:val="Ang15"/>
        <w:rPr>
          <w:sz w:val="20"/>
          <w:szCs w:val="20"/>
        </w:rPr>
      </w:pPr>
    </w:p>
    <w:p w14:paraId="729E8429" w14:textId="5B2D8639" w:rsidR="00B6690D" w:rsidRDefault="001F200D" w:rsidP="00B6690D">
      <w:pPr>
        <w:pStyle w:val="Ang15"/>
        <w:rPr>
          <w:rFonts w:eastAsia="Calibri"/>
        </w:rPr>
      </w:pPr>
      <w:r w:rsidRPr="001F200D">
        <w:rPr>
          <w:rFonts w:eastAsia="Calibri"/>
          <w:cs/>
        </w:rPr>
        <w:t xml:space="preserve">ณ วันที่เริ่มต้นข้อตกลง </w:t>
      </w:r>
      <w:r w:rsidRPr="00B6690D">
        <w:rPr>
          <w:rFonts w:eastAsia="Calibri"/>
          <w:cs/>
        </w:rPr>
        <w:t>กลุ่มบริษัท</w:t>
      </w:r>
      <w:r w:rsidRPr="001F200D">
        <w:rPr>
          <w:rFonts w:eastAsia="Calibri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Pr="00B6690D">
        <w:rPr>
          <w:rFonts w:eastAsia="Calibri"/>
          <w:cs/>
        </w:rPr>
        <w:t>กลุ่มบริษัท</w:t>
      </w:r>
      <w:r w:rsidRPr="001F200D">
        <w:rPr>
          <w:rFonts w:eastAsia="Calibri"/>
          <w:cs/>
        </w:rPr>
        <w:t>มีสิทธิในการควบคุมการใช้สินทรัพย์</w:t>
      </w:r>
    </w:p>
    <w:p w14:paraId="7C832666" w14:textId="77777777" w:rsidR="00E73164" w:rsidRPr="00E73164" w:rsidRDefault="00E73164" w:rsidP="00B6690D">
      <w:pPr>
        <w:pStyle w:val="Ang15"/>
        <w:rPr>
          <w:rFonts w:eastAsia="Calibri"/>
          <w:sz w:val="20"/>
          <w:szCs w:val="20"/>
          <w:cs/>
        </w:rPr>
      </w:pPr>
    </w:p>
    <w:p w14:paraId="09E1D9CB" w14:textId="03B496EC" w:rsidR="0027692D" w:rsidRPr="0027692D" w:rsidRDefault="001F200D" w:rsidP="0027692D">
      <w:pPr>
        <w:pStyle w:val="Ang15"/>
      </w:pPr>
      <w:r w:rsidRPr="001F200D">
        <w:rPr>
          <w:cs/>
        </w:rPr>
        <w:t xml:space="preserve">ณ วันที่เริ่มต้นข้อตกลง หรือมีการประเมินข้อตกลงใหม่ </w:t>
      </w:r>
      <w:r w:rsidRPr="00E92533">
        <w:rPr>
          <w:cs/>
        </w:rPr>
        <w:t>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  <w:r w:rsidR="0027692D"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18AFD1CF" w14:textId="066405D2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การด้อยค่า</w:t>
      </w:r>
      <w:r w:rsidR="00CF0671" w:rsidRPr="00CF0671">
        <w:rPr>
          <w:rFonts w:asciiTheme="majorBidi" w:hAnsiTheme="majorBidi"/>
          <w:cs/>
        </w:rPr>
        <w:t>สินทรัพย์ทางการเงิน</w:t>
      </w:r>
    </w:p>
    <w:p w14:paraId="2C10B5DC" w14:textId="7AC80D98" w:rsidR="000162F3" w:rsidRPr="00E73164" w:rsidRDefault="000162F3" w:rsidP="0081515D">
      <w:pPr>
        <w:pStyle w:val="Bo-Blankline"/>
      </w:pPr>
    </w:p>
    <w:p w14:paraId="12E2AA6A" w14:textId="77777777" w:rsidR="00CF0671" w:rsidRPr="002477E2" w:rsidRDefault="00CF0671" w:rsidP="00CF067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25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9253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925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9253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CB07116" w14:textId="77777777" w:rsidR="00CF0671" w:rsidRPr="00E73164" w:rsidRDefault="00CF0671" w:rsidP="00CF067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EF24E5" w14:textId="4E355185" w:rsidR="00CF0671" w:rsidRPr="00E92533" w:rsidRDefault="00CF0671" w:rsidP="00CF067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5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2533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E92533">
        <w:rPr>
          <w:rFonts w:ascii="Angsana New" w:hAnsi="Angsana New" w:hint="cs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E92533">
        <w:rPr>
          <w:rFonts w:ascii="Angsana New" w:hAnsi="Angsana New"/>
          <w:sz w:val="30"/>
          <w:szCs w:val="30"/>
        </w:rPr>
        <w:t xml:space="preserve"> </w:t>
      </w:r>
      <w:r w:rsidRPr="00E92533">
        <w:rPr>
          <w:rFonts w:ascii="Angsana New" w:hAnsi="Angsana New" w:hint="cs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E92533">
        <w:rPr>
          <w:rFonts w:ascii="Angsana New" w:hAnsi="Angsana New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E92533">
        <w:rPr>
          <w:rFonts w:ascii="Angsana New" w:hAnsi="Angsana New" w:hint="cs"/>
          <w:sz w:val="30"/>
          <w:szCs w:val="30"/>
          <w:cs/>
        </w:rPr>
        <w:t>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6C673F1A" w14:textId="77777777" w:rsidR="00CF0671" w:rsidRPr="00E73164" w:rsidRDefault="00CF0671" w:rsidP="00CF067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ECC773" w14:textId="77777777" w:rsidR="00CF0671" w:rsidRPr="00E92533" w:rsidRDefault="00CF0671" w:rsidP="00CF067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E92533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9AC5C1F" w14:textId="77777777" w:rsidR="00CF0671" w:rsidRPr="00E73164" w:rsidRDefault="00CF0671" w:rsidP="00CF067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56E6D4" w14:textId="0DE7AA2C" w:rsidR="00CF0671" w:rsidRPr="00E92533" w:rsidRDefault="00CF0671" w:rsidP="00CF067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53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E92533">
        <w:rPr>
          <w:rFonts w:ascii="Angsana New" w:hAnsi="Angsana New" w:hint="cs"/>
          <w:sz w:val="30"/>
          <w:szCs w:val="30"/>
          <w:cs/>
        </w:rPr>
        <w:t>คาดว่าจะ</w:t>
      </w:r>
      <w:r w:rsidRPr="00E92533">
        <w:rPr>
          <w:rFonts w:ascii="Angsana New" w:hAnsi="Angsana New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</w:t>
      </w:r>
      <w:r w:rsidRPr="00E92533">
        <w:rPr>
          <w:rFonts w:ascii="Angsana New" w:hAnsi="Angsana New" w:hint="cs"/>
          <w:sz w:val="30"/>
          <w:szCs w:val="30"/>
          <w:cs/>
        </w:rPr>
        <w:t xml:space="preserve"> ผลขาดทุนด้านเครดิตที่คาดว่าจะเกิดขึ้น </w:t>
      </w:r>
      <w:r w:rsidRPr="00E92533">
        <w:rPr>
          <w:rFonts w:ascii="Angsana New" w:hAnsi="Angsana New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44E23D7D" w14:textId="77777777" w:rsidR="00CF0671" w:rsidRPr="00E73164" w:rsidRDefault="00CF0671" w:rsidP="00CF067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65DC299" w14:textId="77777777" w:rsidR="00CF0671" w:rsidRPr="00E92533" w:rsidRDefault="00CF0671" w:rsidP="00CF06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92533">
        <w:rPr>
          <w:rFonts w:ascii="Angsana New" w:hAnsi="Angsana New"/>
          <w:sz w:val="30"/>
          <w:szCs w:val="30"/>
          <w:cs/>
        </w:rPr>
        <w:t>การ</w:t>
      </w:r>
      <w:r w:rsidRPr="00E92533">
        <w:rPr>
          <w:rFonts w:ascii="Angsana New" w:hAnsi="Angsana New" w:hint="cs"/>
          <w:sz w:val="30"/>
          <w:szCs w:val="30"/>
          <w:cs/>
        </w:rPr>
        <w:t>วัดมูลค่า</w:t>
      </w:r>
      <w:r w:rsidRPr="00E92533">
        <w:rPr>
          <w:rFonts w:ascii="Angsana New" w:hAnsi="Angsana New"/>
          <w:sz w:val="30"/>
          <w:szCs w:val="30"/>
          <w:cs/>
        </w:rPr>
        <w:t>ผลขาดทุนด้านเครดิต</w:t>
      </w:r>
      <w:r w:rsidRPr="00E92533">
        <w:rPr>
          <w:rFonts w:ascii="Angsana New" w:hAnsi="Angsana New" w:hint="cs"/>
          <w:sz w:val="30"/>
          <w:szCs w:val="30"/>
          <w:cs/>
        </w:rPr>
        <w:t>นั้นคำนวณดังต่อไปนี้</w:t>
      </w:r>
    </w:p>
    <w:p w14:paraId="45FF276C" w14:textId="77777777" w:rsidR="00CF0671" w:rsidRPr="00E92533" w:rsidRDefault="00CF0671" w:rsidP="005A438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ผลขาดทุนด้านเครดิตที่คาดว่าจะเกิดขึ้นในอีก </w:t>
      </w:r>
      <w:r w:rsidRPr="00E92533">
        <w:rPr>
          <w:rFonts w:ascii="Angsana New" w:hAnsi="Angsana New"/>
          <w:sz w:val="30"/>
          <w:szCs w:val="30"/>
          <w:lang w:val="en-GB" w:eastAsia="en-US"/>
        </w:rPr>
        <w:t xml:space="preserve">12 </w:t>
      </w: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E92533">
        <w:rPr>
          <w:rFonts w:ascii="Angsana New" w:hAnsi="Angsana New"/>
          <w:sz w:val="30"/>
          <w:szCs w:val="30"/>
          <w:lang w:val="en-GB" w:eastAsia="en-US"/>
        </w:rPr>
        <w:t xml:space="preserve">12 </w:t>
      </w: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>เดือนข้างหน้าภายหลังวันสิ้นรอบระยะเวลาที่รายงาน</w:t>
      </w:r>
      <w:r w:rsidRPr="00E92533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>หรือ</w:t>
      </w:r>
    </w:p>
    <w:p w14:paraId="68982AC8" w14:textId="77777777" w:rsidR="00CF0671" w:rsidRPr="00E92533" w:rsidRDefault="00CF0671" w:rsidP="005A438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0AE1E9D" w14:textId="77777777" w:rsidR="00CF0671" w:rsidRPr="00E73164" w:rsidRDefault="00CF0671" w:rsidP="00CF067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0873ED5" w14:textId="1BAB0FF1" w:rsidR="00E73164" w:rsidRDefault="00CF0671" w:rsidP="00E7316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2533">
        <w:rPr>
          <w:rFonts w:ascii="Angsana New" w:hAnsi="Angsana New"/>
          <w:sz w:val="30"/>
          <w:szCs w:val="30"/>
          <w:cs/>
          <w:lang w:val="en-GB" w:eastAsia="en-US"/>
        </w:rPr>
        <w:t>ค่าเผื่อผลขาดทุน</w:t>
      </w: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สำหรับลูกหนี้การค้า </w:t>
      </w:r>
      <w:r w:rsidRPr="00E92533">
        <w:rPr>
          <w:rFonts w:ascii="Angsana New" w:hAnsi="Angsana New"/>
          <w:sz w:val="30"/>
          <w:szCs w:val="30"/>
          <w:cs/>
          <w:lang w:val="en-GB" w:eastAsia="en-US"/>
        </w:rPr>
        <w:t>ลูกหนี้ตามสัญญาเช่า</w:t>
      </w: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 xml:space="preserve"> และ</w:t>
      </w:r>
      <w:r w:rsidRPr="00E92533">
        <w:rPr>
          <w:rFonts w:ascii="Angsana New" w:hAnsi="Angsana New"/>
          <w:sz w:val="30"/>
          <w:szCs w:val="30"/>
          <w:cs/>
          <w:lang w:val="en-GB" w:eastAsia="en-US"/>
        </w:rPr>
        <w:t>สินทรัพย์ที่เกิดจากสัญญา</w:t>
      </w:r>
      <w:r w:rsidRPr="00E92533">
        <w:rPr>
          <w:rFonts w:ascii="Angsana New" w:hAnsi="Angsana New" w:hint="cs"/>
          <w:sz w:val="30"/>
          <w:szCs w:val="30"/>
          <w:cs/>
          <w:lang w:val="en-GB" w:eastAsia="en-US"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</w:t>
      </w: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036BB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>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CA5097" w14:textId="77777777" w:rsidR="0027692D" w:rsidRPr="0027692D" w:rsidRDefault="0027692D" w:rsidP="00E7316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51DFB20" w14:textId="6D400052" w:rsidR="0027692D" w:rsidRPr="0027692D" w:rsidRDefault="00CF0671" w:rsidP="0027692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0D5DD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D5DD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</w:t>
      </w: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D5DD9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0D5DD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27692D">
        <w:rPr>
          <w:rFonts w:asciiTheme="majorBidi" w:hAnsiTheme="majorBidi" w:cstheme="majorBidi"/>
          <w:color w:val="000000"/>
          <w:sz w:val="20"/>
          <w:szCs w:val="20"/>
          <w:lang w:val="en-US"/>
        </w:rPr>
        <w:br w:type="page"/>
      </w:r>
    </w:p>
    <w:p w14:paraId="1EE3B633" w14:textId="78BC2680" w:rsidR="00CF0671" w:rsidRPr="000D5DD9" w:rsidRDefault="00CF0671" w:rsidP="00CF067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0D5DD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</w:t>
      </w:r>
      <w:r w:rsidRPr="000D5DD9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สัญญาที่กลุ่มบริษัทมีฐานะเปิดต่อความเสี่ยง</w:t>
      </w:r>
      <w:r w:rsidRPr="000D5DD9">
        <w:rPr>
          <w:rFonts w:asciiTheme="majorBidi" w:hAnsiTheme="majorBidi" w:cstheme="majorBidi"/>
          <w:color w:val="000000"/>
          <w:sz w:val="30"/>
          <w:szCs w:val="30"/>
          <w:cs/>
        </w:rPr>
        <w:t>ด้านเครดิต</w:t>
      </w:r>
      <w:r w:rsidRPr="000D5D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20D1866A" w14:textId="77777777" w:rsidR="00CF0671" w:rsidRPr="00E73164" w:rsidRDefault="00CF0671" w:rsidP="00CF0671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3F90EE07" w14:textId="474AFBA9" w:rsidR="00CF0671" w:rsidRPr="00A23510" w:rsidRDefault="00CF0671" w:rsidP="00CF0671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A23510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36084A53" w14:textId="77777777" w:rsidR="00CF0671" w:rsidRPr="00036BB9" w:rsidRDefault="00CF0671" w:rsidP="00CF0671">
      <w:pPr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77182C70" w14:textId="5CC3249F" w:rsidR="00CF0671" w:rsidRPr="002477E2" w:rsidRDefault="00CF0671" w:rsidP="00CF067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</w:p>
    <w:p w14:paraId="756DC02B" w14:textId="4B77F6B5" w:rsidR="00CF0671" w:rsidRPr="00A23510" w:rsidRDefault="00CF0671" w:rsidP="005A438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en-US"/>
        </w:rPr>
      </w:pP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en-US"/>
        </w:rPr>
        <w:t>ผู้กู้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>ไม่สามารถจ่ายชำระภาระผูกพันด้านเครดิตให้แก่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en-US"/>
        </w:rPr>
        <w:t>กลุ่มบริษัท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>ได้เต็มจำนวน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en-US"/>
        </w:rPr>
        <w:t xml:space="preserve"> อีกทั้งกลุ่มบริษัทไม่มี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>สิทธิในการไล่เบี้ย เช่น การ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en-US"/>
        </w:rPr>
        <w:t>ยึด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>หลักประกัน (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en-US"/>
        </w:rPr>
        <w:t>หากมีการวางหลักประกัน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>)</w:t>
      </w:r>
      <w:r w:rsidRPr="00A23510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en-US"/>
        </w:rPr>
        <w:t xml:space="preserve"> 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 xml:space="preserve">หรือ </w:t>
      </w:r>
    </w:p>
    <w:p w14:paraId="0E7218A7" w14:textId="77777777" w:rsidR="00CF0671" w:rsidRPr="00A23510" w:rsidRDefault="00CF0671" w:rsidP="005A438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en-US"/>
        </w:rPr>
      </w:pP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 xml:space="preserve">สินทรัพย์ทางการเงินค้างชำระเกินกว่า </w:t>
      </w:r>
      <w:r w:rsidRPr="00A23510">
        <w:rPr>
          <w:rFonts w:asciiTheme="majorBidi" w:hAnsiTheme="majorBidi" w:cstheme="majorBidi"/>
          <w:color w:val="000000"/>
          <w:sz w:val="30"/>
          <w:szCs w:val="30"/>
          <w:lang w:val="en-GB" w:eastAsia="en-US"/>
        </w:rPr>
        <w:t xml:space="preserve">90 </w:t>
      </w:r>
      <w:r w:rsidRPr="00A23510">
        <w:rPr>
          <w:rFonts w:asciiTheme="majorBidi" w:hAnsiTheme="majorBidi" w:cstheme="majorBidi"/>
          <w:color w:val="000000"/>
          <w:sz w:val="30"/>
          <w:szCs w:val="30"/>
          <w:cs/>
          <w:lang w:val="en-GB" w:eastAsia="en-US"/>
        </w:rPr>
        <w:t>วัน</w:t>
      </w:r>
    </w:p>
    <w:p w14:paraId="4A2868DA" w14:textId="77777777" w:rsidR="00CF0671" w:rsidRPr="00E73164" w:rsidRDefault="00CF0671" w:rsidP="00CF0671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4B5727" w14:textId="0314D127" w:rsidR="00CF0671" w:rsidRPr="00A12FAB" w:rsidRDefault="00CF0671" w:rsidP="00CF067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x-none" w:eastAsia="x-none"/>
        </w:rPr>
      </w:pPr>
      <w:r w:rsidRPr="00A12FAB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A12FAB">
        <w:rPr>
          <w:rFonts w:asciiTheme="majorBidi" w:hAnsiTheme="majorBidi" w:cstheme="majorBidi" w:hint="cs"/>
          <w:color w:val="000000"/>
          <w:sz w:val="30"/>
          <w:szCs w:val="30"/>
          <w:cs/>
          <w:lang w:val="x-none" w:eastAsia="x-none"/>
        </w:rPr>
        <w:t>หากการประเมินความเสี่ยงเป็นการประเมินแบบกลุ่มต้องมีการ</w:t>
      </w:r>
      <w:r w:rsidRPr="00A12FAB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A12FAB">
        <w:rPr>
          <w:rFonts w:asciiTheme="majorBidi" w:hAnsiTheme="majorBidi" w:cstheme="majorBidi" w:hint="cs"/>
          <w:color w:val="000000"/>
          <w:sz w:val="30"/>
          <w:szCs w:val="30"/>
          <w:cs/>
          <w:lang w:val="x-none" w:eastAsia="x-none"/>
        </w:rPr>
        <w:t>อันดับ</w:t>
      </w:r>
      <w:r w:rsidRPr="00A12FAB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ความน่าเชื่อถือ</w:t>
      </w:r>
    </w:p>
    <w:p w14:paraId="0A39954D" w14:textId="061221AC" w:rsidR="00F30EAD" w:rsidRPr="00E73164" w:rsidRDefault="00F30EAD">
      <w:pPr>
        <w:spacing w:line="240" w:lineRule="auto"/>
        <w:rPr>
          <w:rFonts w:ascii="Angsana New" w:eastAsia="Calibri" w:hAnsi="Angsana New"/>
          <w:sz w:val="20"/>
          <w:szCs w:val="20"/>
          <w:highlight w:val="cyan"/>
          <w:shd w:val="clear" w:color="auto" w:fill="D9D9D9" w:themeFill="background1" w:themeFillShade="D9"/>
          <w:cs/>
        </w:rPr>
      </w:pPr>
    </w:p>
    <w:p w14:paraId="0A7E1027" w14:textId="578FF217" w:rsidR="00E73164" w:rsidRDefault="00CF0671" w:rsidP="00E731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ผล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ขาดทุนด้านเครดิต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ที่คาดว่าจะเกิดขึ้น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ของเครื่องมือทางการเงิน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นับจากวันที่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รับรู้รายการเมื่อเริ่มแรก</w:t>
      </w:r>
      <w:r w:rsidRPr="007221C6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ค่า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เ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ผื่อ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ผลขาดทุน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มูลค่าด้วย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มูลค่ายุติธรรมผ่านกำไรขาดทุนเบ็ดเสร็จอื่นซึ่ง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7221C6">
        <w:rPr>
          <w:rFonts w:asciiTheme="majorBidi" w:hAnsiTheme="majorBidi" w:cstheme="majorBidi"/>
          <w:sz w:val="30"/>
          <w:szCs w:val="30"/>
          <w:cs/>
          <w:lang w:val="en-US"/>
        </w:rPr>
        <w:t>รับรู้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4847501F" w14:textId="77777777" w:rsidR="0039564A" w:rsidRPr="0039564A" w:rsidRDefault="0039564A" w:rsidP="00E731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13E64DD" w14:textId="77777777" w:rsidR="00CF0671" w:rsidRPr="002477E2" w:rsidRDefault="00CF0671" w:rsidP="00CF0671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1C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1B02AB4" w14:textId="77777777" w:rsidR="00CF0671" w:rsidRPr="002477E2" w:rsidRDefault="00CF0671" w:rsidP="002477E2">
      <w:pPr>
        <w:pStyle w:val="Bo-Blankline"/>
      </w:pPr>
    </w:p>
    <w:p w14:paraId="4DEBA110" w14:textId="2E6F4407" w:rsidR="0039564A" w:rsidRPr="0039564A" w:rsidRDefault="00CF0671" w:rsidP="0039564A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ณ วันที่รายงาน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มูลค่าด้วย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เกิด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หนึ่งเหตุการณ์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ซึ่งส่งผลกระทบ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เชิงลบ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ต่อกระแสเงินสด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ที่คาดว่าจะ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เกิดขึ้นในอนาคตของสินทรัพย์ทางการเงิน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ด้อยค่าด้านเครดิตรวมถึง 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การที่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เช่น 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การค้างชำระเกินกว่า </w:t>
      </w:r>
      <w:r w:rsidR="00EE7549">
        <w:rPr>
          <w:rFonts w:asciiTheme="majorBidi" w:eastAsia="Times New Roman" w:hAnsiTheme="majorBidi" w:cstheme="majorBidi"/>
          <w:color w:val="auto"/>
          <w:sz w:val="30"/>
          <w:szCs w:val="30"/>
        </w:rPr>
        <w:t>90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วัน 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มีความเป็นไปได้ที่ลูกหนี้จะเข้าสู่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การล้มละลาย</w:t>
      </w:r>
      <w:r w:rsidRPr="007221C6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221C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เป็นต้น</w:t>
      </w:r>
      <w:r w:rsidR="003956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 w:type="page"/>
      </w:r>
    </w:p>
    <w:p w14:paraId="67AC1E40" w14:textId="56DA1455" w:rsidR="00CF0671" w:rsidRDefault="00CF0671" w:rsidP="00CF0671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1C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</w:p>
    <w:p w14:paraId="074AF506" w14:textId="77777777" w:rsidR="00327E23" w:rsidRPr="00327E23" w:rsidRDefault="00327E23" w:rsidP="00CF0671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sz w:val="20"/>
          <w:szCs w:val="20"/>
          <w:lang w:val="en-US"/>
        </w:rPr>
      </w:pPr>
    </w:p>
    <w:p w14:paraId="51115E5B" w14:textId="46B1BBA7" w:rsidR="00CF0671" w:rsidRPr="007221C6" w:rsidRDefault="00CF0671" w:rsidP="00CF0671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7221C6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เงิน</w:t>
      </w:r>
      <w:r w:rsidRPr="007221C6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7221C6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7221C6">
        <w:rPr>
          <w:rFonts w:asciiTheme="majorBidi" w:hAnsiTheme="majorBidi" w:cstheme="majorBidi"/>
          <w:sz w:val="30"/>
          <w:szCs w:val="30"/>
          <w:cs/>
          <w:lang w:val="en-US" w:eastAsia="en-US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25DB27C" w14:textId="61A6891F" w:rsidR="00CF0671" w:rsidRPr="00327E23" w:rsidRDefault="00CF0671" w:rsidP="00CF0671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950853" w14:textId="77777777" w:rsidR="00CF0671" w:rsidRPr="002477E2" w:rsidRDefault="00CF0671" w:rsidP="00CF0671">
      <w:pPr>
        <w:tabs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1C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7221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7221C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221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221C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36D4AB9" w14:textId="77777777" w:rsidR="00CF0671" w:rsidRPr="00F647CE" w:rsidRDefault="00CF0671" w:rsidP="00CF067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1D9396" w14:textId="77777777" w:rsidR="000162F3" w:rsidRPr="00744476" w:rsidRDefault="000162F3" w:rsidP="00ED3579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ยอด</w:t>
      </w:r>
      <w:r w:rsidR="00775D3C">
        <w:rPr>
          <w:rFonts w:asciiTheme="majorBidi" w:hAnsiTheme="majorBidi" w:cstheme="majorBidi"/>
          <w:cs/>
          <w:lang w:val="en-US"/>
        </w:rPr>
        <w:t>สินทรัพย์ตามบัญชีของกลุ่มบริษัท</w:t>
      </w:r>
      <w:r w:rsidRPr="00744476">
        <w:rPr>
          <w:rFonts w:asciiTheme="majorBidi" w:hAnsiTheme="majorBidi" w:cstheme="majorBidi"/>
          <w:cs/>
          <w:lang w:val="en-US"/>
        </w:rPr>
        <w:t>ได้รับการทบทวน ณ ทุกวันที่รายงานว่า มีข้อบ่งชี้เรื่องการด้อยค่าหรือไม่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="00340311" w:rsidRPr="00744476">
        <w:rPr>
          <w:rFonts w:asciiTheme="majorBidi" w:hAnsiTheme="majorBidi" w:cstheme="majorBidi"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1B3B317" w14:textId="77777777" w:rsidR="00220F80" w:rsidRPr="0081515D" w:rsidRDefault="00220F80" w:rsidP="0081515D">
      <w:pPr>
        <w:pStyle w:val="Bo-Blankline"/>
      </w:pPr>
    </w:p>
    <w:p w14:paraId="25EA4BC7" w14:textId="10D99899" w:rsidR="00E12FF1" w:rsidRPr="00744476" w:rsidRDefault="000162F3" w:rsidP="00E12FF1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  <w:lang w:val="en-US"/>
        </w:rPr>
        <w:t>มูลค่า</w:t>
      </w:r>
      <w:r w:rsidRPr="00744476">
        <w:rPr>
          <w:rFonts w:asciiTheme="majorBidi" w:hAnsiTheme="majorBidi" w:cstheme="majorBidi"/>
          <w:cs/>
        </w:rPr>
        <w:t>ตามบัญชีของ</w:t>
      </w:r>
      <w:r w:rsidRPr="00744476">
        <w:rPr>
          <w:rFonts w:asciiTheme="majorBidi" w:hAnsiTheme="majorBidi" w:cstheme="majorBidi"/>
          <w:cs/>
          <w:lang w:val="en-US"/>
        </w:rPr>
        <w:t>สินทรัพย์</w:t>
      </w:r>
      <w:r w:rsidR="00521F4D">
        <w:rPr>
          <w:rFonts w:asciiTheme="majorBidi" w:hAnsiTheme="majorBidi" w:cstheme="majorBidi" w:hint="cs"/>
          <w:cs/>
          <w:lang w:val="en-US"/>
        </w:rPr>
        <w:t>สูง</w:t>
      </w:r>
      <w:r w:rsidRPr="00744476">
        <w:rPr>
          <w:rFonts w:asciiTheme="majorBidi" w:hAnsiTheme="majorBidi" w:cstheme="majorBidi"/>
          <w:cs/>
          <w:lang w:val="en-US"/>
        </w:rPr>
        <w:t>กว่ามูลค่าที่จะได้รับคืน ขาดทุนจากก</w:t>
      </w:r>
      <w:r w:rsidR="00775D3C">
        <w:rPr>
          <w:rFonts w:asciiTheme="majorBidi" w:hAnsiTheme="majorBidi" w:cstheme="majorBidi"/>
          <w:cs/>
          <w:lang w:val="en-US"/>
        </w:rPr>
        <w:t>ารด้อยค่าบันทึกในกำไรหรือขาดทุน</w:t>
      </w:r>
    </w:p>
    <w:p w14:paraId="2869E3A4" w14:textId="77777777" w:rsidR="008C5EA2" w:rsidRPr="00E34AB8" w:rsidRDefault="008C5EA2" w:rsidP="00E34AB8">
      <w:pPr>
        <w:pStyle w:val="Bo-Blankline"/>
        <w:rPr>
          <w:cs/>
        </w:rPr>
      </w:pPr>
    </w:p>
    <w:p w14:paraId="014ED5F6" w14:textId="77777777" w:rsidR="000162F3" w:rsidRPr="00744476" w:rsidRDefault="000162F3" w:rsidP="00E12FF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</w:t>
      </w:r>
      <w:r w:rsidR="006002C5" w:rsidRPr="00744476">
        <w:rPr>
          <w:rFonts w:asciiTheme="majorBidi" w:hAnsiTheme="majorBidi" w:cstheme="majorBidi"/>
          <w:cs/>
          <w:lang w:val="en-US"/>
        </w:rPr>
        <w:t>หุ้นจะถูกบันทึกในกำไรหรือขาดทุน</w:t>
      </w:r>
      <w:r w:rsidRPr="00744476">
        <w:rPr>
          <w:rFonts w:asciiTheme="majorBidi" w:hAnsiTheme="majorBidi" w:cstheme="majorBidi"/>
          <w:cs/>
          <w:lang w:val="en-US"/>
        </w:rPr>
        <w:t>โดยไม่ต้องปรับกับยอดสินทรัพย์ทางการเงินดังกล่าว ขาดทุนที่บันทึกในกำไรหรือขาดทุนเป็นผลต่า</w:t>
      </w:r>
      <w:r w:rsidR="00E12FF1" w:rsidRPr="00744476">
        <w:rPr>
          <w:rFonts w:asciiTheme="majorBidi" w:hAnsiTheme="majorBidi" w:cstheme="majorBidi"/>
          <w:cs/>
          <w:lang w:val="en-US"/>
        </w:rPr>
        <w:t>ง</w:t>
      </w:r>
      <w:r w:rsidRPr="00744476">
        <w:rPr>
          <w:rFonts w:asciiTheme="majorBidi" w:hAnsiTheme="majorBidi" w:cstheme="majorBidi"/>
          <w:cs/>
          <w:lang w:val="en-US"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E12FF1" w:rsidRPr="00744476">
        <w:rPr>
          <w:rFonts w:asciiTheme="majorBidi" w:hAnsiTheme="majorBidi" w:cstheme="majorBidi"/>
          <w:cs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ๆ ซึ่งเคยรับรู้แล้วในกำไรหรือขาดทุน</w:t>
      </w:r>
    </w:p>
    <w:p w14:paraId="4872E781" w14:textId="77777777" w:rsidR="00775D3C" w:rsidRPr="0081515D" w:rsidRDefault="00775D3C" w:rsidP="0081515D">
      <w:pPr>
        <w:pStyle w:val="Bo-Blankline"/>
      </w:pPr>
    </w:p>
    <w:p w14:paraId="4AD3DE05" w14:textId="77777777" w:rsidR="000162F3" w:rsidRPr="00744476" w:rsidRDefault="000162F3" w:rsidP="00ED3579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การคำนวณมูลค่าที่คาดว่าจะได้รับคืน</w:t>
      </w:r>
    </w:p>
    <w:p w14:paraId="3CF9450D" w14:textId="77777777" w:rsidR="00220F80" w:rsidRDefault="00220F80" w:rsidP="0081515D">
      <w:pPr>
        <w:pStyle w:val="Bo-Blankline"/>
      </w:pPr>
    </w:p>
    <w:p w14:paraId="41DAD864" w14:textId="77777777" w:rsidR="00E32B94" w:rsidRPr="00E32B94" w:rsidRDefault="00E32B94" w:rsidP="00E2543C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E32B94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03AC57E9" w14:textId="77777777" w:rsidR="00E32B94" w:rsidRPr="0081515D" w:rsidRDefault="00E32B94" w:rsidP="0081515D">
      <w:pPr>
        <w:pStyle w:val="Bo-Blankline"/>
      </w:pPr>
    </w:p>
    <w:p w14:paraId="16AA716D" w14:textId="74484350" w:rsidR="00327E23" w:rsidRDefault="00146F7E" w:rsidP="00327E2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134B4C07" w14:textId="77777777" w:rsidR="009138DA" w:rsidRPr="009138DA" w:rsidRDefault="009138DA" w:rsidP="00327E2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D6FE0A7" w14:textId="77777777" w:rsidR="000162F3" w:rsidRPr="00744476" w:rsidRDefault="000162F3" w:rsidP="00ED3579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การกลับรายการการด้อยค่า</w:t>
      </w:r>
    </w:p>
    <w:p w14:paraId="680A2E86" w14:textId="77777777" w:rsidR="000162F3" w:rsidRDefault="000162F3" w:rsidP="0081515D">
      <w:pPr>
        <w:pStyle w:val="Bo-Blankline"/>
      </w:pPr>
    </w:p>
    <w:p w14:paraId="607BE72F" w14:textId="5FF2E587" w:rsidR="00CE3D50" w:rsidRPr="00CE3D50" w:rsidRDefault="003861C2" w:rsidP="00CE3D50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861C2">
        <w:rPr>
          <w:rFonts w:asciiTheme="majorBidi" w:hAnsiTheme="majorBidi" w:cstheme="majorBidi"/>
          <w:sz w:val="30"/>
          <w:szCs w:val="30"/>
          <w:cs/>
          <w:lang w:val="en-US" w:eastAsia="en-US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  <w:r w:rsidR="00CE3D50">
        <w:rPr>
          <w:lang w:val="en-US"/>
        </w:rPr>
        <w:br w:type="page"/>
      </w:r>
    </w:p>
    <w:p w14:paraId="7E94AC8B" w14:textId="61FF3110" w:rsidR="00BA6899" w:rsidRPr="00BA6899" w:rsidRDefault="00BA6899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การ</w:t>
      </w:r>
      <w:r w:rsidRPr="00BA6899">
        <w:rPr>
          <w:rFonts w:asciiTheme="majorBidi" w:hAnsiTheme="majorBidi"/>
          <w:cs/>
        </w:rPr>
        <w:t>ด้อยค่าสินทรัพย์ที่ไม่ใช่สินทรัพย์ทางการเงิน</w:t>
      </w:r>
    </w:p>
    <w:p w14:paraId="160A1FE9" w14:textId="1D76F31B" w:rsidR="00BA6899" w:rsidRPr="00327E23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/>
          <w:i w:val="0"/>
          <w:iCs w:val="0"/>
          <w:sz w:val="20"/>
          <w:szCs w:val="20"/>
          <w:lang w:val="en-US"/>
        </w:rPr>
      </w:pPr>
    </w:p>
    <w:p w14:paraId="637B7CBD" w14:textId="4F8D271A" w:rsidR="00BA6899" w:rsidRPr="00BA6899" w:rsidRDefault="00BA6899" w:rsidP="00BA689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899">
        <w:rPr>
          <w:rFonts w:asciiTheme="majorBidi" w:hAnsiTheme="majorBidi" w:cstheme="majorBidi"/>
          <w:sz w:val="30"/>
          <w:szCs w:val="30"/>
          <w:cs/>
          <w:lang w:val="en-US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BA68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A689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136D4AC9" w14:textId="77777777" w:rsidR="00BA6899" w:rsidRPr="00B105FA" w:rsidRDefault="00BA6899" w:rsidP="00BA689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7CC3DF7D" w14:textId="36E35A6E" w:rsidR="00BA6899" w:rsidRDefault="00BA6899" w:rsidP="00B105F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034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</w:t>
      </w:r>
      <w:r w:rsidRPr="00B034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B034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หรือมูลค่าตามบัญชีของหน่วยสินทรัพย์ที่ก่อให้เกิด</w:t>
      </w:r>
      <w:r w:rsidRPr="00BA6899">
        <w:rPr>
          <w:rFonts w:asciiTheme="majorBidi" w:hAnsiTheme="majorBidi" w:cstheme="majorBidi"/>
          <w:sz w:val="30"/>
          <w:szCs w:val="30"/>
          <w:cs/>
          <w:lang w:val="en-US"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B10FE82" w14:textId="77777777" w:rsidR="00327E23" w:rsidRPr="00582139" w:rsidRDefault="00327E23" w:rsidP="00B105F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1AFC793" w14:textId="1692E9AE" w:rsidR="00BA6899" w:rsidRPr="00B105FA" w:rsidRDefault="00BA6899" w:rsidP="00BA689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105F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การคำนวณมูลค่าที่คาดว่าจะได้รับคืน</w:t>
      </w:r>
    </w:p>
    <w:p w14:paraId="0F88353C" w14:textId="77777777" w:rsidR="00BA6899" w:rsidRPr="0004335F" w:rsidRDefault="00BA6899" w:rsidP="00BA689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2596D64F" w14:textId="05D29C2F" w:rsidR="00327E23" w:rsidRDefault="00BA6899" w:rsidP="00327E2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899">
        <w:rPr>
          <w:rFonts w:asciiTheme="majorBidi" w:hAnsiTheme="majorBidi" w:cstheme="majorBidi"/>
          <w:sz w:val="30"/>
          <w:szCs w:val="30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BE5E2F" w14:textId="77777777" w:rsidR="00582139" w:rsidRPr="00582139" w:rsidRDefault="00582139" w:rsidP="00327E2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71462137" w14:textId="149327C7" w:rsidR="00BA6899" w:rsidRPr="00BA6899" w:rsidRDefault="00BA6899" w:rsidP="00BA689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A689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การกลับรายการด้อยค่า</w:t>
      </w:r>
    </w:p>
    <w:p w14:paraId="2A75338B" w14:textId="77777777" w:rsidR="00BA6899" w:rsidRPr="0004335F" w:rsidRDefault="00BA6899" w:rsidP="00BA689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D471903" w14:textId="3A8FF601" w:rsidR="00BA6899" w:rsidRPr="00BA6899" w:rsidRDefault="00BA6899" w:rsidP="00BA689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899">
        <w:rPr>
          <w:rFonts w:asciiTheme="majorBidi" w:hAnsiTheme="majorBidi" w:cstheme="majorBidi"/>
          <w:sz w:val="30"/>
          <w:szCs w:val="30"/>
          <w:cs/>
          <w:lang w:val="en-US"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A68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75914E4" w14:textId="2F8376F9" w:rsidR="00BA6899" w:rsidRPr="009B29F5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sz w:val="20"/>
          <w:szCs w:val="20"/>
        </w:rPr>
      </w:pPr>
    </w:p>
    <w:p w14:paraId="0C60DD7B" w14:textId="379231FE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7B1D5E45" w14:textId="77777777" w:rsidR="000162F3" w:rsidRPr="0081515D" w:rsidRDefault="000162F3" w:rsidP="0081515D">
      <w:pPr>
        <w:pStyle w:val="Bo-Blankline"/>
      </w:pPr>
    </w:p>
    <w:p w14:paraId="30B66BD0" w14:textId="77777777"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หนี้สินที่มีภาระดอกเบี้ยบันทึกในราคาทุน</w:t>
      </w:r>
    </w:p>
    <w:p w14:paraId="6152D005" w14:textId="5EEC68F6" w:rsidR="00E73D3D" w:rsidRDefault="00E73D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1033844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bookmarkStart w:id="2" w:name="OLE_LINK2"/>
      <w:bookmarkStart w:id="3" w:name="OLE_LINK3"/>
      <w:r w:rsidRPr="00744476">
        <w:rPr>
          <w:rFonts w:asciiTheme="majorBidi" w:hAnsiTheme="majorBidi" w:cstheme="majorBidi"/>
          <w:cs/>
        </w:rPr>
        <w:t>เจ้าหนี้การค้าและเจ้าหนี้อื่น</w:t>
      </w:r>
    </w:p>
    <w:p w14:paraId="33926A7C" w14:textId="77777777" w:rsidR="000162F3" w:rsidRPr="0081515D" w:rsidRDefault="000162F3" w:rsidP="0081515D">
      <w:pPr>
        <w:pStyle w:val="Bo-Blankline"/>
        <w:rPr>
          <w:cs/>
        </w:rPr>
      </w:pPr>
    </w:p>
    <w:p w14:paraId="016D5B2B" w14:textId="5B4F4195" w:rsidR="00AC0873" w:rsidRDefault="000162F3" w:rsidP="00AC0873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เจ้าหนี้การค้</w:t>
      </w:r>
      <w:r w:rsidR="00427AC6" w:rsidRPr="00744476">
        <w:rPr>
          <w:rFonts w:asciiTheme="majorBidi" w:hAnsiTheme="majorBidi" w:cstheme="majorBidi"/>
          <w:cs/>
        </w:rPr>
        <w:t>าและเจ้าหนี้อื่น</w:t>
      </w:r>
      <w:r w:rsidRPr="00744476">
        <w:rPr>
          <w:rFonts w:asciiTheme="majorBidi" w:hAnsiTheme="majorBidi" w:cstheme="majorBidi"/>
          <w:cs/>
        </w:rPr>
        <w:t>แสดงในราคาทุน</w:t>
      </w:r>
      <w:r w:rsidR="00AC0873">
        <w:rPr>
          <w:rFonts w:asciiTheme="majorBidi" w:hAnsiTheme="majorBidi" w:cstheme="majorBidi"/>
          <w:cs/>
        </w:rPr>
        <w:br w:type="page"/>
      </w:r>
    </w:p>
    <w:bookmarkEnd w:id="2"/>
    <w:bookmarkEnd w:id="3"/>
    <w:p w14:paraId="4F2FF5CF" w14:textId="77777777" w:rsidR="003E1F6C" w:rsidRPr="006C1C70" w:rsidRDefault="003E1F6C" w:rsidP="003E1F6C">
      <w:pPr>
        <w:pStyle w:val="Bo-C1Content"/>
        <w:rPr>
          <w:rFonts w:asciiTheme="majorBidi" w:hAnsiTheme="majorBidi"/>
          <w:iCs/>
          <w:lang w:val="en-US"/>
        </w:rPr>
      </w:pPr>
      <w:r w:rsidRPr="00AB7ED2">
        <w:rPr>
          <w:rFonts w:asciiTheme="majorBidi" w:hAnsiTheme="majorBidi"/>
          <w:iCs/>
          <w:cs/>
        </w:rPr>
        <w:lastRenderedPageBreak/>
        <w:t>หนี้สินเงินคืน</w:t>
      </w:r>
    </w:p>
    <w:p w14:paraId="7DF5DC4A" w14:textId="77777777" w:rsidR="003E1F6C" w:rsidRPr="00AB7ED2" w:rsidRDefault="003E1F6C" w:rsidP="003E1F6C">
      <w:pPr>
        <w:pStyle w:val="Bo-Blankline"/>
        <w:rPr>
          <w:lang w:val="en-US"/>
        </w:rPr>
      </w:pPr>
    </w:p>
    <w:p w14:paraId="5C10F7C5" w14:textId="77777777" w:rsidR="00451006" w:rsidRDefault="003E1F6C" w:rsidP="003E1F6C">
      <w:pPr>
        <w:pStyle w:val="Bo-C1Content"/>
        <w:rPr>
          <w:rFonts w:asciiTheme="majorBidi" w:hAnsiTheme="majorBidi"/>
          <w:i/>
          <w:cs/>
        </w:rPr>
      </w:pPr>
      <w:r w:rsidRPr="00AB7ED2">
        <w:rPr>
          <w:rFonts w:asciiTheme="majorBidi" w:hAnsiTheme="majorBidi"/>
          <w:i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>
        <w:rPr>
          <w:rFonts w:asciiTheme="majorBidi" w:hAnsiTheme="majorBidi" w:hint="cs"/>
          <w:i/>
          <w:cs/>
        </w:rPr>
        <w:t>กลุ่มบริษัท</w:t>
      </w:r>
      <w:r w:rsidRPr="00AB7ED2">
        <w:rPr>
          <w:rFonts w:asciiTheme="majorBidi" w:hAnsiTheme="majorBidi"/>
          <w:i/>
          <w:cs/>
        </w:rPr>
        <w:t>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65D7E4D" w14:textId="4C16D62D" w:rsidR="00451006" w:rsidRPr="009B29F5" w:rsidRDefault="00451006">
      <w:pPr>
        <w:spacing w:line="240" w:lineRule="auto"/>
        <w:rPr>
          <w:rFonts w:asciiTheme="majorBidi" w:hAnsiTheme="majorBidi"/>
          <w:i/>
          <w:sz w:val="20"/>
          <w:szCs w:val="20"/>
          <w:cs/>
        </w:rPr>
      </w:pPr>
    </w:p>
    <w:p w14:paraId="5E58C1A8" w14:textId="77777777" w:rsidR="00F20FC5" w:rsidRDefault="00F20FC5" w:rsidP="00F20FC5">
      <w:pPr>
        <w:pStyle w:val="Bo-H2Main"/>
        <w:ind w:hanging="540"/>
        <w:rPr>
          <w:rFonts w:asciiTheme="majorBidi" w:hAnsiTheme="majorBidi" w:cstheme="majorBidi"/>
        </w:rPr>
      </w:pPr>
      <w:r w:rsidRPr="00F20FC5">
        <w:rPr>
          <w:rFonts w:asciiTheme="majorBidi" w:hAnsiTheme="majorBidi" w:cstheme="majorBidi"/>
          <w:cs/>
        </w:rPr>
        <w:t>หนี้สิน</w:t>
      </w:r>
      <w:r w:rsidRPr="00F20FC5">
        <w:rPr>
          <w:rFonts w:asciiTheme="majorBidi" w:hAnsiTheme="majorBidi"/>
          <w:cs/>
        </w:rPr>
        <w:t>ที่เกิดจากสัญญา</w:t>
      </w:r>
    </w:p>
    <w:p w14:paraId="0E0A2C6A" w14:textId="77777777" w:rsidR="00F20FC5" w:rsidRDefault="00F20FC5" w:rsidP="00F20FC5">
      <w:pPr>
        <w:pStyle w:val="Bo-Blankline"/>
      </w:pPr>
    </w:p>
    <w:p w14:paraId="3756A4F1" w14:textId="77777777" w:rsidR="00F20FC5" w:rsidRDefault="00F20FC5" w:rsidP="00F20FC5">
      <w:pPr>
        <w:pStyle w:val="Bo-C1Content"/>
        <w:rPr>
          <w:rFonts w:asciiTheme="majorBidi" w:hAnsiTheme="majorBidi" w:cstheme="majorBidi"/>
        </w:rPr>
      </w:pPr>
      <w:r w:rsidRPr="00F20FC5">
        <w:rPr>
          <w:rFonts w:asciiTheme="majorBidi" w:hAnsiTheme="majorBidi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2028181" w14:textId="77777777" w:rsidR="00F20FC5" w:rsidRDefault="00F20FC5" w:rsidP="00F20FC5">
      <w:pPr>
        <w:pStyle w:val="Bo-Blankline"/>
        <w:rPr>
          <w:cs/>
        </w:rPr>
      </w:pPr>
    </w:p>
    <w:p w14:paraId="052EDE13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ผลประโยชน์</w:t>
      </w:r>
      <w:r w:rsidR="00DB699B" w:rsidRPr="00744476">
        <w:rPr>
          <w:rFonts w:asciiTheme="majorBidi" w:hAnsiTheme="majorBidi" w:cstheme="majorBidi"/>
          <w:cs/>
        </w:rPr>
        <w:t>ของ</w:t>
      </w:r>
      <w:r w:rsidRPr="00744476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81515D" w:rsidRDefault="000162F3" w:rsidP="0081515D">
      <w:pPr>
        <w:pStyle w:val="Bo-Blankline"/>
      </w:pPr>
    </w:p>
    <w:p w14:paraId="0D32B9CB" w14:textId="77777777" w:rsidR="000162F3" w:rsidRPr="00744476" w:rsidRDefault="000162F3" w:rsidP="00ED3579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81515D" w:rsidRDefault="000162F3" w:rsidP="0081515D">
      <w:pPr>
        <w:pStyle w:val="Bo-Blankline"/>
      </w:pPr>
    </w:p>
    <w:p w14:paraId="371B34EB" w14:textId="4A6A3A07" w:rsidR="009B29F5" w:rsidRDefault="000162F3" w:rsidP="009B29F5">
      <w:pPr>
        <w:pStyle w:val="Bo-C1Content"/>
        <w:rPr>
          <w:sz w:val="20"/>
          <w:szCs w:val="20"/>
          <w:lang w:eastAsia="x-none"/>
        </w:rPr>
      </w:pPr>
      <w:r w:rsidRPr="00744476">
        <w:rPr>
          <w:rFonts w:asciiTheme="majorBidi" w:hAnsiTheme="majorBidi" w:cstheme="majorBidi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40F2C3" w14:textId="77777777" w:rsidR="006C1C70" w:rsidRPr="006C1C70" w:rsidRDefault="006C1C70" w:rsidP="009B29F5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1F1A0E81" w14:textId="77777777" w:rsidR="00E0213D" w:rsidRPr="00744476" w:rsidRDefault="00BC173E" w:rsidP="00E0213D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81515D" w:rsidRDefault="00E0213D" w:rsidP="0081515D">
      <w:pPr>
        <w:pStyle w:val="Bo-Blankline"/>
      </w:pPr>
    </w:p>
    <w:p w14:paraId="51AEF628" w14:textId="77777777" w:rsidR="00E0213D" w:rsidRPr="00744476" w:rsidRDefault="00BC173E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โครงการผลประโยชน์ที่กำหนดไว้</w:t>
      </w:r>
      <w:r w:rsidR="00286F85" w:rsidRPr="00744476">
        <w:rPr>
          <w:rFonts w:asciiTheme="majorBidi" w:hAnsiTheme="majorBidi" w:cstheme="majorBidi"/>
          <w:cs/>
        </w:rPr>
        <w:t>เป็นโครงการผลประโยชน์ที่พนักงานจะได้รับเมื่อเกษียณอายุ ภาระผูกพันสุทธิของกลุ่ม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ผลประโยชน์ดังกล่าวได้มีการคิดลดกระแสเงินลดเพื่อให้เป็นมูลค่าปัจจุบัน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อัตราคิดลดเป็นอัตราจากพันธบัตรรัฐบาลซึ่งมีระยะเวลาครบกำหนดใกล้เคียงกับระยะเวลาของ</w:t>
      </w:r>
      <w:r w:rsidR="008263CB">
        <w:rPr>
          <w:rFonts w:asciiTheme="majorBidi" w:hAnsiTheme="majorBidi" w:cstheme="majorBidi"/>
          <w:cs/>
        </w:rPr>
        <w:br/>
      </w:r>
      <w:r w:rsidR="00286F85" w:rsidRPr="00744476">
        <w:rPr>
          <w:rFonts w:asciiTheme="majorBidi" w:hAnsiTheme="majorBidi" w:cstheme="majorBidi"/>
          <w:cs/>
        </w:rPr>
        <w:t>ภาระผูกพันของกลุ่มบริษัทและมีสกุลเงินเดียวกับสกุลเงินของผลประโยชน์ที่คาดว่าจะจ่าย</w:t>
      </w:r>
    </w:p>
    <w:p w14:paraId="40262CC8" w14:textId="77777777" w:rsidR="00C741B3" w:rsidRPr="0081515D" w:rsidRDefault="00C741B3" w:rsidP="0081515D">
      <w:pPr>
        <w:pStyle w:val="Bo-Blankline"/>
      </w:pPr>
    </w:p>
    <w:p w14:paraId="1390BCBE" w14:textId="77777777" w:rsidR="00C741B3" w:rsidRPr="00744476" w:rsidRDefault="00C741B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การคำนวณภาระผูกพันของโครงการ</w:t>
      </w:r>
      <w:r w:rsidR="00BC173E" w:rsidRPr="00744476">
        <w:rPr>
          <w:rFonts w:asciiTheme="majorBidi" w:hAnsiTheme="majorBidi" w:cstheme="majorBidi"/>
          <w:cs/>
        </w:rPr>
        <w:t>เงินชดเชยตามกฎหมาย</w:t>
      </w:r>
      <w:r w:rsidRPr="00744476">
        <w:rPr>
          <w:rFonts w:asciiTheme="majorBidi" w:hAnsiTheme="majorBidi" w:cstheme="majorBidi"/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2A56E76" w14:textId="77777777" w:rsidR="00C741B3" w:rsidRPr="0081515D" w:rsidRDefault="00C741B3" w:rsidP="0081515D">
      <w:pPr>
        <w:pStyle w:val="Bo-Blankline"/>
      </w:pPr>
    </w:p>
    <w:p w14:paraId="0BFD90D9" w14:textId="19AA99C5" w:rsidR="00783A84" w:rsidRDefault="00C741B3" w:rsidP="00783A84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A1854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ณ ต้นปี โดยคำนึงถึงการเปลี่ยนแปลงใด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 ที่เกี่ยวข้องกับโครงการผลประโยชน์รับรู้รายการในกำไรหรือขาดทุน</w:t>
      </w:r>
      <w:r w:rsidR="00783A84">
        <w:rPr>
          <w:rFonts w:asciiTheme="majorBidi" w:hAnsiTheme="majorBidi" w:cstheme="majorBidi"/>
          <w:cs/>
        </w:rPr>
        <w:br w:type="page"/>
      </w:r>
    </w:p>
    <w:p w14:paraId="64B673E6" w14:textId="1ED3CABD" w:rsidR="00745E46" w:rsidRDefault="003E1F6C" w:rsidP="00745E46">
      <w:pPr>
        <w:pStyle w:val="Bo-C1Content"/>
        <w:rPr>
          <w:rFonts w:asciiTheme="majorBidi" w:hAnsiTheme="majorBidi" w:cstheme="majorBidi"/>
          <w:lang w:eastAsia="x-none"/>
        </w:rPr>
      </w:pPr>
      <w:r w:rsidRPr="00744476">
        <w:rPr>
          <w:rFonts w:asciiTheme="majorBidi" w:hAnsiTheme="majorBidi" w:cstheme="majorBidi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E1570D4" w14:textId="77777777" w:rsidR="00823A9E" w:rsidRPr="00823A9E" w:rsidRDefault="00823A9E" w:rsidP="00745E46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46893DC8" w14:textId="77777777" w:rsidR="000162F3" w:rsidRPr="00744476" w:rsidRDefault="000162F3" w:rsidP="00745E46">
      <w:pPr>
        <w:pStyle w:val="Bo-H3Subhead"/>
        <w:ind w:left="0" w:firstLine="54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ผลประโยชน์ระยะสั้นของพนักงาน</w:t>
      </w:r>
    </w:p>
    <w:p w14:paraId="1A140BD5" w14:textId="77777777" w:rsidR="000162F3" w:rsidRPr="00744476" w:rsidRDefault="000162F3" w:rsidP="0081515D">
      <w:pPr>
        <w:pStyle w:val="Bo-Blankline"/>
      </w:pPr>
    </w:p>
    <w:p w14:paraId="0E16AC9E" w14:textId="77777777" w:rsidR="000162F3" w:rsidRPr="00744476" w:rsidRDefault="00C741B3" w:rsidP="0074447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6E8F2C2" w14:textId="77777777" w:rsidR="0016289C" w:rsidRPr="00744476" w:rsidRDefault="0016289C" w:rsidP="0081515D">
      <w:pPr>
        <w:pStyle w:val="Bo-Blankline"/>
      </w:pPr>
    </w:p>
    <w:p w14:paraId="01B5A94A" w14:textId="77777777" w:rsidR="000162F3" w:rsidRPr="00744476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</w:t>
      </w:r>
    </w:p>
    <w:p w14:paraId="312C20D3" w14:textId="77777777" w:rsidR="000162F3" w:rsidRPr="0081515D" w:rsidRDefault="000162F3" w:rsidP="0081515D">
      <w:pPr>
        <w:pStyle w:val="Bo-Blankline"/>
        <w:rPr>
          <w:cs/>
        </w:rPr>
      </w:pPr>
    </w:p>
    <w:p w14:paraId="04F40730" w14:textId="77777777" w:rsidR="000162F3" w:rsidRPr="00744476" w:rsidRDefault="000162F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</w:t>
      </w:r>
      <w:r w:rsidR="00FD7162" w:rsidRPr="00744476">
        <w:rPr>
          <w:rFonts w:asciiTheme="majorBidi" w:hAnsiTheme="majorBidi" w:cstheme="majorBidi"/>
          <w:cs/>
        </w:rPr>
        <w:t>ผูกพัน</w:t>
      </w:r>
      <w:r w:rsidRPr="00744476">
        <w:rPr>
          <w:rFonts w:asciiTheme="majorBidi" w:hAnsiTheme="majorBidi" w:cstheme="majorBidi"/>
          <w:cs/>
        </w:rPr>
        <w:t>ตามกฎหมาย</w:t>
      </w:r>
      <w:r w:rsidR="00FD7162" w:rsidRPr="00744476">
        <w:rPr>
          <w:rFonts w:asciiTheme="majorBidi" w:hAnsiTheme="majorBidi" w:cstheme="majorBidi"/>
          <w:cs/>
        </w:rPr>
        <w:t>หรือภาระผูกพันจากการอนุมาน</w:t>
      </w:r>
      <w:r w:rsidRPr="00744476">
        <w:rPr>
          <w:rFonts w:asciiTheme="majorBidi" w:hAnsiTheme="majorBidi" w:cstheme="majorBidi"/>
          <w:cs/>
        </w:rPr>
        <w:t>ที่เกิดขึ้นในปัจจุบันอันเป็นผลมาจากเหตุการณ์ในอดีต</w:t>
      </w:r>
      <w:r w:rsidR="00FD7162" w:rsidRPr="00744476">
        <w:rPr>
          <w:rFonts w:asciiTheme="majorBidi" w:hAnsiTheme="majorBidi" w:cstheme="majorBidi"/>
          <w:cs/>
        </w:rPr>
        <w:t>ซึ่งสามารถประมาณจำนวนของภาระผูกพันได้อย่างน่าเชื่อถือ</w:t>
      </w:r>
      <w:r w:rsidRPr="00744476">
        <w:rPr>
          <w:rFonts w:asciiTheme="majorBidi" w:hAnsiTheme="majorBidi" w:cstheme="majorBidi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7792D" w:rsidRPr="00744476">
        <w:rPr>
          <w:rFonts w:asciiTheme="majorBidi" w:hAnsiTheme="majorBidi" w:cstheme="majorBidi"/>
          <w:cs/>
        </w:rPr>
        <w:t>ผูกพัน</w:t>
      </w:r>
      <w:r w:rsidRPr="00744476">
        <w:rPr>
          <w:rFonts w:asciiTheme="majorBidi" w:hAnsiTheme="majorBidi" w:cstheme="majorBidi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3A1854" w:rsidRPr="00744476">
        <w:rPr>
          <w:rFonts w:asciiTheme="majorBidi" w:hAnsiTheme="majorBidi" w:cstheme="majorBidi"/>
          <w:cs/>
        </w:rPr>
        <w:t xml:space="preserve">ภาษีเงินได้ </w:t>
      </w:r>
      <w:r w:rsidRPr="00744476">
        <w:rPr>
          <w:rFonts w:asciiTheme="majorBidi" w:hAnsiTheme="majorBidi" w:cstheme="majorBidi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0C48053" w14:textId="77777777" w:rsidR="00362A7B" w:rsidRPr="0081515D" w:rsidRDefault="00362A7B" w:rsidP="0081515D">
      <w:pPr>
        <w:pStyle w:val="Bo-Blankline"/>
      </w:pPr>
    </w:p>
    <w:p w14:paraId="2D7BB95C" w14:textId="77777777" w:rsidR="00891D06" w:rsidRDefault="00891D06" w:rsidP="00891D06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14:paraId="7E82C3A7" w14:textId="77777777" w:rsidR="00891D06" w:rsidRDefault="00891D06" w:rsidP="0081515D">
      <w:pPr>
        <w:pStyle w:val="Bo-Blankline"/>
      </w:pPr>
    </w:p>
    <w:p w14:paraId="7998D793" w14:textId="77777777" w:rsidR="00891D06" w:rsidRPr="000E7CEE" w:rsidRDefault="00891D06" w:rsidP="00891D06">
      <w:pPr>
        <w:pStyle w:val="Bo-C1Content"/>
      </w:pPr>
      <w:r>
        <w:rPr>
          <w:rFonts w:hint="cs"/>
          <w:cs/>
        </w:rPr>
        <w:t>กลุ่ม</w:t>
      </w:r>
      <w:r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Pr="000E7CEE">
        <w:rPr>
          <w:rFonts w:hint="cs"/>
          <w:cs/>
        </w:rPr>
        <w:t xml:space="preserve"> </w:t>
      </w:r>
      <w:r w:rsidRPr="000E7CEE">
        <w:rPr>
          <w:cs/>
        </w:rPr>
        <w:t>(</w:t>
      </w:r>
      <w:r w:rsidRPr="000E7CEE">
        <w:t xml:space="preserve">Decommissioning costs) </w:t>
      </w:r>
      <w:r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14:paraId="7793109E" w14:textId="77777777" w:rsidR="00891D06" w:rsidRPr="0081515D" w:rsidRDefault="00891D06" w:rsidP="0081515D">
      <w:pPr>
        <w:pStyle w:val="Bo-Blankline"/>
      </w:pPr>
    </w:p>
    <w:p w14:paraId="5FF18518" w14:textId="77777777" w:rsidR="00891D06" w:rsidRDefault="00891D06" w:rsidP="00891D06">
      <w:pPr>
        <w:pStyle w:val="Bo-C1Content"/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</w:t>
      </w:r>
      <w:r>
        <w:rPr>
          <w:rFonts w:hint="cs"/>
          <w:cs/>
        </w:rPr>
        <w:t>กลุ่ม</w:t>
      </w:r>
      <w:r w:rsidRPr="000E7CEE">
        <w:rPr>
          <w:cs/>
        </w:rPr>
        <w:t>บริษัทและดุลยพินิจของฝ่ายบริหาร</w:t>
      </w:r>
    </w:p>
    <w:p w14:paraId="4F8BC1C2" w14:textId="0B002FEA" w:rsidR="00E73D3D" w:rsidRDefault="00E73D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F9519BA" w14:textId="77777777" w:rsidR="002E1068" w:rsidRPr="000B54E9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744476">
        <w:rPr>
          <w:rFonts w:asciiTheme="majorBidi" w:hAnsiTheme="majorBidi" w:cstheme="majorBidi"/>
          <w:cs/>
        </w:rPr>
        <w:t>การวัดมูลค่ายุติธรรม</w:t>
      </w:r>
    </w:p>
    <w:p w14:paraId="5608BDC6" w14:textId="3EB1DE72" w:rsidR="002E1068" w:rsidRPr="002477E2" w:rsidRDefault="002E1068" w:rsidP="002477E2">
      <w:pPr>
        <w:pStyle w:val="Bo-Blankline"/>
      </w:pPr>
    </w:p>
    <w:p w14:paraId="40F51BA9" w14:textId="0048DCEA" w:rsidR="00C408DF" w:rsidRPr="00C408DF" w:rsidRDefault="002477E2" w:rsidP="00C408D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05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1D705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1D705E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="00C408DF">
        <w:rPr>
          <w:rFonts w:asciiTheme="majorBidi" w:hAnsiTheme="majorBidi" w:cstheme="majorBidi"/>
        </w:rPr>
        <w:br w:type="page"/>
      </w:r>
    </w:p>
    <w:p w14:paraId="3BEC8804" w14:textId="3B8A22AC" w:rsidR="000D2096" w:rsidRDefault="002477E2" w:rsidP="000D2096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  <w:r w:rsidRPr="001D705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D60F3CE" w14:textId="77777777" w:rsidR="00823A9E" w:rsidRPr="00823A9E" w:rsidRDefault="00823A9E" w:rsidP="000D2096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C2AC496" w14:textId="64BEA0EC" w:rsidR="002477E2" w:rsidRPr="000D2096" w:rsidRDefault="002477E2" w:rsidP="002477E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2096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0D2096">
        <w:rPr>
          <w:rFonts w:asciiTheme="majorBidi" w:hAnsiTheme="majorBidi" w:cstheme="majorBidi"/>
          <w:sz w:val="30"/>
          <w:szCs w:val="30"/>
        </w:rPr>
        <w:t>‘</w:t>
      </w:r>
      <w:r w:rsidRPr="000D2096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0D2096">
        <w:rPr>
          <w:rFonts w:asciiTheme="majorBidi" w:hAnsiTheme="majorBidi" w:cstheme="majorBidi"/>
          <w:sz w:val="30"/>
          <w:szCs w:val="30"/>
        </w:rPr>
        <w:t xml:space="preserve">’ </w:t>
      </w:r>
      <w:r w:rsidRPr="000D2096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FC4A51B" w14:textId="77777777" w:rsidR="002477E2" w:rsidRPr="00823A9E" w:rsidRDefault="002477E2" w:rsidP="002477E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FEC4F8" w14:textId="592DFE9A" w:rsidR="002477E2" w:rsidRPr="000D2096" w:rsidRDefault="002477E2" w:rsidP="002477E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2096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0D2096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0D2096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0D2096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D2096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19D70E80" w14:textId="77777777" w:rsidR="002477E2" w:rsidRPr="00823A9E" w:rsidRDefault="002477E2" w:rsidP="002477E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2E9A07" w14:textId="1D5C258D" w:rsidR="00823A9E" w:rsidRDefault="002477E2" w:rsidP="00823A9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2096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22E95">
        <w:rPr>
          <w:rFonts w:asciiTheme="majorBidi" w:hAnsiTheme="majorBidi" w:cstheme="majorBidi"/>
          <w:sz w:val="30"/>
          <w:szCs w:val="30"/>
        </w:rPr>
        <w:t xml:space="preserve"> </w:t>
      </w:r>
      <w:r w:rsidRPr="000D2096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31957FA" w14:textId="77777777" w:rsidR="00F70877" w:rsidRPr="00F70877" w:rsidRDefault="00F70877" w:rsidP="00823A9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AFA30A" w14:textId="22C118D3" w:rsidR="002477E2" w:rsidRPr="000D2096" w:rsidRDefault="002477E2" w:rsidP="000D2096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0D2096">
        <w:rPr>
          <w:rFonts w:asciiTheme="majorBidi" w:hAnsiTheme="majorBidi" w:cstheme="majorBidi"/>
          <w:sz w:val="30"/>
          <w:szCs w:val="30"/>
          <w:cs/>
          <w:lang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</w:t>
      </w:r>
      <w:r w:rsidR="00E73D3D" w:rsidRPr="000D2096">
        <w:rPr>
          <w:rFonts w:asciiTheme="majorBidi" w:hAnsiTheme="majorBidi" w:cstheme="majorBidi" w:hint="cs"/>
          <w:sz w:val="30"/>
          <w:szCs w:val="30"/>
          <w:cs/>
          <w:lang w:eastAsia="en-US"/>
        </w:rPr>
        <w:t>ัท</w:t>
      </w:r>
      <w:r w:rsidRPr="000D2096">
        <w:rPr>
          <w:rFonts w:asciiTheme="majorBidi" w:hAnsiTheme="majorBidi" w:cstheme="majorBidi"/>
          <w:sz w:val="30"/>
          <w:szCs w:val="30"/>
          <w:cs/>
          <w:lang w:eastAsia="en-US"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0D2096">
        <w:rPr>
          <w:rFonts w:asciiTheme="majorBidi" w:hAnsiTheme="majorBidi" w:cstheme="majorBidi" w:hint="cs"/>
          <w:sz w:val="30"/>
          <w:szCs w:val="30"/>
          <w:cs/>
          <w:lang w:eastAsia="en-US"/>
        </w:rPr>
        <w:t>ได้มาจาก</w:t>
      </w:r>
      <w:r w:rsidRPr="000D2096">
        <w:rPr>
          <w:rFonts w:asciiTheme="majorBidi" w:hAnsiTheme="majorBidi" w:cstheme="majorBidi"/>
          <w:sz w:val="30"/>
          <w:szCs w:val="30"/>
          <w:cs/>
          <w:lang w:eastAsia="en-US"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0D2096">
        <w:rPr>
          <w:rFonts w:asciiTheme="majorBidi" w:hAnsiTheme="majorBidi" w:cstheme="majorBidi" w:hint="cs"/>
          <w:sz w:val="30"/>
          <w:szCs w:val="30"/>
          <w:cs/>
          <w:lang w:eastAsia="en-US"/>
        </w:rPr>
        <w:t>า</w:t>
      </w:r>
      <w:r w:rsidRPr="000D2096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0D2096">
        <w:rPr>
          <w:rFonts w:asciiTheme="majorBidi" w:hAnsiTheme="majorBidi" w:cstheme="majorBidi" w:hint="cs"/>
          <w:sz w:val="30"/>
          <w:szCs w:val="30"/>
          <w:cs/>
          <w:lang w:eastAsia="en-US"/>
        </w:rPr>
        <w:t>และรับรู้เป็นรายการรอตัดบัญชีซึ่ง</w:t>
      </w:r>
      <w:r w:rsidRPr="000D2096">
        <w:rPr>
          <w:rFonts w:asciiTheme="majorBidi" w:hAnsiTheme="majorBidi" w:cstheme="majorBidi"/>
          <w:sz w:val="30"/>
          <w:szCs w:val="30"/>
          <w:cs/>
          <w:lang w:eastAsia="en-US"/>
        </w:rPr>
        <w:t>จะรับรู้ในกำไรหรือขาดทุนด้วยเกณฑ์ที่เหมาะสมตลอดอายุของเครื่องมือ</w:t>
      </w:r>
      <w:r w:rsidRPr="000D2096">
        <w:rPr>
          <w:rFonts w:asciiTheme="majorBidi" w:hAnsiTheme="majorBidi" w:cstheme="majorBidi" w:hint="cs"/>
          <w:sz w:val="30"/>
          <w:szCs w:val="30"/>
          <w:cs/>
          <w:lang w:eastAsia="en-US"/>
        </w:rPr>
        <w:t>ทางการเงิน</w:t>
      </w:r>
      <w:r w:rsidRPr="000D2096">
        <w:rPr>
          <w:rFonts w:asciiTheme="majorBidi" w:hAnsiTheme="majorBidi" w:cstheme="majorBidi"/>
          <w:sz w:val="30"/>
          <w:szCs w:val="30"/>
          <w:cs/>
          <w:lang w:eastAsia="en-US"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BFCD5CA" w14:textId="62AEE2E8" w:rsidR="008F3909" w:rsidRDefault="008F3909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66F2DE36" w14:textId="77777777" w:rsidR="00444B42" w:rsidRPr="00444B42" w:rsidRDefault="00444B42" w:rsidP="00444B42">
      <w:pPr>
        <w:pStyle w:val="Bo-Blankline"/>
        <w:jc w:val="thaiDistribute"/>
        <w:rPr>
          <w:sz w:val="30"/>
          <w:szCs w:val="30"/>
          <w:lang w:eastAsia="en-US"/>
        </w:rPr>
      </w:pPr>
      <w:r w:rsidRPr="00444B42">
        <w:rPr>
          <w:sz w:val="30"/>
          <w:szCs w:val="30"/>
          <w:cs/>
          <w:lang w:eastAsia="en-US"/>
        </w:rPr>
        <w:t>การวัดมูลค่ายุติธรรมของสินทรัพย์หรือหนี้สิน</w:t>
      </w:r>
      <w:r>
        <w:rPr>
          <w:rFonts w:hint="cs"/>
          <w:sz w:val="30"/>
          <w:szCs w:val="30"/>
          <w:cs/>
          <w:lang w:eastAsia="en-US"/>
        </w:rPr>
        <w:t xml:space="preserve"> </w:t>
      </w:r>
      <w:r w:rsidRPr="00444B42">
        <w:rPr>
          <w:sz w:val="30"/>
          <w:szCs w:val="30"/>
          <w:cs/>
          <w:lang w:eastAsia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4215DA3" w14:textId="26FA2C15" w:rsidR="002E1068" w:rsidRPr="00744476" w:rsidRDefault="002E1068" w:rsidP="005A4383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220D7" w14:textId="4FAE3E0A" w:rsidR="002E1068" w:rsidRPr="00744476" w:rsidRDefault="002E1068" w:rsidP="005A4383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4EEC2560" w14:textId="23D53262" w:rsidR="00AC6F89" w:rsidRPr="00AC6F89" w:rsidRDefault="002E1068" w:rsidP="005A4383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90C4B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C90C4B">
        <w:rPr>
          <w:rFonts w:asciiTheme="majorBidi" w:hAnsiTheme="majorBidi" w:cstheme="majorBidi"/>
          <w:sz w:val="30"/>
          <w:szCs w:val="30"/>
        </w:rPr>
        <w:t xml:space="preserve">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90C4B">
        <w:rPr>
          <w:rFonts w:asciiTheme="majorBidi" w:hAnsiTheme="majorBidi" w:cstheme="majorBidi"/>
          <w:sz w:val="30"/>
          <w:szCs w:val="30"/>
        </w:rPr>
        <w:t xml:space="preserve"> </w:t>
      </w:r>
      <w:r w:rsidR="00C90C4B" w:rsidRPr="00C90C4B">
        <w:rPr>
          <w:rFonts w:asciiTheme="majorBidi" w:hAnsi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="00AC6F89" w:rsidRPr="00AC6F89">
        <w:rPr>
          <w:rFonts w:asciiTheme="majorBidi" w:hAnsiTheme="majorBidi"/>
          <w:sz w:val="20"/>
          <w:szCs w:val="20"/>
          <w:lang w:val="en-US"/>
        </w:rPr>
        <w:br w:type="page"/>
      </w:r>
    </w:p>
    <w:p w14:paraId="68057EC8" w14:textId="72A1A090" w:rsidR="00A51FCE" w:rsidRDefault="008333A6" w:rsidP="00A51FCE">
      <w:pPr>
        <w:pStyle w:val="Bo-C1Content"/>
        <w:ind w:left="540"/>
      </w:pPr>
      <w:r w:rsidRPr="00744476">
        <w:rPr>
          <w:rFonts w:asciiTheme="majorBidi" w:hAnsiTheme="majorBidi" w:cstheme="majorBidi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999C9D" w14:textId="77777777" w:rsidR="00823A9E" w:rsidRPr="00823A9E" w:rsidRDefault="00823A9E" w:rsidP="00A51FCE">
      <w:pPr>
        <w:pStyle w:val="Bo-C1Content"/>
        <w:ind w:left="540"/>
        <w:rPr>
          <w:rFonts w:asciiTheme="majorBidi" w:hAnsiTheme="majorBidi" w:cstheme="majorBidi"/>
          <w:sz w:val="20"/>
          <w:szCs w:val="20"/>
        </w:rPr>
      </w:pPr>
    </w:p>
    <w:p w14:paraId="35DDA502" w14:textId="77777777" w:rsidR="008333A6" w:rsidRPr="00744476" w:rsidRDefault="008333A6" w:rsidP="00A51FCE">
      <w:pPr>
        <w:pStyle w:val="Bo-C1Content"/>
        <w:ind w:left="0" w:firstLine="540"/>
        <w:rPr>
          <w:rFonts w:asciiTheme="majorBidi" w:hAnsiTheme="majorBidi" w:cstheme="majorBidi"/>
          <w:spacing w:val="-2"/>
        </w:rPr>
      </w:pPr>
      <w:r w:rsidRPr="00744476">
        <w:rPr>
          <w:rFonts w:asciiTheme="majorBidi" w:hAnsiTheme="majorBidi" w:cstheme="majorBidi"/>
          <w:spacing w:val="-2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3101C37" w14:textId="77777777" w:rsidR="008333A6" w:rsidRPr="00C90C4B" w:rsidRDefault="008333A6" w:rsidP="00D1776F">
      <w:pPr>
        <w:pStyle w:val="Bo-Blankline"/>
      </w:pPr>
    </w:p>
    <w:p w14:paraId="6C171F54" w14:textId="77777777" w:rsidR="000162F3" w:rsidRPr="00744476" w:rsidRDefault="00AF709F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หุ้นทุนซื้อคืน</w:t>
      </w:r>
    </w:p>
    <w:p w14:paraId="4E19BFF1" w14:textId="77777777" w:rsidR="000162F3" w:rsidRPr="0081515D" w:rsidRDefault="000162F3" w:rsidP="0081515D">
      <w:pPr>
        <w:pStyle w:val="Bo-Blankline"/>
      </w:pPr>
    </w:p>
    <w:p w14:paraId="32856BC1" w14:textId="40332220" w:rsidR="00823A9E" w:rsidRDefault="00AF709F" w:rsidP="00823A9E">
      <w:pPr>
        <w:pStyle w:val="Bo-C1Content"/>
        <w:rPr>
          <w:rFonts w:asciiTheme="majorBidi" w:hAnsiTheme="majorBidi"/>
        </w:rPr>
      </w:pPr>
      <w:r w:rsidRPr="00682475">
        <w:rPr>
          <w:rFonts w:asciiTheme="majorBidi" w:hAnsiTheme="majorBidi"/>
          <w:spacing w:val="-4"/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</w:t>
      </w:r>
      <w:r w:rsidRPr="00AF709F">
        <w:rPr>
          <w:rFonts w:asciiTheme="majorBidi" w:hAnsi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</w:t>
      </w:r>
      <w:r w:rsidR="00B30CEA">
        <w:rPr>
          <w:rFonts w:asciiTheme="majorBidi" w:hAnsiTheme="majorBidi"/>
          <w:cs/>
        </w:rPr>
        <w:t>ชีสำรองหุ้นทุนซื้อคืนไปกำไรสะสม</w:t>
      </w:r>
      <w:r w:rsidRPr="00AF709F">
        <w:rPr>
          <w:rFonts w:asciiTheme="majorBidi" w:hAnsiTheme="majorBidi"/>
          <w:cs/>
        </w:rPr>
        <w:t xml:space="preserve"> ส่วนเกินทุนจากการจำหน่ายหุ้นทุนซื้อคืน (“ส่วนเกินทุนหุ้นทุนซื้อคืน”) แสดงเป็นรายก</w:t>
      </w:r>
      <w:r>
        <w:rPr>
          <w:rFonts w:asciiTheme="majorBidi" w:hAnsiTheme="majorBidi"/>
          <w:cs/>
        </w:rPr>
        <w:t>ารแยกต่างหากในส่วนของผู้ถือหุ้น</w:t>
      </w:r>
      <w:r w:rsidRPr="00AF709F">
        <w:rPr>
          <w:rFonts w:asciiTheme="majorBidi" w:hAnsiTheme="majorBidi"/>
          <w:cs/>
        </w:rPr>
        <w:t xml:space="preserve">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4B0FCB2" w14:textId="77777777" w:rsidR="004F7B83" w:rsidRPr="004F7B83" w:rsidRDefault="004F7B83" w:rsidP="00823A9E">
      <w:pPr>
        <w:pStyle w:val="Bo-C1Content"/>
        <w:rPr>
          <w:rFonts w:asciiTheme="majorBidi" w:hAnsiTheme="majorBidi"/>
          <w:sz w:val="20"/>
          <w:szCs w:val="20"/>
          <w:cs/>
        </w:rPr>
      </w:pPr>
    </w:p>
    <w:p w14:paraId="177493E8" w14:textId="77777777" w:rsidR="000162F3" w:rsidRPr="00744476" w:rsidRDefault="000162F3" w:rsidP="005A4383">
      <w:pPr>
        <w:numPr>
          <w:ilvl w:val="0"/>
          <w:numId w:val="6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6332D3B0" w14:textId="77777777" w:rsidR="00393F98" w:rsidRDefault="00393F98" w:rsidP="00CE4F22">
      <w:pPr>
        <w:pStyle w:val="Bo-Blankline"/>
        <w:ind w:left="0"/>
      </w:pPr>
    </w:p>
    <w:p w14:paraId="2149DB90" w14:textId="6BC87CBE" w:rsidR="00D1776F" w:rsidRDefault="00BD3AA7" w:rsidP="00CE4F22">
      <w:pPr>
        <w:pStyle w:val="Bo-C1Content"/>
        <w:rPr>
          <w:rFonts w:asciiTheme="majorBidi" w:hAnsiTheme="majorBidi"/>
        </w:rPr>
      </w:pPr>
      <w:r w:rsidRPr="00C47A74">
        <w:rPr>
          <w:rFonts w:asciiTheme="majorBidi" w:hAnsiTheme="majorBidi"/>
          <w:spacing w:val="4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BD3AA7">
        <w:rPr>
          <w:rFonts w:asciiTheme="majorBidi" w:hAnsiTheme="majorBidi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และแสดงสุทธิจากส่วนลดการค้า และส่วนลดตามปริมาณ</w:t>
      </w:r>
    </w:p>
    <w:p w14:paraId="05666B28" w14:textId="7FE9441D" w:rsidR="008F3909" w:rsidRDefault="008F3909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2978D704" w14:textId="77777777" w:rsidR="00BD3AA7" w:rsidRPr="00BD3AA7" w:rsidRDefault="00BD3AA7" w:rsidP="00BD3AA7">
      <w:pPr>
        <w:pStyle w:val="Bo-C1Content"/>
        <w:rPr>
          <w:rFonts w:asciiTheme="majorBidi" w:hAnsiTheme="majorBidi" w:cstheme="majorBidi"/>
          <w:i/>
          <w:iCs/>
        </w:rPr>
      </w:pPr>
      <w:r w:rsidRPr="00BD3AA7">
        <w:rPr>
          <w:rFonts w:asciiTheme="majorBidi" w:hAnsiTheme="majorBidi"/>
          <w:i/>
          <w:iCs/>
          <w:cs/>
        </w:rPr>
        <w:t>การขายสินค้าและบริการ</w:t>
      </w:r>
    </w:p>
    <w:p w14:paraId="1BDD74AB" w14:textId="77777777" w:rsidR="00BD3AA7" w:rsidRPr="00BD3AA7" w:rsidRDefault="00BD3AA7" w:rsidP="00D1776F">
      <w:pPr>
        <w:pStyle w:val="Bo-Blankline"/>
      </w:pPr>
    </w:p>
    <w:p w14:paraId="19D19126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Pr="00887D89">
        <w:rPr>
          <w:rFonts w:asciiTheme="majorBidi" w:hAnsiTheme="majorBidi"/>
          <w:cs/>
        </w:rPr>
        <w:t>สำหรับสัญญาที่ให้สิทธิลูกค้าในการคืนสินค้า รายได้จะรับรู้</w:t>
      </w:r>
      <w:r w:rsidRPr="00BD3AA7">
        <w:rPr>
          <w:rFonts w:asciiTheme="majorBidi" w:hAnsiTheme="majorBidi"/>
          <w:cs/>
        </w:rPr>
        <w:t xml:space="preserve">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7BA2E28" w14:textId="77777777" w:rsidR="00BD3AA7" w:rsidRDefault="00BD3AA7" w:rsidP="00D1776F">
      <w:pPr>
        <w:pStyle w:val="Bo-Blankline"/>
      </w:pPr>
    </w:p>
    <w:p w14:paraId="5C8975B8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รายได้จากการให้บริการรับรู้ตลอดช่วงเวลาหนึ่งเมื่อได้ให้บริการ</w:t>
      </w:r>
      <w:r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ขั้นความสำเร็จของงานประเมินโดยใช้วิธีการสำรวจงานที่ได้ทำแล้ว</w:t>
      </w:r>
      <w:r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ต้นทุนที่เกี่ยวข้องรับรู้ในกำไรหรือขาดทุนเมื่อเกิดขึ้น</w:t>
      </w:r>
    </w:p>
    <w:p w14:paraId="2075EEBC" w14:textId="77777777" w:rsidR="00BD3AA7" w:rsidRDefault="00BD3AA7" w:rsidP="00D1776F">
      <w:pPr>
        <w:pStyle w:val="Bo-Blankline"/>
      </w:pPr>
    </w:p>
    <w:p w14:paraId="197946A0" w14:textId="73E5FC06" w:rsidR="007F69B1" w:rsidRDefault="00BD3AA7" w:rsidP="00CA29D5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สำหรับสัญญาที่มีการรวมการขายสินค้าและบริการเข้าด้วยกัน</w:t>
      </w:r>
      <w:r>
        <w:rPr>
          <w:rFonts w:asciiTheme="majorBidi" w:hAnsiTheme="majorBidi" w:hint="cs"/>
          <w:cs/>
        </w:rPr>
        <w:t xml:space="preserve"> กลุ่มบริษัท</w:t>
      </w:r>
      <w:r w:rsidRPr="00BD3AA7">
        <w:rPr>
          <w:rFonts w:asciiTheme="majorBidi" w:hAnsiTheme="majorBidi"/>
          <w:cs/>
        </w:rPr>
        <w:t>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</w:t>
      </w:r>
      <w:r w:rsidRPr="00BD3AA7">
        <w:rPr>
          <w:rFonts w:asciiTheme="majorBidi" w:hAnsiTheme="majorBidi"/>
          <w:cs/>
        </w:rPr>
        <w:lastRenderedPageBreak/>
        <w:t>ได้รับประโยชน์จากสินค้าหรือบริการนั้น) หรือมีการให้บริการหลาย</w:t>
      </w:r>
      <w:r w:rsidR="00036BB9"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036BB9"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 xml:space="preserve">ๆ </w:t>
      </w:r>
    </w:p>
    <w:p w14:paraId="3E2651EF" w14:textId="77777777" w:rsidR="00823A9E" w:rsidRPr="00823A9E" w:rsidRDefault="00823A9E" w:rsidP="00CA29D5">
      <w:pPr>
        <w:pStyle w:val="Bo-C1Content"/>
        <w:rPr>
          <w:rFonts w:asciiTheme="majorBidi" w:hAnsiTheme="majorBidi"/>
          <w:sz w:val="20"/>
          <w:szCs w:val="20"/>
          <w:cs/>
        </w:rPr>
      </w:pPr>
    </w:p>
    <w:p w14:paraId="6394FADB" w14:textId="77777777" w:rsidR="00BD3AA7" w:rsidRPr="00BD3AA7" w:rsidRDefault="00BD3AA7" w:rsidP="00BD3AA7">
      <w:pPr>
        <w:pStyle w:val="Bo-C1Content"/>
        <w:rPr>
          <w:rFonts w:asciiTheme="majorBidi" w:hAnsiTheme="majorBidi"/>
          <w:i/>
          <w:iCs/>
        </w:rPr>
      </w:pPr>
      <w:r w:rsidRPr="00BD3AA7">
        <w:rPr>
          <w:rFonts w:asciiTheme="majorBidi" w:hAnsiTheme="majorBidi"/>
          <w:i/>
          <w:iCs/>
          <w:cs/>
        </w:rPr>
        <w:t>โปรแกรมสิทธิพิเศษแก่ลูกค้า</w:t>
      </w:r>
    </w:p>
    <w:p w14:paraId="65688ABC" w14:textId="77777777" w:rsidR="00BD3AA7" w:rsidRPr="00BD3AA7" w:rsidRDefault="00BD3AA7" w:rsidP="00D1776F">
      <w:pPr>
        <w:pStyle w:val="Bo-Blankline"/>
      </w:pPr>
    </w:p>
    <w:p w14:paraId="769F2CB4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6B7B8EF3" w14:textId="7478D8DE" w:rsidR="00BD3AA7" w:rsidRPr="006171F7" w:rsidRDefault="00BD3AA7" w:rsidP="006171F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6CB374D" w14:textId="77777777" w:rsidR="000162F3" w:rsidRPr="00744476" w:rsidRDefault="00695C18" w:rsidP="00695C18">
      <w:pPr>
        <w:pStyle w:val="Bo-H2Main"/>
        <w:ind w:hanging="567"/>
        <w:rPr>
          <w:cs/>
        </w:rPr>
      </w:pPr>
      <w:r>
        <w:rPr>
          <w:rFonts w:hint="cs"/>
          <w:cs/>
        </w:rPr>
        <w:t>รายได้จาก</w:t>
      </w:r>
      <w:r w:rsidR="000162F3" w:rsidRPr="00744476">
        <w:rPr>
          <w:cs/>
        </w:rPr>
        <w:t>การลงทุน</w:t>
      </w:r>
    </w:p>
    <w:p w14:paraId="3D153620" w14:textId="77777777" w:rsidR="00C741B3" w:rsidRPr="0081515D" w:rsidRDefault="00C741B3" w:rsidP="006171F7">
      <w:pPr>
        <w:pStyle w:val="Bo-Blankline"/>
        <w:ind w:left="0"/>
        <w:rPr>
          <w:cs/>
        </w:rPr>
      </w:pPr>
    </w:p>
    <w:p w14:paraId="7870F38E" w14:textId="06B9E93F" w:rsidR="00823A9E" w:rsidRDefault="000162F3" w:rsidP="00823A9E">
      <w:pPr>
        <w:pStyle w:val="Bo-C1Content"/>
      </w:pPr>
      <w:r w:rsidRPr="00744476">
        <w:rPr>
          <w:rFonts w:asciiTheme="majorBidi" w:hAnsiTheme="majorBidi" w:cstheme="majorBidi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14:paraId="2535D1FB" w14:textId="77777777" w:rsidR="00153A1A" w:rsidRPr="00153A1A" w:rsidRDefault="00153A1A" w:rsidP="00823A9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203C77B6" w14:textId="77777777" w:rsidR="000162F3" w:rsidRPr="00744476" w:rsidRDefault="000162F3" w:rsidP="00E66A66">
      <w:pPr>
        <w:pStyle w:val="Bo-H3Subhead"/>
        <w:ind w:left="0" w:firstLine="547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รายได้ค่าเช่า</w:t>
      </w:r>
    </w:p>
    <w:p w14:paraId="4AC954F6" w14:textId="77777777" w:rsidR="00C741B3" w:rsidRPr="0081515D" w:rsidRDefault="00C741B3" w:rsidP="0081515D">
      <w:pPr>
        <w:pStyle w:val="Bo-Blankline"/>
      </w:pPr>
    </w:p>
    <w:p w14:paraId="28CD4506" w14:textId="77777777"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C741B3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C741B3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ค่าเช่าที่อาจเกิดขึ้นรับรู้เป็นรายได้ในรอบระยะเวลาบัญชีซึ่งค่าเช่านั้นเกิดขึ้น </w:t>
      </w:r>
    </w:p>
    <w:p w14:paraId="65DDC0FB" w14:textId="1F45CB9D" w:rsidR="008F3909" w:rsidRDefault="008F3909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07415A2B" w14:textId="77777777" w:rsidR="00BD3AA7" w:rsidRPr="00744476" w:rsidRDefault="00BD3AA7" w:rsidP="00BD3AA7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เงินปันผลรับ</w:t>
      </w:r>
    </w:p>
    <w:p w14:paraId="712CD632" w14:textId="77777777" w:rsidR="00BD3AA7" w:rsidRPr="0081515D" w:rsidRDefault="00BD3AA7" w:rsidP="00BD3AA7">
      <w:pPr>
        <w:pStyle w:val="Bo-Blankline"/>
      </w:pPr>
    </w:p>
    <w:p w14:paraId="60222D4E" w14:textId="77777777" w:rsidR="00BD3AA7" w:rsidRPr="00A073EC" w:rsidRDefault="00BD3AA7" w:rsidP="00BD3AA7">
      <w:pPr>
        <w:pStyle w:val="Bo-H3Subhead"/>
        <w:rPr>
          <w:rFonts w:asciiTheme="majorBidi" w:hAnsiTheme="majorBidi" w:cstheme="majorBidi"/>
          <w:i w:val="0"/>
          <w:iCs w:val="0"/>
        </w:rPr>
      </w:pPr>
      <w:r w:rsidRPr="00A073EC">
        <w:rPr>
          <w:rFonts w:asciiTheme="majorBidi" w:hAnsiTheme="majorBidi" w:cstheme="majorBidi"/>
          <w:i w:val="0"/>
          <w:iCs w:val="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1A30EDF8" w14:textId="77777777" w:rsidR="00BD3AA7" w:rsidRPr="006E36F1" w:rsidRDefault="00BD3AA7" w:rsidP="006E36F1">
      <w:pPr>
        <w:pStyle w:val="Bo-Blankline"/>
      </w:pPr>
    </w:p>
    <w:p w14:paraId="6225F465" w14:textId="77777777" w:rsidR="000162F3" w:rsidRPr="00744476" w:rsidRDefault="00516B8D" w:rsidP="00C2797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ดอกเบี้ยรั</w:t>
      </w:r>
      <w:r w:rsidR="00B351C7" w:rsidRPr="00744476">
        <w:rPr>
          <w:rFonts w:asciiTheme="majorBidi" w:hAnsiTheme="majorBidi" w:cstheme="majorBidi"/>
          <w:cs/>
        </w:rPr>
        <w:t>บ</w:t>
      </w:r>
    </w:p>
    <w:p w14:paraId="651DB476" w14:textId="77777777" w:rsidR="000162F3" w:rsidRPr="0081515D" w:rsidRDefault="000162F3" w:rsidP="0081515D">
      <w:pPr>
        <w:pStyle w:val="Bo-Blankline"/>
      </w:pPr>
    </w:p>
    <w:p w14:paraId="3FA0F0AE" w14:textId="77777777"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ดอกเบี้ยรับบันทึกในกำไรหรือขาดทุนตามเกณฑ์คงค้าง </w:t>
      </w:r>
    </w:p>
    <w:p w14:paraId="1C3E0693" w14:textId="26BEA043" w:rsidR="00AB5312" w:rsidRDefault="00AB5312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  <w:sz w:val="20"/>
          <w:szCs w:val="20"/>
          <w:lang w:eastAsia="x-none"/>
        </w:rPr>
        <w:br w:type="page"/>
      </w:r>
    </w:p>
    <w:p w14:paraId="128EF432" w14:textId="6FE86586" w:rsidR="000162F3" w:rsidRDefault="0091211A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ดอกเบี้ย</w:t>
      </w:r>
    </w:p>
    <w:p w14:paraId="27F4EE1D" w14:textId="7C37DF08" w:rsidR="0091211A" w:rsidRPr="00823A9E" w:rsidRDefault="0091211A" w:rsidP="0091211A">
      <w:pPr>
        <w:pStyle w:val="Ang15"/>
        <w:rPr>
          <w:sz w:val="20"/>
          <w:szCs w:val="20"/>
        </w:rPr>
      </w:pPr>
    </w:p>
    <w:p w14:paraId="17502CC6" w14:textId="77777777" w:rsidR="0091211A" w:rsidRPr="00F76BB3" w:rsidRDefault="0091211A" w:rsidP="0091211A">
      <w:pPr>
        <w:pStyle w:val="Ang15"/>
        <w:rPr>
          <w:i/>
          <w:iCs/>
          <w:color w:val="0000FF"/>
          <w:shd w:val="clear" w:color="auto" w:fill="E0E0E0"/>
        </w:rPr>
      </w:pPr>
      <w:r w:rsidRPr="00F76BB3">
        <w:rPr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Pr="00F76BB3">
        <w:rPr>
          <w:b/>
          <w:bCs/>
          <w:i/>
          <w:iCs/>
        </w:rPr>
        <w:t xml:space="preserve">1 </w:t>
      </w:r>
      <w:r w:rsidRPr="00F76BB3">
        <w:rPr>
          <w:b/>
          <w:bCs/>
          <w:i/>
          <w:iCs/>
          <w:cs/>
        </w:rPr>
        <w:t xml:space="preserve">มกราคม </w:t>
      </w:r>
      <w:r w:rsidRPr="00F76BB3">
        <w:rPr>
          <w:b/>
          <w:bCs/>
          <w:i/>
          <w:iCs/>
        </w:rPr>
        <w:t xml:space="preserve">2563 </w:t>
      </w:r>
    </w:p>
    <w:p w14:paraId="79D259C6" w14:textId="77777777" w:rsidR="0091211A" w:rsidRPr="00823A9E" w:rsidRDefault="0091211A" w:rsidP="0091211A">
      <w:pPr>
        <w:pStyle w:val="Ang15"/>
        <w:rPr>
          <w:sz w:val="20"/>
          <w:szCs w:val="20"/>
        </w:rPr>
      </w:pPr>
    </w:p>
    <w:p w14:paraId="15CAF145" w14:textId="02635F44" w:rsidR="0091211A" w:rsidRPr="00F76BB3" w:rsidRDefault="0091211A" w:rsidP="0091211A">
      <w:pPr>
        <w:pStyle w:val="Ang15"/>
        <w:rPr>
          <w:color w:val="000000"/>
        </w:rPr>
      </w:pPr>
      <w:r w:rsidRPr="00F76BB3">
        <w:rPr>
          <w:i/>
          <w:iCs/>
          <w:cs/>
        </w:rPr>
        <w:t>อัตราดอกเบี้ยที่แท้จริง</w:t>
      </w:r>
      <w:r w:rsidRPr="00F76BB3">
        <w:rPr>
          <w:b/>
          <w:bCs/>
          <w:color w:val="0000FF"/>
          <w:lang w:bidi="ar-SA"/>
        </w:rPr>
        <w:t xml:space="preserve"> </w:t>
      </w:r>
    </w:p>
    <w:p w14:paraId="25969A8B" w14:textId="77777777" w:rsidR="0091211A" w:rsidRPr="00823A9E" w:rsidRDefault="0091211A" w:rsidP="0091211A">
      <w:pPr>
        <w:pStyle w:val="Ang15"/>
        <w:rPr>
          <w:sz w:val="20"/>
          <w:szCs w:val="20"/>
        </w:rPr>
      </w:pPr>
    </w:p>
    <w:p w14:paraId="7E140687" w14:textId="77777777" w:rsidR="008F3909" w:rsidRPr="00F76BB3" w:rsidRDefault="008F3909" w:rsidP="008F3909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6BB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14B6A25" w14:textId="77777777" w:rsidR="008F3909" w:rsidRPr="00F76BB3" w:rsidRDefault="008F3909" w:rsidP="005A4383">
      <w:pPr>
        <w:pStyle w:val="NoSpacing"/>
        <w:numPr>
          <w:ilvl w:val="0"/>
          <w:numId w:val="2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76BB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2533E615" w14:textId="77777777" w:rsidR="008F3909" w:rsidRPr="00F76BB3" w:rsidRDefault="008F3909" w:rsidP="005A4383">
      <w:pPr>
        <w:pStyle w:val="NoSpacing"/>
        <w:numPr>
          <w:ilvl w:val="0"/>
          <w:numId w:val="2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76BB3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7A82917B" w14:textId="77777777" w:rsidR="008F3909" w:rsidRPr="00823A9E" w:rsidRDefault="008F3909" w:rsidP="0091211A">
      <w:pPr>
        <w:pStyle w:val="Ang15"/>
        <w:rPr>
          <w:sz w:val="20"/>
          <w:szCs w:val="20"/>
        </w:rPr>
      </w:pPr>
    </w:p>
    <w:p w14:paraId="00029BAE" w14:textId="321EAFB7" w:rsidR="00823A9E" w:rsidRDefault="0091211A" w:rsidP="00823A9E">
      <w:pPr>
        <w:pStyle w:val="Ang15"/>
        <w:rPr>
          <w:b/>
          <w:bCs/>
          <w:i/>
          <w:iCs/>
          <w:sz w:val="20"/>
          <w:szCs w:val="20"/>
        </w:rPr>
      </w:pPr>
      <w:r w:rsidRPr="00F76BB3">
        <w:rPr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E47D353" w14:textId="77777777" w:rsidR="00242EC5" w:rsidRPr="00242EC5" w:rsidRDefault="00242EC5" w:rsidP="00823A9E">
      <w:pPr>
        <w:pStyle w:val="Ang15"/>
        <w:rPr>
          <w:sz w:val="20"/>
          <w:szCs w:val="20"/>
        </w:rPr>
      </w:pPr>
    </w:p>
    <w:p w14:paraId="06742720" w14:textId="242D7C34" w:rsidR="0091211A" w:rsidRPr="0091211A" w:rsidRDefault="0091211A" w:rsidP="0091211A">
      <w:pPr>
        <w:pStyle w:val="Ang15"/>
      </w:pPr>
      <w:r w:rsidRPr="00F76BB3">
        <w:rPr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Pr="00F76BB3">
        <w:rPr>
          <w:b/>
          <w:bCs/>
          <w:i/>
          <w:iCs/>
        </w:rPr>
        <w:t xml:space="preserve">1 </w:t>
      </w:r>
      <w:r w:rsidRPr="00F76BB3">
        <w:rPr>
          <w:b/>
          <w:bCs/>
          <w:i/>
          <w:iCs/>
          <w:cs/>
        </w:rPr>
        <w:t xml:space="preserve">มกราคม </w:t>
      </w:r>
      <w:r w:rsidRPr="00F76BB3">
        <w:rPr>
          <w:b/>
          <w:bCs/>
          <w:i/>
          <w:iCs/>
        </w:rPr>
        <w:t>2563</w:t>
      </w:r>
    </w:p>
    <w:p w14:paraId="6E1DCE09" w14:textId="394A54E6" w:rsidR="0091211A" w:rsidRPr="00823A9E" w:rsidRDefault="0091211A" w:rsidP="0091211A">
      <w:pPr>
        <w:pStyle w:val="Bo-H2Main"/>
        <w:numPr>
          <w:ilvl w:val="0"/>
          <w:numId w:val="0"/>
        </w:numPr>
        <w:ind w:left="567"/>
        <w:rPr>
          <w:sz w:val="20"/>
          <w:szCs w:val="20"/>
        </w:rPr>
      </w:pPr>
    </w:p>
    <w:p w14:paraId="1DED9C56" w14:textId="77777777" w:rsidR="0091211A" w:rsidRPr="0091211A" w:rsidRDefault="0091211A" w:rsidP="0091211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211A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91211A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26DD3653" w14:textId="77777777" w:rsidR="0091211A" w:rsidRPr="00823A9E" w:rsidRDefault="0091211A" w:rsidP="0091211A">
      <w:pPr>
        <w:pStyle w:val="Bo-H2Main"/>
        <w:numPr>
          <w:ilvl w:val="0"/>
          <w:numId w:val="0"/>
        </w:numPr>
        <w:ind w:left="567"/>
        <w:rPr>
          <w:sz w:val="20"/>
          <w:szCs w:val="20"/>
        </w:rPr>
      </w:pPr>
    </w:p>
    <w:p w14:paraId="46C29F4B" w14:textId="3FA9CC36" w:rsidR="008F3909" w:rsidRDefault="005E2597" w:rsidP="00F76BB3">
      <w:pPr>
        <w:pStyle w:val="Bo-C1Content"/>
        <w:ind w:firstLine="2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00C159F" w14:textId="77777777" w:rsidR="00F76BB3" w:rsidRPr="00823A9E" w:rsidRDefault="00F76BB3" w:rsidP="00F76BB3">
      <w:pPr>
        <w:pStyle w:val="Bo-C1Content"/>
        <w:ind w:firstLine="20"/>
        <w:rPr>
          <w:rFonts w:asciiTheme="majorBidi" w:hAnsiTheme="majorBidi" w:cstheme="majorBidi"/>
          <w:sz w:val="20"/>
          <w:szCs w:val="20"/>
          <w:lang w:val="en-US"/>
        </w:rPr>
      </w:pPr>
    </w:p>
    <w:p w14:paraId="5481333E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ภาษีเงินได้</w:t>
      </w:r>
    </w:p>
    <w:p w14:paraId="7B97C2A9" w14:textId="77777777" w:rsidR="000162F3" w:rsidRPr="0081515D" w:rsidRDefault="000162F3" w:rsidP="0081515D">
      <w:pPr>
        <w:pStyle w:val="Bo-Blankline"/>
      </w:pPr>
    </w:p>
    <w:p w14:paraId="5CA37F56" w14:textId="205AB094" w:rsidR="006F0AB7" w:rsidRDefault="000162F3" w:rsidP="006F0AB7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234D091" w14:textId="77777777" w:rsidR="00823A9E" w:rsidRPr="00823A9E" w:rsidRDefault="00823A9E" w:rsidP="006F0AB7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46FF9294" w14:textId="5902718E" w:rsidR="005630C8" w:rsidRPr="004B327B" w:rsidRDefault="000162F3" w:rsidP="004B327B">
      <w:pPr>
        <w:pStyle w:val="Bo-C1Content"/>
        <w:rPr>
          <w:rFonts w:asciiTheme="majorBidi" w:hAnsiTheme="majorBidi" w:cstheme="majorBidi"/>
          <w:cs/>
          <w:lang w:val="en-US"/>
        </w:rPr>
      </w:pPr>
      <w:r w:rsidRPr="00744476">
        <w:rPr>
          <w:rFonts w:asciiTheme="majorBidi" w:hAnsiTheme="majorBidi" w:cstheme="majorBidi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36BB9">
        <w:rPr>
          <w:rFonts w:asciiTheme="majorBidi" w:hAnsiTheme="majorBidi" w:cstheme="majorBidi" w:hint="cs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</w:t>
      </w:r>
      <w:r w:rsidR="004B327B">
        <w:rPr>
          <w:rFonts w:asciiTheme="majorBidi" w:hAnsiTheme="majorBidi" w:cstheme="majorBidi"/>
          <w:sz w:val="20"/>
          <w:szCs w:val="20"/>
        </w:rPr>
        <w:br w:type="page"/>
      </w:r>
    </w:p>
    <w:p w14:paraId="29059BBC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C461B5" w:rsidRPr="00744476">
        <w:rPr>
          <w:rFonts w:asciiTheme="majorBidi" w:hAnsiTheme="majorBidi" w:cstheme="majorBidi"/>
          <w:cs/>
        </w:rPr>
        <w:t>นที่ใช้เพื่อความมุ่งหมายทางภาษี</w:t>
      </w:r>
      <w:r w:rsidRPr="00744476">
        <w:rPr>
          <w:rFonts w:asciiTheme="majorBidi" w:hAnsiTheme="majorBidi" w:cstheme="majorBidi"/>
          <w:cs/>
        </w:rPr>
        <w:t xml:space="preserve"> ภาษีเงินได้รอการตัดบัญชีจะไม่ถูกรับรู้เมื่อเกิดจากผลแตก</w:t>
      </w:r>
      <w:r w:rsidR="006B004F" w:rsidRPr="00744476">
        <w:rPr>
          <w:rFonts w:asciiTheme="majorBidi" w:hAnsiTheme="majorBidi" w:cstheme="majorBidi"/>
          <w:cs/>
        </w:rPr>
        <w:t>ต่างชั่วคราวต่อไปนี้</w:t>
      </w:r>
      <w:r w:rsidRPr="00744476">
        <w:rPr>
          <w:rFonts w:asciiTheme="majorBidi" w:hAnsiTheme="majorBidi" w:cstheme="majorBidi"/>
          <w:cs/>
        </w:rPr>
        <w:t xml:space="preserve"> การรับรู้ค่าความนิยม</w:t>
      </w:r>
      <w:r w:rsidR="00C461B5" w:rsidRPr="00744476">
        <w:rPr>
          <w:rFonts w:asciiTheme="majorBidi" w:hAnsiTheme="majorBidi" w:cstheme="majorBidi"/>
          <w:cs/>
        </w:rPr>
        <w:t>ในครั้งแรก</w:t>
      </w:r>
      <w:r w:rsidRPr="00744476">
        <w:rPr>
          <w:rFonts w:asciiTheme="majorBidi" w:hAnsiTheme="majorBidi" w:cstheme="majorBidi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7344506" w14:textId="77777777" w:rsidR="0072575E" w:rsidRDefault="0072575E" w:rsidP="0081515D">
      <w:pPr>
        <w:pStyle w:val="Bo-Blankline"/>
      </w:pPr>
    </w:p>
    <w:p w14:paraId="0B48ED32" w14:textId="77777777" w:rsidR="000162F3" w:rsidRPr="00744476" w:rsidRDefault="003E3AD7" w:rsidP="009A4B8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การวัดมู</w:t>
      </w:r>
      <w:r w:rsidR="000162F3" w:rsidRPr="00744476">
        <w:rPr>
          <w:rFonts w:asciiTheme="majorBidi" w:hAnsiTheme="majorBidi" w:cstheme="majorBidi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7C04DDE" w14:textId="77777777" w:rsidR="000162F3" w:rsidRPr="0081515D" w:rsidRDefault="000162F3" w:rsidP="0081515D">
      <w:pPr>
        <w:pStyle w:val="Bo-Blankline"/>
      </w:pPr>
    </w:p>
    <w:p w14:paraId="7777E1B0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D1A04F0" w14:textId="77777777" w:rsidR="000162F3" w:rsidRPr="0081515D" w:rsidRDefault="000162F3" w:rsidP="0081515D">
      <w:pPr>
        <w:pStyle w:val="Bo-Blankline"/>
      </w:pPr>
    </w:p>
    <w:p w14:paraId="7A3C4985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6B004F" w:rsidRPr="00744476">
        <w:rPr>
          <w:rFonts w:asciiTheme="majorBidi" w:hAnsiTheme="majorBidi" w:cstheme="majorBidi"/>
          <w:cs/>
        </w:rPr>
        <w:t xml:space="preserve">อกเบี้ยที่ต้องชำระ </w:t>
      </w:r>
      <w:r w:rsidR="004744FB"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4744FB" w:rsidRPr="00744476">
        <w:rPr>
          <w:rFonts w:asciiTheme="majorBidi" w:hAnsiTheme="majorBidi" w:cstheme="majorBidi"/>
          <w:cs/>
        </w:rPr>
        <w:t>ฎ</w:t>
      </w:r>
      <w:r w:rsidRPr="00744476">
        <w:rPr>
          <w:rFonts w:asciiTheme="majorBidi" w:hAnsiTheme="majorBidi" w:cstheme="majorBidi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</w:t>
      </w:r>
      <w:r w:rsidR="006B004F" w:rsidRPr="00744476">
        <w:rPr>
          <w:rFonts w:asciiTheme="majorBidi" w:hAnsiTheme="majorBidi" w:cstheme="majorBidi"/>
          <w:cs/>
        </w:rPr>
        <w:t xml:space="preserve">สินใจเกี่ยวกับเหตุการณ์ในอนาคต </w:t>
      </w:r>
      <w:r w:rsidRPr="00744476">
        <w:rPr>
          <w:rFonts w:asciiTheme="majorBidi" w:hAnsiTheme="majorBidi" w:cstheme="majorBidi"/>
          <w:cs/>
        </w:rPr>
        <w:t>ข้อมูลใหม่</w:t>
      </w:r>
      <w:r w:rsidR="006B004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</w:t>
      </w:r>
      <w:r w:rsidR="006B004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5DD6774" w14:textId="77777777" w:rsidR="00826FEC" w:rsidRDefault="00826FEC" w:rsidP="005630C8">
      <w:pPr>
        <w:pStyle w:val="Bo-Blankline"/>
        <w:rPr>
          <w:cs/>
        </w:rPr>
      </w:pPr>
    </w:p>
    <w:p w14:paraId="49D6BBF6" w14:textId="77777777" w:rsidR="000162F3" w:rsidRPr="00744476" w:rsidRDefault="000162F3" w:rsidP="00E66A6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74FAC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DF598B8" w14:textId="77777777" w:rsidR="00E7792D" w:rsidRPr="0081515D" w:rsidRDefault="00E7792D" w:rsidP="0081515D">
      <w:pPr>
        <w:pStyle w:val="Bo-Blankline"/>
      </w:pPr>
    </w:p>
    <w:p w14:paraId="34ADF721" w14:textId="10EE899A" w:rsidR="004B327B" w:rsidRDefault="000162F3" w:rsidP="004B327B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</w:t>
      </w:r>
      <w:r w:rsidR="00946861">
        <w:rPr>
          <w:rFonts w:asciiTheme="majorBidi" w:hAnsiTheme="majorBidi" w:cstheme="majorBidi"/>
          <w:cs/>
        </w:rPr>
        <w:t>เมื่อมีความเป็นไปได้ค่อนข้างแน่</w:t>
      </w:r>
      <w:r w:rsidRPr="00744476">
        <w:rPr>
          <w:rFonts w:asciiTheme="majorBidi" w:hAnsiTheme="majorBidi" w:cstheme="majorBidi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2C3ED9" w:rsidRPr="002C3ED9">
        <w:rPr>
          <w:rFonts w:asciiTheme="majorBidi" w:hAnsiTheme="majorBidi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4B327B">
        <w:rPr>
          <w:rFonts w:asciiTheme="majorBidi" w:hAnsiTheme="majorBidi" w:cstheme="majorBidi"/>
          <w:cs/>
        </w:rPr>
        <w:br w:type="page"/>
      </w:r>
    </w:p>
    <w:p w14:paraId="4BC8E48C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4F4B4FC" w14:textId="77777777" w:rsidR="000162F3" w:rsidRPr="00B1260A" w:rsidRDefault="000162F3" w:rsidP="009F6BB9">
      <w:pPr>
        <w:pStyle w:val="Bo-Blankline"/>
      </w:pPr>
    </w:p>
    <w:p w14:paraId="6AD0177D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4C21FEA3" w14:textId="77777777" w:rsidR="001B36EC" w:rsidRPr="0081515D" w:rsidRDefault="001B36EC" w:rsidP="0081515D">
      <w:pPr>
        <w:pStyle w:val="Bo-Blankline"/>
      </w:pPr>
    </w:p>
    <w:p w14:paraId="4F32802A" w14:textId="77777777" w:rsidR="00B1260A" w:rsidRPr="00B1260A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B1260A">
        <w:rPr>
          <w:rFonts w:asciiTheme="majorBidi" w:hAnsiTheme="majorBidi"/>
          <w:cs/>
        </w:rPr>
        <w:t>บุคคลหรือกิจการที่เกี่ยวข้องกัน</w:t>
      </w:r>
    </w:p>
    <w:p w14:paraId="5F6BBA00" w14:textId="77777777" w:rsidR="00B1260A" w:rsidRPr="00B1260A" w:rsidRDefault="00B1260A" w:rsidP="00B1260A">
      <w:pPr>
        <w:pStyle w:val="Bo-Blankline"/>
      </w:pPr>
    </w:p>
    <w:p w14:paraId="42CB7DAC" w14:textId="77777777" w:rsidR="00B1260A" w:rsidRDefault="00B1260A" w:rsidP="00B1260A">
      <w:pPr>
        <w:pStyle w:val="Bo-Blankline"/>
        <w:jc w:val="thaiDistribute"/>
        <w:rPr>
          <w:rFonts w:asciiTheme="majorBidi" w:hAnsiTheme="majorBidi"/>
          <w:sz w:val="30"/>
          <w:szCs w:val="30"/>
          <w:lang w:eastAsia="en-US"/>
        </w:rPr>
      </w:pPr>
      <w:r w:rsidRPr="00B1260A">
        <w:rPr>
          <w:rFonts w:asciiTheme="majorBidi" w:hAnsi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7546DB" w14:textId="0DED4848" w:rsidR="00823A9E" w:rsidRDefault="00823A9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240965AA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รายงานทางการเงินจำแนกตามส่วนงาน</w:t>
      </w:r>
    </w:p>
    <w:p w14:paraId="178DDF10" w14:textId="77777777" w:rsidR="000162F3" w:rsidRPr="0081515D" w:rsidRDefault="000162F3" w:rsidP="0081515D">
      <w:pPr>
        <w:pStyle w:val="Bo-Blankline"/>
      </w:pPr>
    </w:p>
    <w:p w14:paraId="38B3140C" w14:textId="77777777" w:rsidR="00B03721" w:rsidRPr="00744476" w:rsidRDefault="000162F3" w:rsidP="009A4B8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</w:t>
      </w:r>
      <w:r w:rsidR="00CF797E" w:rsidRPr="00744476">
        <w:rPr>
          <w:rFonts w:asciiTheme="majorBidi" w:hAnsiTheme="majorBidi" w:cstheme="majorBidi"/>
          <w:cs/>
        </w:rPr>
        <w:t xml:space="preserve">(ผู้มีอำนาจตัดสินใจสูงสุดด้านการดำเนินงาน) </w:t>
      </w:r>
      <w:r w:rsidRPr="00744476">
        <w:rPr>
          <w:rFonts w:asciiTheme="majorBidi" w:hAnsiTheme="majorBidi" w:cstheme="majorBidi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414CE501" w14:textId="362F4072" w:rsidR="00D565AB" w:rsidRDefault="00D565A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  <w:sz w:val="20"/>
          <w:szCs w:val="20"/>
          <w:lang w:eastAsia="x-none"/>
        </w:rPr>
        <w:br w:type="page"/>
      </w:r>
    </w:p>
    <w:p w14:paraId="6D2963A9" w14:textId="20E2F3AE" w:rsidR="000E660F" w:rsidRPr="000E660F" w:rsidRDefault="000E660F" w:rsidP="000E660F">
      <w:pPr>
        <w:pStyle w:val="Caption"/>
        <w:ind w:hanging="900"/>
        <w:rPr>
          <w:rFonts w:asciiTheme="majorBidi" w:hAnsiTheme="majorBidi" w:cstheme="majorBidi"/>
        </w:rPr>
      </w:pPr>
      <w:r w:rsidRPr="000E660F">
        <w:rPr>
          <w:rFonts w:asciiTheme="majorBidi" w:hAnsiTheme="majorBidi"/>
          <w:cs/>
        </w:rPr>
        <w:lastRenderedPageBreak/>
        <w:t xml:space="preserve">ผลกระทบจากการแพร่ระบาดของโรคติดเชื้อโคโรนา </w:t>
      </w:r>
      <w:r w:rsidR="00EE7549">
        <w:rPr>
          <w:rFonts w:asciiTheme="majorBidi" w:hAnsiTheme="majorBidi" w:cstheme="majorBidi"/>
        </w:rPr>
        <w:t>2019</w:t>
      </w:r>
      <w:r w:rsidRPr="000E660F">
        <w:rPr>
          <w:rFonts w:asciiTheme="majorBidi" w:hAnsiTheme="majorBidi" w:cstheme="majorBidi"/>
        </w:rPr>
        <w:t xml:space="preserve"> (Covid-</w:t>
      </w:r>
      <w:r w:rsidR="00EE7549">
        <w:rPr>
          <w:rFonts w:asciiTheme="majorBidi" w:hAnsiTheme="majorBidi" w:cstheme="majorBidi"/>
        </w:rPr>
        <w:t>19</w:t>
      </w:r>
      <w:r w:rsidRPr="000E660F">
        <w:rPr>
          <w:rFonts w:asciiTheme="majorBidi" w:hAnsiTheme="majorBidi" w:cstheme="majorBidi"/>
        </w:rPr>
        <w:t>)</w:t>
      </w:r>
    </w:p>
    <w:p w14:paraId="1C0CCB9A" w14:textId="6719E28F" w:rsidR="000E660F" w:rsidRDefault="000E660F" w:rsidP="000E660F">
      <w:pPr>
        <w:pStyle w:val="Bo-Blankline"/>
      </w:pPr>
    </w:p>
    <w:p w14:paraId="5DCF7712" w14:textId="4D3BE088" w:rsidR="000E660F" w:rsidRPr="00CC16BA" w:rsidRDefault="000E660F" w:rsidP="00277F88">
      <w:pPr>
        <w:pStyle w:val="Ang15"/>
        <w:rPr>
          <w:lang w:val="en-US"/>
        </w:rPr>
      </w:pPr>
      <w:r w:rsidRPr="00CC16BA">
        <w:rPr>
          <w:cs/>
          <w:lang w:val="en-US"/>
        </w:rPr>
        <w:t xml:space="preserve">ในช่วงต้นปี </w:t>
      </w:r>
      <w:r w:rsidR="00EE7549">
        <w:rPr>
          <w:lang w:val="en-US"/>
        </w:rPr>
        <w:t>2563</w:t>
      </w:r>
      <w:r w:rsidRPr="00CC16BA">
        <w:rPr>
          <w:cs/>
          <w:lang w:val="en-US"/>
        </w:rPr>
        <w:t xml:space="preserve"> เกิดการแพร่ระบาดของโรคติดเชื้อไวรัสโคโรนา </w:t>
      </w:r>
      <w:r w:rsidR="00EE7549">
        <w:rPr>
          <w:lang w:val="en-US"/>
        </w:rPr>
        <w:t>2019</w:t>
      </w:r>
      <w:r w:rsidRPr="00CC16BA">
        <w:rPr>
          <w:cs/>
          <w:lang w:val="en-US"/>
        </w:rPr>
        <w:t xml:space="preserve"> (</w:t>
      </w:r>
      <w:r w:rsidRPr="00CC16BA">
        <w:rPr>
          <w:lang w:val="en-US"/>
        </w:rPr>
        <w:t>Covid-</w:t>
      </w:r>
      <w:r w:rsidR="00EE7549">
        <w:rPr>
          <w:lang w:val="en-US"/>
        </w:rPr>
        <w:t>19</w:t>
      </w:r>
      <w:r w:rsidRPr="00CC16BA">
        <w:rPr>
          <w:cs/>
          <w:lang w:val="en-US"/>
        </w:rPr>
        <w:t xml:space="preserve">) ทำให้ประเทศไทยมีการประกาศมาตรการป้องกันหลายประการเพื่อป้องกันการแพร่ระบาดของโรค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ซึ่งส่งผลกระทบต่อระบบเศรษฐกิจ ผู้บริหารมีการติดตามสถานการณ์ดังกล่าวอย่างใกล้ชิดเพื่อควบคุมให้มีผลกระทบต่อธุรกิจให้น้อยที่สุด ทั้งนี้ ณ วันที่ </w:t>
      </w:r>
      <w:bookmarkStart w:id="4" w:name="_Hlk47103316"/>
      <w:r w:rsidR="00EE7549">
        <w:rPr>
          <w:lang w:val="en-US"/>
        </w:rPr>
        <w:t>31</w:t>
      </w:r>
      <w:r w:rsidRPr="00CC16BA">
        <w:rPr>
          <w:cs/>
          <w:lang w:val="en-US"/>
        </w:rPr>
        <w:t xml:space="preserve"> ธันวาคม </w:t>
      </w:r>
      <w:bookmarkEnd w:id="4"/>
      <w:r w:rsidR="00EE7549">
        <w:rPr>
          <w:lang w:val="en-US"/>
        </w:rPr>
        <w:t>2563</w:t>
      </w:r>
      <w:r w:rsidRPr="00CC16BA">
        <w:rPr>
          <w:cs/>
          <w:lang w:val="en-US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EE7549">
        <w:rPr>
          <w:lang w:val="en-US"/>
        </w:rPr>
        <w:t>2019</w:t>
      </w:r>
      <w:r w:rsidRPr="00CC16BA">
        <w:rPr>
          <w:cs/>
          <w:lang w:val="en-US"/>
        </w:rPr>
        <w:t xml:space="preserve"> (</w:t>
      </w:r>
      <w:r w:rsidRPr="00CC16BA">
        <w:rPr>
          <w:lang w:val="en-US"/>
        </w:rPr>
        <w:t>COVID-</w:t>
      </w:r>
      <w:r w:rsidR="00EE7549">
        <w:rPr>
          <w:lang w:val="en-US"/>
        </w:rPr>
        <w:t>19</w:t>
      </w:r>
      <w:r w:rsidRPr="00CC16BA">
        <w:rPr>
          <w:cs/>
          <w:lang w:val="en-US"/>
        </w:rPr>
        <w:t xml:space="preserve">) ในเรื่องดังต่อไปนี้ </w:t>
      </w:r>
    </w:p>
    <w:p w14:paraId="7B17D1CA" w14:textId="77777777" w:rsidR="000E660F" w:rsidRPr="00CC16BA" w:rsidRDefault="000E660F" w:rsidP="00277F88">
      <w:pPr>
        <w:pStyle w:val="Bo-Blankline"/>
      </w:pPr>
    </w:p>
    <w:p w14:paraId="5BD833EF" w14:textId="77777777" w:rsidR="000E660F" w:rsidRPr="00CC16BA" w:rsidRDefault="000E660F" w:rsidP="005A438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C16B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04D33EA" w14:textId="77777777" w:rsidR="000E660F" w:rsidRPr="00CC16BA" w:rsidRDefault="000E660F" w:rsidP="00277F88">
      <w:pPr>
        <w:pStyle w:val="Bo-Blankline"/>
      </w:pPr>
    </w:p>
    <w:p w14:paraId="7CCD548C" w14:textId="77777777" w:rsidR="000E660F" w:rsidRPr="00CC16BA" w:rsidRDefault="000E660F" w:rsidP="00277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C16B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CC16BA">
        <w:rPr>
          <w:rFonts w:asciiTheme="majorBidi" w:hAnsiTheme="majorBidi" w:cstheme="majorBidi"/>
          <w:color w:val="000000"/>
          <w:sz w:val="30"/>
          <w:szCs w:val="30"/>
        </w:rPr>
        <w:t>Simplified approach)</w:t>
      </w:r>
      <w:r w:rsidRPr="00CC16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CC16BA">
        <w:rPr>
          <w:rFonts w:asciiTheme="majorBidi" w:hAnsiTheme="majorBidi" w:cstheme="majorBidi"/>
          <w:color w:val="000000"/>
          <w:sz w:val="30"/>
          <w:szCs w:val="30"/>
        </w:rPr>
        <w:t>loss rate)</w:t>
      </w:r>
      <w:r w:rsidRPr="00CC16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Pr="00CC16BA">
        <w:rPr>
          <w:rFonts w:asciiTheme="majorBidi" w:hAnsiTheme="majorBidi" w:cstheme="majorBidi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CC16BA">
        <w:rPr>
          <w:rFonts w:asciiTheme="majorBidi" w:hAnsiTheme="majorBidi" w:cstheme="majorBidi"/>
          <w:sz w:val="30"/>
          <w:szCs w:val="30"/>
        </w:rPr>
        <w:t xml:space="preserve">(Forward-looking information) </w:t>
      </w:r>
      <w:r w:rsidRPr="00CC16BA">
        <w:rPr>
          <w:rFonts w:asciiTheme="majorBidi" w:hAnsiTheme="majorBidi" w:cstheme="majorBidi"/>
          <w:sz w:val="30"/>
          <w:szCs w:val="30"/>
          <w:cs/>
        </w:rPr>
        <w:t>มาพิจารณา</w:t>
      </w:r>
    </w:p>
    <w:p w14:paraId="6C317611" w14:textId="77777777" w:rsidR="000E660F" w:rsidRPr="00CC16BA" w:rsidRDefault="000E660F" w:rsidP="00277F88">
      <w:pPr>
        <w:pStyle w:val="Bo-Blankline"/>
      </w:pPr>
    </w:p>
    <w:p w14:paraId="408B6A14" w14:textId="77777777" w:rsidR="000E660F" w:rsidRPr="00CC16BA" w:rsidRDefault="000E660F" w:rsidP="005A438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C16B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3F715D81" w14:textId="77777777" w:rsidR="000E660F" w:rsidRPr="00CC16BA" w:rsidRDefault="000E660F" w:rsidP="00277F88">
      <w:pPr>
        <w:pStyle w:val="Bo-Blankline"/>
      </w:pPr>
    </w:p>
    <w:p w14:paraId="7B1CE857" w14:textId="1AE4DF7E" w:rsidR="000E660F" w:rsidRPr="00CC16BA" w:rsidRDefault="000E660F" w:rsidP="00277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C56B0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EE7549" w:rsidRPr="002C56B0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2C56B0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EE7549" w:rsidRPr="002C56B0">
        <w:rPr>
          <w:rFonts w:asciiTheme="majorBidi" w:hAnsiTheme="majorBidi" w:cstheme="majorBidi"/>
          <w:spacing w:val="-8"/>
          <w:sz w:val="30"/>
          <w:szCs w:val="30"/>
          <w:lang w:val="en-US"/>
        </w:rPr>
        <w:t>2563</w:t>
      </w:r>
      <w:r w:rsidRPr="00CC16B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C16BA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ณ วันที่ </w:t>
      </w:r>
      <w:r w:rsidRPr="00CC16BA">
        <w:rPr>
          <w:rFonts w:asciiTheme="majorBidi" w:hAnsiTheme="majorBidi" w:cstheme="majorBidi"/>
          <w:sz w:val="30"/>
          <w:szCs w:val="30"/>
        </w:rPr>
        <w:t>1</w:t>
      </w:r>
      <w:r w:rsidRPr="00CC16B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16BA">
        <w:rPr>
          <w:rFonts w:asciiTheme="majorBidi" w:hAnsiTheme="majorBidi" w:cstheme="majorBidi"/>
          <w:sz w:val="30"/>
          <w:szCs w:val="30"/>
        </w:rPr>
        <w:t>2563</w:t>
      </w:r>
    </w:p>
    <w:p w14:paraId="1F0A4094" w14:textId="77777777" w:rsidR="000E660F" w:rsidRPr="00CC16BA" w:rsidRDefault="000E660F" w:rsidP="00277F88">
      <w:pPr>
        <w:pStyle w:val="Bo-Blankline"/>
      </w:pPr>
    </w:p>
    <w:p w14:paraId="675C21B0" w14:textId="77777777" w:rsidR="000E660F" w:rsidRPr="00CC16BA" w:rsidRDefault="000E660F" w:rsidP="005A438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C16B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485586B" w14:textId="77777777" w:rsidR="000E660F" w:rsidRPr="00CC16BA" w:rsidRDefault="000E660F" w:rsidP="00277F88">
      <w:pPr>
        <w:pStyle w:val="Bo-Blankline"/>
      </w:pPr>
    </w:p>
    <w:p w14:paraId="67158048" w14:textId="21B541DE" w:rsidR="000E660F" w:rsidRPr="000E660F" w:rsidRDefault="000E660F" w:rsidP="00277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  <w:r w:rsidRPr="00CC16B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CC16BA">
        <w:rPr>
          <w:rFonts w:asciiTheme="majorBidi" w:hAnsiTheme="majorBidi" w:cstheme="majorBidi"/>
          <w:spacing w:val="-2"/>
          <w:sz w:val="30"/>
          <w:szCs w:val="30"/>
        </w:rPr>
        <w:t xml:space="preserve">COVID-19 </w:t>
      </w:r>
      <w:r w:rsidRPr="00CC16B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C16B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0DC426B0" w14:textId="5BED150F" w:rsidR="002E170F" w:rsidRDefault="002E170F">
      <w:pPr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14:paraId="3DFA22BE" w14:textId="7B558CF0" w:rsidR="00362A7B" w:rsidRPr="007048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70480C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4013A286" w14:textId="77777777" w:rsidR="00CF2B36" w:rsidRPr="0081515D" w:rsidRDefault="00CF2B36" w:rsidP="0081515D">
      <w:pPr>
        <w:pStyle w:val="Bo-Blankline"/>
      </w:pPr>
    </w:p>
    <w:p w14:paraId="491565B8" w14:textId="0C3148DA" w:rsidR="003D5C1A" w:rsidRPr="003D5C1A" w:rsidRDefault="003D5C1A" w:rsidP="003D5C1A">
      <w:pPr>
        <w:pStyle w:val="Bo-Blankline"/>
        <w:rPr>
          <w:sz w:val="30"/>
          <w:szCs w:val="30"/>
        </w:rPr>
      </w:pPr>
      <w:r w:rsidRPr="005F2363">
        <w:rPr>
          <w:spacing w:val="-4"/>
          <w:sz w:val="30"/>
          <w:szCs w:val="30"/>
          <w:cs/>
        </w:rPr>
        <w:t xml:space="preserve">ความสัมพันธ์ที่มีกับบริษัทย่อย </w:t>
      </w:r>
      <w:r w:rsidR="00585D35" w:rsidRPr="005F2363">
        <w:rPr>
          <w:rFonts w:hint="cs"/>
          <w:spacing w:val="-4"/>
          <w:sz w:val="30"/>
          <w:szCs w:val="30"/>
          <w:cs/>
        </w:rPr>
        <w:t>และ</w:t>
      </w:r>
      <w:r w:rsidRPr="005F2363">
        <w:rPr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 w:rsidR="00EE7549" w:rsidRPr="005F2363">
        <w:rPr>
          <w:spacing w:val="-4"/>
          <w:sz w:val="30"/>
          <w:szCs w:val="30"/>
          <w:lang w:val="en-US"/>
        </w:rPr>
        <w:t>10</w:t>
      </w:r>
      <w:r w:rsidRPr="005F2363">
        <w:rPr>
          <w:spacing w:val="-4"/>
          <w:sz w:val="30"/>
          <w:szCs w:val="30"/>
        </w:rPr>
        <w:t xml:space="preserve"> </w:t>
      </w:r>
      <w:r w:rsidRPr="005F2363">
        <w:rPr>
          <w:spacing w:val="-4"/>
          <w:sz w:val="30"/>
          <w:szCs w:val="30"/>
          <w:cs/>
        </w:rPr>
        <w:t xml:space="preserve">และ </w:t>
      </w:r>
      <w:r w:rsidR="00585D35" w:rsidRPr="005F2363">
        <w:rPr>
          <w:spacing w:val="-4"/>
          <w:sz w:val="30"/>
          <w:szCs w:val="30"/>
        </w:rPr>
        <w:t>9</w:t>
      </w:r>
      <w:r w:rsidRPr="005F2363">
        <w:rPr>
          <w:spacing w:val="-4"/>
          <w:sz w:val="30"/>
          <w:szCs w:val="30"/>
        </w:rPr>
        <w:t xml:space="preserve"> </w:t>
      </w:r>
      <w:r w:rsidRPr="005F2363">
        <w:rPr>
          <w:spacing w:val="-4"/>
          <w:sz w:val="30"/>
          <w:szCs w:val="30"/>
          <w:cs/>
        </w:rPr>
        <w:t>บุคคลหรือกิจการอื่นที่เกี่ยวข้องกัน</w:t>
      </w:r>
      <w:r w:rsidRPr="003D5C1A">
        <w:rPr>
          <w:sz w:val="30"/>
          <w:szCs w:val="30"/>
          <w:cs/>
        </w:rPr>
        <w:t>ที่มีรายการระหว่างกันที่มีนัยสำคัญกับกลุ่มบริษัท ในระหว่างปีมีดังต่อไปนี้</w:t>
      </w:r>
    </w:p>
    <w:p w14:paraId="029A4479" w14:textId="77777777" w:rsidR="003D5C1A" w:rsidRPr="007F4116" w:rsidRDefault="003D5C1A" w:rsidP="007F4116">
      <w:pPr>
        <w:pStyle w:val="Bo-Blankline"/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9B65AD" w:rsidRPr="00744476" w14:paraId="0AF25726" w14:textId="77777777" w:rsidTr="008A46FF">
        <w:trPr>
          <w:trHeight w:val="20"/>
          <w:tblHeader/>
        </w:trPr>
        <w:tc>
          <w:tcPr>
            <w:tcW w:w="3800" w:type="dxa"/>
            <w:shd w:val="clear" w:color="auto" w:fill="auto"/>
          </w:tcPr>
          <w:p w14:paraId="04A007F0" w14:textId="77777777" w:rsidR="009B65AD" w:rsidRPr="00744476" w:rsidRDefault="00401254" w:rsidP="00FE06B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0A5D4135" w14:textId="77777777" w:rsidR="00DC00B8" w:rsidRPr="00744476" w:rsidRDefault="00DC00B8" w:rsidP="00FE06B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69B3884" w14:textId="77777777" w:rsidR="009B65AD" w:rsidRPr="00744476" w:rsidRDefault="008A2F4C" w:rsidP="007D1B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  <w:r w:rsidR="007D1B4B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="00437B94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47" w:type="dxa"/>
            <w:shd w:val="clear" w:color="auto" w:fill="auto"/>
          </w:tcPr>
          <w:p w14:paraId="7BD3E482" w14:textId="77777777" w:rsidR="009B65AD" w:rsidRPr="00744476" w:rsidRDefault="00401254" w:rsidP="005A6886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4140C" w:rsidRPr="00744476" w14:paraId="342BB0EA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0E061377" w14:textId="77777777" w:rsidR="0004140C" w:rsidRPr="00744476" w:rsidRDefault="0004140C" w:rsidP="009A4B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14:paraId="1A257AB9" w14:textId="77777777" w:rsidR="0004140C" w:rsidRPr="00744476" w:rsidRDefault="0004140C" w:rsidP="0086691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AE1D16B" w14:textId="77777777" w:rsidR="00C0326D" w:rsidRPr="00744476" w:rsidRDefault="0004140C" w:rsidP="00FA785D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="002204A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20CAD" w:rsidRPr="00744476" w14:paraId="77AA1A9D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1F998982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603D0070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F46BC14" w14:textId="77777777" w:rsidR="00520CAD" w:rsidRPr="00744476" w:rsidRDefault="00520CAD" w:rsidP="00520CA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CA182DD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53CBE096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14:paraId="4F73B588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507F07C" w14:textId="77777777" w:rsidR="00520CAD" w:rsidRPr="00744476" w:rsidRDefault="00520CAD" w:rsidP="00520CA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0E19B705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1B262C82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22863100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1128234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0FF280CD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0B8F0227" w14:textId="77777777" w:rsidR="00520CAD" w:rsidRPr="00744476" w:rsidRDefault="00520CAD" w:rsidP="00520CAD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14:paraId="085242A6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6D3A1C9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43ECDF55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6543F7B6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14:paraId="7B82E6A4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67D72680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18B420E1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714089C1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14:paraId="53F1B510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7ABBFBB4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C07F3C9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515E0E36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14:paraId="2054097B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2FC81AF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11016D8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18203E5D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14:paraId="28052F2F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69EFD6CB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1510CC12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514921ED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14:paraId="7DA7698B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A8901A5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12D1F2C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407179B3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5C56937B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0064AC28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79628446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2B11AE02" w14:textId="77777777" w:rsidR="00520CAD" w:rsidRPr="00F776BD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14:paraId="604D4E7A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0C890AA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3796C50" w14:textId="77777777" w:rsidR="00AC63FF" w:rsidRDefault="00AC63F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43D0EB4" w14:textId="77777777" w:rsidR="00187D86" w:rsidRPr="0070480C" w:rsidRDefault="00187D86" w:rsidP="0070480C">
      <w:pPr>
        <w:pStyle w:val="Bo-C1Content"/>
        <w:ind w:left="540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lastRenderedPageBreak/>
        <w:t>นโยบายการกำหนดราคาสำหรับรายการ</w:t>
      </w:r>
      <w:r w:rsidR="0004140C" w:rsidRPr="0070480C">
        <w:rPr>
          <w:rFonts w:asciiTheme="majorBidi" w:hAnsiTheme="majorBidi" w:cstheme="majorBidi"/>
          <w:cs/>
        </w:rPr>
        <w:t>แต่ละประเภท</w:t>
      </w:r>
      <w:r w:rsidRPr="0070480C">
        <w:rPr>
          <w:rFonts w:asciiTheme="majorBidi" w:hAnsiTheme="majorBidi" w:cstheme="majorBidi"/>
          <w:cs/>
        </w:rPr>
        <w:t>อธิบายได้ดังต่อไปนี้</w:t>
      </w:r>
    </w:p>
    <w:p w14:paraId="656A00D5" w14:textId="77777777" w:rsidR="00187D86" w:rsidRPr="004C480B" w:rsidRDefault="00187D86" w:rsidP="00D72664">
      <w:pPr>
        <w:pStyle w:val="Bo-Blankline"/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4863"/>
      </w:tblGrid>
      <w:tr w:rsidR="00680714" w:rsidRPr="00744476" w14:paraId="7A896567" w14:textId="77777777" w:rsidTr="00822776">
        <w:trPr>
          <w:tblHeader/>
        </w:trPr>
        <w:tc>
          <w:tcPr>
            <w:tcW w:w="3687" w:type="dxa"/>
          </w:tcPr>
          <w:p w14:paraId="2EAEC585" w14:textId="77777777" w:rsidR="00680714" w:rsidRPr="00744476" w:rsidRDefault="00680714" w:rsidP="00BE4E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63" w:type="dxa"/>
          </w:tcPr>
          <w:p w14:paraId="01DC4681" w14:textId="77777777" w:rsidR="00680714" w:rsidRPr="00744476" w:rsidRDefault="0068071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680714" w:rsidRPr="00744476" w14:paraId="571C0DA4" w14:textId="77777777" w:rsidTr="00822776">
        <w:tc>
          <w:tcPr>
            <w:tcW w:w="3687" w:type="dxa"/>
          </w:tcPr>
          <w:p w14:paraId="04041683" w14:textId="77777777" w:rsidR="00680714" w:rsidRPr="00744476" w:rsidRDefault="00680714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63" w:type="dxa"/>
          </w:tcPr>
          <w:p w14:paraId="2BE04DF9" w14:textId="77777777" w:rsidR="00680714" w:rsidRPr="00744476" w:rsidRDefault="0068071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571FD7" w:rsidRPr="00744476" w14:paraId="73CAC17B" w14:textId="77777777" w:rsidTr="00822776">
        <w:tc>
          <w:tcPr>
            <w:tcW w:w="3687" w:type="dxa"/>
          </w:tcPr>
          <w:p w14:paraId="6A4431A7" w14:textId="77777777" w:rsidR="00571FD7" w:rsidRPr="00744476" w:rsidRDefault="00571FD7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63" w:type="dxa"/>
          </w:tcPr>
          <w:p w14:paraId="5531D525" w14:textId="77777777" w:rsidR="00571FD7" w:rsidRPr="00744476" w:rsidRDefault="00571FD7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8E2B87" w:rsidRPr="00744476" w14:paraId="7E550DC4" w14:textId="77777777" w:rsidTr="00822776">
        <w:tc>
          <w:tcPr>
            <w:tcW w:w="3687" w:type="dxa"/>
          </w:tcPr>
          <w:p w14:paraId="446D921B" w14:textId="77777777" w:rsidR="008E2B87" w:rsidRPr="00744476" w:rsidRDefault="005203F1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="00523B7F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เพื่อการผลิตไฟฟ้า</w:t>
            </w:r>
          </w:p>
        </w:tc>
        <w:tc>
          <w:tcPr>
            <w:tcW w:w="4863" w:type="dxa"/>
          </w:tcPr>
          <w:p w14:paraId="3A8AEA8E" w14:textId="77777777" w:rsidR="008E2B87" w:rsidRPr="00744476" w:rsidRDefault="008E2B87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C29E4" w:rsidRPr="00744476" w14:paraId="67376A00" w14:textId="77777777" w:rsidTr="00822776">
        <w:tc>
          <w:tcPr>
            <w:tcW w:w="3687" w:type="dxa"/>
          </w:tcPr>
          <w:p w14:paraId="1FFE23A6" w14:textId="77777777" w:rsidR="00CC29E4" w:rsidRPr="00744476" w:rsidRDefault="00CC29E4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63" w:type="dxa"/>
          </w:tcPr>
          <w:p w14:paraId="73AA4C20" w14:textId="77777777" w:rsidR="00CC29E4" w:rsidRPr="00744476" w:rsidRDefault="00CC29E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965959" w:rsidRPr="00744476" w14:paraId="06C0F8A0" w14:textId="77777777" w:rsidTr="00822776">
        <w:tc>
          <w:tcPr>
            <w:tcW w:w="3687" w:type="dxa"/>
          </w:tcPr>
          <w:p w14:paraId="53EA5DF0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กำจัดขยะ</w:t>
            </w:r>
          </w:p>
        </w:tc>
        <w:tc>
          <w:tcPr>
            <w:tcW w:w="4863" w:type="dxa"/>
          </w:tcPr>
          <w:p w14:paraId="61229528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อ้างอิง</w:t>
            </w:r>
            <w:r w:rsidR="008D1DD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14:paraId="1716306E" w14:textId="77777777" w:rsidTr="00822776">
        <w:tc>
          <w:tcPr>
            <w:tcW w:w="3687" w:type="dxa"/>
          </w:tcPr>
          <w:p w14:paraId="340EC47A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63" w:type="dxa"/>
          </w:tcPr>
          <w:p w14:paraId="3594588F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965959" w:rsidRPr="00744476" w14:paraId="12D410FB" w14:textId="77777777" w:rsidTr="00822776">
        <w:tc>
          <w:tcPr>
            <w:tcW w:w="3687" w:type="dxa"/>
          </w:tcPr>
          <w:p w14:paraId="494CB491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63" w:type="dxa"/>
          </w:tcPr>
          <w:p w14:paraId="1EB7F8E4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965959" w:rsidRPr="00744476" w14:paraId="0D278363" w14:textId="77777777" w:rsidTr="00822776">
        <w:tc>
          <w:tcPr>
            <w:tcW w:w="3687" w:type="dxa"/>
          </w:tcPr>
          <w:p w14:paraId="6C9C31F7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63" w:type="dxa"/>
          </w:tcPr>
          <w:p w14:paraId="3F35C731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965959" w:rsidRPr="00744476" w14:paraId="0552FD0E" w14:textId="77777777" w:rsidTr="00822776">
        <w:tc>
          <w:tcPr>
            <w:tcW w:w="3687" w:type="dxa"/>
          </w:tcPr>
          <w:p w14:paraId="3FE8259C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63" w:type="dxa"/>
          </w:tcPr>
          <w:p w14:paraId="47F7B7CD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D5023" w:rsidRPr="00744476" w14:paraId="01B9738C" w14:textId="77777777" w:rsidTr="00822776">
        <w:tc>
          <w:tcPr>
            <w:tcW w:w="3687" w:type="dxa"/>
          </w:tcPr>
          <w:p w14:paraId="1726CDF1" w14:textId="77777777" w:rsidR="002D5023" w:rsidRDefault="002D5023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863" w:type="dxa"/>
          </w:tcPr>
          <w:p w14:paraId="46B7515F" w14:textId="77777777" w:rsidR="002D5023" w:rsidRPr="00744476" w:rsidRDefault="002D5023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965959" w:rsidRPr="00744476" w14:paraId="10B31895" w14:textId="77777777" w:rsidTr="00822776">
        <w:tc>
          <w:tcPr>
            <w:tcW w:w="3687" w:type="dxa"/>
            <w:shd w:val="clear" w:color="auto" w:fill="auto"/>
          </w:tcPr>
          <w:p w14:paraId="429260A8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63" w:type="dxa"/>
            <w:shd w:val="clear" w:color="auto" w:fill="auto"/>
          </w:tcPr>
          <w:p w14:paraId="0492D99D" w14:textId="6F9BD6FE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49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227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22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/ </w:t>
            </w:r>
            <w:r w:rsidR="008227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965959" w:rsidRPr="00744476" w14:paraId="09D5C9B2" w14:textId="77777777" w:rsidTr="00822776">
        <w:tc>
          <w:tcPr>
            <w:tcW w:w="3687" w:type="dxa"/>
            <w:shd w:val="clear" w:color="auto" w:fill="auto"/>
          </w:tcPr>
          <w:p w14:paraId="41C2B69D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63" w:type="dxa"/>
            <w:shd w:val="clear" w:color="auto" w:fill="auto"/>
          </w:tcPr>
          <w:p w14:paraId="65E47E7F" w14:textId="239897C7" w:rsidR="00965959" w:rsidRPr="00744476" w:rsidRDefault="00223688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73C61">
              <w:rPr>
                <w:rFonts w:ascii="Angsana New" w:hAnsi="Angsana New"/>
                <w:sz w:val="30"/>
                <w:szCs w:val="30"/>
                <w:lang w:val="en-US"/>
              </w:rPr>
              <w:t xml:space="preserve">, </w:t>
            </w:r>
            <w:r w:rsidR="00235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35516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23551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35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35516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235516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5516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965959" w:rsidRPr="00744476" w14:paraId="69C7CEBA" w14:textId="77777777" w:rsidTr="00822776">
        <w:tc>
          <w:tcPr>
            <w:tcW w:w="3687" w:type="dxa"/>
          </w:tcPr>
          <w:p w14:paraId="69A7794B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63" w:type="dxa"/>
          </w:tcPr>
          <w:p w14:paraId="58E524F6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14:paraId="1187552B" w14:textId="77777777" w:rsidTr="00822776">
        <w:tc>
          <w:tcPr>
            <w:tcW w:w="3687" w:type="dxa"/>
          </w:tcPr>
          <w:p w14:paraId="31529BD9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63" w:type="dxa"/>
          </w:tcPr>
          <w:p w14:paraId="4931AB59" w14:textId="77196D6D" w:rsidR="00965959" w:rsidRPr="00744476" w:rsidRDefault="00EE754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749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49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14:paraId="0FDB1250" w14:textId="77777777" w:rsidR="00C81DA7" w:rsidRPr="00C81DA7" w:rsidRDefault="00C81DA7" w:rsidP="00C81DA7">
      <w:pPr>
        <w:pStyle w:val="Bo-Blankline"/>
      </w:pPr>
    </w:p>
    <w:p w14:paraId="625A49AC" w14:textId="0BD02794" w:rsidR="007B2482" w:rsidRPr="0070480C" w:rsidRDefault="00B66F41" w:rsidP="0070480C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70480C">
        <w:rPr>
          <w:rFonts w:asciiTheme="majorBidi" w:hAnsiTheme="majorBidi" w:cstheme="majorBidi"/>
          <w:cs/>
        </w:rPr>
        <w:t xml:space="preserve"> ธันวาคม</w:t>
      </w:r>
      <w:r w:rsidR="00680714" w:rsidRPr="0070480C">
        <w:rPr>
          <w:rFonts w:asciiTheme="majorBidi" w:hAnsiTheme="majorBidi" w:cstheme="majorBidi"/>
          <w:cs/>
        </w:rPr>
        <w:t xml:space="preserve"> </w:t>
      </w:r>
      <w:r w:rsidR="007B2482" w:rsidRPr="0070480C">
        <w:rPr>
          <w:rFonts w:asciiTheme="majorBidi" w:hAnsiTheme="majorBidi" w:cstheme="majorBidi"/>
          <w:cs/>
        </w:rPr>
        <w:t>สรุปได้ดังนี้</w:t>
      </w:r>
    </w:p>
    <w:p w14:paraId="3CC937AE" w14:textId="77777777" w:rsidR="001D2C76" w:rsidRPr="0081515D" w:rsidRDefault="001D2C76" w:rsidP="0081515D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28"/>
        <w:gridCol w:w="1134"/>
        <w:gridCol w:w="236"/>
        <w:gridCol w:w="1135"/>
        <w:gridCol w:w="236"/>
        <w:gridCol w:w="1135"/>
        <w:gridCol w:w="236"/>
        <w:gridCol w:w="1138"/>
      </w:tblGrid>
      <w:tr w:rsidR="001D2C76" w:rsidRPr="00744476" w14:paraId="16447EED" w14:textId="77777777" w:rsidTr="000A7D86">
        <w:trPr>
          <w:tblHeader/>
        </w:trPr>
        <w:tc>
          <w:tcPr>
            <w:tcW w:w="3928" w:type="dxa"/>
          </w:tcPr>
          <w:p w14:paraId="0E69F325" w14:textId="77777777" w:rsidR="001D2C76" w:rsidRPr="00744476" w:rsidRDefault="001D2C76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1A17942" w14:textId="77777777" w:rsidR="001D2C76" w:rsidRPr="00744476" w:rsidRDefault="001D2C76" w:rsidP="00A55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B58FE5" w14:textId="77777777" w:rsidR="001D2C76" w:rsidRPr="00744476" w:rsidRDefault="001D2C76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225E49DE" w14:textId="77777777" w:rsidR="001D2C76" w:rsidRPr="00744476" w:rsidRDefault="001D2C76" w:rsidP="00A55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744476" w14:paraId="6CD598B5" w14:textId="77777777" w:rsidTr="000A7D86">
        <w:trPr>
          <w:tblHeader/>
        </w:trPr>
        <w:tc>
          <w:tcPr>
            <w:tcW w:w="3928" w:type="dxa"/>
          </w:tcPr>
          <w:p w14:paraId="5CC60331" w14:textId="2EA6CC1D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E75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33755860" w14:textId="74A6A995" w:rsidR="0000532C" w:rsidRPr="00744476" w:rsidRDefault="00EE7549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49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7CC3218" w14:textId="77777777"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AA86AE" w14:textId="58AA475A" w:rsidR="0000532C" w:rsidRPr="00744476" w:rsidRDefault="00EE7549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49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BFD9163" w14:textId="77777777"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9BF4415" w14:textId="6CB392E2" w:rsidR="0000532C" w:rsidRPr="00744476" w:rsidRDefault="00EE7549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49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9A38730" w14:textId="77777777"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18600B2" w14:textId="1467A212" w:rsidR="0000532C" w:rsidRPr="00744476" w:rsidRDefault="00EE7549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49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0532C" w:rsidRPr="00744476" w14:paraId="5133A543" w14:textId="77777777" w:rsidTr="000A7D86">
        <w:trPr>
          <w:tblHeader/>
        </w:trPr>
        <w:tc>
          <w:tcPr>
            <w:tcW w:w="3928" w:type="dxa"/>
          </w:tcPr>
          <w:p w14:paraId="5950551C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0" w:type="dxa"/>
            <w:gridSpan w:val="7"/>
          </w:tcPr>
          <w:p w14:paraId="79DDE8A9" w14:textId="77777777"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744476" w14:paraId="7DC92FB5" w14:textId="77777777" w:rsidTr="000A7D86">
        <w:tc>
          <w:tcPr>
            <w:tcW w:w="3928" w:type="dxa"/>
          </w:tcPr>
          <w:p w14:paraId="4557DD92" w14:textId="77777777" w:rsidR="0000532C" w:rsidRPr="00744476" w:rsidRDefault="0000532C" w:rsidP="0000532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6DC08E6" w14:textId="77777777"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E37BF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BD6C36" w14:textId="77777777"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ED1495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3B5E1C" w14:textId="77777777" w:rsidR="0000532C" w:rsidRPr="00744476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64B0A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0C98390" w14:textId="77777777" w:rsidR="0000532C" w:rsidRPr="00744476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C80" w:rsidRPr="00744476" w14:paraId="2C620137" w14:textId="77777777" w:rsidTr="00F76C80">
        <w:tc>
          <w:tcPr>
            <w:tcW w:w="3928" w:type="dxa"/>
          </w:tcPr>
          <w:p w14:paraId="2A383176" w14:textId="77777777" w:rsidR="00F76C80" w:rsidRPr="00744476" w:rsidRDefault="00F76C80" w:rsidP="00F76C8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14:paraId="48CE3556" w14:textId="1A983420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E10A4C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54C839" w14:textId="7777777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491F88B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F8AB0F" w14:textId="79CCB1E3" w:rsidR="00F76C80" w:rsidRPr="00744476" w:rsidRDefault="00F76C80" w:rsidP="00F76C80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14,536,701</w:t>
            </w:r>
          </w:p>
        </w:tc>
        <w:tc>
          <w:tcPr>
            <w:tcW w:w="236" w:type="dxa"/>
          </w:tcPr>
          <w:p w14:paraId="54C751FD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DA13458" w14:textId="77094341" w:rsidR="00F76C80" w:rsidRPr="00744476" w:rsidRDefault="00F76C80" w:rsidP="00F76C80">
            <w:pPr>
              <w:tabs>
                <w:tab w:val="decimal" w:pos="921"/>
              </w:tabs>
              <w:spacing w:line="240" w:lineRule="atLeast"/>
              <w:ind w:left="-115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14,684,117</w:t>
            </w:r>
          </w:p>
        </w:tc>
      </w:tr>
      <w:tr w:rsidR="00F76C80" w:rsidRPr="00744476" w14:paraId="2161057B" w14:textId="77777777" w:rsidTr="00F76C80">
        <w:tc>
          <w:tcPr>
            <w:tcW w:w="3928" w:type="dxa"/>
          </w:tcPr>
          <w:p w14:paraId="46D56E87" w14:textId="77777777" w:rsidR="00F76C80" w:rsidRPr="00744476" w:rsidRDefault="00F76C80" w:rsidP="00F76C8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14:paraId="04FDF8D4" w14:textId="5C146785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E3F90F1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A842AC" w14:textId="7777777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D128125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F15F48" w14:textId="3CD13DE3" w:rsidR="00F76C80" w:rsidRPr="00744476" w:rsidRDefault="00F76C80" w:rsidP="00F76C80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224,215</w:t>
            </w:r>
          </w:p>
        </w:tc>
        <w:tc>
          <w:tcPr>
            <w:tcW w:w="236" w:type="dxa"/>
          </w:tcPr>
          <w:p w14:paraId="2BE103C8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25AD317" w14:textId="6CD65E1C" w:rsidR="00F76C80" w:rsidRPr="00744476" w:rsidRDefault="00F76C80" w:rsidP="00F76C80">
            <w:pPr>
              <w:tabs>
                <w:tab w:val="decimal" w:pos="921"/>
              </w:tabs>
              <w:spacing w:line="240" w:lineRule="atLeast"/>
              <w:ind w:left="-115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6,767</w:t>
            </w:r>
          </w:p>
        </w:tc>
      </w:tr>
      <w:tr w:rsidR="00F76C80" w:rsidRPr="00744476" w14:paraId="27EC418B" w14:textId="77777777" w:rsidTr="00F76C80">
        <w:tc>
          <w:tcPr>
            <w:tcW w:w="3928" w:type="dxa"/>
          </w:tcPr>
          <w:p w14:paraId="221BF75C" w14:textId="77777777" w:rsidR="00F76C80" w:rsidRPr="00744476" w:rsidRDefault="00F76C80" w:rsidP="00F76C8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</w:tcPr>
          <w:p w14:paraId="25ED3653" w14:textId="15D4467D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49E6F2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2D8EC1" w14:textId="7777777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CA6ED5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D0AD0B8" w14:textId="42400103" w:rsidR="00F76C80" w:rsidRPr="00744476" w:rsidRDefault="00F76C80" w:rsidP="00F76C80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370,105</w:t>
            </w:r>
          </w:p>
        </w:tc>
        <w:tc>
          <w:tcPr>
            <w:tcW w:w="236" w:type="dxa"/>
          </w:tcPr>
          <w:p w14:paraId="22F6200D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7385A47" w14:textId="30B0958A" w:rsidR="00F76C80" w:rsidRPr="00744476" w:rsidRDefault="00F76C80" w:rsidP="00F76C80">
            <w:pPr>
              <w:tabs>
                <w:tab w:val="decimal" w:pos="921"/>
              </w:tabs>
              <w:spacing w:line="240" w:lineRule="atLeast"/>
              <w:ind w:left="-115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,897,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</w:tr>
      <w:tr w:rsidR="00F76C80" w:rsidRPr="00744476" w14:paraId="3A63AC67" w14:textId="77777777" w:rsidTr="00F76C80">
        <w:tc>
          <w:tcPr>
            <w:tcW w:w="3928" w:type="dxa"/>
          </w:tcPr>
          <w:p w14:paraId="2D9B2C9E" w14:textId="77777777" w:rsidR="00F76C80" w:rsidRPr="00744476" w:rsidRDefault="00F76C80" w:rsidP="00F76C8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</w:tcPr>
          <w:p w14:paraId="350B68F0" w14:textId="0BA0F5D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C59A3B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BA7125" w14:textId="7777777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F937C9E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820B3FB" w14:textId="2C7397DF" w:rsidR="00F76C80" w:rsidRPr="00744476" w:rsidRDefault="00F76C80" w:rsidP="00F76C80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1,982,754</w:t>
            </w:r>
          </w:p>
        </w:tc>
        <w:tc>
          <w:tcPr>
            <w:tcW w:w="236" w:type="dxa"/>
          </w:tcPr>
          <w:p w14:paraId="59A58451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DD1F2FD" w14:textId="174CF25D" w:rsidR="00F76C80" w:rsidRPr="00744476" w:rsidRDefault="00F76C80" w:rsidP="00F76C80">
            <w:pPr>
              <w:tabs>
                <w:tab w:val="decimal" w:pos="921"/>
              </w:tabs>
              <w:spacing w:line="240" w:lineRule="atLeast"/>
              <w:ind w:left="-115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2,131,265</w:t>
            </w:r>
          </w:p>
        </w:tc>
      </w:tr>
      <w:tr w:rsidR="00F76C80" w:rsidRPr="00744476" w14:paraId="61C58A9C" w14:textId="77777777" w:rsidTr="00F76C80">
        <w:tc>
          <w:tcPr>
            <w:tcW w:w="3928" w:type="dxa"/>
          </w:tcPr>
          <w:p w14:paraId="1CD9B2C1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</w:tcPr>
          <w:p w14:paraId="66AB4697" w14:textId="3903F712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3BFFCB3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4E43CF" w14:textId="7777777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08C1B70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057D36" w14:textId="54E2FD16" w:rsidR="00F76C80" w:rsidRPr="00744476" w:rsidRDefault="00743783" w:rsidP="00F76C80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35,397</w:t>
            </w:r>
          </w:p>
        </w:tc>
        <w:tc>
          <w:tcPr>
            <w:tcW w:w="236" w:type="dxa"/>
          </w:tcPr>
          <w:p w14:paraId="3FA1858A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28CE1F7" w14:textId="609FA79B" w:rsidR="00F76C80" w:rsidRPr="00744476" w:rsidRDefault="00F76C80" w:rsidP="00F76C80">
            <w:pPr>
              <w:tabs>
                <w:tab w:val="decimal" w:pos="921"/>
              </w:tabs>
              <w:spacing w:line="240" w:lineRule="atLeast"/>
              <w:ind w:left="-115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</w:tr>
      <w:tr w:rsidR="00F76C80" w:rsidRPr="00744476" w14:paraId="7D4673B4" w14:textId="77777777" w:rsidTr="00F76C80">
        <w:tc>
          <w:tcPr>
            <w:tcW w:w="3928" w:type="dxa"/>
          </w:tcPr>
          <w:p w14:paraId="72636041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</w:tcPr>
          <w:p w14:paraId="697098CB" w14:textId="682A4FB1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A29544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450C4C" w14:textId="77777777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2F59B18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34BDF9C" w14:textId="0BDAC6DE" w:rsidR="00F76C80" w:rsidRPr="00744476" w:rsidRDefault="00F76C80" w:rsidP="00F76C80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70,248</w:t>
            </w:r>
          </w:p>
        </w:tc>
        <w:tc>
          <w:tcPr>
            <w:tcW w:w="236" w:type="dxa"/>
          </w:tcPr>
          <w:p w14:paraId="10CE08C4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B32F74F" w14:textId="0B7EDF93" w:rsidR="00F76C80" w:rsidRPr="00744476" w:rsidRDefault="009773D1" w:rsidP="00F76C80">
            <w:pPr>
              <w:tabs>
                <w:tab w:val="decimal" w:pos="921"/>
              </w:tabs>
              <w:spacing w:line="240" w:lineRule="atLeast"/>
              <w:ind w:left="-115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36,436</w:t>
            </w:r>
          </w:p>
        </w:tc>
      </w:tr>
      <w:tr w:rsidR="00F76C80" w:rsidRPr="00744476" w14:paraId="7C74F419" w14:textId="77777777" w:rsidTr="00F76C80">
        <w:tc>
          <w:tcPr>
            <w:tcW w:w="3928" w:type="dxa"/>
          </w:tcPr>
          <w:p w14:paraId="0B41D73B" w14:textId="6039FCD1" w:rsidR="00F76C80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ขายเงินลงทุน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10)</w:t>
            </w:r>
          </w:p>
        </w:tc>
        <w:tc>
          <w:tcPr>
            <w:tcW w:w="1134" w:type="dxa"/>
          </w:tcPr>
          <w:p w14:paraId="77EAA1B6" w14:textId="3A40378E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F4AB48E" w14:textId="77777777" w:rsidR="00F76C80" w:rsidRPr="00744476" w:rsidRDefault="00F76C8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FDAC16" w14:textId="7A6283E4" w:rsidR="00F76C80" w:rsidRPr="00744476" w:rsidRDefault="00F76C8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1BFB59C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A717FB" w14:textId="012F8950" w:rsidR="00F76C80" w:rsidRPr="00744476" w:rsidRDefault="00F76C80" w:rsidP="00F76C80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4FF131" w14:textId="77777777" w:rsidR="00F76C80" w:rsidRPr="00744476" w:rsidRDefault="00F76C8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8E4CC0C" w14:textId="6C49C7EC" w:rsidR="00F76C80" w:rsidRPr="0047366F" w:rsidRDefault="00F76C80" w:rsidP="00F76C80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5,988</w:t>
            </w:r>
          </w:p>
        </w:tc>
      </w:tr>
      <w:tr w:rsidR="008A329C" w:rsidRPr="00744476" w14:paraId="41AB3AF1" w14:textId="77777777" w:rsidTr="00F76C80">
        <w:tc>
          <w:tcPr>
            <w:tcW w:w="3928" w:type="dxa"/>
          </w:tcPr>
          <w:p w14:paraId="0D6B8D50" w14:textId="77777777" w:rsidR="008A329C" w:rsidRDefault="008A329C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218DC59" w14:textId="77777777" w:rsidR="008A329C" w:rsidRPr="00744476" w:rsidRDefault="008A329C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CA3B91" w14:textId="77777777" w:rsidR="008A329C" w:rsidRPr="00744476" w:rsidRDefault="008A329C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5BFF9E" w14:textId="77777777" w:rsidR="008A329C" w:rsidRPr="00744476" w:rsidRDefault="008A329C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6A375A" w14:textId="77777777" w:rsidR="008A329C" w:rsidRPr="00744476" w:rsidRDefault="008A329C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0DA415B" w14:textId="77777777" w:rsidR="008A329C" w:rsidRDefault="008A329C" w:rsidP="00F76C80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09E260" w14:textId="77777777" w:rsidR="008A329C" w:rsidRPr="00744476" w:rsidRDefault="008A329C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63E5E0F" w14:textId="77777777" w:rsidR="008A329C" w:rsidRDefault="008A329C" w:rsidP="00F76C80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14D0" w:rsidRPr="00744476" w14:paraId="151A43F6" w14:textId="77777777" w:rsidTr="00F76C80">
        <w:tc>
          <w:tcPr>
            <w:tcW w:w="3928" w:type="dxa"/>
          </w:tcPr>
          <w:p w14:paraId="57A3BC21" w14:textId="77777777" w:rsidR="00EA14D0" w:rsidRDefault="00EA14D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F752936" w14:textId="77777777" w:rsidR="00EA14D0" w:rsidRPr="00744476" w:rsidRDefault="00EA14D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BAD3B0" w14:textId="77777777" w:rsidR="00EA14D0" w:rsidRPr="00744476" w:rsidRDefault="00EA14D0" w:rsidP="00F76C8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57BCF5" w14:textId="77777777" w:rsidR="00EA14D0" w:rsidRPr="00744476" w:rsidRDefault="00EA14D0" w:rsidP="00F76C8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F901C9" w14:textId="77777777" w:rsidR="00EA14D0" w:rsidRPr="00744476" w:rsidRDefault="00EA14D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1C63C62" w14:textId="77777777" w:rsidR="00EA14D0" w:rsidRDefault="00EA14D0" w:rsidP="00F76C80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075691" w14:textId="77777777" w:rsidR="00EA14D0" w:rsidRPr="00744476" w:rsidRDefault="00EA14D0" w:rsidP="00F76C8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D90BFC8" w14:textId="77777777" w:rsidR="00EA14D0" w:rsidRDefault="00EA14D0" w:rsidP="00F76C80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D86" w:rsidRPr="00744476" w14:paraId="2E316510" w14:textId="77777777" w:rsidTr="000A7D86">
        <w:tc>
          <w:tcPr>
            <w:tcW w:w="3928" w:type="dxa"/>
          </w:tcPr>
          <w:p w14:paraId="16EBE571" w14:textId="09EDC54D" w:rsidR="000A7D86" w:rsidRPr="00744476" w:rsidRDefault="003E3062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34" w:type="dxa"/>
          </w:tcPr>
          <w:p w14:paraId="72CDD0D4" w14:textId="1529BA68" w:rsidR="000A7D86" w:rsidRPr="00744476" w:rsidRDefault="000A7D86" w:rsidP="000A7D8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1385E" w14:textId="77777777" w:rsidR="000A7D86" w:rsidRPr="00744476" w:rsidRDefault="000A7D86" w:rsidP="000A7D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6C68F4" w14:textId="69FA0BC8" w:rsidR="000A7D86" w:rsidRPr="00744476" w:rsidRDefault="000A7D86" w:rsidP="000A7D8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34DAE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4C7DB68" w14:textId="15DB8BA8" w:rsidR="000A7D86" w:rsidRPr="004D0E55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3924C3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544099B" w14:textId="180098FE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1807" w:rsidRPr="00744476" w14:paraId="6C192F06" w14:textId="77777777" w:rsidTr="00E81807">
        <w:tc>
          <w:tcPr>
            <w:tcW w:w="3928" w:type="dxa"/>
          </w:tcPr>
          <w:p w14:paraId="6BBB218C" w14:textId="3D4B9812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</w:tcPr>
          <w:p w14:paraId="0502F717" w14:textId="7C939819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DCDF150" w14:textId="77777777" w:rsidR="00E81807" w:rsidRPr="00744476" w:rsidRDefault="00E81807" w:rsidP="00E8180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AF8099" w14:textId="1815C461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E5550F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3FCF45F" w14:textId="2EB0BF39" w:rsidR="00E81807" w:rsidRPr="004D0E55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25,544</w:t>
            </w:r>
          </w:p>
        </w:tc>
        <w:tc>
          <w:tcPr>
            <w:tcW w:w="236" w:type="dxa"/>
          </w:tcPr>
          <w:p w14:paraId="3A37A4C6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3B9059E" w14:textId="1C89E40E" w:rsidR="00E81807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15,785</w:t>
            </w:r>
          </w:p>
        </w:tc>
      </w:tr>
      <w:tr w:rsidR="00E81807" w:rsidRPr="00744476" w14:paraId="75CB6BD1" w14:textId="77777777" w:rsidTr="00E81807">
        <w:tc>
          <w:tcPr>
            <w:tcW w:w="3928" w:type="dxa"/>
          </w:tcPr>
          <w:p w14:paraId="37FEE3EA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487A5E53" w14:textId="453EF57C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9817996" w14:textId="77777777" w:rsidR="00E81807" w:rsidRPr="00744476" w:rsidRDefault="00E81807" w:rsidP="00E8180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222465" w14:textId="45FEC15E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DAF350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1B4F584" w14:textId="4DA4C11A" w:rsidR="00E81807" w:rsidRPr="00744476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236" w:type="dxa"/>
          </w:tcPr>
          <w:p w14:paraId="263B9E4C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8349F2D" w14:textId="4863CD59" w:rsidR="00E81807" w:rsidRPr="00744476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E81807" w:rsidRPr="00744476" w14:paraId="0839ACA8" w14:textId="77777777" w:rsidTr="00E81807">
        <w:tc>
          <w:tcPr>
            <w:tcW w:w="3928" w:type="dxa"/>
          </w:tcPr>
          <w:p w14:paraId="17F43567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</w:tcPr>
          <w:p w14:paraId="0EB1694B" w14:textId="1B5C805F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21108D" w14:textId="77777777" w:rsidR="00E81807" w:rsidRPr="00744476" w:rsidRDefault="00E81807" w:rsidP="00E8180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84D4CD" w14:textId="7990F341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E4A5AC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49239" w14:textId="4490E2A7" w:rsidR="00E81807" w:rsidRPr="00BF089B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201,786</w:t>
            </w:r>
          </w:p>
        </w:tc>
        <w:tc>
          <w:tcPr>
            <w:tcW w:w="236" w:type="dxa"/>
          </w:tcPr>
          <w:p w14:paraId="245A6D46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C1EE4BB" w14:textId="74511B3F" w:rsidR="00E81807" w:rsidRPr="00BF089B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230,866</w:t>
            </w:r>
          </w:p>
        </w:tc>
      </w:tr>
      <w:tr w:rsidR="00E81807" w:rsidRPr="00744476" w14:paraId="012677FE" w14:textId="77777777" w:rsidTr="00E81807">
        <w:tc>
          <w:tcPr>
            <w:tcW w:w="3928" w:type="dxa"/>
          </w:tcPr>
          <w:p w14:paraId="27A170E4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77495B8" w14:textId="46B58CAF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EA0AB34" w14:textId="77777777" w:rsidR="00E81807" w:rsidRPr="00744476" w:rsidRDefault="00E81807" w:rsidP="00E8180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D4D15F" w14:textId="1590193A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70D711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F791CC" w14:textId="05540334" w:rsidR="00E81807" w:rsidRPr="00311D0A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206,687</w:t>
            </w:r>
          </w:p>
        </w:tc>
        <w:tc>
          <w:tcPr>
            <w:tcW w:w="236" w:type="dxa"/>
          </w:tcPr>
          <w:p w14:paraId="16A12B3C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0045465" w14:textId="1884F7F4" w:rsidR="00E81807" w:rsidRPr="00311D0A" w:rsidRDefault="00E81807" w:rsidP="00E8180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195,587</w:t>
            </w:r>
          </w:p>
        </w:tc>
      </w:tr>
      <w:tr w:rsidR="00E81807" w:rsidRPr="00744476" w14:paraId="6599A084" w14:textId="77777777" w:rsidTr="00E81807">
        <w:tc>
          <w:tcPr>
            <w:tcW w:w="3928" w:type="dxa"/>
          </w:tcPr>
          <w:p w14:paraId="3BD601D2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C10B820" w14:textId="3DE2FD0D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874529B" w14:textId="77777777" w:rsidR="00E81807" w:rsidRPr="00744476" w:rsidRDefault="00E81807" w:rsidP="00E8180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91D9E1" w14:textId="18FB4324" w:rsidR="00E81807" w:rsidRPr="00744476" w:rsidRDefault="00E81807" w:rsidP="00E8180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36050D9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0A72F1" w14:textId="28C300C8" w:rsidR="00E81807" w:rsidRPr="00744476" w:rsidRDefault="00E81807" w:rsidP="00E81807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32,045</w:t>
            </w:r>
          </w:p>
        </w:tc>
        <w:tc>
          <w:tcPr>
            <w:tcW w:w="236" w:type="dxa"/>
          </w:tcPr>
          <w:p w14:paraId="68E866C8" w14:textId="77777777" w:rsidR="00E81807" w:rsidRPr="00744476" w:rsidRDefault="00E81807" w:rsidP="00E8180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6BC01B0" w14:textId="5846F9DC" w:rsidR="00E81807" w:rsidRPr="00744476" w:rsidRDefault="009773D1" w:rsidP="00E81807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55,587</w:t>
            </w:r>
          </w:p>
        </w:tc>
      </w:tr>
      <w:tr w:rsidR="000A7D86" w:rsidRPr="00744476" w14:paraId="7E545BAF" w14:textId="77777777" w:rsidTr="00177D88">
        <w:tc>
          <w:tcPr>
            <w:tcW w:w="3928" w:type="dxa"/>
          </w:tcPr>
          <w:p w14:paraId="51AFD12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0F79FE8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E5FD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6FD622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6A912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C4105C2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86C4CE" w14:textId="77777777" w:rsidR="000A7D86" w:rsidRPr="00744476" w:rsidRDefault="000A7D86" w:rsidP="000A7D86">
            <w:pPr>
              <w:spacing w:line="240" w:lineRule="atLeas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E39112A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D86" w:rsidRPr="00744476" w14:paraId="1CE1D996" w14:textId="77777777" w:rsidTr="00AB1DE9">
        <w:tc>
          <w:tcPr>
            <w:tcW w:w="3928" w:type="dxa"/>
          </w:tcPr>
          <w:p w14:paraId="054E4A34" w14:textId="77777777" w:rsidR="000A7D86" w:rsidRPr="00744476" w:rsidRDefault="000A7D86" w:rsidP="000A7D8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278169A9" w14:textId="1AA0B342" w:rsidR="000A7D86" w:rsidRPr="00744476" w:rsidRDefault="0076238D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14:paraId="2ABF37C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CBE720" w14:textId="795F788F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36" w:type="dxa"/>
          </w:tcPr>
          <w:p w14:paraId="1D6E6695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F621F32" w14:textId="6E09F5E2" w:rsidR="000A7D86" w:rsidRPr="00744476" w:rsidRDefault="00182973" w:rsidP="000A7D86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36" w:type="dxa"/>
          </w:tcPr>
          <w:p w14:paraId="62539C6D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CA4E494" w14:textId="5EAA43A0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A7D86" w:rsidRPr="00744476" w14:paraId="25EC27DF" w14:textId="77777777" w:rsidTr="00AB1DE9">
        <w:tc>
          <w:tcPr>
            <w:tcW w:w="3928" w:type="dxa"/>
          </w:tcPr>
          <w:p w14:paraId="1F64FE7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00833D88" w14:textId="21111544" w:rsidR="000A7D86" w:rsidRPr="00744476" w:rsidRDefault="0076238D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574,255</w:t>
            </w:r>
          </w:p>
        </w:tc>
        <w:tc>
          <w:tcPr>
            <w:tcW w:w="236" w:type="dxa"/>
          </w:tcPr>
          <w:p w14:paraId="45DC282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FD3E48" w14:textId="75CA57B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14:paraId="734B147D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5DF26D" w14:textId="103A00AD" w:rsidR="000A7D86" w:rsidRPr="00744476" w:rsidRDefault="00054A99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4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546,483</w:t>
            </w:r>
          </w:p>
        </w:tc>
        <w:tc>
          <w:tcPr>
            <w:tcW w:w="236" w:type="dxa"/>
          </w:tcPr>
          <w:p w14:paraId="092A128C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E163B42" w14:textId="16AD779A" w:rsidR="000A7D86" w:rsidRPr="00744476" w:rsidRDefault="00EE7549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  <w:r w:rsidR="000A7D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FC5BA5" w:rsidRPr="00744476" w14:paraId="2193726D" w14:textId="77777777" w:rsidTr="00AB1DE9">
        <w:tc>
          <w:tcPr>
            <w:tcW w:w="3928" w:type="dxa"/>
          </w:tcPr>
          <w:p w14:paraId="58ED0E2D" w14:textId="040D6417" w:rsidR="00FC5BA5" w:rsidRPr="00744476" w:rsidRDefault="00FC5BA5" w:rsidP="00FC5B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1945BEF9" w14:textId="3B379E91" w:rsidR="00FC5BA5" w:rsidRPr="00744476" w:rsidRDefault="0076238D" w:rsidP="00FC5BA5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6,336</w:t>
            </w:r>
          </w:p>
        </w:tc>
        <w:tc>
          <w:tcPr>
            <w:tcW w:w="236" w:type="dxa"/>
          </w:tcPr>
          <w:p w14:paraId="23BC1C24" w14:textId="77777777" w:rsidR="00FC5BA5" w:rsidRPr="00744476" w:rsidRDefault="00FC5BA5" w:rsidP="00FC5B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906813" w14:textId="10C58154" w:rsidR="00FC5BA5" w:rsidRDefault="00FC5BA5" w:rsidP="007904A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8F54FF4" w14:textId="77777777" w:rsidR="00FC5BA5" w:rsidRPr="00744476" w:rsidRDefault="00FC5BA5" w:rsidP="00FC5B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609468A" w14:textId="03FF251F" w:rsidR="00FC5BA5" w:rsidRPr="00054A99" w:rsidRDefault="00FC5BA5" w:rsidP="00FC5BA5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5CE4197D" w14:textId="77777777" w:rsidR="00FC5BA5" w:rsidRPr="00744476" w:rsidRDefault="00FC5BA5" w:rsidP="00FC5B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5B2A5E7" w14:textId="6E3FD32D" w:rsidR="00FC5BA5" w:rsidRDefault="00FC5BA5" w:rsidP="007904A0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A7D86" w:rsidRPr="00744476" w14:paraId="68ACF464" w14:textId="77777777" w:rsidTr="00AB1DE9">
        <w:tc>
          <w:tcPr>
            <w:tcW w:w="3928" w:type="dxa"/>
          </w:tcPr>
          <w:p w14:paraId="6FC26821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1021BD31" w14:textId="5FCAEDDA" w:rsidR="000A7D86" w:rsidRPr="00744476" w:rsidRDefault="0076238D" w:rsidP="007623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3B65F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15855D9" w14:textId="3E11CC41" w:rsidR="000A7D86" w:rsidRPr="00744476" w:rsidRDefault="00EE7549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14:paraId="34E218B6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0DABE68" w14:textId="6A40544C" w:rsidR="000A7D86" w:rsidRPr="00744476" w:rsidRDefault="00D3181F" w:rsidP="00D3181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8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C77B4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9D12CB4" w14:textId="5D7DDB67" w:rsidR="000A7D86" w:rsidRPr="00744476" w:rsidRDefault="00EE7549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0A7D86" w:rsidRPr="00744476" w14:paraId="6E8C9E15" w14:textId="77777777" w:rsidTr="00AB1DE9">
        <w:tc>
          <w:tcPr>
            <w:tcW w:w="3928" w:type="dxa"/>
          </w:tcPr>
          <w:p w14:paraId="4E289C09" w14:textId="77777777" w:rsidR="000A7D86" w:rsidRPr="00744476" w:rsidRDefault="000A7D86" w:rsidP="000A7D8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06F6DAD7" w14:textId="0811E509" w:rsidR="000A7D86" w:rsidRPr="00744476" w:rsidRDefault="0076238D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28,133</w:t>
            </w:r>
          </w:p>
        </w:tc>
        <w:tc>
          <w:tcPr>
            <w:tcW w:w="236" w:type="dxa"/>
          </w:tcPr>
          <w:p w14:paraId="47362E3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97D218" w14:textId="720A4B80" w:rsidR="000A7D86" w:rsidRPr="00744476" w:rsidRDefault="00EE7549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4F639B9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B54C486" w14:textId="523E69B1" w:rsidR="000A7D86" w:rsidRPr="00744476" w:rsidRDefault="00182973" w:rsidP="000A7D86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20,350</w:t>
            </w:r>
          </w:p>
        </w:tc>
        <w:tc>
          <w:tcPr>
            <w:tcW w:w="236" w:type="dxa"/>
          </w:tcPr>
          <w:p w14:paraId="3E042C43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122C92D" w14:textId="139AC5A6" w:rsidR="000A7D86" w:rsidRPr="00744476" w:rsidRDefault="00EE7549" w:rsidP="000A7D86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0A7D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</w:tr>
      <w:tr w:rsidR="000A7D86" w:rsidRPr="00744476" w14:paraId="2DE1CE6D" w14:textId="77777777" w:rsidTr="00AB1DE9">
        <w:tc>
          <w:tcPr>
            <w:tcW w:w="3928" w:type="dxa"/>
          </w:tcPr>
          <w:p w14:paraId="23998A8F" w14:textId="77777777" w:rsidR="000A7D86" w:rsidRPr="00744476" w:rsidRDefault="000A7D86" w:rsidP="000A7D8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54655E66" w14:textId="045891DD" w:rsidR="000A7D86" w:rsidRPr="00744476" w:rsidRDefault="0076238D" w:rsidP="007623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E34FB6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75DF18" w14:textId="42A79F5F" w:rsidR="000A7D86" w:rsidRPr="00744476" w:rsidRDefault="00EE7549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AFC7DB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3701286" w14:textId="37D86446" w:rsidR="000A7D86" w:rsidRPr="00D3181F" w:rsidRDefault="00182973" w:rsidP="00D3181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8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83834F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9514571" w14:textId="2F7BF41D" w:rsidR="000A7D86" w:rsidRPr="00744476" w:rsidRDefault="00EE7549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7D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0A7D86" w:rsidRPr="00744476" w14:paraId="360546A8" w14:textId="77777777" w:rsidTr="00177D88">
        <w:tc>
          <w:tcPr>
            <w:tcW w:w="3928" w:type="dxa"/>
          </w:tcPr>
          <w:p w14:paraId="4AB90549" w14:textId="77777777" w:rsidR="000A7D86" w:rsidRPr="00744476" w:rsidRDefault="000A7D86" w:rsidP="000A7D8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70CAB9E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0AE0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C13663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0208B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BFD779E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E2E3CE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C4A35F8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205D" w:rsidRPr="00744476" w14:paraId="4C2F9483" w14:textId="77777777" w:rsidTr="00AB1DE9">
        <w:tc>
          <w:tcPr>
            <w:tcW w:w="3928" w:type="dxa"/>
          </w:tcPr>
          <w:p w14:paraId="03747387" w14:textId="77777777" w:rsidR="00E4205D" w:rsidRPr="00744476" w:rsidRDefault="00E4205D" w:rsidP="00E4205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2580A303" w14:textId="324685AF" w:rsidR="00E4205D" w:rsidRPr="00744476" w:rsidRDefault="0076238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3,261</w:t>
            </w:r>
          </w:p>
        </w:tc>
        <w:tc>
          <w:tcPr>
            <w:tcW w:w="236" w:type="dxa"/>
          </w:tcPr>
          <w:p w14:paraId="52FA80EE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31184E" w14:textId="21B1A28E" w:rsidR="00E4205D" w:rsidRPr="00744476" w:rsidRDefault="00E4205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  <w:tc>
          <w:tcPr>
            <w:tcW w:w="236" w:type="dxa"/>
          </w:tcPr>
          <w:p w14:paraId="497E4D1D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D613737" w14:textId="4A56E5C1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236" w:type="dxa"/>
          </w:tcPr>
          <w:p w14:paraId="658FFF1D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03AD5F9" w14:textId="193047C0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E4205D" w:rsidRPr="00744476" w14:paraId="452B6600" w14:textId="77777777" w:rsidTr="00AB1DE9">
        <w:tc>
          <w:tcPr>
            <w:tcW w:w="3928" w:type="dxa"/>
          </w:tcPr>
          <w:p w14:paraId="5861445F" w14:textId="77777777" w:rsidR="00E4205D" w:rsidRPr="00744476" w:rsidRDefault="00E4205D" w:rsidP="00E4205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2688E819" w14:textId="56834C23" w:rsidR="00E4205D" w:rsidRPr="00744476" w:rsidRDefault="0076238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D3CDD06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F81621" w14:textId="30FD5A51" w:rsidR="00E4205D" w:rsidRPr="00744476" w:rsidRDefault="00E4205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1275E002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1F7568" w14:textId="02B8EDD1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04E7F7F8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22088C2" w14:textId="4E08B88D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E4205D" w:rsidRPr="00744476" w14:paraId="28D07892" w14:textId="77777777" w:rsidTr="00AB1DE9">
        <w:tc>
          <w:tcPr>
            <w:tcW w:w="3928" w:type="dxa"/>
          </w:tcPr>
          <w:p w14:paraId="2CF4DA94" w14:textId="019628D0" w:rsidR="00E4205D" w:rsidRPr="00C46252" w:rsidRDefault="00FC5BA5" w:rsidP="00E4205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48722BAB" w14:textId="7B5D1573" w:rsidR="00E4205D" w:rsidRPr="00744476" w:rsidRDefault="0076238D" w:rsidP="0076238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236" w:type="dxa"/>
          </w:tcPr>
          <w:p w14:paraId="5F021909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8746E8" w14:textId="498E8B52" w:rsidR="00E4205D" w:rsidRPr="00744476" w:rsidRDefault="00E4205D" w:rsidP="00E4205D">
            <w:pPr>
              <w:tabs>
                <w:tab w:val="decimal" w:pos="536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B82DE9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C638C1" w14:textId="0B881018" w:rsidR="00E4205D" w:rsidRDefault="00E4205D" w:rsidP="00D6193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36" w:type="dxa"/>
          </w:tcPr>
          <w:p w14:paraId="397C40A5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EC8CF95" w14:textId="3D66DD4F" w:rsidR="00E4205D" w:rsidRDefault="00E4205D" w:rsidP="00E4205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205D" w:rsidRPr="00744476" w14:paraId="424A32FE" w14:textId="77777777" w:rsidTr="00AB1DE9">
        <w:tc>
          <w:tcPr>
            <w:tcW w:w="3928" w:type="dxa"/>
          </w:tcPr>
          <w:p w14:paraId="60AE532D" w14:textId="77777777" w:rsidR="00E4205D" w:rsidRPr="00744476" w:rsidRDefault="00E4205D" w:rsidP="00E4205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1AB9D2E5" w14:textId="69597156" w:rsidR="00E4205D" w:rsidRPr="00744476" w:rsidRDefault="0076238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36" w:type="dxa"/>
          </w:tcPr>
          <w:p w14:paraId="65DC6418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F8E2CE" w14:textId="55206423" w:rsidR="00E4205D" w:rsidRPr="00744476" w:rsidRDefault="00E4205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36" w:type="dxa"/>
          </w:tcPr>
          <w:p w14:paraId="3121DCDE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B22F6EE" w14:textId="7DDE1FCA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0767F0D7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98F1CA2" w14:textId="7D816A01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</w:tr>
      <w:tr w:rsidR="00E4205D" w:rsidRPr="00744476" w14:paraId="57CDC7E8" w14:textId="77777777" w:rsidTr="00AB1DE9">
        <w:tc>
          <w:tcPr>
            <w:tcW w:w="3928" w:type="dxa"/>
          </w:tcPr>
          <w:p w14:paraId="33930055" w14:textId="77777777" w:rsidR="00E4205D" w:rsidRPr="00744476" w:rsidRDefault="00E4205D" w:rsidP="00E4205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2980905A" w14:textId="0EBD4810" w:rsidR="00E4205D" w:rsidRPr="00744476" w:rsidRDefault="0076238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288,507</w:t>
            </w:r>
          </w:p>
        </w:tc>
        <w:tc>
          <w:tcPr>
            <w:tcW w:w="236" w:type="dxa"/>
          </w:tcPr>
          <w:p w14:paraId="442E8D82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F792A3" w14:textId="25D37954" w:rsidR="00E4205D" w:rsidRPr="00744476" w:rsidRDefault="00E4205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CC14BF5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E8BE08C" w14:textId="39A9FA07" w:rsidR="00E4205D" w:rsidRPr="00744476" w:rsidRDefault="00FC5BA5" w:rsidP="00FC5BA5">
            <w:pPr>
              <w:tabs>
                <w:tab w:val="decimal" w:pos="870"/>
              </w:tabs>
              <w:spacing w:line="240" w:lineRule="atLeas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114,374</w:t>
            </w:r>
          </w:p>
        </w:tc>
        <w:tc>
          <w:tcPr>
            <w:tcW w:w="236" w:type="dxa"/>
          </w:tcPr>
          <w:p w14:paraId="5732664D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38B7329" w14:textId="2EA7FF00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111,727</w:t>
            </w:r>
          </w:p>
        </w:tc>
      </w:tr>
      <w:tr w:rsidR="00E4205D" w:rsidRPr="00744476" w14:paraId="72FC8B21" w14:textId="77777777" w:rsidTr="00AB1DE9">
        <w:tc>
          <w:tcPr>
            <w:tcW w:w="3928" w:type="dxa"/>
          </w:tcPr>
          <w:p w14:paraId="0C7AEB39" w14:textId="77777777" w:rsidR="00E4205D" w:rsidRPr="00744476" w:rsidRDefault="00E4205D" w:rsidP="00E4205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629E9850" w14:textId="543B5C81" w:rsidR="00E4205D" w:rsidRPr="00744476" w:rsidRDefault="0076238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84,503</w:t>
            </w:r>
          </w:p>
        </w:tc>
        <w:tc>
          <w:tcPr>
            <w:tcW w:w="236" w:type="dxa"/>
          </w:tcPr>
          <w:p w14:paraId="79460E26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F99C6E3" w14:textId="2A2A6AF9" w:rsidR="00E4205D" w:rsidRPr="00744476" w:rsidRDefault="00E4205D" w:rsidP="00E4205D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96FA857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B99DC15" w14:textId="39DA7DEA" w:rsidR="00E4205D" w:rsidRPr="00744476" w:rsidRDefault="00FC5BA5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78,690</w:t>
            </w:r>
          </w:p>
        </w:tc>
        <w:tc>
          <w:tcPr>
            <w:tcW w:w="236" w:type="dxa"/>
          </w:tcPr>
          <w:p w14:paraId="089D009A" w14:textId="77777777" w:rsidR="00E4205D" w:rsidRPr="00744476" w:rsidRDefault="00E4205D" w:rsidP="00E4205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A2CC7E0" w14:textId="46AB7699" w:rsidR="00E4205D" w:rsidRPr="00744476" w:rsidRDefault="00E4205D" w:rsidP="00E4205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99,812</w:t>
            </w:r>
          </w:p>
        </w:tc>
      </w:tr>
      <w:tr w:rsidR="000A7D86" w:rsidRPr="00744476" w14:paraId="37AF0462" w14:textId="77777777" w:rsidTr="00177D88">
        <w:tc>
          <w:tcPr>
            <w:tcW w:w="3928" w:type="dxa"/>
          </w:tcPr>
          <w:p w14:paraId="74F037A9" w14:textId="77777777" w:rsidR="000A7D86" w:rsidRPr="00744476" w:rsidRDefault="000A7D86" w:rsidP="000A7D86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3E943559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F60FC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C89297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AC8C0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78525BD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058FCA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26A00D8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D86" w:rsidRPr="00744476" w14:paraId="2EF1BB7A" w14:textId="77777777" w:rsidTr="00177D88">
        <w:tc>
          <w:tcPr>
            <w:tcW w:w="3928" w:type="dxa"/>
          </w:tcPr>
          <w:p w14:paraId="5047F9FF" w14:textId="77777777" w:rsidR="000A7D86" w:rsidRPr="00744476" w:rsidRDefault="000A7D86" w:rsidP="000A7D86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44E86AC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168ED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730A0F" w14:textId="77777777" w:rsidR="000A7D86" w:rsidRPr="00744476" w:rsidRDefault="000A7D86" w:rsidP="000A7D86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5E9F7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FDA722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01AD9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F6DB626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2CAA" w:rsidRPr="00744476" w14:paraId="10CA6419" w14:textId="77777777" w:rsidTr="006A0C89">
        <w:tc>
          <w:tcPr>
            <w:tcW w:w="3928" w:type="dxa"/>
            <w:shd w:val="clear" w:color="auto" w:fill="auto"/>
          </w:tcPr>
          <w:p w14:paraId="0AB211EA" w14:textId="77777777" w:rsidR="005F2CAA" w:rsidRPr="00744476" w:rsidRDefault="005F2CAA" w:rsidP="005F2CAA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6C65E245" w14:textId="7522BF04" w:rsidR="005F2CAA" w:rsidRPr="00744476" w:rsidRDefault="006A0C89" w:rsidP="005F2CAA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372,120</w:t>
            </w:r>
          </w:p>
        </w:tc>
        <w:tc>
          <w:tcPr>
            <w:tcW w:w="236" w:type="dxa"/>
            <w:shd w:val="clear" w:color="auto" w:fill="auto"/>
          </w:tcPr>
          <w:p w14:paraId="1BA66DF9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D5BB81" w14:textId="6CA28C96" w:rsidR="005F2CAA" w:rsidRPr="00744476" w:rsidRDefault="005F2CAA" w:rsidP="005F2CAA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48719BB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DF2FAEA" w14:textId="2217B3FA" w:rsidR="005F2CAA" w:rsidRPr="00744476" w:rsidRDefault="005F2CAA" w:rsidP="005F2CA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290,248</w:t>
            </w:r>
          </w:p>
        </w:tc>
        <w:tc>
          <w:tcPr>
            <w:tcW w:w="236" w:type="dxa"/>
            <w:shd w:val="clear" w:color="auto" w:fill="auto"/>
          </w:tcPr>
          <w:p w14:paraId="4D90D6FF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894D55E" w14:textId="2C5887C5" w:rsidR="005F2CAA" w:rsidRPr="00744476" w:rsidRDefault="005F2CAA" w:rsidP="005F2CA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314,786</w:t>
            </w:r>
          </w:p>
        </w:tc>
      </w:tr>
      <w:tr w:rsidR="005F2CAA" w:rsidRPr="00744476" w14:paraId="4690A563" w14:textId="77777777" w:rsidTr="006A0C89">
        <w:tc>
          <w:tcPr>
            <w:tcW w:w="3928" w:type="dxa"/>
            <w:shd w:val="clear" w:color="auto" w:fill="auto"/>
          </w:tcPr>
          <w:p w14:paraId="3F6ECA9B" w14:textId="77777777" w:rsidR="005F2CAA" w:rsidRPr="00744476" w:rsidRDefault="005F2CAA" w:rsidP="005F2CAA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5F66A4" w14:textId="4DAF7C60" w:rsidR="005F2CAA" w:rsidRPr="00744476" w:rsidRDefault="006A0C89" w:rsidP="005F2CAA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4,474</w:t>
            </w:r>
          </w:p>
        </w:tc>
        <w:tc>
          <w:tcPr>
            <w:tcW w:w="236" w:type="dxa"/>
            <w:shd w:val="clear" w:color="auto" w:fill="auto"/>
          </w:tcPr>
          <w:p w14:paraId="1EF15C40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C6CBF58" w14:textId="77567392" w:rsidR="005F2CAA" w:rsidRPr="00744476" w:rsidRDefault="005F2CAA" w:rsidP="005F2CAA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2F5605E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A7EE856" w14:textId="026035CC" w:rsidR="005F2CAA" w:rsidRPr="00744476" w:rsidRDefault="005F2CAA" w:rsidP="005F2CA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1,745</w:t>
            </w:r>
          </w:p>
        </w:tc>
        <w:tc>
          <w:tcPr>
            <w:tcW w:w="236" w:type="dxa"/>
            <w:shd w:val="clear" w:color="auto" w:fill="auto"/>
          </w:tcPr>
          <w:p w14:paraId="71A4248C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411B120F" w14:textId="23C9A45B" w:rsidR="005F2CAA" w:rsidRPr="00744476" w:rsidRDefault="005F2CAA" w:rsidP="005F2CA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44,370</w:t>
            </w:r>
          </w:p>
        </w:tc>
      </w:tr>
      <w:tr w:rsidR="005F2CAA" w:rsidRPr="00744476" w14:paraId="656A5D31" w14:textId="77777777" w:rsidTr="006A0C89">
        <w:tc>
          <w:tcPr>
            <w:tcW w:w="3928" w:type="dxa"/>
            <w:shd w:val="clear" w:color="auto" w:fill="auto"/>
          </w:tcPr>
          <w:p w14:paraId="36259BEF" w14:textId="77777777" w:rsidR="005F2CAA" w:rsidRPr="00744476" w:rsidRDefault="005F2CAA" w:rsidP="005F2CAA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BF8EA" w14:textId="1DF3E409" w:rsidR="005F2CAA" w:rsidRPr="00744476" w:rsidRDefault="006A0C89" w:rsidP="005F2CAA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376,594</w:t>
            </w:r>
          </w:p>
        </w:tc>
        <w:tc>
          <w:tcPr>
            <w:tcW w:w="236" w:type="dxa"/>
            <w:shd w:val="clear" w:color="auto" w:fill="auto"/>
          </w:tcPr>
          <w:p w14:paraId="20E901BA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3F272" w14:textId="25A606B4" w:rsidR="005F2CAA" w:rsidRPr="00744476" w:rsidRDefault="005F2CAA" w:rsidP="005F2CAA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1AA8C9E5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61ECC" w14:textId="3FFC7A86" w:rsidR="005F2CAA" w:rsidRPr="00744476" w:rsidRDefault="005F2CAA" w:rsidP="005F2CA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291,993</w:t>
            </w:r>
          </w:p>
        </w:tc>
        <w:tc>
          <w:tcPr>
            <w:tcW w:w="236" w:type="dxa"/>
            <w:shd w:val="clear" w:color="auto" w:fill="auto"/>
          </w:tcPr>
          <w:p w14:paraId="7AE85252" w14:textId="77777777" w:rsidR="005F2CAA" w:rsidRPr="00744476" w:rsidRDefault="005F2CAA" w:rsidP="005F2C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B084E" w14:textId="632344DA" w:rsidR="005F2CAA" w:rsidRPr="00744476" w:rsidRDefault="005F2CAA" w:rsidP="005F2CA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359,156</w:t>
            </w:r>
          </w:p>
        </w:tc>
      </w:tr>
    </w:tbl>
    <w:p w14:paraId="3C861E3B" w14:textId="77777777" w:rsidR="00393555" w:rsidRPr="0053247E" w:rsidRDefault="00393555" w:rsidP="0081515D">
      <w:pPr>
        <w:pStyle w:val="Bo-Blankline"/>
        <w:rPr>
          <w:cs/>
        </w:rPr>
      </w:pPr>
    </w:p>
    <w:p w14:paraId="004299D3" w14:textId="77777777" w:rsidR="00E7334C" w:rsidRDefault="00E7334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613E5B5" w14:textId="04BFDA7E" w:rsidR="007B2482" w:rsidRPr="00744476" w:rsidRDefault="000B20C7" w:rsidP="008C542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7B2482" w:rsidRPr="00744476">
        <w:rPr>
          <w:rFonts w:asciiTheme="majorBidi" w:hAnsiTheme="majorBidi" w:cstheme="majorBidi"/>
          <w:cs/>
        </w:rPr>
        <w:t>มีดังนี้</w:t>
      </w:r>
    </w:p>
    <w:p w14:paraId="1460111F" w14:textId="77777777" w:rsidR="00CA3CE7" w:rsidRPr="0053247E" w:rsidRDefault="00CA3CE7" w:rsidP="0081515D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A635B3" w:rsidRPr="00744476" w14:paraId="0FB51304" w14:textId="77777777" w:rsidTr="00FF5BE2">
        <w:trPr>
          <w:tblHeader/>
        </w:trPr>
        <w:tc>
          <w:tcPr>
            <w:tcW w:w="3931" w:type="dxa"/>
          </w:tcPr>
          <w:p w14:paraId="447D953B" w14:textId="5F337729" w:rsidR="00A635B3" w:rsidRPr="00744476" w:rsidRDefault="00A635B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05" w:type="dxa"/>
            <w:gridSpan w:val="3"/>
          </w:tcPr>
          <w:p w14:paraId="20D2C299" w14:textId="77777777" w:rsidR="00A635B3" w:rsidRPr="00744476" w:rsidRDefault="00A635B3" w:rsidP="00A935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01C2E" w14:textId="77777777" w:rsidR="00A635B3" w:rsidRPr="00744476" w:rsidRDefault="00A635B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5DC5FE2E" w14:textId="77777777" w:rsidR="00A635B3" w:rsidRPr="00744476" w:rsidRDefault="00A635B3" w:rsidP="00A935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D86" w:rsidRPr="00744476" w14:paraId="5DB96D47" w14:textId="77777777" w:rsidTr="00FF5BE2">
        <w:trPr>
          <w:tblHeader/>
        </w:trPr>
        <w:tc>
          <w:tcPr>
            <w:tcW w:w="3931" w:type="dxa"/>
          </w:tcPr>
          <w:p w14:paraId="30A72DF0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9A0D7B" w14:textId="287008E0" w:rsidR="000A7D86" w:rsidRPr="00744476" w:rsidRDefault="00EE7549" w:rsidP="000A7D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903F17C" w14:textId="77777777" w:rsidR="000A7D86" w:rsidRPr="00744476" w:rsidRDefault="000A7D86" w:rsidP="000A7D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541F07" w14:textId="6589AD34" w:rsidR="000A7D86" w:rsidRPr="00744476" w:rsidRDefault="00EE7549" w:rsidP="000A7D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137287B" w14:textId="77777777" w:rsidR="000A7D86" w:rsidRPr="00744476" w:rsidRDefault="000A7D86" w:rsidP="000A7D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C18E7D3" w14:textId="49315F00" w:rsidR="000A7D86" w:rsidRPr="00744476" w:rsidRDefault="00EE7549" w:rsidP="000A7D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72826E21" w14:textId="77777777" w:rsidR="000A7D86" w:rsidRPr="00744476" w:rsidRDefault="000A7D86" w:rsidP="000A7D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C7D816" w14:textId="0B159D26" w:rsidR="000A7D86" w:rsidRPr="00744476" w:rsidRDefault="00EE7549" w:rsidP="000A7D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A7D86" w:rsidRPr="00744476" w14:paraId="677FB55E" w14:textId="77777777" w:rsidTr="000F1614">
        <w:trPr>
          <w:tblHeader/>
        </w:trPr>
        <w:tc>
          <w:tcPr>
            <w:tcW w:w="3931" w:type="dxa"/>
          </w:tcPr>
          <w:p w14:paraId="2DA219DB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EC6B0F6" w14:textId="77777777" w:rsidR="000A7D86" w:rsidRPr="00744476" w:rsidRDefault="000A7D86" w:rsidP="000A7D8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7D86" w:rsidRPr="00744476" w14:paraId="3C971B0F" w14:textId="77777777" w:rsidTr="00FF5BE2">
        <w:tc>
          <w:tcPr>
            <w:tcW w:w="3931" w:type="dxa"/>
          </w:tcPr>
          <w:p w14:paraId="295DB57C" w14:textId="77777777" w:rsidR="000A7D86" w:rsidRPr="00744476" w:rsidRDefault="000A7D86" w:rsidP="000A7D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B0823D3" w14:textId="77777777" w:rsidR="000A7D86" w:rsidRPr="00744476" w:rsidRDefault="000A7D86" w:rsidP="000A7D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531DF5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B124B5" w14:textId="77777777" w:rsidR="000A7D86" w:rsidRPr="00744476" w:rsidRDefault="000A7D86" w:rsidP="000A7D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DA1263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00499C" w14:textId="77777777" w:rsidR="000A7D86" w:rsidRPr="00744476" w:rsidRDefault="000A7D86" w:rsidP="000A7D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4EA5F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700C5D" w14:textId="77777777" w:rsidR="000A7D86" w:rsidRPr="00744476" w:rsidRDefault="000A7D86" w:rsidP="000A7D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1CC" w:rsidRPr="00744476" w14:paraId="007957AE" w14:textId="77777777" w:rsidTr="00A571CC">
        <w:tc>
          <w:tcPr>
            <w:tcW w:w="3931" w:type="dxa"/>
          </w:tcPr>
          <w:p w14:paraId="0BF5EF09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74DFE4EA" w14:textId="6DB2757D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5DCB22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46C75F" w14:textId="6E2C7975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5B5031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52048FC" w14:textId="2D2DF2F8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1,047,111</w:t>
            </w:r>
          </w:p>
        </w:tc>
        <w:tc>
          <w:tcPr>
            <w:tcW w:w="236" w:type="dxa"/>
          </w:tcPr>
          <w:p w14:paraId="129CB594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EEB3ED" w14:textId="25DFD428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571CC" w:rsidRPr="00744476" w14:paraId="3C119559" w14:textId="77777777" w:rsidTr="00A571CC">
        <w:tc>
          <w:tcPr>
            <w:tcW w:w="3931" w:type="dxa"/>
            <w:vAlign w:val="bottom"/>
          </w:tcPr>
          <w:p w14:paraId="4A2553C0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0AC6AB" w14:textId="72522EE6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744BDC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8F2A89" w14:textId="1600B082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5FAE06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9A3F75D" w14:textId="56CED594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144,107</w:t>
            </w:r>
          </w:p>
        </w:tc>
        <w:tc>
          <w:tcPr>
            <w:tcW w:w="236" w:type="dxa"/>
          </w:tcPr>
          <w:p w14:paraId="5255AD29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E0D9D5" w14:textId="4F09514B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571CC" w:rsidRPr="00744476" w14:paraId="1DE0F71F" w14:textId="77777777" w:rsidTr="00A571CC">
        <w:tc>
          <w:tcPr>
            <w:tcW w:w="3931" w:type="dxa"/>
            <w:vAlign w:val="bottom"/>
          </w:tcPr>
          <w:p w14:paraId="099B506D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266917F4" w14:textId="55DE1C5F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C8A184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3E90F6F" w14:textId="55FE475D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F01DDEF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5ABCDAC" w14:textId="57E48587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338,467</w:t>
            </w:r>
          </w:p>
        </w:tc>
        <w:tc>
          <w:tcPr>
            <w:tcW w:w="236" w:type="dxa"/>
          </w:tcPr>
          <w:p w14:paraId="3AFE3400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1DA8C9" w14:textId="253BBFB9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A571CC" w:rsidRPr="00744476" w14:paraId="409AF42F" w14:textId="77777777" w:rsidTr="00A571CC">
        <w:tc>
          <w:tcPr>
            <w:tcW w:w="3931" w:type="dxa"/>
            <w:vAlign w:val="bottom"/>
          </w:tcPr>
          <w:p w14:paraId="5A751A68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5982DFD2" w14:textId="44F35B3A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D1658A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8312856" w14:textId="2561F453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0E556D6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4149A7" w14:textId="74E3620F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3,897,628</w:t>
            </w:r>
          </w:p>
        </w:tc>
        <w:tc>
          <w:tcPr>
            <w:tcW w:w="236" w:type="dxa"/>
          </w:tcPr>
          <w:p w14:paraId="48B35386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981CF0" w14:textId="7C6410B9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,675,989</w:t>
            </w:r>
          </w:p>
        </w:tc>
      </w:tr>
      <w:tr w:rsidR="00A571CC" w:rsidRPr="00744476" w14:paraId="6C44C8FE" w14:textId="77777777" w:rsidTr="00A571CC">
        <w:tc>
          <w:tcPr>
            <w:tcW w:w="3931" w:type="dxa"/>
            <w:vAlign w:val="bottom"/>
          </w:tcPr>
          <w:p w14:paraId="1396967A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13179346" w14:textId="46FF9D6E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A79ACD0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E76CDE" w14:textId="69D22BA0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488186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9DDBB4" w14:textId="5235C75E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16,321</w:t>
            </w:r>
          </w:p>
        </w:tc>
        <w:tc>
          <w:tcPr>
            <w:tcW w:w="236" w:type="dxa"/>
          </w:tcPr>
          <w:p w14:paraId="0402630F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9EE1AE" w14:textId="15530816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571CC" w:rsidRPr="00744476" w14:paraId="3294A24B" w14:textId="77777777" w:rsidTr="00A571CC">
        <w:tc>
          <w:tcPr>
            <w:tcW w:w="3931" w:type="dxa"/>
            <w:vAlign w:val="bottom"/>
          </w:tcPr>
          <w:p w14:paraId="25DFB0FC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11957F01" w14:textId="57476B3D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35F978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B03B99" w14:textId="4883E767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EB2F9A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48E0AAD" w14:textId="742E4CF8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4,532</w:t>
            </w:r>
          </w:p>
        </w:tc>
        <w:tc>
          <w:tcPr>
            <w:tcW w:w="236" w:type="dxa"/>
          </w:tcPr>
          <w:p w14:paraId="683C5F9E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2D2941" w14:textId="54040B34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571CC" w:rsidRPr="00744476" w14:paraId="4B165566" w14:textId="77777777" w:rsidTr="00A571CC">
        <w:tc>
          <w:tcPr>
            <w:tcW w:w="3931" w:type="dxa"/>
          </w:tcPr>
          <w:p w14:paraId="0B22DE82" w14:textId="77777777" w:rsidR="00A571CC" w:rsidRPr="00744476" w:rsidRDefault="00A571CC" w:rsidP="00A57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53BECABC" w14:textId="69E9DAAD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748043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696EBE" w14:textId="54091A39" w:rsidR="00A571CC" w:rsidRPr="00744476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CA5827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5A47D94" w14:textId="723408AD" w:rsidR="00A571CC" w:rsidRPr="00744476" w:rsidRDefault="00A571CC" w:rsidP="00A571C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32724D17" w14:textId="77777777" w:rsidR="00A571CC" w:rsidRPr="00744476" w:rsidRDefault="00A571CC" w:rsidP="00A571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43947" w14:textId="7B548897" w:rsidR="00A571CC" w:rsidRPr="00744476" w:rsidRDefault="00A571CC" w:rsidP="00A571C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A7D86" w:rsidRPr="00744476" w14:paraId="200B8585" w14:textId="77777777" w:rsidTr="00003ED6">
        <w:tc>
          <w:tcPr>
            <w:tcW w:w="3931" w:type="dxa"/>
          </w:tcPr>
          <w:p w14:paraId="32D70684" w14:textId="77777777" w:rsidR="000A7D86" w:rsidRPr="00744476" w:rsidRDefault="000A7D86" w:rsidP="000A7D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7E21D555" w14:textId="77777777" w:rsidR="000A7D86" w:rsidRPr="00744476" w:rsidRDefault="000A7D86" w:rsidP="000A7D8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0226D8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992E2C" w14:textId="77777777" w:rsidR="000A7D86" w:rsidRPr="00744476" w:rsidRDefault="000A7D86" w:rsidP="000A7D8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8D11A4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5EAC19C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2290F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BDDE72" w14:textId="77777777" w:rsidR="000A7D86" w:rsidRPr="00744476" w:rsidRDefault="000A7D86" w:rsidP="000A7D8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360" w:rsidRPr="00744476" w14:paraId="18B6D1BC" w14:textId="77777777" w:rsidTr="00A571CC">
        <w:tc>
          <w:tcPr>
            <w:tcW w:w="3931" w:type="dxa"/>
            <w:vAlign w:val="bottom"/>
          </w:tcPr>
          <w:p w14:paraId="750E0B71" w14:textId="77777777" w:rsidR="00177360" w:rsidRPr="00744476" w:rsidRDefault="00177360" w:rsidP="0017736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36D9DCDF" w14:textId="4B76FEAE" w:rsidR="00177360" w:rsidRPr="00A571CC" w:rsidRDefault="00A571CC" w:rsidP="0017736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EFB235D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888425" w14:textId="44779B5E" w:rsidR="00177360" w:rsidRPr="00744476" w:rsidRDefault="00177360" w:rsidP="0017736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</w:tcPr>
          <w:p w14:paraId="074265B9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51B5D" w14:textId="608ED32A" w:rsidR="00177360" w:rsidRPr="00744476" w:rsidRDefault="00177360" w:rsidP="0017736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377842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0D3BAA" w14:textId="17BF8BDA" w:rsidR="00177360" w:rsidRPr="00744476" w:rsidRDefault="00177360" w:rsidP="0017736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7360" w:rsidRPr="00744476" w14:paraId="6EA8896A" w14:textId="77777777" w:rsidTr="00A571CC">
        <w:tc>
          <w:tcPr>
            <w:tcW w:w="3931" w:type="dxa"/>
          </w:tcPr>
          <w:p w14:paraId="3898DF21" w14:textId="77777777" w:rsidR="00177360" w:rsidRPr="00744476" w:rsidRDefault="00177360" w:rsidP="001773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5BB4D9EA" w14:textId="5D28D650" w:rsidR="00177360" w:rsidRPr="00A571CC" w:rsidRDefault="00A571CC" w:rsidP="0017736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4418D98C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5EAD26" w14:textId="7977D657" w:rsidR="00177360" w:rsidRPr="00744476" w:rsidRDefault="00177360" w:rsidP="0017736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</w:tcPr>
          <w:p w14:paraId="332543C0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A4F863" w14:textId="6247E1D3" w:rsidR="00177360" w:rsidRPr="00744476" w:rsidRDefault="00177360" w:rsidP="0017736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4ED9CD6C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A91D0" w14:textId="226FF884" w:rsidR="00177360" w:rsidRPr="00744476" w:rsidRDefault="00177360" w:rsidP="00177360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177360" w:rsidRPr="00744476" w14:paraId="61C7C7BB" w14:textId="77777777" w:rsidTr="00A571CC">
        <w:tc>
          <w:tcPr>
            <w:tcW w:w="3931" w:type="dxa"/>
          </w:tcPr>
          <w:p w14:paraId="52AC91D5" w14:textId="77777777" w:rsidR="00177360" w:rsidRPr="00744476" w:rsidRDefault="00177360" w:rsidP="0017736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416368A1" w14:textId="02B2A743" w:rsidR="00177360" w:rsidRPr="00A571CC" w:rsidRDefault="00A571CC" w:rsidP="00A571C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B1B092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CFA0D6" w14:textId="53625E11" w:rsidR="00177360" w:rsidRPr="00744476" w:rsidRDefault="00177360" w:rsidP="0017736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6C5A1CBD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80D672F" w14:textId="7AAF473F" w:rsidR="00177360" w:rsidRPr="00744476" w:rsidRDefault="00177360" w:rsidP="0017736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C5EE7" w14:textId="77777777" w:rsidR="00177360" w:rsidRPr="00744476" w:rsidRDefault="00177360" w:rsidP="0017736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117BD0" w14:textId="721DAA9D" w:rsidR="00177360" w:rsidRPr="00744476" w:rsidRDefault="00177360" w:rsidP="00177360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A7D86" w:rsidRPr="00744476" w14:paraId="1FEFA5A1" w14:textId="77777777" w:rsidTr="00356AC8">
        <w:tc>
          <w:tcPr>
            <w:tcW w:w="3931" w:type="dxa"/>
          </w:tcPr>
          <w:p w14:paraId="484643B9" w14:textId="77777777" w:rsidR="000A7D86" w:rsidRPr="00744476" w:rsidRDefault="000A7D86" w:rsidP="000A7D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AA0F489" w14:textId="77777777" w:rsidR="000A7D86" w:rsidRPr="00A571CC" w:rsidRDefault="000A7D86" w:rsidP="000A7D8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D20DEE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6D14FD" w14:textId="77777777" w:rsidR="000A7D86" w:rsidRPr="00744476" w:rsidRDefault="000A7D86" w:rsidP="000A7D8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CB0A39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353FE27" w14:textId="77777777" w:rsidR="000A7D86" w:rsidRPr="00744476" w:rsidRDefault="000A7D86" w:rsidP="000A7D8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A0904" w14:textId="77777777" w:rsidR="000A7D86" w:rsidRPr="00744476" w:rsidRDefault="000A7D86" w:rsidP="000A7D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48B90B" w14:textId="77777777" w:rsidR="000A7D86" w:rsidRPr="00744476" w:rsidRDefault="000A7D86" w:rsidP="000A7D8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103" w:rsidRPr="00744476" w14:paraId="39419C9B" w14:textId="77777777" w:rsidTr="00A571CC">
        <w:tc>
          <w:tcPr>
            <w:tcW w:w="3931" w:type="dxa"/>
          </w:tcPr>
          <w:p w14:paraId="47B1C1AB" w14:textId="77777777" w:rsidR="008C6103" w:rsidRPr="00744476" w:rsidRDefault="008C6103" w:rsidP="008C61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5F8F19" w14:textId="41C965FD" w:rsidR="008C6103" w:rsidRPr="00A571CC" w:rsidRDefault="00A571CC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2015A9F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FE4380" w14:textId="2B18256D" w:rsidR="008C6103" w:rsidRPr="00744476" w:rsidRDefault="008C6103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14:paraId="4D70791D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E331DD" w14:textId="0BFA3241" w:rsidR="008C6103" w:rsidRPr="00744476" w:rsidRDefault="008C6103" w:rsidP="008C610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CFCCD72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624018" w14:textId="0A4BC4A7" w:rsidR="008C6103" w:rsidRPr="00744476" w:rsidRDefault="008C6103" w:rsidP="008C610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8C6103" w:rsidRPr="00744476" w14:paraId="090E4514" w14:textId="77777777" w:rsidTr="00A571CC">
        <w:tc>
          <w:tcPr>
            <w:tcW w:w="3931" w:type="dxa"/>
          </w:tcPr>
          <w:p w14:paraId="2521AF84" w14:textId="77777777" w:rsidR="008C6103" w:rsidRPr="00744476" w:rsidRDefault="008C6103" w:rsidP="008C610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18572031" w14:textId="69EC71CB" w:rsidR="008C6103" w:rsidRPr="00A571CC" w:rsidRDefault="00A571CC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617AA4FB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181F54" w14:textId="38908226" w:rsidR="008C6103" w:rsidRPr="00744476" w:rsidRDefault="008C6103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D76B3CD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DDCBAF3" w14:textId="1866A847" w:rsidR="008C6103" w:rsidRPr="00744476" w:rsidRDefault="008C6103" w:rsidP="008C610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17FD09AB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68B5AB" w14:textId="1DBAFDB0" w:rsidR="008C6103" w:rsidRPr="00744476" w:rsidRDefault="008C6103" w:rsidP="008C610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6103" w:rsidRPr="00744476" w14:paraId="0A4FB1B7" w14:textId="77777777" w:rsidTr="00A571CC">
        <w:tc>
          <w:tcPr>
            <w:tcW w:w="3931" w:type="dxa"/>
          </w:tcPr>
          <w:p w14:paraId="037CCF96" w14:textId="77777777" w:rsidR="008C6103" w:rsidRPr="00744476" w:rsidRDefault="008C6103" w:rsidP="008C610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66344D43" w14:textId="2ED67A73" w:rsidR="008C6103" w:rsidRPr="00A571CC" w:rsidRDefault="00A571CC" w:rsidP="003C6F4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84DDC6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3CFE5A" w14:textId="4989737E" w:rsidR="008C6103" w:rsidRPr="00744476" w:rsidRDefault="008C6103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9F67B44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FE3BEDD" w14:textId="35527C44" w:rsidR="008C6103" w:rsidRPr="00744476" w:rsidRDefault="008C6103" w:rsidP="008C610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DF1FC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AD9383F" w14:textId="6DF688F4" w:rsidR="008C6103" w:rsidRPr="00744476" w:rsidRDefault="008C6103" w:rsidP="008C610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6103" w:rsidRPr="00744476" w14:paraId="76D4F893" w14:textId="77777777" w:rsidTr="00A571CC">
        <w:tc>
          <w:tcPr>
            <w:tcW w:w="3931" w:type="dxa"/>
          </w:tcPr>
          <w:p w14:paraId="2E617161" w14:textId="77777777" w:rsidR="008C6103" w:rsidRPr="00744476" w:rsidRDefault="008C6103" w:rsidP="008C610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6B475D0B" w14:textId="251AB47A" w:rsidR="008C6103" w:rsidRPr="00A571CC" w:rsidRDefault="00A571CC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2BC961CA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B94059" w14:textId="132F460A" w:rsidR="008C6103" w:rsidRPr="00744476" w:rsidRDefault="008C6103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E6787D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CA92B4D" w14:textId="387619B1" w:rsidR="008C6103" w:rsidRPr="00744476" w:rsidRDefault="008C6103" w:rsidP="008C610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EF054A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AA92F8" w14:textId="28286C8F" w:rsidR="008C6103" w:rsidRPr="00744476" w:rsidRDefault="008C6103" w:rsidP="008C6103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6103" w:rsidRPr="00744476" w14:paraId="574E13CE" w14:textId="77777777" w:rsidTr="00A571CC">
        <w:tc>
          <w:tcPr>
            <w:tcW w:w="3931" w:type="dxa"/>
          </w:tcPr>
          <w:p w14:paraId="6351205A" w14:textId="77777777" w:rsidR="008C6103" w:rsidRPr="00744476" w:rsidRDefault="008C6103" w:rsidP="008C610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3A530DC3" w14:textId="0C8A8557" w:rsidR="008C6103" w:rsidRPr="00A571CC" w:rsidRDefault="00A571CC" w:rsidP="003C6F4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43CF5A" w14:textId="77777777" w:rsidR="008C6103" w:rsidRPr="00744476" w:rsidRDefault="008C6103" w:rsidP="008C6103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767D8D" w14:textId="7A500A95" w:rsidR="008C6103" w:rsidRPr="00744476" w:rsidRDefault="008C6103" w:rsidP="008C610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67BB3322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3A57FF0" w14:textId="25C45EBD" w:rsidR="008C6103" w:rsidRPr="00744476" w:rsidRDefault="008C6103" w:rsidP="008C610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29D2D5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28A1B82" w14:textId="000954EA" w:rsidR="008C6103" w:rsidRPr="00744476" w:rsidRDefault="008C6103" w:rsidP="008C610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C6103" w:rsidRPr="00744476" w14:paraId="219EC428" w14:textId="77777777" w:rsidTr="00A571CC">
        <w:tc>
          <w:tcPr>
            <w:tcW w:w="3931" w:type="dxa"/>
          </w:tcPr>
          <w:p w14:paraId="5B4D98CF" w14:textId="08B0DD28" w:rsidR="008C6103" w:rsidRPr="00744476" w:rsidRDefault="008C6103" w:rsidP="008C610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EC24C0" w14:textId="2935702C" w:rsidR="008C6103" w:rsidRPr="00A571CC" w:rsidRDefault="00A571CC" w:rsidP="008C610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36" w:type="dxa"/>
          </w:tcPr>
          <w:p w14:paraId="604AB4A3" w14:textId="77777777" w:rsidR="008C6103" w:rsidRPr="00744476" w:rsidRDefault="008C6103" w:rsidP="008C6103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D00B7B8" w14:textId="01B47D1C" w:rsidR="008C6103" w:rsidRDefault="008C6103" w:rsidP="008C610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F94D3E8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B921863" w14:textId="79733E6A" w:rsidR="008C6103" w:rsidRPr="00744476" w:rsidRDefault="008C6103" w:rsidP="008C610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E7525" w14:textId="77777777" w:rsidR="008C6103" w:rsidRPr="00744476" w:rsidRDefault="008C6103" w:rsidP="008C61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BA0C47D" w14:textId="043039AC" w:rsidR="008C6103" w:rsidRDefault="008C6103" w:rsidP="008C610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45096" w:rsidRPr="00744476" w14:paraId="58CAD732" w14:textId="77777777" w:rsidTr="00A571CC">
        <w:tc>
          <w:tcPr>
            <w:tcW w:w="3931" w:type="dxa"/>
          </w:tcPr>
          <w:p w14:paraId="71C16629" w14:textId="77777777" w:rsidR="00945096" w:rsidRPr="00744476" w:rsidRDefault="00945096" w:rsidP="0094509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792FCD" w14:textId="451154BB" w:rsidR="00945096" w:rsidRPr="007D3719" w:rsidRDefault="00A571CC" w:rsidP="0094509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</w:t>
            </w:r>
          </w:p>
        </w:tc>
        <w:tc>
          <w:tcPr>
            <w:tcW w:w="236" w:type="dxa"/>
          </w:tcPr>
          <w:p w14:paraId="7B2B9D84" w14:textId="77777777" w:rsidR="00945096" w:rsidRPr="00744476" w:rsidRDefault="00945096" w:rsidP="00945096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346CD2F" w14:textId="48477027" w:rsidR="00945096" w:rsidRDefault="00EE7549" w:rsidP="009450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4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E3A6435" w14:textId="77777777" w:rsidR="00945096" w:rsidRPr="00744476" w:rsidRDefault="00945096" w:rsidP="009450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12320D2" w14:textId="4A1DBCBF" w:rsidR="00945096" w:rsidRPr="00744476" w:rsidRDefault="004019AB" w:rsidP="0094509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5,448,30</w:t>
            </w:r>
            <w:r w:rsidR="00C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BAECA6B" w14:textId="77777777" w:rsidR="00945096" w:rsidRPr="00744476" w:rsidRDefault="00945096" w:rsidP="009450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B983234" w14:textId="533D6B7B" w:rsidR="00945096" w:rsidRDefault="00EE7549" w:rsidP="0094509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4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4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4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607FBB" w:rsidRPr="00744476" w14:paraId="6BB8DC40" w14:textId="77777777" w:rsidTr="00C64AFC">
        <w:tc>
          <w:tcPr>
            <w:tcW w:w="3931" w:type="dxa"/>
            <w:vAlign w:val="bottom"/>
          </w:tcPr>
          <w:p w14:paraId="15FCF821" w14:textId="393FFCBD" w:rsidR="00607FBB" w:rsidRPr="00744476" w:rsidRDefault="00607FBB" w:rsidP="00607FB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357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24C7D7B1" w14:textId="77777777" w:rsidR="00607FBB" w:rsidRPr="00A571CC" w:rsidRDefault="00607FBB" w:rsidP="00607FB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AA62A4" w14:textId="77777777" w:rsidR="00607FBB" w:rsidRPr="00744476" w:rsidRDefault="00607FBB" w:rsidP="00607FBB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96F00B" w14:textId="77777777" w:rsidR="00607FBB" w:rsidRDefault="00607FBB" w:rsidP="00607FBB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38DE4" w14:textId="77777777" w:rsidR="00607FBB" w:rsidRPr="00744476" w:rsidRDefault="00607FBB" w:rsidP="00607FB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6E75100" w14:textId="77777777" w:rsidR="00607FBB" w:rsidRPr="00744476" w:rsidRDefault="00607FBB" w:rsidP="00607FB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1B396E" w14:textId="77777777" w:rsidR="00607FBB" w:rsidRPr="00744476" w:rsidRDefault="00607FBB" w:rsidP="00607FB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76EEEE" w14:textId="77777777" w:rsidR="00607FBB" w:rsidRDefault="00607FBB" w:rsidP="00607FBB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FBB" w:rsidRPr="00744476" w14:paraId="59DEBD76" w14:textId="77777777" w:rsidTr="00A571CC">
        <w:tc>
          <w:tcPr>
            <w:tcW w:w="3931" w:type="dxa"/>
            <w:vAlign w:val="bottom"/>
          </w:tcPr>
          <w:p w14:paraId="542A432E" w14:textId="73F402F1" w:rsidR="00607FBB" w:rsidRPr="00744476" w:rsidRDefault="00607FBB" w:rsidP="00945096">
            <w:pPr>
              <w:tabs>
                <w:tab w:val="left" w:pos="966"/>
              </w:tabs>
              <w:spacing w:line="240" w:lineRule="auto"/>
              <w:ind w:firstLine="3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AF2A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AF2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ค่า</w:t>
            </w:r>
            <w:r w:rsidRPr="00AF2ABD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เผื่อหนี้</w:t>
            </w:r>
            <w:r w:rsidRPr="00AF2ABD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สงสัยจะสูญ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4601AB8" w14:textId="44EC61E6" w:rsidR="00607FBB" w:rsidRPr="00A571CC" w:rsidRDefault="00A571CC" w:rsidP="003C6F4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EDEAF9" w14:textId="77777777" w:rsidR="00607FBB" w:rsidRPr="00744476" w:rsidRDefault="00607FBB" w:rsidP="00607FBB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35C1C1D" w14:textId="028AE5F9" w:rsidR="00607FBB" w:rsidRDefault="00607FBB" w:rsidP="00607F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AF4D37" w14:textId="77777777" w:rsidR="00607FBB" w:rsidRPr="00744476" w:rsidRDefault="00607FBB" w:rsidP="00607FB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332182A" w14:textId="237AE657" w:rsidR="00607FBB" w:rsidRPr="00744476" w:rsidRDefault="004019AB" w:rsidP="004019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D5CD5D" w14:textId="77777777" w:rsidR="00607FBB" w:rsidRPr="00744476" w:rsidRDefault="00607FBB" w:rsidP="00607FB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3434E9" w14:textId="4F5C75F2" w:rsidR="00607FBB" w:rsidRDefault="00607FBB" w:rsidP="00607F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A0C" w:rsidRPr="001F7848" w14:paraId="31DAB5D0" w14:textId="77777777" w:rsidTr="00A571CC">
        <w:trPr>
          <w:trHeight w:val="70"/>
        </w:trPr>
        <w:tc>
          <w:tcPr>
            <w:tcW w:w="3931" w:type="dxa"/>
            <w:vAlign w:val="bottom"/>
          </w:tcPr>
          <w:p w14:paraId="695AADE9" w14:textId="1EE97800" w:rsidR="00E92A0C" w:rsidRPr="001F7848" w:rsidRDefault="00E92A0C" w:rsidP="00E92A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EA8F2" w14:textId="4A1149A7" w:rsidR="00E92A0C" w:rsidRPr="00A571CC" w:rsidRDefault="00A571CC" w:rsidP="00E92A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</w:t>
            </w:r>
          </w:p>
        </w:tc>
        <w:tc>
          <w:tcPr>
            <w:tcW w:w="236" w:type="dxa"/>
          </w:tcPr>
          <w:p w14:paraId="51343BEE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BEC0881" w14:textId="292C1DB9" w:rsidR="00E92A0C" w:rsidRPr="001F7848" w:rsidRDefault="00E92A0C" w:rsidP="00E92A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90F1E0D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07C64" w14:textId="6B9D24AB" w:rsidR="00E92A0C" w:rsidRPr="001F7848" w:rsidRDefault="00E92A0C" w:rsidP="00E92A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5,448,3</w:t>
            </w:r>
            <w:r w:rsidR="00C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36" w:type="dxa"/>
          </w:tcPr>
          <w:p w14:paraId="41B0CD7D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6C800FD" w14:textId="2623464A" w:rsidR="00E92A0C" w:rsidRPr="001F7848" w:rsidRDefault="00E92A0C" w:rsidP="00E92A0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E92A0C" w:rsidRPr="001F7848" w14:paraId="760B72E4" w14:textId="77777777" w:rsidTr="00B84511">
        <w:trPr>
          <w:trHeight w:val="70"/>
        </w:trPr>
        <w:tc>
          <w:tcPr>
            <w:tcW w:w="3931" w:type="dxa"/>
          </w:tcPr>
          <w:p w14:paraId="43470EA6" w14:textId="12A55683" w:rsidR="00E92A0C" w:rsidRPr="001F7848" w:rsidRDefault="00E92A0C" w:rsidP="00E92A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809BD44" w14:textId="77777777" w:rsidR="00E92A0C" w:rsidRPr="001F7848" w:rsidRDefault="00E92A0C" w:rsidP="00E92A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AE8DB4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B7F0E7A" w14:textId="77777777" w:rsidR="00E92A0C" w:rsidRDefault="00E92A0C" w:rsidP="00E92A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5B413B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14:paraId="3BE21EEB" w14:textId="77777777" w:rsidR="00E92A0C" w:rsidRPr="001F7848" w:rsidRDefault="00E92A0C" w:rsidP="00E92A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8F6D5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74B244EF" w14:textId="77777777" w:rsidR="00E92A0C" w:rsidRDefault="00E92A0C" w:rsidP="00E92A0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92A0C" w:rsidRPr="001F7848" w14:paraId="68553C8E" w14:textId="77777777" w:rsidTr="00B04013">
        <w:trPr>
          <w:trHeight w:val="70"/>
        </w:trPr>
        <w:tc>
          <w:tcPr>
            <w:tcW w:w="3931" w:type="dxa"/>
          </w:tcPr>
          <w:p w14:paraId="45898616" w14:textId="74DA735F" w:rsidR="00E92A0C" w:rsidRPr="001F7848" w:rsidRDefault="00E92A0C" w:rsidP="00E92A0C">
            <w:pPr>
              <w:spacing w:line="240" w:lineRule="auto"/>
              <w:ind w:left="246" w:firstLine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:หนี้สูญและหนี้สงสัยจะสูญ)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br/>
            </w: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 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9DD46" w14:textId="0CEDFCC3" w:rsidR="00E92A0C" w:rsidRPr="001F7848" w:rsidRDefault="00E92A0C" w:rsidP="00E92A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DA93C1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69633E55" w14:textId="2106879A" w:rsidR="00E92A0C" w:rsidRDefault="00E92A0C" w:rsidP="00E92A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5B4063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C1D2F6" w14:textId="128CF2B8" w:rsidR="00E92A0C" w:rsidRPr="001F7848" w:rsidRDefault="00E92A0C" w:rsidP="00E92A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C6D54C" w14:textId="77777777" w:rsidR="00E92A0C" w:rsidRPr="001F7848" w:rsidRDefault="00E92A0C" w:rsidP="00E92A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0EF1ABB7" w14:textId="4448332B" w:rsidR="00E92A0C" w:rsidRDefault="00E92A0C" w:rsidP="00E92A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E7DC67A" w14:textId="77777777" w:rsidR="000D5304" w:rsidRDefault="000D5304">
      <w:pPr>
        <w:spacing w:line="240" w:lineRule="auto"/>
        <w:rPr>
          <w:cs/>
        </w:rPr>
      </w:pPr>
    </w:p>
    <w:p w14:paraId="2A340EF6" w14:textId="5ED9D2D8" w:rsidR="000D5304" w:rsidRDefault="000D5304">
      <w:pPr>
        <w:spacing w:line="240" w:lineRule="auto"/>
      </w:pPr>
      <w:r>
        <w:rPr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90"/>
        <w:gridCol w:w="270"/>
        <w:gridCol w:w="900"/>
        <w:gridCol w:w="236"/>
        <w:gridCol w:w="934"/>
        <w:gridCol w:w="270"/>
        <w:gridCol w:w="990"/>
      </w:tblGrid>
      <w:tr w:rsidR="00660963" w:rsidRPr="00F472FE" w14:paraId="32CC2DFC" w14:textId="77777777" w:rsidTr="00181440">
        <w:trPr>
          <w:trHeight w:val="240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2A8963FB" w14:textId="6911AE29" w:rsidR="00660963" w:rsidRPr="00F472FE" w:rsidRDefault="00660963" w:rsidP="00583DC2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lastRenderedPageBreak/>
              <w:br w:type="page"/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</w:t>
            </w:r>
            <w:r w:rsidR="00C057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ร</w:t>
            </w: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  <w:vAlign w:val="bottom"/>
          </w:tcPr>
          <w:p w14:paraId="73CD6434" w14:textId="77777777" w:rsidR="00660963" w:rsidRPr="00F472FE" w:rsidRDefault="00660963" w:rsidP="001814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  <w:vAlign w:val="bottom"/>
          </w:tcPr>
          <w:p w14:paraId="298A1ECB" w14:textId="77777777" w:rsidR="00660963" w:rsidRPr="00F472FE" w:rsidRDefault="00660963" w:rsidP="001814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60963" w:rsidRPr="00F472FE" w14:paraId="18C6BA47" w14:textId="77777777" w:rsidTr="00813F8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7853764F" w14:textId="68FE60D7" w:rsidR="00660963" w:rsidRPr="00F472FE" w:rsidRDefault="00C05735" w:rsidP="00583DC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4EE9B34" w14:textId="50D966D1" w:rsidR="00660963" w:rsidRPr="00F472FE" w:rsidRDefault="00EE7549" w:rsidP="00813F8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0C4DFF3" w14:textId="1C54F45D" w:rsidR="00660963" w:rsidRPr="00F472FE" w:rsidRDefault="00EE7549" w:rsidP="00813F8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D040BF" w14:textId="2BE6298F" w:rsidR="00660963" w:rsidRPr="00F472FE" w:rsidRDefault="0098742D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0C690" w14:textId="77777777" w:rsidR="00660963" w:rsidRPr="00F472FE" w:rsidRDefault="00660963" w:rsidP="00583DC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8DE60B9" w14:textId="77777777" w:rsidR="00660963" w:rsidRPr="00F472FE" w:rsidRDefault="00660963" w:rsidP="00813F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16DF3" w14:textId="77777777" w:rsidR="00660963" w:rsidRPr="00F472FE" w:rsidRDefault="00660963" w:rsidP="00583DC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7153EDD3" w14:textId="77777777" w:rsidR="00660963" w:rsidRPr="00F472FE" w:rsidRDefault="00660963" w:rsidP="00813F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79CBB" w14:textId="77777777" w:rsidR="00660963" w:rsidRPr="00F472FE" w:rsidRDefault="00660963" w:rsidP="00583DC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9A48D1F" w14:textId="30172594" w:rsidR="00660963" w:rsidRPr="00F472FE" w:rsidRDefault="0098742D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="006A2C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660963" w:rsidRPr="00F472FE" w14:paraId="0F1B77A1" w14:textId="77777777" w:rsidTr="00583DC2">
        <w:trPr>
          <w:trHeight w:val="240"/>
        </w:trPr>
        <w:tc>
          <w:tcPr>
            <w:tcW w:w="2790" w:type="dxa"/>
          </w:tcPr>
          <w:p w14:paraId="1AE4EB5F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5B264A1E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66F639FC" w14:textId="77777777" w:rsidR="00660963" w:rsidRPr="00F472FE" w:rsidRDefault="00660963" w:rsidP="00583DC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660963" w:rsidRPr="00F472FE" w14:paraId="08AE538C" w14:textId="77777777" w:rsidTr="00583DC2">
        <w:trPr>
          <w:trHeight w:val="247"/>
        </w:trPr>
        <w:tc>
          <w:tcPr>
            <w:tcW w:w="2790" w:type="dxa"/>
            <w:tcBorders>
              <w:top w:val="nil"/>
            </w:tcBorders>
          </w:tcPr>
          <w:p w14:paraId="2BC9115D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5BABE743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CD3E44E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7EA84EA" w14:textId="77777777" w:rsidR="00660963" w:rsidRPr="00F472FE" w:rsidRDefault="00660963" w:rsidP="00583DC2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AF9D329" w14:textId="77777777" w:rsidR="00660963" w:rsidRPr="00F472FE" w:rsidRDefault="00660963" w:rsidP="00583DC2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D2690AD" w14:textId="77777777" w:rsidR="00660963" w:rsidRPr="00F472FE" w:rsidRDefault="00660963" w:rsidP="00583DC2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B89334F" w14:textId="77777777" w:rsidR="00660963" w:rsidRPr="00F472FE" w:rsidRDefault="00660963" w:rsidP="00583DC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9823E48" w14:textId="77777777" w:rsidR="00660963" w:rsidRPr="00F472FE" w:rsidRDefault="00660963" w:rsidP="00583DC2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9C2F2A" w14:textId="77777777" w:rsidR="00660963" w:rsidRPr="00F472FE" w:rsidRDefault="00660963" w:rsidP="00583DC2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6CA4463" w14:textId="77777777" w:rsidR="00660963" w:rsidRPr="00F472FE" w:rsidRDefault="00660963" w:rsidP="00583DC2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6111F" w:rsidRPr="00F472FE" w14:paraId="55B27EEC" w14:textId="77777777" w:rsidTr="00463316">
        <w:tc>
          <w:tcPr>
            <w:tcW w:w="2790" w:type="dxa"/>
          </w:tcPr>
          <w:p w14:paraId="22C7E393" w14:textId="77777777" w:rsidR="0026111F" w:rsidRPr="00F472FE" w:rsidRDefault="0026111F" w:rsidP="0026111F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69723D57" w14:textId="6D8BFF9D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EA8229F" w14:textId="7EFE4115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51CCD" w14:textId="5B13FF17" w:rsidR="0026111F" w:rsidRPr="00994219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245,796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EEC05" w14:textId="77777777" w:rsidR="0026111F" w:rsidRPr="00F472FE" w:rsidRDefault="0026111F" w:rsidP="0026111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145EB" w14:textId="254383F9" w:rsidR="0026111F" w:rsidRPr="00857198" w:rsidRDefault="00B05346" w:rsidP="0026111F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C43ADD" w14:textId="77777777" w:rsidR="0026111F" w:rsidRPr="00F472FE" w:rsidRDefault="0026111F" w:rsidP="0026111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12F8BD" w14:textId="5B1BF08D" w:rsidR="0026111F" w:rsidRPr="00F472FE" w:rsidRDefault="00B05346" w:rsidP="002611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DD5D4E" w14:textId="77777777" w:rsidR="0026111F" w:rsidRPr="00F472FE" w:rsidRDefault="0026111F" w:rsidP="0026111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12984" w14:textId="41DD5DB8" w:rsidR="0026111F" w:rsidRPr="00F472FE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</w:tr>
      <w:tr w:rsidR="0026111F" w:rsidRPr="00F472FE" w14:paraId="46885849" w14:textId="77777777" w:rsidTr="00463316">
        <w:tc>
          <w:tcPr>
            <w:tcW w:w="2790" w:type="dxa"/>
          </w:tcPr>
          <w:p w14:paraId="3BBC18FF" w14:textId="77777777" w:rsidR="0026111F" w:rsidRPr="00F472FE" w:rsidRDefault="0026111F" w:rsidP="0026111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  <w:shd w:val="clear" w:color="auto" w:fill="auto"/>
          </w:tcPr>
          <w:p w14:paraId="3A17D2BE" w14:textId="4BF22FF9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3EFC9046" w14:textId="706412E2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7B1AE" w14:textId="7935209A" w:rsidR="0026111F" w:rsidRPr="00994219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861C3" w14:textId="77777777" w:rsidR="0026111F" w:rsidRPr="00F472FE" w:rsidRDefault="0026111F" w:rsidP="0026111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B51ED" w14:textId="2A2AB7EF" w:rsidR="0026111F" w:rsidRPr="00F472FE" w:rsidRDefault="00B05346" w:rsidP="002611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42D401" w14:textId="77777777" w:rsidR="0026111F" w:rsidRPr="00F472FE" w:rsidRDefault="0026111F" w:rsidP="0026111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CBFB36" w14:textId="59E840A4" w:rsidR="0026111F" w:rsidRPr="00F472FE" w:rsidRDefault="00B05346" w:rsidP="002611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712014" w14:textId="77777777" w:rsidR="0026111F" w:rsidRPr="00F472FE" w:rsidRDefault="0026111F" w:rsidP="0026111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89AD3" w14:textId="646144BE" w:rsidR="0026111F" w:rsidRPr="00F472FE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26111F" w:rsidRPr="00F472FE" w14:paraId="710360D7" w14:textId="77777777" w:rsidTr="00463316">
        <w:tc>
          <w:tcPr>
            <w:tcW w:w="2790" w:type="dxa"/>
          </w:tcPr>
          <w:p w14:paraId="77AFB4DE" w14:textId="77777777" w:rsidR="0026111F" w:rsidRPr="00F472FE" w:rsidRDefault="0026111F" w:rsidP="0026111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บริการ จำกัด</w:t>
            </w:r>
          </w:p>
        </w:tc>
        <w:tc>
          <w:tcPr>
            <w:tcW w:w="900" w:type="dxa"/>
            <w:shd w:val="clear" w:color="auto" w:fill="auto"/>
          </w:tcPr>
          <w:p w14:paraId="2ABAAC60" w14:textId="130C23B1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6739EF0" w14:textId="560D481F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542A4" w14:textId="6F258283" w:rsidR="0026111F" w:rsidRPr="00F472FE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A652B" w14:textId="77777777" w:rsidR="0026111F" w:rsidRPr="00F472FE" w:rsidRDefault="0026111F" w:rsidP="0026111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8096C" w14:textId="43DF0272" w:rsidR="0026111F" w:rsidRPr="00F472FE" w:rsidRDefault="00B05346" w:rsidP="002611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5E562A" w14:textId="77777777" w:rsidR="0026111F" w:rsidRPr="00F472FE" w:rsidRDefault="0026111F" w:rsidP="0026111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C729C" w14:textId="572E9976" w:rsidR="0026111F" w:rsidRPr="00F472FE" w:rsidRDefault="00B05346" w:rsidP="0026111F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658D23" w14:textId="77777777" w:rsidR="0026111F" w:rsidRPr="00F472FE" w:rsidRDefault="0026111F" w:rsidP="0026111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42F9C" w14:textId="6D9DEDD4" w:rsidR="0026111F" w:rsidRPr="00F472FE" w:rsidRDefault="00A24553" w:rsidP="00A24553">
            <w:pPr>
              <w:tabs>
                <w:tab w:val="decimal" w:pos="-11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6111F" w:rsidRPr="00F472FE" w14:paraId="5854E970" w14:textId="77777777" w:rsidTr="00463316">
        <w:tc>
          <w:tcPr>
            <w:tcW w:w="2790" w:type="dxa"/>
          </w:tcPr>
          <w:p w14:paraId="29A70AF9" w14:textId="77777777" w:rsidR="0026111F" w:rsidRPr="00F472FE" w:rsidRDefault="0026111F" w:rsidP="0026111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shd w:val="clear" w:color="auto" w:fill="auto"/>
          </w:tcPr>
          <w:p w14:paraId="085CB778" w14:textId="23259C3A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7F7353B" w14:textId="62669A84" w:rsidR="0026111F" w:rsidRPr="00F472FE" w:rsidRDefault="0026111F" w:rsidP="0026111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212F2" w14:textId="4E55349D" w:rsidR="0026111F" w:rsidRPr="00F472FE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D80B7" w14:textId="77777777" w:rsidR="0026111F" w:rsidRPr="00F472FE" w:rsidRDefault="0026111F" w:rsidP="0026111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FCC29" w14:textId="5D6DB936" w:rsidR="0026111F" w:rsidRPr="00F472FE" w:rsidRDefault="00B05346" w:rsidP="002611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E83F60" w14:textId="77777777" w:rsidR="0026111F" w:rsidRPr="00F472FE" w:rsidRDefault="0026111F" w:rsidP="0026111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410BA" w14:textId="31C22F77" w:rsidR="0026111F" w:rsidRPr="00F472FE" w:rsidRDefault="00B05346" w:rsidP="002611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929B04" w14:textId="77777777" w:rsidR="0026111F" w:rsidRPr="00F472FE" w:rsidRDefault="0026111F" w:rsidP="0026111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1D493" w14:textId="78A40A4C" w:rsidR="0026111F" w:rsidRPr="00F472FE" w:rsidRDefault="0026111F" w:rsidP="0026111F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</w:tr>
      <w:tr w:rsidR="00660963" w:rsidRPr="00F472FE" w14:paraId="6F7E7C23" w14:textId="77777777" w:rsidTr="00805226">
        <w:tc>
          <w:tcPr>
            <w:tcW w:w="2790" w:type="dxa"/>
          </w:tcPr>
          <w:p w14:paraId="4C8C45F4" w14:textId="4B4F5B3D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C647A6E" w14:textId="77777777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B9B12A" w14:textId="77777777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E84FA" w14:textId="77777777" w:rsidR="00660963" w:rsidRPr="00F472FE" w:rsidRDefault="00660963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05A3D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2B3E6" w14:textId="77777777" w:rsidR="00660963" w:rsidRPr="00F472FE" w:rsidRDefault="00660963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5C3AF3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E3F31" w14:textId="77777777" w:rsidR="00660963" w:rsidRPr="00F472FE" w:rsidRDefault="00660963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DAF625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1BDE2" w14:textId="77777777" w:rsidR="00660963" w:rsidRPr="00F472FE" w:rsidRDefault="00660963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60963" w:rsidRPr="00F472FE" w14:paraId="20F7F5FF" w14:textId="77777777" w:rsidTr="00463316">
        <w:tc>
          <w:tcPr>
            <w:tcW w:w="2790" w:type="dxa"/>
          </w:tcPr>
          <w:p w14:paraId="626D406D" w14:textId="77777777" w:rsidR="00660963" w:rsidRPr="00F472FE" w:rsidRDefault="00660963" w:rsidP="004429CE">
            <w:pPr>
              <w:tabs>
                <w:tab w:val="left" w:pos="720"/>
              </w:tabs>
              <w:spacing w:line="240" w:lineRule="auto"/>
              <w:ind w:right="-108" w:firstLine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44D7D3A" w14:textId="3A6B3389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BC9D58F" w14:textId="76F02335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2D7B2" w14:textId="514455CB" w:rsidR="00660963" w:rsidRPr="00F472FE" w:rsidRDefault="00EE7549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="006609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98E2C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004E7" w14:textId="3700B553" w:rsidR="00660963" w:rsidRPr="00857198" w:rsidRDefault="00B05346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293,539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C8E05F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456CF" w14:textId="01A3BBC8" w:rsidR="00660963" w:rsidRPr="00F472FE" w:rsidRDefault="00B05346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9302D1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FC792" w14:textId="59F3BBBD" w:rsidR="00660963" w:rsidRPr="00F472FE" w:rsidRDefault="0026111F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11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397,858</w:t>
            </w:r>
          </w:p>
        </w:tc>
      </w:tr>
      <w:tr w:rsidR="00660963" w:rsidRPr="00F472FE" w14:paraId="005AF89D" w14:textId="77777777" w:rsidTr="00805226">
        <w:tc>
          <w:tcPr>
            <w:tcW w:w="2790" w:type="dxa"/>
          </w:tcPr>
          <w:p w14:paraId="63A4F5D3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  <w:shd w:val="clear" w:color="auto" w:fill="auto"/>
          </w:tcPr>
          <w:p w14:paraId="4A7796B7" w14:textId="77777777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8DDB602" w14:textId="77777777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C482A" w14:textId="77777777" w:rsidR="00660963" w:rsidRPr="00F472FE" w:rsidRDefault="00660963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93A24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84A79" w14:textId="77777777" w:rsidR="00660963" w:rsidRPr="00F472FE" w:rsidRDefault="00660963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9DE42A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701CB" w14:textId="7C027830" w:rsidR="00660963" w:rsidRPr="00F472FE" w:rsidRDefault="00660963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1C76C1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491D2" w14:textId="77777777" w:rsidR="00660963" w:rsidRPr="00F472FE" w:rsidRDefault="00660963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60963" w:rsidRPr="00F472FE" w14:paraId="5EF10CB3" w14:textId="77777777" w:rsidTr="00463316">
        <w:tc>
          <w:tcPr>
            <w:tcW w:w="2790" w:type="dxa"/>
          </w:tcPr>
          <w:p w14:paraId="3D0051E9" w14:textId="77777777" w:rsidR="00660963" w:rsidRPr="00F472FE" w:rsidRDefault="00660963" w:rsidP="004429CE">
            <w:pPr>
              <w:tabs>
                <w:tab w:val="left" w:pos="720"/>
              </w:tabs>
              <w:spacing w:line="240" w:lineRule="auto"/>
              <w:ind w:left="66" w:right="-10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50533E4C" w14:textId="5680A6A6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489CBFE" w14:textId="4FF090C0" w:rsidR="00660963" w:rsidRPr="00F472FE" w:rsidRDefault="00660963" w:rsidP="00583DC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395B4" w14:textId="220FA02F" w:rsidR="00660963" w:rsidRPr="00F472FE" w:rsidRDefault="00EE7549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609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310B3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49BF7" w14:textId="0C26B143" w:rsidR="00660963" w:rsidRPr="00857198" w:rsidRDefault="00B05346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F00CA6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225CE" w14:textId="05C9D06C" w:rsidR="00660963" w:rsidRPr="00F472FE" w:rsidRDefault="00B05346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112016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8B412" w14:textId="273B092E" w:rsidR="00660963" w:rsidRPr="00F472FE" w:rsidRDefault="0026111F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20,790</w:t>
            </w:r>
          </w:p>
        </w:tc>
      </w:tr>
      <w:tr w:rsidR="00660963" w:rsidRPr="00F472FE" w14:paraId="1AEC9F4E" w14:textId="77777777" w:rsidTr="00463316">
        <w:tc>
          <w:tcPr>
            <w:tcW w:w="2790" w:type="dxa"/>
          </w:tcPr>
          <w:p w14:paraId="60811A19" w14:textId="77777777" w:rsidR="00660963" w:rsidRPr="00F472FE" w:rsidRDefault="00660963" w:rsidP="00583DC2">
            <w:pPr>
              <w:spacing w:line="240" w:lineRule="auto"/>
              <w:ind w:left="-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รักษ์สุขภาพ จำกัด</w:t>
            </w:r>
          </w:p>
        </w:tc>
        <w:tc>
          <w:tcPr>
            <w:tcW w:w="900" w:type="dxa"/>
            <w:shd w:val="clear" w:color="auto" w:fill="auto"/>
          </w:tcPr>
          <w:p w14:paraId="53D32093" w14:textId="35CDCD45" w:rsidR="00660963" w:rsidRPr="00B9149A" w:rsidRDefault="00B9149A" w:rsidP="00B914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914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5958C07" w14:textId="2651B28D" w:rsidR="00660963" w:rsidRPr="00955174" w:rsidRDefault="00B9149A" w:rsidP="00B9149A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9E693" w14:textId="77777777" w:rsidR="00660963" w:rsidRDefault="00660963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F5CD0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84F02" w14:textId="2F2593D1" w:rsidR="00660963" w:rsidRDefault="00B05346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9BE974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7C5EF" w14:textId="2A4D77A8" w:rsidR="00660963" w:rsidRPr="00F472FE" w:rsidRDefault="00B05346" w:rsidP="00583DC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511D8A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72E6C" w14:textId="2DA47937" w:rsidR="00660963" w:rsidRPr="00F472FE" w:rsidRDefault="00B05346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660963" w:rsidRPr="00F472FE" w14:paraId="646F9D4B" w14:textId="77777777" w:rsidTr="00463316">
        <w:tc>
          <w:tcPr>
            <w:tcW w:w="2790" w:type="dxa"/>
          </w:tcPr>
          <w:p w14:paraId="02A8446A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553827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57F900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854C0" w14:textId="13CE8B2A" w:rsidR="00660963" w:rsidRPr="00994219" w:rsidRDefault="00EE7549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</w:t>
            </w:r>
            <w:r w:rsidR="006609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72D8198C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8FADB" w14:textId="259A3522" w:rsidR="00660963" w:rsidRPr="00F472FE" w:rsidRDefault="00B05346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319,629</w:t>
            </w:r>
          </w:p>
        </w:tc>
        <w:tc>
          <w:tcPr>
            <w:tcW w:w="236" w:type="dxa"/>
            <w:shd w:val="clear" w:color="auto" w:fill="auto"/>
          </w:tcPr>
          <w:p w14:paraId="5B9C8C15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B6EA62" w14:textId="1B46B806" w:rsidR="00660963" w:rsidRPr="00F472FE" w:rsidRDefault="00B05346" w:rsidP="00583DC2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(2,000)</w:t>
            </w:r>
          </w:p>
        </w:tc>
        <w:tc>
          <w:tcPr>
            <w:tcW w:w="270" w:type="dxa"/>
            <w:shd w:val="clear" w:color="auto" w:fill="auto"/>
          </w:tcPr>
          <w:p w14:paraId="474A6288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2C657" w14:textId="6ED8107E" w:rsidR="00660963" w:rsidRPr="00F472FE" w:rsidRDefault="0026111F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814,890</w:t>
            </w:r>
          </w:p>
        </w:tc>
      </w:tr>
      <w:tr w:rsidR="00660963" w:rsidRPr="00F472FE" w14:paraId="6E51FD97" w14:textId="77777777" w:rsidTr="00463316">
        <w:trPr>
          <w:trHeight w:val="80"/>
        </w:trPr>
        <w:tc>
          <w:tcPr>
            <w:tcW w:w="2790" w:type="dxa"/>
          </w:tcPr>
          <w:p w14:paraId="28F22E19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14:paraId="6DDF457A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97955B4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D9A1F3" w14:textId="0495840E" w:rsidR="00660963" w:rsidRPr="00994219" w:rsidRDefault="00EE7549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609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26ACA9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AB0E0" w14:textId="64E03B44" w:rsidR="00660963" w:rsidRPr="00F472FE" w:rsidRDefault="00B05346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25,750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20675B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9C9B3" w14:textId="18DECA9D" w:rsidR="00660963" w:rsidRPr="00F472FE" w:rsidRDefault="00B05346" w:rsidP="00583DC2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(23,517)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2BC85A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B1C7FC" w14:textId="71D1D734" w:rsidR="00660963" w:rsidRPr="00F472FE" w:rsidRDefault="0026111F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4,143</w:t>
            </w:r>
          </w:p>
        </w:tc>
      </w:tr>
      <w:tr w:rsidR="00660963" w:rsidRPr="00F472FE" w14:paraId="77591FD2" w14:textId="77777777" w:rsidTr="00A327CE">
        <w:tc>
          <w:tcPr>
            <w:tcW w:w="2790" w:type="dxa"/>
          </w:tcPr>
          <w:p w14:paraId="5A7A6B30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56EE87B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D97A92" w14:textId="77777777" w:rsidR="00660963" w:rsidRPr="00F472FE" w:rsidRDefault="00660963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3FFC3E" w14:textId="13C7BC89" w:rsidR="00660963" w:rsidRPr="00E13518" w:rsidRDefault="00EE7549" w:rsidP="008666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</w:t>
            </w:r>
            <w:r w:rsidR="00660963" w:rsidRPr="00E135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BCC21F" w14:textId="77777777" w:rsidR="00660963" w:rsidRPr="00F472FE" w:rsidRDefault="00660963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6FF2CF" w14:textId="29480B8B" w:rsidR="00660963" w:rsidRPr="00D85ECE" w:rsidRDefault="00B05346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345,379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2B6FA" w14:textId="77777777" w:rsidR="00660963" w:rsidRPr="00F472FE" w:rsidRDefault="00660963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F29579" w14:textId="1246DD0F" w:rsidR="00660963" w:rsidRPr="00D85ECE" w:rsidRDefault="00B05346" w:rsidP="00583DC2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(25,517)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5D1827" w14:textId="77777777" w:rsidR="00660963" w:rsidRPr="00F472FE" w:rsidRDefault="00660963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7457CC" w14:textId="0338CA30" w:rsidR="00660963" w:rsidRPr="00D85ECE" w:rsidRDefault="0026111F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819,033</w:t>
            </w:r>
          </w:p>
        </w:tc>
      </w:tr>
      <w:tr w:rsidR="00A327CE" w:rsidRPr="00F472FE" w14:paraId="3609BDCA" w14:textId="77777777" w:rsidTr="00294C6B">
        <w:tc>
          <w:tcPr>
            <w:tcW w:w="2790" w:type="dxa"/>
          </w:tcPr>
          <w:p w14:paraId="12D9792F" w14:textId="0B4C6871" w:rsidR="00A327CE" w:rsidRPr="00A327CE" w:rsidRDefault="00A327CE" w:rsidP="00A327CE">
            <w:pPr>
              <w:tabs>
                <w:tab w:val="left" w:pos="720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7C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327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ขาดทุนที่รับรู้ตามวิธีส่วนได้เสียที่เกินกว่าเงินลงทุน</w:t>
            </w:r>
          </w:p>
        </w:tc>
        <w:tc>
          <w:tcPr>
            <w:tcW w:w="900" w:type="dxa"/>
            <w:shd w:val="clear" w:color="auto" w:fill="auto"/>
          </w:tcPr>
          <w:p w14:paraId="3C0ABC8B" w14:textId="77777777" w:rsidR="00A327CE" w:rsidRPr="00F472FE" w:rsidRDefault="00A327CE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2EFF5E2" w14:textId="77777777" w:rsidR="00A327CE" w:rsidRPr="00F472FE" w:rsidRDefault="00A327CE" w:rsidP="00583DC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87E92" w14:textId="15BE4392" w:rsidR="00A327CE" w:rsidRDefault="00A327CE" w:rsidP="00294C6B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DC8BF9" w14:textId="77777777" w:rsidR="00A327CE" w:rsidRPr="00F472FE" w:rsidRDefault="00A327CE" w:rsidP="00583DC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1F28D47" w14:textId="77777777" w:rsidR="00A327CE" w:rsidRDefault="00A327CE" w:rsidP="00583DC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228AA6" w14:textId="77777777" w:rsidR="00A327CE" w:rsidRPr="00F472FE" w:rsidRDefault="00A327CE" w:rsidP="00583DC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352DE271" w14:textId="77777777" w:rsidR="00A327CE" w:rsidRDefault="00A327CE" w:rsidP="00583DC2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54D541" w14:textId="77777777" w:rsidR="00A327CE" w:rsidRPr="00F472FE" w:rsidRDefault="00A327CE" w:rsidP="00583DC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D85EE0A" w14:textId="77777777" w:rsidR="00A327CE" w:rsidRDefault="00A327CE" w:rsidP="00583DC2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3E533C" w:rsidRPr="00F472FE" w14:paraId="5537EE4B" w14:textId="77777777" w:rsidTr="00852B91">
        <w:tc>
          <w:tcPr>
            <w:tcW w:w="2790" w:type="dxa"/>
          </w:tcPr>
          <w:p w14:paraId="6CD27E0C" w14:textId="735E9C83" w:rsidR="003E533C" w:rsidRPr="00F472FE" w:rsidRDefault="003E533C" w:rsidP="003E533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shd w:val="clear" w:color="auto" w:fill="auto"/>
          </w:tcPr>
          <w:p w14:paraId="623A78A2" w14:textId="77777777" w:rsidR="003E533C" w:rsidRPr="00F472FE" w:rsidRDefault="003E533C" w:rsidP="003E533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32DCCE" w14:textId="77777777" w:rsidR="003E533C" w:rsidRPr="00F472FE" w:rsidRDefault="003E533C" w:rsidP="003E533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DB1A3" w14:textId="3A7781E0" w:rsidR="003E533C" w:rsidRPr="003E533C" w:rsidRDefault="003E533C" w:rsidP="003E533C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(20,775)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A49C26" w14:textId="77777777" w:rsidR="003E533C" w:rsidRPr="003E533C" w:rsidRDefault="003E533C" w:rsidP="003E533C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B0720CB" w14:textId="41AE78F3" w:rsidR="003E533C" w:rsidRPr="003E533C" w:rsidRDefault="001C2D39" w:rsidP="003E533C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81CE0F" w14:textId="77777777" w:rsidR="003E533C" w:rsidRPr="003E533C" w:rsidRDefault="003E533C" w:rsidP="003E533C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2DCAE5C6" w14:textId="6CFB8328" w:rsidR="003E533C" w:rsidRPr="003E533C" w:rsidRDefault="001C2D39" w:rsidP="006566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DDABFA" w14:textId="77777777" w:rsidR="003E533C" w:rsidRPr="003E533C" w:rsidRDefault="003E533C" w:rsidP="003E533C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21B87DC" w14:textId="36542FBC" w:rsidR="003E533C" w:rsidRPr="003E533C" w:rsidRDefault="003E533C" w:rsidP="003E533C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(20,803)</w:t>
            </w:r>
          </w:p>
        </w:tc>
      </w:tr>
      <w:tr w:rsidR="003E533C" w:rsidRPr="00F472FE" w14:paraId="74773F98" w14:textId="77777777" w:rsidTr="00A327CE">
        <w:tc>
          <w:tcPr>
            <w:tcW w:w="2790" w:type="dxa"/>
          </w:tcPr>
          <w:p w14:paraId="21CB3FB6" w14:textId="30C6498F" w:rsidR="003E533C" w:rsidRPr="00F472FE" w:rsidRDefault="003E533C" w:rsidP="003E533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D57DCE5" w14:textId="77777777" w:rsidR="003E533C" w:rsidRPr="00F472FE" w:rsidRDefault="003E533C" w:rsidP="003E533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EC2045F" w14:textId="77777777" w:rsidR="003E533C" w:rsidRPr="00F472FE" w:rsidRDefault="003E533C" w:rsidP="003E533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42E9FC7" w14:textId="263C3156" w:rsidR="003E533C" w:rsidRPr="003E533C" w:rsidRDefault="003E533C" w:rsidP="003E533C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B48B75" w14:textId="77777777" w:rsidR="003E533C" w:rsidRPr="003E533C" w:rsidRDefault="003E533C" w:rsidP="003E533C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856CC37" w14:textId="77777777" w:rsidR="003E533C" w:rsidRPr="003E533C" w:rsidRDefault="003E533C" w:rsidP="003E533C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E5231C" w14:textId="77777777" w:rsidR="003E533C" w:rsidRPr="003E533C" w:rsidRDefault="003E533C" w:rsidP="003E533C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7580CDCC" w14:textId="77777777" w:rsidR="003E533C" w:rsidRPr="003E533C" w:rsidRDefault="003E533C" w:rsidP="003E533C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640923" w14:textId="77777777" w:rsidR="003E533C" w:rsidRPr="003E533C" w:rsidRDefault="003E533C" w:rsidP="003E533C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DBF71A3" w14:textId="77777777" w:rsidR="003E533C" w:rsidRPr="003E533C" w:rsidRDefault="003E533C" w:rsidP="003E533C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2D39" w:rsidRPr="00F472FE" w14:paraId="275199BC" w14:textId="77777777" w:rsidTr="00A327CE">
        <w:tc>
          <w:tcPr>
            <w:tcW w:w="2790" w:type="dxa"/>
          </w:tcPr>
          <w:p w14:paraId="650172C1" w14:textId="4200CD9D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left="156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039C4DB4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5DA1F9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91B8E0D" w14:textId="3829301B" w:rsidR="001C2D39" w:rsidRPr="003E533C" w:rsidRDefault="001C2D39" w:rsidP="001C2D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52BDE" w14:textId="77777777" w:rsidR="001C2D39" w:rsidRPr="003E533C" w:rsidRDefault="001C2D39" w:rsidP="001C2D3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A109E65" w14:textId="47ED12EA" w:rsidR="001C2D39" w:rsidRPr="003E533C" w:rsidRDefault="001C2D39" w:rsidP="001C2D39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(320,216)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994BC1" w14:textId="77777777" w:rsidR="001C2D39" w:rsidRPr="003E533C" w:rsidRDefault="001C2D39" w:rsidP="001C2D3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25FBFFE6" w14:textId="07E381CE" w:rsidR="001C2D39" w:rsidRPr="003E533C" w:rsidRDefault="001C2D39" w:rsidP="001C2D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94CF01" w14:textId="77777777" w:rsidR="001C2D39" w:rsidRPr="003E533C" w:rsidRDefault="001C2D39" w:rsidP="001C2D3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AD638E6" w14:textId="027DCB93" w:rsidR="001C2D39" w:rsidRPr="003E533C" w:rsidRDefault="001C2D39" w:rsidP="001C2D3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(320,216)</w:t>
            </w:r>
          </w:p>
        </w:tc>
      </w:tr>
      <w:tr w:rsidR="001C2D39" w:rsidRPr="00F472FE" w14:paraId="7FFC24D4" w14:textId="77777777" w:rsidTr="00463316">
        <w:tc>
          <w:tcPr>
            <w:tcW w:w="2790" w:type="dxa"/>
            <w:tcBorders>
              <w:bottom w:val="nil"/>
            </w:tcBorders>
          </w:tcPr>
          <w:p w14:paraId="3126BF04" w14:textId="77777777" w:rsidR="001C2D39" w:rsidRPr="00DA64FF" w:rsidRDefault="001C2D39" w:rsidP="001C2D3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  <w:r w:rsidRPr="00DA6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367ABC85" w14:textId="3F20346F" w:rsidR="001C2D39" w:rsidRPr="00DA64FF" w:rsidRDefault="001C2D39" w:rsidP="001C2D39">
            <w:pPr>
              <w:spacing w:line="240" w:lineRule="auto"/>
              <w:ind w:right="-108" w:firstLine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2562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D9EF969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6D2E25F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433D51" w14:textId="77777777" w:rsidR="001C2D39" w:rsidRPr="00857198" w:rsidRDefault="001C2D39" w:rsidP="001C2D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407FF" w14:textId="77777777" w:rsidR="001C2D39" w:rsidRPr="00F472FE" w:rsidRDefault="001C2D39" w:rsidP="001C2D39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03849F" w14:textId="4BEF8F37" w:rsidR="001C2D39" w:rsidRPr="001B443D" w:rsidRDefault="001C2D39" w:rsidP="001C2D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3B071" w14:textId="77777777" w:rsidR="001C2D39" w:rsidRPr="00F472FE" w:rsidRDefault="001C2D39" w:rsidP="001C2D39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948917" w14:textId="405601E7" w:rsidR="001C2D39" w:rsidRPr="00857198" w:rsidRDefault="001C2D39" w:rsidP="001C2D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BE703" w14:textId="77777777" w:rsidR="001C2D39" w:rsidRPr="00F472FE" w:rsidRDefault="001C2D39" w:rsidP="001C2D3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BA3125" w14:textId="313CD46D" w:rsidR="001C2D39" w:rsidRPr="00857198" w:rsidRDefault="001C2D39" w:rsidP="001C2D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C2D39" w:rsidRPr="00F472FE" w14:paraId="32033E06" w14:textId="77777777" w:rsidTr="00463316">
        <w:tc>
          <w:tcPr>
            <w:tcW w:w="2790" w:type="dxa"/>
            <w:tcBorders>
              <w:bottom w:val="nil"/>
            </w:tcBorders>
          </w:tcPr>
          <w:p w14:paraId="071DCD0C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D4FF025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EBC8A6B" w14:textId="77777777" w:rsidR="001C2D39" w:rsidRPr="00F472FE" w:rsidRDefault="001C2D39" w:rsidP="001C2D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6EF95" w14:textId="7117A577" w:rsidR="001C2D39" w:rsidRPr="009C388D" w:rsidRDefault="001C2D39" w:rsidP="001C2D3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38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478,396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F1F043" w14:textId="77777777" w:rsidR="001C2D39" w:rsidRPr="009C388D" w:rsidRDefault="001C2D39" w:rsidP="001C2D3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AF89B" w14:textId="7FE7D041" w:rsidR="001C2D39" w:rsidRPr="009C388D" w:rsidRDefault="004E4CF3" w:rsidP="004E4CF3">
            <w:pPr>
              <w:tabs>
                <w:tab w:val="decimal" w:pos="6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4029F9" w14:textId="77777777" w:rsidR="001C2D39" w:rsidRPr="009C388D" w:rsidRDefault="001C2D39" w:rsidP="001C2D3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7233B" w14:textId="2998AA1C" w:rsidR="001C2D39" w:rsidRPr="009C388D" w:rsidRDefault="001C2D39" w:rsidP="001C2D3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(25,517)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2F45E2" w14:textId="77777777" w:rsidR="001C2D39" w:rsidRPr="009C388D" w:rsidRDefault="001C2D39" w:rsidP="001C2D3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8B276" w14:textId="28B916EC" w:rsidR="001C2D39" w:rsidRPr="009C388D" w:rsidRDefault="001C2D39" w:rsidP="001C2D3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C38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478,014</w:t>
            </w:r>
          </w:p>
        </w:tc>
      </w:tr>
    </w:tbl>
    <w:p w14:paraId="657A93EA" w14:textId="1ABC1AFA" w:rsidR="00660963" w:rsidRPr="00B8064A" w:rsidRDefault="00660963">
      <w:pPr>
        <w:spacing w:line="240" w:lineRule="auto"/>
        <w:rPr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C070B0" w:rsidRPr="00744476" w14:paraId="5923E424" w14:textId="77777777" w:rsidTr="00AF1FCA">
        <w:trPr>
          <w:tblHeader/>
        </w:trPr>
        <w:tc>
          <w:tcPr>
            <w:tcW w:w="3931" w:type="dxa"/>
          </w:tcPr>
          <w:p w14:paraId="5D5AC3EC" w14:textId="07577CED" w:rsidR="00C070B0" w:rsidRPr="00744476" w:rsidRDefault="00C070B0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7E1B1756" w14:textId="77777777" w:rsidR="00C070B0" w:rsidRPr="00744476" w:rsidRDefault="00C070B0" w:rsidP="00AF1FC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05B3FF1" w14:textId="77777777" w:rsidR="00C070B0" w:rsidRPr="00744476" w:rsidRDefault="00C070B0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77B0EA92" w14:textId="77777777" w:rsidR="00C070B0" w:rsidRPr="00744476" w:rsidRDefault="00C070B0" w:rsidP="00AF1FC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0B0" w:rsidRPr="00744476" w14:paraId="327ADEBA" w14:textId="77777777" w:rsidTr="00AF1FCA">
        <w:trPr>
          <w:tblHeader/>
        </w:trPr>
        <w:tc>
          <w:tcPr>
            <w:tcW w:w="3931" w:type="dxa"/>
          </w:tcPr>
          <w:p w14:paraId="50F411B8" w14:textId="77777777" w:rsidR="00C070B0" w:rsidRPr="00744476" w:rsidRDefault="00C070B0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58951D" w14:textId="09BAF84F" w:rsidR="00C070B0" w:rsidRPr="00744476" w:rsidRDefault="00EE7549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070B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75D4822" w14:textId="77777777" w:rsidR="00C070B0" w:rsidRPr="00744476" w:rsidRDefault="00C070B0" w:rsidP="00AF1FC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A52EF3" w14:textId="5E66CF82" w:rsidR="00C070B0" w:rsidRPr="00744476" w:rsidRDefault="00EE7549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070B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C06D7A6" w14:textId="77777777" w:rsidR="00C070B0" w:rsidRPr="00744476" w:rsidRDefault="00C070B0" w:rsidP="00AF1FC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D8BDE11" w14:textId="4BE5AF73" w:rsidR="00C070B0" w:rsidRPr="00744476" w:rsidRDefault="00EE7549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070B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9D2DA30" w14:textId="77777777" w:rsidR="00C070B0" w:rsidRPr="00744476" w:rsidRDefault="00C070B0" w:rsidP="00AF1FC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093D21" w14:textId="2AA48021" w:rsidR="00C070B0" w:rsidRPr="00744476" w:rsidRDefault="00EE7549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070B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C070B0" w:rsidRPr="00744476" w14:paraId="4FA537ED" w14:textId="77777777" w:rsidTr="00C070B0">
        <w:trPr>
          <w:tblHeader/>
        </w:trPr>
        <w:tc>
          <w:tcPr>
            <w:tcW w:w="3931" w:type="dxa"/>
          </w:tcPr>
          <w:p w14:paraId="2EBF40D7" w14:textId="77777777" w:rsidR="00C070B0" w:rsidRPr="00744476" w:rsidRDefault="00C070B0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A274594" w14:textId="77777777" w:rsidR="00C070B0" w:rsidRPr="00744476" w:rsidRDefault="00C070B0" w:rsidP="00AF1FC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70B0" w:rsidRPr="001F7848" w14:paraId="7F4386E4" w14:textId="77777777" w:rsidTr="00C070B0">
        <w:trPr>
          <w:trHeight w:val="70"/>
        </w:trPr>
        <w:tc>
          <w:tcPr>
            <w:tcW w:w="3931" w:type="dxa"/>
          </w:tcPr>
          <w:p w14:paraId="33608DA6" w14:textId="77777777" w:rsidR="00C070B0" w:rsidRPr="001F7848" w:rsidRDefault="00C070B0" w:rsidP="00AF1FC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1A26ED01" w14:textId="77777777" w:rsidR="00C070B0" w:rsidRPr="001F7848" w:rsidRDefault="00C070B0" w:rsidP="00AF1FC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5EEEB7" w14:textId="77777777" w:rsidR="00C070B0" w:rsidRPr="001F7848" w:rsidRDefault="00C070B0" w:rsidP="00AF1FC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6EF8DAE3" w14:textId="77777777" w:rsidR="00C070B0" w:rsidRDefault="00C070B0" w:rsidP="00AF1FC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F232B2" w14:textId="77777777" w:rsidR="00C070B0" w:rsidRPr="001F7848" w:rsidRDefault="00C070B0" w:rsidP="00AF1FC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758FB6CB" w14:textId="77777777" w:rsidR="00C070B0" w:rsidRPr="001F7848" w:rsidRDefault="00C070B0" w:rsidP="00AF1FC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48BAC" w14:textId="77777777" w:rsidR="00C070B0" w:rsidRPr="001F7848" w:rsidRDefault="00C070B0" w:rsidP="00AF1FC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1D4F1E21" w14:textId="77777777" w:rsidR="00C070B0" w:rsidRDefault="00C070B0" w:rsidP="00AF1FCA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070B0" w:rsidRPr="001F7848" w14:paraId="42F509B4" w14:textId="77777777" w:rsidTr="00AF1FCA">
        <w:trPr>
          <w:trHeight w:val="70"/>
        </w:trPr>
        <w:tc>
          <w:tcPr>
            <w:tcW w:w="3931" w:type="dxa"/>
          </w:tcPr>
          <w:p w14:paraId="5C9ACDCA" w14:textId="78177A57" w:rsidR="00C070B0" w:rsidRPr="001F7848" w:rsidRDefault="00C070B0" w:rsidP="00AF1FCA">
            <w:pPr>
              <w:spacing w:line="240" w:lineRule="auto"/>
              <w:ind w:left="246" w:firstLine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EE7549"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:หนี้สูญและหนี้สงสัยจะสูญ)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ของเงินให้กู้ยืม</w:t>
            </w:r>
            <w:r w:rsidRPr="001F4AF4">
              <w:rPr>
                <w:rFonts w:asciiTheme="majorBidi" w:hAnsi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D5AD0D" w14:textId="77777777" w:rsidR="00C070B0" w:rsidRPr="001F7848" w:rsidRDefault="00C070B0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CB06D" w14:textId="77777777" w:rsidR="00C070B0" w:rsidRPr="001F7848" w:rsidRDefault="00C070B0" w:rsidP="00AF1FC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E9243B" w14:textId="77777777" w:rsidR="00C070B0" w:rsidRDefault="00C070B0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1FD516" w14:textId="77777777" w:rsidR="00C070B0" w:rsidRPr="001F7848" w:rsidRDefault="00C070B0" w:rsidP="00AF1FC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3E64D0" w14:textId="77777777" w:rsidR="00C070B0" w:rsidRPr="001F7848" w:rsidRDefault="00C070B0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AE65C4" w14:textId="77777777" w:rsidR="00C070B0" w:rsidRPr="001F7848" w:rsidRDefault="00C070B0" w:rsidP="00AF1FC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0782E0C1" w14:textId="77777777" w:rsidR="00C070B0" w:rsidRDefault="00C070B0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3F96F9B" w14:textId="77777777" w:rsidR="00C070B0" w:rsidRPr="00B94D83" w:rsidRDefault="00C070B0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03C226B" w14:textId="0CC2C4A9" w:rsidR="00A731B6" w:rsidRPr="00A731B6" w:rsidRDefault="007323A5" w:rsidP="00A731B6">
      <w:pPr>
        <w:pStyle w:val="Bo-C1Content"/>
        <w:ind w:left="54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</w:rPr>
        <w:t xml:space="preserve">* </w:t>
      </w:r>
      <w:r w:rsidRPr="00744476">
        <w:rPr>
          <w:rFonts w:asciiTheme="majorBidi" w:hAnsiTheme="majorBidi" w:cstheme="majorBidi"/>
          <w:cs/>
        </w:rPr>
        <w:t xml:space="preserve">โปรดดูหมายเหตุประกอบงบการเงินข้อ </w:t>
      </w:r>
      <w:r w:rsidR="00EE7549">
        <w:rPr>
          <w:rFonts w:asciiTheme="majorBidi" w:hAnsiTheme="majorBidi" w:cstheme="majorBidi"/>
          <w:lang w:val="en-US"/>
        </w:rPr>
        <w:t>14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="005859F2" w:rsidRPr="00744476">
        <w:rPr>
          <w:rFonts w:asciiTheme="majorBidi" w:hAnsiTheme="majorBidi" w:cstheme="majorBidi"/>
          <w:cs/>
          <w:lang w:val="en-US"/>
        </w:rPr>
        <w:t>การพิจารณาการด้อยค่าเงินให้กู้ยืมแ</w:t>
      </w:r>
      <w:r w:rsidR="00235516">
        <w:rPr>
          <w:rFonts w:asciiTheme="majorBidi" w:hAnsiTheme="majorBidi" w:cstheme="majorBidi" w:hint="cs"/>
          <w:cs/>
          <w:lang w:val="en-US"/>
        </w:rPr>
        <w:t>ก่กิจการที่เกี่ยวข้องกัน</w:t>
      </w:r>
      <w:r w:rsidR="00A731B6">
        <w:rPr>
          <w:lang w:val="en-US"/>
        </w:rPr>
        <w:br w:type="page"/>
      </w:r>
    </w:p>
    <w:p w14:paraId="1E01093D" w14:textId="241E2A99" w:rsidR="008864A3" w:rsidRPr="008315C1" w:rsidRDefault="00FE4B87" w:rsidP="002D7B68">
      <w:pPr>
        <w:pStyle w:val="Bo-C1Content"/>
        <w:rPr>
          <w:rFonts w:asciiTheme="majorBidi" w:hAnsiTheme="majorBidi" w:cstheme="majorBidi"/>
        </w:rPr>
      </w:pPr>
      <w:r w:rsidRPr="008315C1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8315C1">
        <w:rPr>
          <w:rFonts w:asciiTheme="majorBidi" w:hAnsiTheme="majorBidi" w:cstheme="majorBidi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0A7D86">
        <w:rPr>
          <w:rFonts w:asciiTheme="majorBidi" w:hAnsiTheme="majorBidi" w:cstheme="majorBidi"/>
        </w:rPr>
        <w:t>5</w:t>
      </w:r>
      <w:r w:rsidR="00C9703C">
        <w:rPr>
          <w:rFonts w:asciiTheme="majorBidi" w:hAnsiTheme="majorBidi" w:cstheme="majorBidi"/>
        </w:rPr>
        <w:t>6</w:t>
      </w:r>
      <w:r w:rsidR="00EE7549">
        <w:rPr>
          <w:rFonts w:asciiTheme="majorBidi" w:hAnsiTheme="majorBidi" w:cstheme="majorBidi"/>
          <w:lang w:val="en-US"/>
        </w:rPr>
        <w:t>3</w:t>
      </w:r>
      <w:r w:rsidRPr="008315C1">
        <w:rPr>
          <w:rFonts w:asciiTheme="majorBidi" w:hAnsiTheme="majorBidi" w:cstheme="majorBidi"/>
          <w:cs/>
        </w:rPr>
        <w:t xml:space="preserve"> </w:t>
      </w:r>
      <w:r w:rsidR="008864A3" w:rsidRPr="008315C1">
        <w:rPr>
          <w:rFonts w:asciiTheme="majorBidi" w:hAnsiTheme="majorBidi" w:cstheme="majorBidi"/>
          <w:cs/>
        </w:rPr>
        <w:t>เงิน</w:t>
      </w:r>
      <w:r w:rsidR="00692BAF" w:rsidRPr="008315C1">
        <w:rPr>
          <w:rFonts w:asciiTheme="majorBidi" w:hAnsiTheme="majorBidi" w:cstheme="majorBidi"/>
          <w:cs/>
        </w:rPr>
        <w:t>ให้</w:t>
      </w:r>
      <w:r w:rsidR="008864A3" w:rsidRPr="008315C1">
        <w:rPr>
          <w:rFonts w:asciiTheme="majorBidi" w:hAnsiTheme="majorBidi" w:cstheme="majorBidi"/>
          <w:cs/>
        </w:rPr>
        <w:t>กู้ยืมระยะสั้นแก่กิจการที่เกี่ยวข้องกันทั้งหมดเป็นตั๋วสัญญาใช้เงิน</w:t>
      </w:r>
      <w:r w:rsidR="00692BAF" w:rsidRPr="008315C1">
        <w:rPr>
          <w:rFonts w:asciiTheme="majorBidi" w:hAnsiTheme="majorBidi" w:cstheme="majorBidi"/>
          <w:cs/>
        </w:rPr>
        <w:t xml:space="preserve"> โดย</w:t>
      </w:r>
      <w:r w:rsidR="008864A3" w:rsidRPr="008315C1">
        <w:rPr>
          <w:rFonts w:asciiTheme="majorBidi" w:hAnsiTheme="majorBidi" w:cstheme="majorBidi"/>
          <w:cs/>
        </w:rPr>
        <w:t>มี</w:t>
      </w:r>
      <w:r w:rsidR="00692BAF" w:rsidRPr="008315C1">
        <w:rPr>
          <w:rFonts w:asciiTheme="majorBidi" w:hAnsiTheme="majorBidi" w:cstheme="majorBidi"/>
          <w:cs/>
        </w:rPr>
        <w:t>กำหนด</w:t>
      </w:r>
      <w:r w:rsidR="008864A3" w:rsidRPr="008315C1">
        <w:rPr>
          <w:rFonts w:asciiTheme="majorBidi" w:hAnsiTheme="majorBidi" w:cstheme="majorBidi"/>
          <w:cs/>
        </w:rPr>
        <w:t>ชำระคืนเมื</w:t>
      </w:r>
      <w:r w:rsidR="00756BF9" w:rsidRPr="008315C1">
        <w:rPr>
          <w:rFonts w:asciiTheme="majorBidi" w:hAnsiTheme="majorBidi" w:cstheme="majorBidi"/>
          <w:cs/>
        </w:rPr>
        <w:t>่</w:t>
      </w:r>
      <w:r w:rsidR="008864A3" w:rsidRPr="008315C1">
        <w:rPr>
          <w:rFonts w:asciiTheme="majorBidi" w:hAnsiTheme="majorBidi" w:cstheme="majorBidi"/>
          <w:cs/>
        </w:rPr>
        <w:t>อทวงถาม</w:t>
      </w:r>
    </w:p>
    <w:p w14:paraId="28CC1CA4" w14:textId="26FF3926" w:rsidR="00366A50" w:rsidRDefault="00366A50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39737946" w14:textId="385AFF54" w:rsidR="008B7469" w:rsidRPr="008315C1" w:rsidRDefault="00E84594" w:rsidP="008C542D">
      <w:pPr>
        <w:pStyle w:val="Bo-C1Content"/>
        <w:rPr>
          <w:rFonts w:asciiTheme="majorBidi" w:hAnsiTheme="majorBidi" w:cstheme="majorBidi"/>
        </w:rPr>
      </w:pPr>
      <w:r w:rsidRPr="008315C1">
        <w:rPr>
          <w:rFonts w:asciiTheme="majorBidi" w:hAnsiTheme="majorBidi" w:cstheme="majorBidi"/>
          <w:cs/>
        </w:rPr>
        <w:t>รายการเคลื่อนไหวของเงินให้กู้ยืม</w:t>
      </w:r>
      <w:r w:rsidR="00CB3EB0">
        <w:rPr>
          <w:rFonts w:asciiTheme="majorBidi" w:hAnsiTheme="majorBidi" w:cstheme="majorBidi" w:hint="cs"/>
          <w:cs/>
        </w:rPr>
        <w:t>ระยะสั้น</w:t>
      </w:r>
      <w:r w:rsidRPr="008315C1">
        <w:rPr>
          <w:rFonts w:asciiTheme="majorBidi" w:hAnsiTheme="majorBidi" w:cstheme="majorBidi"/>
          <w:cs/>
        </w:rPr>
        <w:t xml:space="preserve">แก่กิจการที่เกี่ยวข้องกันสำหรับแต่ละปีสิ้นสุดวันที่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8315C1">
        <w:rPr>
          <w:rFonts w:asciiTheme="majorBidi" w:hAnsiTheme="majorBidi" w:cstheme="majorBidi"/>
          <w:cs/>
        </w:rPr>
        <w:t xml:space="preserve"> ธันวาคม</w:t>
      </w:r>
      <w:r w:rsidRPr="008315C1">
        <w:rPr>
          <w:rFonts w:asciiTheme="majorBidi" w:hAnsiTheme="majorBidi" w:cstheme="majorBidi"/>
        </w:rPr>
        <w:t xml:space="preserve"> </w:t>
      </w:r>
      <w:r w:rsidR="008B7469" w:rsidRPr="008315C1">
        <w:rPr>
          <w:rFonts w:asciiTheme="majorBidi" w:hAnsiTheme="majorBidi" w:cstheme="majorBidi"/>
          <w:cs/>
        </w:rPr>
        <w:t>มีดังนี้</w:t>
      </w:r>
    </w:p>
    <w:p w14:paraId="1E004707" w14:textId="77777777" w:rsidR="004B6A02" w:rsidRPr="0081515D" w:rsidRDefault="004B6A02" w:rsidP="0081515D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87"/>
        <w:gridCol w:w="1124"/>
        <w:gridCol w:w="236"/>
        <w:gridCol w:w="1134"/>
        <w:gridCol w:w="236"/>
        <w:gridCol w:w="1125"/>
        <w:gridCol w:w="236"/>
        <w:gridCol w:w="1200"/>
      </w:tblGrid>
      <w:tr w:rsidR="004B6A02" w:rsidRPr="00744476" w14:paraId="6B94F16E" w14:textId="77777777" w:rsidTr="000F1614">
        <w:tc>
          <w:tcPr>
            <w:tcW w:w="3887" w:type="dxa"/>
          </w:tcPr>
          <w:p w14:paraId="0BB18DCB" w14:textId="77777777" w:rsidR="004B6A02" w:rsidRPr="00744476" w:rsidRDefault="00C7434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  <w:r w:rsidR="00206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  <w:r w:rsidR="008B7469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2494" w:type="dxa"/>
            <w:gridSpan w:val="3"/>
          </w:tcPr>
          <w:p w14:paraId="35996BB4" w14:textId="77777777" w:rsidR="004B6A02" w:rsidRPr="00744476" w:rsidRDefault="004B6A02" w:rsidP="00FC65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C5B2C1" w14:textId="77777777" w:rsidR="004B6A02" w:rsidRPr="00744476" w:rsidRDefault="004B6A02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10677234" w14:textId="77777777" w:rsidR="004B6A02" w:rsidRPr="00744476" w:rsidRDefault="004B6A02" w:rsidP="00FC65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14:paraId="0E4EACC4" w14:textId="77777777" w:rsidTr="000F1614">
        <w:tc>
          <w:tcPr>
            <w:tcW w:w="3887" w:type="dxa"/>
          </w:tcPr>
          <w:p w14:paraId="4BFF002C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0B67187" w14:textId="66DBB0AE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22DFDD7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700AFA" w14:textId="194628A8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A620BE9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7E6FC37B" w14:textId="050CF389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0AB3DB9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46B9562" w14:textId="7DD0C792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B698B" w:rsidRPr="00744476" w14:paraId="403F8E18" w14:textId="77777777" w:rsidTr="000F1614">
        <w:tc>
          <w:tcPr>
            <w:tcW w:w="3887" w:type="dxa"/>
          </w:tcPr>
          <w:p w14:paraId="7B469EB6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1" w:type="dxa"/>
            <w:gridSpan w:val="7"/>
          </w:tcPr>
          <w:p w14:paraId="5F439F35" w14:textId="77777777" w:rsidR="00DB698B" w:rsidRPr="00744476" w:rsidRDefault="00DB698B" w:rsidP="00DB69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14:paraId="552DCDC3" w14:textId="77777777" w:rsidTr="000F1614">
        <w:tc>
          <w:tcPr>
            <w:tcW w:w="3887" w:type="dxa"/>
          </w:tcPr>
          <w:p w14:paraId="613B0064" w14:textId="77777777" w:rsidR="00DB698B" w:rsidRPr="00744476" w:rsidRDefault="00DB698B" w:rsidP="00DB698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4" w:type="dxa"/>
          </w:tcPr>
          <w:p w14:paraId="2F8AD5B8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5C211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62F84B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DC214D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7F64877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6A745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78BB1B8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5BE" w:rsidRPr="00744476" w14:paraId="347E1E1C" w14:textId="77777777" w:rsidTr="00463316">
        <w:tc>
          <w:tcPr>
            <w:tcW w:w="3887" w:type="dxa"/>
          </w:tcPr>
          <w:p w14:paraId="593B9D96" w14:textId="7182CADC" w:rsidR="009045BE" w:rsidRPr="00744476" w:rsidRDefault="009045BE" w:rsidP="009045B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  <w:shd w:val="clear" w:color="auto" w:fill="auto"/>
          </w:tcPr>
          <w:p w14:paraId="5F1964F9" w14:textId="7C591A75" w:rsidR="009045BE" w:rsidRPr="00744476" w:rsidRDefault="005A1AB0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438A5B" w14:textId="77777777" w:rsidR="009045BE" w:rsidRPr="00744476" w:rsidRDefault="009045BE" w:rsidP="009045B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1FC675" w14:textId="77777777" w:rsidR="009045BE" w:rsidRPr="00744476" w:rsidRDefault="009045BE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D6B05" w14:textId="77777777" w:rsidR="009045BE" w:rsidRPr="00744476" w:rsidRDefault="009045BE" w:rsidP="0090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9CF63AC" w14:textId="18166ABD" w:rsidR="009045BE" w:rsidRPr="00B14240" w:rsidRDefault="009045BE" w:rsidP="009045B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497,261</w:t>
            </w:r>
          </w:p>
        </w:tc>
        <w:tc>
          <w:tcPr>
            <w:tcW w:w="236" w:type="dxa"/>
            <w:shd w:val="clear" w:color="auto" w:fill="auto"/>
          </w:tcPr>
          <w:p w14:paraId="542FBAEA" w14:textId="77777777" w:rsidR="009045BE" w:rsidRPr="00744476" w:rsidRDefault="009045BE" w:rsidP="0090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227F65" w14:textId="36F72743" w:rsidR="009045BE" w:rsidRPr="00744476" w:rsidRDefault="009045BE" w:rsidP="009045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267,564</w:t>
            </w:r>
          </w:p>
        </w:tc>
      </w:tr>
      <w:tr w:rsidR="009045BE" w:rsidRPr="00744476" w14:paraId="51F44D0C" w14:textId="77777777" w:rsidTr="00463316">
        <w:tc>
          <w:tcPr>
            <w:tcW w:w="3887" w:type="dxa"/>
          </w:tcPr>
          <w:p w14:paraId="6555D889" w14:textId="77777777" w:rsidR="009045BE" w:rsidRPr="00744476" w:rsidRDefault="009045BE" w:rsidP="009045B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4" w:type="dxa"/>
            <w:shd w:val="clear" w:color="auto" w:fill="auto"/>
          </w:tcPr>
          <w:p w14:paraId="2960DABC" w14:textId="0158F22B" w:rsidR="009045BE" w:rsidRPr="00744476" w:rsidRDefault="005A1AB0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B42568" w14:textId="77777777" w:rsidR="009045BE" w:rsidRPr="00744476" w:rsidRDefault="009045BE" w:rsidP="009045B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0BC8B8" w14:textId="77777777" w:rsidR="009045BE" w:rsidRPr="00744476" w:rsidRDefault="009045BE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200EB1" w14:textId="77777777" w:rsidR="009045BE" w:rsidRPr="00744476" w:rsidRDefault="009045BE" w:rsidP="0090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4E05997" w14:textId="03076829" w:rsidR="009045BE" w:rsidRPr="00744476" w:rsidRDefault="00955174" w:rsidP="009045B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319,629</w:t>
            </w:r>
          </w:p>
        </w:tc>
        <w:tc>
          <w:tcPr>
            <w:tcW w:w="236" w:type="dxa"/>
            <w:shd w:val="clear" w:color="auto" w:fill="auto"/>
          </w:tcPr>
          <w:p w14:paraId="0DD9E607" w14:textId="77777777" w:rsidR="009045BE" w:rsidRPr="00744476" w:rsidRDefault="009045BE" w:rsidP="0090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5A4ACB" w14:textId="50300E88" w:rsidR="009045BE" w:rsidRPr="00744476" w:rsidRDefault="009045BE" w:rsidP="009045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045BE" w:rsidRPr="00744476" w14:paraId="71FDD033" w14:textId="77777777" w:rsidTr="00463316">
        <w:tc>
          <w:tcPr>
            <w:tcW w:w="3887" w:type="dxa"/>
          </w:tcPr>
          <w:p w14:paraId="243CB694" w14:textId="77777777" w:rsidR="009045BE" w:rsidRPr="00744476" w:rsidRDefault="009045BE" w:rsidP="009045B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83510D9" w14:textId="4C4F123E" w:rsidR="009045BE" w:rsidRPr="00744476" w:rsidRDefault="005A1AB0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440CE" w14:textId="77777777" w:rsidR="009045BE" w:rsidRPr="00744476" w:rsidRDefault="009045BE" w:rsidP="009045B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C6EEDD" w14:textId="77777777" w:rsidR="009045BE" w:rsidRPr="00744476" w:rsidRDefault="009045BE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64775" w14:textId="77777777" w:rsidR="009045BE" w:rsidRPr="00744476" w:rsidRDefault="009045BE" w:rsidP="0090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2B05607" w14:textId="2C20BF42" w:rsidR="009045BE" w:rsidRPr="00744476" w:rsidRDefault="009045BE" w:rsidP="009045B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51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6" w:type="dxa"/>
            <w:shd w:val="clear" w:color="auto" w:fill="auto"/>
          </w:tcPr>
          <w:p w14:paraId="51E13491" w14:textId="77777777" w:rsidR="009045BE" w:rsidRPr="00744476" w:rsidRDefault="009045BE" w:rsidP="0090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7AA7957" w14:textId="35A25D69" w:rsidR="009045BE" w:rsidRPr="00744476" w:rsidRDefault="009045BE" w:rsidP="009045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45BE" w:rsidRPr="00744476" w14:paraId="2B8E97CA" w14:textId="77777777" w:rsidTr="00463316">
        <w:tc>
          <w:tcPr>
            <w:tcW w:w="3887" w:type="dxa"/>
          </w:tcPr>
          <w:p w14:paraId="31292D50" w14:textId="0CA96B55" w:rsidR="009045BE" w:rsidRPr="00744476" w:rsidRDefault="009045BE" w:rsidP="009045B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C2869" w14:textId="107BBE54" w:rsidR="009045BE" w:rsidRPr="00897266" w:rsidRDefault="005A1AB0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70F86" w14:textId="77777777" w:rsidR="009045BE" w:rsidRPr="00897266" w:rsidRDefault="009045BE" w:rsidP="009045B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B572D" w14:textId="77777777" w:rsidR="009045BE" w:rsidRPr="00897266" w:rsidRDefault="009045BE" w:rsidP="009045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2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DC4ED6" w14:textId="77777777" w:rsidR="009045BE" w:rsidRPr="00744476" w:rsidRDefault="009045BE" w:rsidP="009045B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93A63" w14:textId="18AFF5E4" w:rsidR="009045BE" w:rsidRPr="00744476" w:rsidRDefault="009045BE" w:rsidP="009045B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814,890</w:t>
            </w:r>
          </w:p>
        </w:tc>
        <w:tc>
          <w:tcPr>
            <w:tcW w:w="236" w:type="dxa"/>
            <w:shd w:val="clear" w:color="auto" w:fill="auto"/>
          </w:tcPr>
          <w:p w14:paraId="43D1CF37" w14:textId="77777777" w:rsidR="009045BE" w:rsidRPr="00744476" w:rsidRDefault="009045BE" w:rsidP="009045B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75682" w14:textId="47E764F4" w:rsidR="009045BE" w:rsidRPr="00744476" w:rsidRDefault="009045BE" w:rsidP="009045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7D5CA154" w14:textId="10B10B8C" w:rsidR="00F145B8" w:rsidRPr="002B4EF8" w:rsidRDefault="00F145B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FF2244" w:rsidRPr="00744476" w14:paraId="29AC5B3C" w14:textId="77777777" w:rsidTr="00C01C13">
        <w:trPr>
          <w:tblHeader/>
        </w:trPr>
        <w:tc>
          <w:tcPr>
            <w:tcW w:w="3870" w:type="dxa"/>
          </w:tcPr>
          <w:p w14:paraId="65A61FB4" w14:textId="77777777" w:rsidR="00FF2244" w:rsidRPr="00744476" w:rsidRDefault="003E03AD" w:rsidP="0014154A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="00FF2244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20" w:type="dxa"/>
            <w:gridSpan w:val="3"/>
          </w:tcPr>
          <w:p w14:paraId="311B36E6" w14:textId="77777777" w:rsidR="00FF2244" w:rsidRPr="00744476" w:rsidRDefault="00FF2244" w:rsidP="00000AE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15EEB7" w14:textId="77777777" w:rsidR="00FF2244" w:rsidRPr="00744476" w:rsidRDefault="00FF2244" w:rsidP="0014154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073E886" w14:textId="77777777" w:rsidR="00FF2244" w:rsidRPr="00744476" w:rsidRDefault="00FF2244" w:rsidP="00000AE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14:paraId="5B1D325D" w14:textId="77777777" w:rsidTr="00C01C13">
        <w:trPr>
          <w:tblHeader/>
        </w:trPr>
        <w:tc>
          <w:tcPr>
            <w:tcW w:w="3870" w:type="dxa"/>
          </w:tcPr>
          <w:p w14:paraId="5434DEB1" w14:textId="77777777" w:rsidR="00DB698B" w:rsidRPr="00744476" w:rsidRDefault="00DB698B" w:rsidP="00ED111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080" w:type="dxa"/>
          </w:tcPr>
          <w:p w14:paraId="0B501A99" w14:textId="13B16B19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B192172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4DF4B" w14:textId="0DE09C8E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79701A8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2779D3" w14:textId="2711BB1B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0796DCB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5CBED" w14:textId="0BF46BA7" w:rsidR="00DB698B" w:rsidRPr="00744476" w:rsidRDefault="00EE7549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D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B698B" w:rsidRPr="00744476" w14:paraId="13B2502C" w14:textId="77777777" w:rsidTr="00C01C13">
        <w:trPr>
          <w:tblHeader/>
        </w:trPr>
        <w:tc>
          <w:tcPr>
            <w:tcW w:w="3870" w:type="dxa"/>
          </w:tcPr>
          <w:p w14:paraId="0A220FF3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7CAA1E9" w14:textId="77777777" w:rsidR="00DB698B" w:rsidRPr="00744476" w:rsidRDefault="00DB698B" w:rsidP="00DB69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63F5" w:rsidRPr="00744476" w14:paraId="0EEFC52B" w14:textId="77777777" w:rsidTr="00C01C13">
        <w:tc>
          <w:tcPr>
            <w:tcW w:w="3870" w:type="dxa"/>
          </w:tcPr>
          <w:p w14:paraId="3ABA6A5F" w14:textId="77777777" w:rsidR="004663F5" w:rsidRPr="00744476" w:rsidRDefault="004663F5" w:rsidP="004663F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8F95CE" w14:textId="77777777" w:rsidR="004663F5" w:rsidRPr="00744476" w:rsidRDefault="004663F5" w:rsidP="004663F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2CAC4" w14:textId="77777777" w:rsidR="004663F5" w:rsidRPr="00744476" w:rsidRDefault="004663F5" w:rsidP="004663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98D42" w14:textId="77777777" w:rsidR="004663F5" w:rsidRPr="00744476" w:rsidRDefault="004663F5" w:rsidP="004663F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CDE76" w14:textId="77777777" w:rsidR="004663F5" w:rsidRPr="00744476" w:rsidRDefault="004663F5" w:rsidP="004663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F4BA0" w14:textId="77777777" w:rsidR="004663F5" w:rsidRPr="00744476" w:rsidRDefault="004663F5" w:rsidP="004663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53596" w14:textId="77777777" w:rsidR="004663F5" w:rsidRPr="00744476" w:rsidRDefault="004663F5" w:rsidP="004663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563BB" w14:textId="77777777" w:rsidR="004663F5" w:rsidRPr="00744476" w:rsidRDefault="004663F5" w:rsidP="004663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F76" w:rsidRPr="00744476" w14:paraId="4DDF55EA" w14:textId="77777777" w:rsidTr="00C01C13">
        <w:tc>
          <w:tcPr>
            <w:tcW w:w="3870" w:type="dxa"/>
          </w:tcPr>
          <w:p w14:paraId="1F6BB9FF" w14:textId="77777777" w:rsidR="00F60F76" w:rsidRPr="00744476" w:rsidRDefault="00F60F76" w:rsidP="00F60F7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02CB2808" w14:textId="5C970CAD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6CB7DD1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69CA3" w14:textId="7EF2317D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DD3DE4D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3F594" w14:textId="68835C65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14:paraId="06F12528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B22B4" w14:textId="3B5E74AF" w:rsidR="00F60F76" w:rsidRPr="0074447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</w:tr>
      <w:tr w:rsidR="00F60F76" w:rsidRPr="00744476" w14:paraId="77ABF43A" w14:textId="77777777" w:rsidTr="00C01C13">
        <w:tc>
          <w:tcPr>
            <w:tcW w:w="3870" w:type="dxa"/>
            <w:vAlign w:val="bottom"/>
          </w:tcPr>
          <w:p w14:paraId="0BEFDC09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D8F993" w14:textId="29CE21B7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DEB27A3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C6AA2" w14:textId="33F3CA18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173C190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57CB1" w14:textId="7FB9D221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88,298</w:t>
            </w:r>
          </w:p>
        </w:tc>
        <w:tc>
          <w:tcPr>
            <w:tcW w:w="270" w:type="dxa"/>
          </w:tcPr>
          <w:p w14:paraId="591D61CC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DC499" w14:textId="296F34DF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60F76" w:rsidRPr="00744476" w14:paraId="48B6E49E" w14:textId="77777777" w:rsidTr="00C01C13">
        <w:tc>
          <w:tcPr>
            <w:tcW w:w="3870" w:type="dxa"/>
            <w:vAlign w:val="bottom"/>
          </w:tcPr>
          <w:p w14:paraId="1AC53C53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BA7FB52" w14:textId="63F02D4A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6130FD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163B" w14:textId="5D0669F5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3DE9161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7BF5B4" w14:textId="30DC49D2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29,086</w:t>
            </w:r>
          </w:p>
        </w:tc>
        <w:tc>
          <w:tcPr>
            <w:tcW w:w="270" w:type="dxa"/>
          </w:tcPr>
          <w:p w14:paraId="2A8DCE76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65711" w14:textId="452457C0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F60F76" w:rsidRPr="00744476" w14:paraId="73DB5B51" w14:textId="77777777" w:rsidTr="00C01C13">
        <w:tc>
          <w:tcPr>
            <w:tcW w:w="3870" w:type="dxa"/>
            <w:vAlign w:val="bottom"/>
          </w:tcPr>
          <w:p w14:paraId="2B6D5924" w14:textId="3D766694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1997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080" w:type="dxa"/>
            <w:shd w:val="clear" w:color="auto" w:fill="auto"/>
          </w:tcPr>
          <w:p w14:paraId="1D018875" w14:textId="1006587C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EDCA3D4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5E61D" w14:textId="758EC074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8D9C82B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0E718" w14:textId="7AA14B04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500E7CE1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992A3" w14:textId="7F6335EE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F60F76" w:rsidRPr="00744476" w14:paraId="68EBD860" w14:textId="77777777" w:rsidTr="00C01C13">
        <w:tc>
          <w:tcPr>
            <w:tcW w:w="3870" w:type="dxa"/>
            <w:vAlign w:val="bottom"/>
          </w:tcPr>
          <w:p w14:paraId="414B260A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7AFF31F5" w14:textId="5E7D5666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B2C8C86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7C8B8" w14:textId="6944F320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7C2518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7D2ED" w14:textId="18C7CF4B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5,947</w:t>
            </w:r>
          </w:p>
        </w:tc>
        <w:tc>
          <w:tcPr>
            <w:tcW w:w="270" w:type="dxa"/>
          </w:tcPr>
          <w:p w14:paraId="48539355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7F76C" w14:textId="6E80AC57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</w:tr>
      <w:tr w:rsidR="00F60F76" w:rsidRPr="00744476" w14:paraId="14B31EFF" w14:textId="77777777" w:rsidTr="00C01C13">
        <w:tc>
          <w:tcPr>
            <w:tcW w:w="3870" w:type="dxa"/>
            <w:vAlign w:val="bottom"/>
          </w:tcPr>
          <w:p w14:paraId="3AD8DB87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2C6A9F2A" w14:textId="09688098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168CEED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70434" w14:textId="6B728426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C9423D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F0809" w14:textId="44682705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103,768</w:t>
            </w:r>
          </w:p>
        </w:tc>
        <w:tc>
          <w:tcPr>
            <w:tcW w:w="270" w:type="dxa"/>
          </w:tcPr>
          <w:p w14:paraId="40E40DFF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F9C97B" w14:textId="66285176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60F76" w:rsidRPr="00744476" w14:paraId="61CCD626" w14:textId="77777777" w:rsidTr="00C01C13">
        <w:tc>
          <w:tcPr>
            <w:tcW w:w="3870" w:type="dxa"/>
            <w:vAlign w:val="bottom"/>
          </w:tcPr>
          <w:p w14:paraId="36B8CFAA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6B037AFB" w14:textId="0919EC29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91E14C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D1307" w14:textId="1790DB4B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B4FB51B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E3A42D" w14:textId="6AADBC30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771E243E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14CD1" w14:textId="6700859F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F60F76" w:rsidRPr="00744476" w14:paraId="76FD9AA8" w14:textId="77777777" w:rsidTr="00C01C13">
        <w:tc>
          <w:tcPr>
            <w:tcW w:w="3870" w:type="dxa"/>
            <w:vAlign w:val="bottom"/>
          </w:tcPr>
          <w:p w14:paraId="0A40630C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080" w:type="dxa"/>
            <w:shd w:val="clear" w:color="auto" w:fill="auto"/>
          </w:tcPr>
          <w:p w14:paraId="632484C5" w14:textId="4285A96D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B06695D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4C890" w14:textId="58390A21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28F037F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85E80A" w14:textId="26196152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2323BDB9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321FE0" w14:textId="117EDB1C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F60F76" w:rsidRPr="00744476" w14:paraId="03170288" w14:textId="77777777" w:rsidTr="00C01C13">
        <w:tc>
          <w:tcPr>
            <w:tcW w:w="3870" w:type="dxa"/>
          </w:tcPr>
          <w:p w14:paraId="7A230767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CDFFBAC" w14:textId="1CC18DD8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7C6B5B3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5610F" w14:textId="6B355817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3D9256F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DFAE0" w14:textId="36B73F23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180E3E44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776D7" w14:textId="2BBC9A41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60F76" w:rsidRPr="00744476" w14:paraId="6EE7B1A8" w14:textId="77777777" w:rsidTr="00C01C13">
        <w:tc>
          <w:tcPr>
            <w:tcW w:w="3870" w:type="dxa"/>
          </w:tcPr>
          <w:p w14:paraId="24C8C897" w14:textId="021B820B" w:rsidR="00F60F76" w:rsidRPr="00744476" w:rsidRDefault="00F60F76" w:rsidP="00ED1115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ED1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="00EA5C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410A4" w14:textId="486B69BD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DBF2E83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67FD47" w14:textId="17B6A390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26C74A6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3AE7E" w14:textId="5DBFE730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F09D55F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4B4D78" w14:textId="67C67435" w:rsidR="00F60F76" w:rsidRPr="001803BB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60F76" w:rsidRPr="00744476" w14:paraId="1799539F" w14:textId="77777777" w:rsidTr="00C01C13">
        <w:tc>
          <w:tcPr>
            <w:tcW w:w="3870" w:type="dxa"/>
          </w:tcPr>
          <w:p w14:paraId="5E14CA47" w14:textId="3204F89E" w:rsidR="00F60F76" w:rsidRPr="00744476" w:rsidRDefault="00F60F76" w:rsidP="00F60F76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อ่อนนุช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A0FAC1" w14:textId="09611493" w:rsidR="00F60F76" w:rsidRPr="00744476" w:rsidRDefault="00B41C08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C0ACB5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E797D" w14:textId="357AB739" w:rsidR="00F60F76" w:rsidRPr="00744476" w:rsidRDefault="0070760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77932A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59B88" w14:textId="40C951F2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1F3C9231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116EC" w14:textId="7029C636" w:rsidR="00F60F76" w:rsidRPr="001803BB" w:rsidRDefault="00F60F76" w:rsidP="00F60F76">
            <w:pPr>
              <w:tabs>
                <w:tab w:val="decimal" w:pos="-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0F76" w:rsidRPr="00744476" w14:paraId="25F07B22" w14:textId="77777777" w:rsidTr="00C01C13">
        <w:tc>
          <w:tcPr>
            <w:tcW w:w="3870" w:type="dxa"/>
          </w:tcPr>
          <w:p w14:paraId="49977BA8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  <w:shd w:val="clear" w:color="auto" w:fill="auto"/>
          </w:tcPr>
          <w:p w14:paraId="536FBF29" w14:textId="5BC4626E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1056DA7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4C4668" w14:textId="225B3539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135DA1A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FCDFF9" w14:textId="0862041B" w:rsidR="00F60F76" w:rsidRPr="009E49F3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9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294D10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E5786" w14:textId="15573950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</w:p>
        </w:tc>
      </w:tr>
      <w:tr w:rsidR="00F60F76" w:rsidRPr="00744476" w14:paraId="4AD6176A" w14:textId="77777777" w:rsidTr="00C01C13">
        <w:tc>
          <w:tcPr>
            <w:tcW w:w="3870" w:type="dxa"/>
          </w:tcPr>
          <w:p w14:paraId="15B09DD2" w14:textId="77777777" w:rsidR="00F60F76" w:rsidRPr="00744476" w:rsidRDefault="00F60F76" w:rsidP="00F60F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33A34C4B" w14:textId="18010FF2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B2AC45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7906F" w14:textId="78ED03FF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BCC31A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56893" w14:textId="23D7F4EC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4D9CF14" w14:textId="77777777" w:rsidR="00F60F76" w:rsidRPr="009E49F3" w:rsidRDefault="00F60F76" w:rsidP="00F60F7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EA1FE2" w14:textId="4AE40FA4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60F76" w:rsidRPr="00744476" w14:paraId="300AC8C0" w14:textId="77777777" w:rsidTr="00C01C13">
        <w:tc>
          <w:tcPr>
            <w:tcW w:w="3870" w:type="dxa"/>
          </w:tcPr>
          <w:p w14:paraId="124D1015" w14:textId="77777777" w:rsidR="00F60F76" w:rsidRPr="00020D75" w:rsidRDefault="00F60F76" w:rsidP="00F60F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316EAF8D" w14:textId="7BCD85A9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1775B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CD4AC" w14:textId="3D6B2D46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5792A5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17458" w14:textId="2EDBCA31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270" w:type="dxa"/>
          </w:tcPr>
          <w:p w14:paraId="70F93AD8" w14:textId="77777777" w:rsidR="00F60F76" w:rsidRPr="009E49F3" w:rsidRDefault="00F60F76" w:rsidP="00F60F7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537060" w14:textId="52A760AE" w:rsidR="00F60F76" w:rsidRPr="00416428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F60F76" w:rsidRPr="00744476" w14:paraId="4CDD3821" w14:textId="77777777" w:rsidTr="00C01C13">
        <w:tc>
          <w:tcPr>
            <w:tcW w:w="3870" w:type="dxa"/>
          </w:tcPr>
          <w:p w14:paraId="28C4383B" w14:textId="137ED55A" w:rsidR="00F60F76" w:rsidRPr="00744476" w:rsidRDefault="00A731B6" w:rsidP="00F60F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0AADF80B" w14:textId="2B043047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F1171D9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95FFB" w14:textId="20E27737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8F40B54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38C21" w14:textId="16003448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39626" w14:textId="77777777" w:rsidR="00F60F76" w:rsidRPr="009E49F3" w:rsidRDefault="00F60F76" w:rsidP="00F60F7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A3E034" w14:textId="7148EEDB" w:rsidR="00F60F76" w:rsidRPr="00416428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31B6" w:rsidRPr="00744476" w14:paraId="5F6BE095" w14:textId="77777777" w:rsidTr="00C01C13">
        <w:tc>
          <w:tcPr>
            <w:tcW w:w="3870" w:type="dxa"/>
          </w:tcPr>
          <w:p w14:paraId="60C81CA0" w14:textId="48B32483" w:rsidR="00A731B6" w:rsidRPr="00186962" w:rsidRDefault="00A731B6" w:rsidP="00A731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77FF1E28" w14:textId="1B8C8637" w:rsidR="00A731B6" w:rsidRDefault="00A731B6" w:rsidP="00A73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34E44A" w14:textId="77777777" w:rsidR="00A731B6" w:rsidRPr="00744476" w:rsidRDefault="00A731B6" w:rsidP="00A731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692D2" w14:textId="7905B089" w:rsidR="00A731B6" w:rsidRDefault="00A731B6" w:rsidP="00A73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DB5503" w14:textId="77777777" w:rsidR="00A731B6" w:rsidRPr="00744476" w:rsidRDefault="00A731B6" w:rsidP="00A731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591BF3" w14:textId="6A527FB0" w:rsidR="00A731B6" w:rsidRPr="00E83836" w:rsidRDefault="00A731B6" w:rsidP="00A731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1,078</w:t>
            </w:r>
          </w:p>
        </w:tc>
        <w:tc>
          <w:tcPr>
            <w:tcW w:w="270" w:type="dxa"/>
          </w:tcPr>
          <w:p w14:paraId="6591F42B" w14:textId="77777777" w:rsidR="00A731B6" w:rsidRPr="009E49F3" w:rsidRDefault="00A731B6" w:rsidP="00A731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10CFC" w14:textId="79F96FF4" w:rsidR="00A731B6" w:rsidRDefault="00A731B6" w:rsidP="00A731B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F60F76" w:rsidRPr="00744476" w14:paraId="10BE2EA8" w14:textId="77777777" w:rsidTr="00C01C13">
        <w:tc>
          <w:tcPr>
            <w:tcW w:w="3870" w:type="dxa"/>
          </w:tcPr>
          <w:p w14:paraId="5DBF32F6" w14:textId="77777777" w:rsidR="00F60F76" w:rsidRPr="00186962" w:rsidRDefault="00F60F76" w:rsidP="00F60F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มาสเตอร์ อาชีพ (ประเทศไทย)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0B12F391" w14:textId="526379BD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16C03D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9D7B4" w14:textId="395E071B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34CB77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E5B1D" w14:textId="336C83A9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28AA3AEF" w14:textId="77777777" w:rsidR="00F60F76" w:rsidRPr="009E49F3" w:rsidRDefault="00F60F76" w:rsidP="00F60F7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5A39CAC" w14:textId="3915A7EC" w:rsidR="00F60F76" w:rsidRPr="00416428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16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F60F76" w:rsidRPr="00744476" w14:paraId="265E6437" w14:textId="77777777" w:rsidTr="00C01C13">
        <w:tc>
          <w:tcPr>
            <w:tcW w:w="3870" w:type="dxa"/>
          </w:tcPr>
          <w:p w14:paraId="6B109109" w14:textId="77777777" w:rsidR="00F60F76" w:rsidRPr="008A46FF" w:rsidRDefault="00F60F76" w:rsidP="00F60F76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080" w:type="dxa"/>
            <w:shd w:val="clear" w:color="auto" w:fill="auto"/>
          </w:tcPr>
          <w:p w14:paraId="7598F456" w14:textId="4D42391A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E28101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BBD49" w14:textId="1F28FA4B" w:rsidR="00F60F76" w:rsidRPr="00744476" w:rsidRDefault="00F60F76" w:rsidP="00F60F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195CA9" w14:textId="77777777" w:rsidR="00F60F76" w:rsidRPr="00744476" w:rsidRDefault="00F60F76" w:rsidP="00F60F7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046948" w14:textId="68CF0216" w:rsidR="00F60F76" w:rsidRPr="00E83836" w:rsidRDefault="00F60F76" w:rsidP="00E8383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83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547B73D" w14:textId="77777777" w:rsidR="00F60F76" w:rsidRPr="009E49F3" w:rsidRDefault="00F60F76" w:rsidP="00F60F7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4D7A6C" w14:textId="08F12C0A" w:rsidR="00F60F76" w:rsidRPr="00E83836" w:rsidRDefault="00F60F76" w:rsidP="00E8383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9E49F3" w:rsidRPr="00744476" w14:paraId="0AE10CD8" w14:textId="77777777" w:rsidTr="00C01C13">
        <w:tc>
          <w:tcPr>
            <w:tcW w:w="3870" w:type="dxa"/>
          </w:tcPr>
          <w:p w14:paraId="0E3769CD" w14:textId="77777777" w:rsidR="009E49F3" w:rsidRPr="00744476" w:rsidRDefault="009E49F3" w:rsidP="009E49F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EE28C73" w14:textId="77777777" w:rsidR="009E49F3" w:rsidRPr="00744476" w:rsidRDefault="009E49F3" w:rsidP="009E49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3313B5" w14:textId="77777777" w:rsidR="009E49F3" w:rsidRPr="00744476" w:rsidRDefault="009E49F3" w:rsidP="009E49F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7F160" w14:textId="77777777" w:rsidR="009E49F3" w:rsidRPr="00744476" w:rsidRDefault="009E49F3" w:rsidP="009E49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43DBEB" w14:textId="77777777" w:rsidR="009E49F3" w:rsidRPr="00744476" w:rsidRDefault="009E49F3" w:rsidP="009E49F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58C3BB" w14:textId="77777777" w:rsidR="009E49F3" w:rsidRPr="00744476" w:rsidRDefault="009E49F3" w:rsidP="009E49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98BFC" w14:textId="77777777" w:rsidR="009E49F3" w:rsidRPr="00744476" w:rsidRDefault="009E49F3" w:rsidP="009E49F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C4572" w14:textId="77777777" w:rsidR="009E49F3" w:rsidRPr="00744476" w:rsidRDefault="009E49F3" w:rsidP="009E49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919" w:rsidRPr="00744476" w14:paraId="45FFFC70" w14:textId="77777777" w:rsidTr="00C01C13">
        <w:tc>
          <w:tcPr>
            <w:tcW w:w="3870" w:type="dxa"/>
            <w:vAlign w:val="bottom"/>
          </w:tcPr>
          <w:p w14:paraId="76B6798E" w14:textId="77777777" w:rsidR="00ED1919" w:rsidRPr="00744476" w:rsidRDefault="00ED1919" w:rsidP="00ED191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51623A8A" w14:textId="1172CF2D" w:rsidR="00ED1919" w:rsidRPr="00744476" w:rsidRDefault="00B41C08" w:rsidP="00ED191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2,071</w:t>
            </w:r>
          </w:p>
        </w:tc>
        <w:tc>
          <w:tcPr>
            <w:tcW w:w="270" w:type="dxa"/>
          </w:tcPr>
          <w:p w14:paraId="406CA702" w14:textId="77777777" w:rsidR="00ED1919" w:rsidRPr="00744476" w:rsidRDefault="00ED1919" w:rsidP="00ED19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FE0A1" w14:textId="6BD31384" w:rsidR="00ED1919" w:rsidRPr="00744476" w:rsidRDefault="00ED1919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6,839</w:t>
            </w:r>
          </w:p>
        </w:tc>
        <w:tc>
          <w:tcPr>
            <w:tcW w:w="270" w:type="dxa"/>
          </w:tcPr>
          <w:p w14:paraId="4A693F5A" w14:textId="77777777" w:rsidR="00ED1919" w:rsidRPr="00744476" w:rsidRDefault="00ED1919" w:rsidP="00ED19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B048BF" w14:textId="32047212" w:rsidR="00ED1919" w:rsidRPr="007319DA" w:rsidRDefault="00ED1919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F3923" w:rsidRPr="007319DA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7FE3942F" w14:textId="77777777" w:rsidR="00ED1919" w:rsidRPr="00A069C7" w:rsidRDefault="00ED1919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B8D63E" w14:textId="380F5FDC" w:rsidR="00ED1919" w:rsidRPr="005400D2" w:rsidRDefault="00ED1919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5,875</w:t>
            </w:r>
          </w:p>
        </w:tc>
      </w:tr>
      <w:tr w:rsidR="00ED1919" w:rsidRPr="00744476" w14:paraId="0D4979FF" w14:textId="77777777" w:rsidTr="00C01C13">
        <w:tc>
          <w:tcPr>
            <w:tcW w:w="3870" w:type="dxa"/>
            <w:vAlign w:val="bottom"/>
          </w:tcPr>
          <w:p w14:paraId="56EDDF5F" w14:textId="5470EE99" w:rsidR="00ED1919" w:rsidRPr="00744476" w:rsidRDefault="00ED1919" w:rsidP="00ED1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E9F2C87" w14:textId="7C82AEC9" w:rsidR="00ED1919" w:rsidRPr="00744476" w:rsidRDefault="00B41C08" w:rsidP="00ED191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B7C4243" w14:textId="77777777" w:rsidR="00ED1919" w:rsidRPr="00744476" w:rsidRDefault="00ED1919" w:rsidP="00ED19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6CAB3" w14:textId="382A5E44" w:rsidR="00ED1919" w:rsidRDefault="00ED1919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270" w:type="dxa"/>
          </w:tcPr>
          <w:p w14:paraId="049AFE03" w14:textId="77777777" w:rsidR="00ED1919" w:rsidRPr="00744476" w:rsidRDefault="00ED1919" w:rsidP="00ED19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0F696B" w14:textId="4FE2C541" w:rsidR="00ED1919" w:rsidRPr="007319DA" w:rsidRDefault="00ED1919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4C0DC7" w14:textId="77777777" w:rsidR="00ED1919" w:rsidRPr="00A069C7" w:rsidRDefault="00ED1919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B97850" w14:textId="636E3A4D" w:rsidR="00ED1919" w:rsidRDefault="00ED1919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E49F3" w:rsidRPr="00744476" w14:paraId="4F893C41" w14:textId="77777777" w:rsidTr="00C01C13">
        <w:tc>
          <w:tcPr>
            <w:tcW w:w="3870" w:type="dxa"/>
          </w:tcPr>
          <w:p w14:paraId="214ED0F4" w14:textId="77777777" w:rsidR="009E49F3" w:rsidRPr="00744476" w:rsidRDefault="009E49F3" w:rsidP="009E49F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7B2D996" w14:textId="1FD44B96" w:rsidR="009E49F3" w:rsidRPr="00744476" w:rsidRDefault="009E49F3" w:rsidP="009E49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22B21" w14:textId="77777777" w:rsidR="009E49F3" w:rsidRPr="00744476" w:rsidRDefault="009E49F3" w:rsidP="009E49F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7073" w14:textId="77777777" w:rsidR="009E49F3" w:rsidRPr="00744476" w:rsidRDefault="009E49F3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DFAEFD" w14:textId="77777777" w:rsidR="009E49F3" w:rsidRPr="00744476" w:rsidRDefault="009E49F3" w:rsidP="009E49F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8F721" w14:textId="77777777" w:rsidR="009E49F3" w:rsidRPr="007319DA" w:rsidRDefault="009E49F3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D70F3" w14:textId="77777777" w:rsidR="009E49F3" w:rsidRPr="00A069C7" w:rsidRDefault="009E49F3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22EA74" w14:textId="77777777" w:rsidR="009E49F3" w:rsidRPr="007319DA" w:rsidRDefault="009E49F3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69C7" w:rsidRPr="00744476" w14:paraId="54849180" w14:textId="77777777" w:rsidTr="00C01C13">
        <w:tc>
          <w:tcPr>
            <w:tcW w:w="3870" w:type="dxa"/>
            <w:vAlign w:val="bottom"/>
          </w:tcPr>
          <w:p w14:paraId="5ED97AD4" w14:textId="77777777" w:rsidR="00A069C7" w:rsidRPr="00744476" w:rsidRDefault="00A069C7" w:rsidP="00A069C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4A0276" w14:textId="336940F0" w:rsidR="00A069C7" w:rsidRPr="00744476" w:rsidRDefault="00B41C08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57,29</w:t>
            </w:r>
            <w:r w:rsidR="008737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A4D54D7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BC8C20" w14:textId="653941ED" w:rsidR="00A069C7" w:rsidRPr="00744476" w:rsidRDefault="00A069C7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67,502</w:t>
            </w:r>
          </w:p>
        </w:tc>
        <w:tc>
          <w:tcPr>
            <w:tcW w:w="270" w:type="dxa"/>
          </w:tcPr>
          <w:p w14:paraId="2358A788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1FC248" w14:textId="426FDD54" w:rsidR="00A069C7" w:rsidRPr="007319DA" w:rsidRDefault="00A069C7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3923" w:rsidRPr="007319DA">
              <w:rPr>
                <w:rFonts w:asciiTheme="majorBidi" w:hAnsiTheme="majorBidi" w:cstheme="majorBidi"/>
                <w:sz w:val="30"/>
                <w:szCs w:val="30"/>
              </w:rPr>
              <w:t>9,504</w:t>
            </w:r>
          </w:p>
        </w:tc>
        <w:tc>
          <w:tcPr>
            <w:tcW w:w="270" w:type="dxa"/>
          </w:tcPr>
          <w:p w14:paraId="2C6D0EA3" w14:textId="77777777" w:rsidR="00A069C7" w:rsidRPr="00A069C7" w:rsidRDefault="00A069C7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D74BD1" w14:textId="4ACF75F5" w:rsidR="00A069C7" w:rsidRPr="007319DA" w:rsidRDefault="00A069C7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7319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  <w:r w:rsidRPr="007319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069C7" w:rsidRPr="00744476" w14:paraId="40A4487A" w14:textId="77777777" w:rsidTr="00C01C13">
        <w:tc>
          <w:tcPr>
            <w:tcW w:w="3870" w:type="dxa"/>
            <w:vAlign w:val="bottom"/>
          </w:tcPr>
          <w:p w14:paraId="7CCED003" w14:textId="77777777" w:rsidR="00A069C7" w:rsidRPr="00744476" w:rsidRDefault="00A069C7" w:rsidP="00A069C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250EEE3D" w14:textId="3E0070C9" w:rsidR="00A069C7" w:rsidRPr="00744476" w:rsidRDefault="00B41C08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48D66A68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D0639" w14:textId="097915A5" w:rsidR="00A069C7" w:rsidRPr="00744476" w:rsidRDefault="00A069C7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270" w:type="dxa"/>
          </w:tcPr>
          <w:p w14:paraId="42A4AEDE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D565A5" w14:textId="72E38C0F" w:rsidR="00A069C7" w:rsidRPr="007319DA" w:rsidRDefault="00A069C7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0FA95378" w14:textId="77777777" w:rsidR="00A069C7" w:rsidRPr="00A069C7" w:rsidRDefault="00A069C7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F3E4FA" w14:textId="04118095" w:rsidR="00A069C7" w:rsidRPr="007319DA" w:rsidRDefault="00A069C7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7319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069C7" w:rsidRPr="00744476" w14:paraId="73D0443D" w14:textId="77777777" w:rsidTr="00C01C13">
        <w:tc>
          <w:tcPr>
            <w:tcW w:w="3870" w:type="dxa"/>
            <w:vAlign w:val="bottom"/>
          </w:tcPr>
          <w:p w14:paraId="797D3B52" w14:textId="77777777" w:rsidR="00A069C7" w:rsidRPr="00744476" w:rsidRDefault="00A069C7" w:rsidP="00A069C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459B22C" w14:textId="6B17D7CD" w:rsidR="00A069C7" w:rsidRPr="00744476" w:rsidRDefault="00B41C08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101525B8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4AE42" w14:textId="6D0ABB19" w:rsidR="00A069C7" w:rsidRPr="00744476" w:rsidRDefault="00A069C7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49ADC61C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95F97D" w14:textId="1E80FE35" w:rsidR="00A069C7" w:rsidRPr="007319DA" w:rsidRDefault="00A069C7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5690F7AA" w14:textId="77777777" w:rsidR="00A069C7" w:rsidRPr="00A069C7" w:rsidRDefault="00A069C7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7A2AFF" w14:textId="4271D918" w:rsidR="00A069C7" w:rsidRPr="007319DA" w:rsidRDefault="00A069C7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069C7" w:rsidRPr="00744476" w14:paraId="5F7107A8" w14:textId="77777777" w:rsidTr="00C01C13">
        <w:tc>
          <w:tcPr>
            <w:tcW w:w="3870" w:type="dxa"/>
            <w:vAlign w:val="bottom"/>
          </w:tcPr>
          <w:p w14:paraId="17D6BC91" w14:textId="77777777" w:rsidR="00A069C7" w:rsidRPr="00744476" w:rsidRDefault="00A069C7" w:rsidP="00A069C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0" w:type="dxa"/>
            <w:shd w:val="clear" w:color="auto" w:fill="auto"/>
          </w:tcPr>
          <w:p w14:paraId="240CC970" w14:textId="0892B710" w:rsidR="00A069C7" w:rsidRPr="00744476" w:rsidRDefault="00B41C08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998A176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6E232" w14:textId="0940EB1A" w:rsidR="00A069C7" w:rsidRPr="00744476" w:rsidRDefault="00A069C7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5ED03FBA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998CF" w14:textId="55A4FA50" w:rsidR="00A069C7" w:rsidRPr="007319DA" w:rsidRDefault="00A069C7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34D84006" w14:textId="77777777" w:rsidR="00A069C7" w:rsidRPr="00A069C7" w:rsidRDefault="00A069C7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1D05B6" w14:textId="2A7179AB" w:rsidR="00A069C7" w:rsidRPr="007319DA" w:rsidRDefault="00A069C7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069C7" w:rsidRPr="00744476" w14:paraId="75052717" w14:textId="77777777" w:rsidTr="00C01C13">
        <w:tc>
          <w:tcPr>
            <w:tcW w:w="3870" w:type="dxa"/>
            <w:vAlign w:val="bottom"/>
          </w:tcPr>
          <w:p w14:paraId="0E3FB17E" w14:textId="77777777" w:rsidR="00A069C7" w:rsidRPr="00744476" w:rsidRDefault="00A069C7" w:rsidP="00A069C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0" w:type="dxa"/>
            <w:shd w:val="clear" w:color="auto" w:fill="auto"/>
          </w:tcPr>
          <w:p w14:paraId="3C88F31C" w14:textId="41B95683" w:rsidR="00A069C7" w:rsidRPr="00744476" w:rsidRDefault="00B41C08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CE345D2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A8285" w14:textId="6B4AC0E8" w:rsidR="00A069C7" w:rsidRPr="00744476" w:rsidRDefault="00A069C7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566E249F" w14:textId="77777777" w:rsidR="00A069C7" w:rsidRPr="00744476" w:rsidRDefault="00A069C7" w:rsidP="00A069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7FCEB6" w14:textId="3523BEB5" w:rsidR="00A069C7" w:rsidRPr="007319DA" w:rsidRDefault="00A069C7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42A0BFB" w14:textId="77777777" w:rsidR="00A069C7" w:rsidRPr="00A069C7" w:rsidRDefault="00A069C7" w:rsidP="00A069C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1AA3A8" w14:textId="2A56DBF9" w:rsidR="00A069C7" w:rsidRPr="007319DA" w:rsidRDefault="00A069C7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19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069C7" w:rsidRPr="00744476" w14:paraId="265B7BE3" w14:textId="77777777" w:rsidTr="00983764">
        <w:tc>
          <w:tcPr>
            <w:tcW w:w="3870" w:type="dxa"/>
            <w:vAlign w:val="bottom"/>
          </w:tcPr>
          <w:p w14:paraId="61B98CFF" w14:textId="77777777" w:rsidR="00A069C7" w:rsidRPr="00744476" w:rsidRDefault="00A069C7" w:rsidP="00A06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63055B" w14:textId="3C576D4E" w:rsidR="00A069C7" w:rsidRPr="00744476" w:rsidRDefault="00B41C08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60,240</w:t>
            </w:r>
          </w:p>
        </w:tc>
        <w:tc>
          <w:tcPr>
            <w:tcW w:w="270" w:type="dxa"/>
          </w:tcPr>
          <w:p w14:paraId="3FD12B0E" w14:textId="77777777" w:rsidR="00A069C7" w:rsidRPr="00744476" w:rsidRDefault="00A069C7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6D9E5D" w14:textId="7E6C7A34" w:rsidR="00A069C7" w:rsidRPr="007319DA" w:rsidRDefault="00A069C7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70" w:type="dxa"/>
          </w:tcPr>
          <w:p w14:paraId="46612D4D" w14:textId="77777777" w:rsidR="00A069C7" w:rsidRPr="007319DA" w:rsidRDefault="00A069C7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13C2CF" w14:textId="1557EF7D" w:rsidR="00A069C7" w:rsidRPr="007319DA" w:rsidRDefault="0050041C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F3923" w:rsidRPr="00731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31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3923" w:rsidRPr="00731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26253EE4" w14:textId="77777777" w:rsidR="00A069C7" w:rsidRPr="00744476" w:rsidRDefault="00A069C7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EA7370" w14:textId="5A722040" w:rsidR="00A069C7" w:rsidRPr="007319DA" w:rsidRDefault="00A069C7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</w:tr>
      <w:tr w:rsidR="00983764" w:rsidRPr="00744476" w14:paraId="20F72917" w14:textId="77777777" w:rsidTr="00983764">
        <w:tc>
          <w:tcPr>
            <w:tcW w:w="3870" w:type="dxa"/>
            <w:vAlign w:val="bottom"/>
          </w:tcPr>
          <w:p w14:paraId="1192C7ED" w14:textId="052F1E29" w:rsidR="00983764" w:rsidRPr="00744476" w:rsidRDefault="00983764" w:rsidP="00983764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470C9B4D" w14:textId="77777777" w:rsidR="00983764" w:rsidRDefault="00983764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AEA865" w14:textId="77777777" w:rsidR="00983764" w:rsidRPr="00744476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7F1936" w14:textId="77777777" w:rsidR="00983764" w:rsidRPr="007319DA" w:rsidRDefault="00983764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F70362" w14:textId="77777777" w:rsidR="00983764" w:rsidRPr="007319DA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49AD7B" w14:textId="77777777" w:rsidR="00983764" w:rsidRPr="007319DA" w:rsidRDefault="00983764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10A38" w14:textId="77777777" w:rsidR="00983764" w:rsidRPr="00744476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41EB92" w14:textId="77777777" w:rsidR="00983764" w:rsidRPr="007319DA" w:rsidRDefault="00983764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3764" w:rsidRPr="00744476" w14:paraId="651282EA" w14:textId="77777777" w:rsidTr="00983764">
        <w:tc>
          <w:tcPr>
            <w:tcW w:w="3870" w:type="dxa"/>
            <w:vAlign w:val="bottom"/>
          </w:tcPr>
          <w:p w14:paraId="75E5B21A" w14:textId="2667495D" w:rsidR="00983764" w:rsidRPr="00744476" w:rsidRDefault="00983764" w:rsidP="00A06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7EE895B" w14:textId="2B7878E4" w:rsidR="00983764" w:rsidRPr="00106C48" w:rsidRDefault="00983764" w:rsidP="00106C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182FEA" w14:textId="77777777" w:rsidR="00983764" w:rsidRPr="00106C48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F30543" w14:textId="47C29267" w:rsidR="00983764" w:rsidRPr="00106C48" w:rsidRDefault="00983764" w:rsidP="00106C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1DD2B3" w14:textId="77777777" w:rsidR="00983764" w:rsidRPr="00106C48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290481" w14:textId="6014C521" w:rsidR="00983764" w:rsidRPr="00106C48" w:rsidRDefault="00983764" w:rsidP="000C2D8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6C48">
              <w:rPr>
                <w:rFonts w:asciiTheme="majorBidi" w:hAnsiTheme="majorBidi" w:cstheme="majorBidi"/>
                <w:sz w:val="30"/>
                <w:szCs w:val="30"/>
              </w:rPr>
              <w:t>(566)</w:t>
            </w:r>
          </w:p>
        </w:tc>
        <w:tc>
          <w:tcPr>
            <w:tcW w:w="270" w:type="dxa"/>
          </w:tcPr>
          <w:p w14:paraId="749E9CC8" w14:textId="77777777" w:rsidR="00983764" w:rsidRPr="00106C48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F18F49" w14:textId="17DB6FC9" w:rsidR="00983764" w:rsidRPr="00106C48" w:rsidRDefault="00983764" w:rsidP="00106C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83764" w:rsidRPr="00744476" w14:paraId="063BE8D2" w14:textId="77777777" w:rsidTr="00983764">
        <w:tc>
          <w:tcPr>
            <w:tcW w:w="3870" w:type="dxa"/>
            <w:vAlign w:val="bottom"/>
          </w:tcPr>
          <w:p w14:paraId="22CD269D" w14:textId="77777777" w:rsidR="00983764" w:rsidRPr="00744476" w:rsidRDefault="00983764" w:rsidP="00A06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4F1061" w14:textId="77777777" w:rsidR="00983764" w:rsidRDefault="00983764" w:rsidP="00A069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342DAE" w14:textId="77777777" w:rsidR="00983764" w:rsidRPr="00744476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BC96140" w14:textId="77777777" w:rsidR="00983764" w:rsidRPr="007319DA" w:rsidRDefault="00983764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A4A39A" w14:textId="77777777" w:rsidR="00983764" w:rsidRPr="007319DA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250C23" w14:textId="77777777" w:rsidR="00983764" w:rsidRPr="007319DA" w:rsidRDefault="00983764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F4F3E" w14:textId="77777777" w:rsidR="00983764" w:rsidRPr="00744476" w:rsidRDefault="00983764" w:rsidP="00A069C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9FBDAA" w14:textId="77777777" w:rsidR="00983764" w:rsidRPr="007319DA" w:rsidRDefault="00983764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49F3" w:rsidRPr="00744476" w14:paraId="333BD052" w14:textId="77777777" w:rsidTr="00C01C13">
        <w:tc>
          <w:tcPr>
            <w:tcW w:w="3870" w:type="dxa"/>
            <w:vAlign w:val="bottom"/>
          </w:tcPr>
          <w:p w14:paraId="349A0D7A" w14:textId="77777777" w:rsidR="009E49F3" w:rsidRPr="00F15186" w:rsidRDefault="009E49F3" w:rsidP="009E49F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D4A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1518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  <w:p w14:paraId="0A78AB43" w14:textId="4092A684" w:rsidR="009E49F3" w:rsidRPr="00744476" w:rsidRDefault="009E49F3" w:rsidP="009E49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51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F151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F151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F15186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EDD0A" w14:textId="010918B0" w:rsidR="009E49F3" w:rsidRPr="00B41C08" w:rsidRDefault="00B41C08" w:rsidP="00B41C08">
            <w:pPr>
              <w:tabs>
                <w:tab w:val="decimal" w:pos="-11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1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82AF36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8877A5" w14:textId="449CB0C2" w:rsidR="009E49F3" w:rsidRDefault="009E49F3" w:rsidP="009E49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62C44A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1326F" w14:textId="03D51709" w:rsidR="009E49F3" w:rsidRPr="0050041C" w:rsidRDefault="004A7706" w:rsidP="004A77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C8A735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C3A91E" w14:textId="11A20676" w:rsidR="009E49F3" w:rsidRPr="0047366F" w:rsidRDefault="009E49F3" w:rsidP="009E49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49F3" w:rsidRPr="00744476" w14:paraId="158BC84A" w14:textId="77777777" w:rsidTr="00C01C13">
        <w:tc>
          <w:tcPr>
            <w:tcW w:w="3870" w:type="dxa"/>
            <w:vAlign w:val="bottom"/>
          </w:tcPr>
          <w:p w14:paraId="7E6A818F" w14:textId="66C09E96" w:rsidR="009E49F3" w:rsidRPr="00744476" w:rsidRDefault="009E49F3" w:rsidP="009E49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9345F" w14:textId="7DEFE109" w:rsidR="009E49F3" w:rsidRPr="00744476" w:rsidRDefault="00B41C08" w:rsidP="009E49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60,240</w:t>
            </w:r>
          </w:p>
        </w:tc>
        <w:tc>
          <w:tcPr>
            <w:tcW w:w="270" w:type="dxa"/>
          </w:tcPr>
          <w:p w14:paraId="315B103B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8A7A9B" w14:textId="6590E3D0" w:rsidR="009E49F3" w:rsidRPr="007319DA" w:rsidRDefault="009E49F3" w:rsidP="007319D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70" w:type="dxa"/>
          </w:tcPr>
          <w:p w14:paraId="148E579D" w14:textId="77777777" w:rsidR="009E49F3" w:rsidRPr="007319DA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3EA91" w14:textId="02B0C8DE" w:rsidR="009E49F3" w:rsidRPr="007319DA" w:rsidRDefault="00106C48" w:rsidP="007319D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254,442</w:t>
            </w:r>
          </w:p>
        </w:tc>
        <w:tc>
          <w:tcPr>
            <w:tcW w:w="270" w:type="dxa"/>
          </w:tcPr>
          <w:p w14:paraId="7E0A8FEB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402301" w14:textId="16CD1588" w:rsidR="009E49F3" w:rsidRPr="007319DA" w:rsidRDefault="00106C48" w:rsidP="007319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</w:tr>
      <w:tr w:rsidR="009E49F3" w:rsidRPr="00744476" w14:paraId="752A037A" w14:textId="77777777" w:rsidTr="00C01C13">
        <w:tc>
          <w:tcPr>
            <w:tcW w:w="3870" w:type="dxa"/>
          </w:tcPr>
          <w:p w14:paraId="55ECDD69" w14:textId="312DD53D" w:rsidR="009E49F3" w:rsidRDefault="009E49F3" w:rsidP="009E49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F6E4E6" w14:textId="77777777" w:rsidR="009E49F3" w:rsidRPr="00744476" w:rsidRDefault="009E49F3" w:rsidP="009E49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B85100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085A2B" w14:textId="77777777" w:rsidR="009E49F3" w:rsidRDefault="009E49F3" w:rsidP="009E49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78167D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037E6B" w14:textId="77777777" w:rsidR="009E49F3" w:rsidRPr="00744476" w:rsidRDefault="009E49F3" w:rsidP="009E49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15B3E0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A26C85" w14:textId="77777777" w:rsidR="009E49F3" w:rsidRDefault="009E49F3" w:rsidP="009E49F3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49F3" w:rsidRPr="00744476" w14:paraId="1603DF4B" w14:textId="77777777" w:rsidTr="00C01C13">
        <w:tc>
          <w:tcPr>
            <w:tcW w:w="3870" w:type="dxa"/>
          </w:tcPr>
          <w:p w14:paraId="7BD6ABA4" w14:textId="1E0EF128" w:rsidR="009E49F3" w:rsidRDefault="009E49F3" w:rsidP="00A02F67">
            <w:pPr>
              <w:spacing w:line="240" w:lineRule="auto"/>
              <w:ind w:left="3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:หนี้สูญและหนี้สงสัยจะสูญ)</w:t>
            </w:r>
            <w:r w:rsidRPr="001F4AF4">
              <w:rPr>
                <w:rFonts w:asciiTheme="majorBidi" w:hAnsi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83A07F" w14:textId="1171B1E7" w:rsidR="009E49F3" w:rsidRPr="00744476" w:rsidRDefault="009E49F3" w:rsidP="009E49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12258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7F6DB4" w14:textId="51C2A895" w:rsidR="009E49F3" w:rsidRDefault="009E49F3" w:rsidP="009E49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A03CCD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956F9" w14:textId="33CA48C7" w:rsidR="009E49F3" w:rsidRPr="00744476" w:rsidRDefault="009E49F3" w:rsidP="009E49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A4169" w14:textId="77777777" w:rsidR="009E49F3" w:rsidRPr="00744476" w:rsidRDefault="009E49F3" w:rsidP="009E49F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CC2067" w14:textId="7256BC4D" w:rsidR="009E49F3" w:rsidRDefault="009E49F3" w:rsidP="009E49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8431CD" w14:textId="77777777" w:rsidR="00D02350" w:rsidRDefault="00D02350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4A59CB" w:rsidRPr="00744476" w14:paraId="6D80FCA3" w14:textId="77777777" w:rsidTr="00F1320F">
        <w:tc>
          <w:tcPr>
            <w:tcW w:w="3870" w:type="dxa"/>
          </w:tcPr>
          <w:p w14:paraId="76B584E9" w14:textId="77777777" w:rsidR="004A59CB" w:rsidRPr="003445BE" w:rsidRDefault="004A59CB" w:rsidP="004A59CB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lastRenderedPageBreak/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CB8E451" w14:textId="77777777" w:rsidR="004A59CB" w:rsidRPr="00744476" w:rsidRDefault="004A59CB" w:rsidP="004A59C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1BD310" w14:textId="77777777" w:rsidR="004A59CB" w:rsidRPr="008B4D50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627CEC45" w14:textId="77777777" w:rsidR="004A59CB" w:rsidRPr="00744476" w:rsidRDefault="004A59CB" w:rsidP="004A59C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9CB" w:rsidRPr="00744476" w14:paraId="21017DCC" w14:textId="77777777" w:rsidTr="00F1320F">
        <w:tc>
          <w:tcPr>
            <w:tcW w:w="3870" w:type="dxa"/>
          </w:tcPr>
          <w:p w14:paraId="0868F6CC" w14:textId="77777777" w:rsidR="004A59CB" w:rsidRPr="00744476" w:rsidRDefault="004A59CB" w:rsidP="004A59CB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D0B412" w14:textId="7E61247C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A98E6B7" w14:textId="77777777" w:rsidR="004A59CB" w:rsidRPr="00744476" w:rsidRDefault="004A59CB" w:rsidP="004A59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7BB98" w14:textId="2F93695E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D448A24" w14:textId="77777777" w:rsidR="004A59CB" w:rsidRPr="008B4D50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744B57" w14:textId="707EB0EA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D7B0E4A" w14:textId="77777777" w:rsidR="004A59CB" w:rsidRPr="00744476" w:rsidRDefault="004A59CB" w:rsidP="004A59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E003E1" w14:textId="5E86B09A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A59CB" w:rsidRPr="00744476" w14:paraId="4DAE42B6" w14:textId="77777777" w:rsidTr="00F1320F">
        <w:tc>
          <w:tcPr>
            <w:tcW w:w="3870" w:type="dxa"/>
          </w:tcPr>
          <w:p w14:paraId="5143B148" w14:textId="77777777" w:rsidR="004A59CB" w:rsidRPr="00744476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2CF4FD83" w14:textId="77777777" w:rsidR="004A59CB" w:rsidRPr="008B4D50" w:rsidRDefault="004A59CB" w:rsidP="004A59C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59CB" w:rsidRPr="00744476" w14:paraId="40C90045" w14:textId="77777777" w:rsidTr="00F1320F">
        <w:tc>
          <w:tcPr>
            <w:tcW w:w="3870" w:type="dxa"/>
          </w:tcPr>
          <w:p w14:paraId="31421BD5" w14:textId="77777777" w:rsidR="004A59CB" w:rsidRDefault="004A59CB" w:rsidP="004A59C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0327A71" w14:textId="77777777" w:rsidR="004A59CB" w:rsidRPr="00717049" w:rsidRDefault="004A59CB" w:rsidP="004A59C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902681" w14:textId="77777777" w:rsidR="004A59CB" w:rsidRPr="00744476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21FA75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21AF1" w14:textId="77777777" w:rsidR="004A59CB" w:rsidRPr="008B4D50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20717B" w14:textId="77777777" w:rsidR="004A59CB" w:rsidRPr="00744476" w:rsidRDefault="004A59CB" w:rsidP="004A59C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E6508" w14:textId="77777777" w:rsidR="004A59CB" w:rsidRPr="00744476" w:rsidRDefault="004A59CB" w:rsidP="004A59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66CCBB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9CB" w:rsidRPr="002A2E92" w14:paraId="44598109" w14:textId="77777777" w:rsidTr="00F1320F">
        <w:tc>
          <w:tcPr>
            <w:tcW w:w="3870" w:type="dxa"/>
            <w:vAlign w:val="bottom"/>
          </w:tcPr>
          <w:p w14:paraId="7A1C24D7" w14:textId="77777777" w:rsidR="004A59CB" w:rsidRPr="009154B5" w:rsidRDefault="004A59CB" w:rsidP="004A59C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BE3AC7" w14:textId="29113435" w:rsidR="004A59CB" w:rsidRPr="002A2E92" w:rsidRDefault="00EE7549" w:rsidP="00463626">
            <w:pPr>
              <w:spacing w:line="240" w:lineRule="atLeast"/>
              <w:ind w:left="-18" w:right="-378" w:firstLine="36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6C117A"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30E1A2B6" w14:textId="77777777" w:rsidR="004A59CB" w:rsidRPr="004D6741" w:rsidRDefault="004A59CB" w:rsidP="004A59CB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2BDF5B" w14:textId="45D3FB52" w:rsidR="004A59CB" w:rsidRPr="002A2E92" w:rsidRDefault="00EE7549" w:rsidP="0046362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4A59CB"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3D248B96" w14:textId="77777777" w:rsidR="004A59CB" w:rsidRPr="008B4D50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0BD80D" w14:textId="48C46A50" w:rsidR="004A59CB" w:rsidRPr="006C117A" w:rsidRDefault="00EE7549" w:rsidP="0046362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6C117A"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76C4D67" w14:textId="77777777" w:rsidR="004A59CB" w:rsidRPr="004D6741" w:rsidRDefault="004A59CB" w:rsidP="004A59C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0E24AB9" w14:textId="273A8170" w:rsidR="004A59CB" w:rsidRPr="00FC705E" w:rsidRDefault="00FB3D6A" w:rsidP="0046362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E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5,65</w:t>
            </w:r>
            <w:r w:rsidRPr="002A2E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A59CB" w:rsidRPr="00744476" w14:paraId="0D068079" w14:textId="77777777" w:rsidTr="00F1320F">
        <w:tc>
          <w:tcPr>
            <w:tcW w:w="3870" w:type="dxa"/>
          </w:tcPr>
          <w:p w14:paraId="42F04B23" w14:textId="77777777" w:rsidR="004A59CB" w:rsidRPr="00FC705E" w:rsidRDefault="004A59CB" w:rsidP="004A59CB">
            <w:pPr>
              <w:pStyle w:val="Bo-Blankline"/>
              <w:rPr>
                <w:cs/>
              </w:rPr>
            </w:pPr>
          </w:p>
        </w:tc>
        <w:tc>
          <w:tcPr>
            <w:tcW w:w="5308" w:type="dxa"/>
            <w:gridSpan w:val="7"/>
          </w:tcPr>
          <w:p w14:paraId="177F6305" w14:textId="77777777" w:rsidR="004A59CB" w:rsidRPr="00FC705E" w:rsidRDefault="004A59CB" w:rsidP="004A59CB">
            <w:pPr>
              <w:pStyle w:val="Bo-Blankline"/>
            </w:pPr>
          </w:p>
        </w:tc>
      </w:tr>
      <w:tr w:rsidR="004A59CB" w:rsidRPr="00744476" w14:paraId="2292CCBF" w14:textId="77777777" w:rsidTr="00F1320F">
        <w:tc>
          <w:tcPr>
            <w:tcW w:w="3870" w:type="dxa"/>
          </w:tcPr>
          <w:p w14:paraId="4D7B6AA3" w14:textId="77777777" w:rsidR="004A59CB" w:rsidRPr="00744476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20" w:type="dxa"/>
            <w:gridSpan w:val="3"/>
          </w:tcPr>
          <w:p w14:paraId="12B6D066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65A316" w14:textId="77777777" w:rsidR="004A59CB" w:rsidRPr="00744476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82E4826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9CB" w:rsidRPr="00744476" w14:paraId="6EC4E38E" w14:textId="77777777" w:rsidTr="00F1320F">
        <w:tc>
          <w:tcPr>
            <w:tcW w:w="3870" w:type="dxa"/>
          </w:tcPr>
          <w:p w14:paraId="74C58770" w14:textId="77777777" w:rsidR="004A59CB" w:rsidRPr="00744476" w:rsidRDefault="004A59CB" w:rsidP="004A59CB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080" w:type="dxa"/>
          </w:tcPr>
          <w:p w14:paraId="58E9BB89" w14:textId="1B287739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CC6DAF" w14:textId="77777777" w:rsidR="004A59CB" w:rsidRPr="00744476" w:rsidRDefault="004A59CB" w:rsidP="004A59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8902A" w14:textId="38089F89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1DF80F0" w14:textId="77777777" w:rsidR="004A59CB" w:rsidRPr="00744476" w:rsidRDefault="004A59CB" w:rsidP="004A59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6623D52" w14:textId="18F27FF5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1D74D3A" w14:textId="77777777" w:rsidR="004A59CB" w:rsidRPr="00744476" w:rsidRDefault="004A59CB" w:rsidP="004A59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BBA8D20" w14:textId="1FEE0055" w:rsidR="004A59CB" w:rsidRPr="00744476" w:rsidRDefault="00EE7549" w:rsidP="004A59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59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A59CB" w:rsidRPr="00744476" w14:paraId="0C76237A" w14:textId="77777777" w:rsidTr="00F1320F">
        <w:tc>
          <w:tcPr>
            <w:tcW w:w="3870" w:type="dxa"/>
          </w:tcPr>
          <w:p w14:paraId="125AC430" w14:textId="77777777" w:rsidR="004A59CB" w:rsidRPr="00744476" w:rsidRDefault="004A59CB" w:rsidP="004A59C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7"/>
          </w:tcPr>
          <w:p w14:paraId="3F2513D2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59CB" w:rsidRPr="00744476" w14:paraId="20CFDC58" w14:textId="77777777" w:rsidTr="00F1320F">
        <w:tc>
          <w:tcPr>
            <w:tcW w:w="3870" w:type="dxa"/>
          </w:tcPr>
          <w:p w14:paraId="2B3BBE09" w14:textId="77777777" w:rsidR="004A59CB" w:rsidRPr="00744476" w:rsidRDefault="004A59CB" w:rsidP="004A59C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DF63A62" w14:textId="77777777" w:rsidR="004A59CB" w:rsidRPr="00744476" w:rsidRDefault="004A59CB" w:rsidP="004A59CB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A96A5" w14:textId="77777777" w:rsidR="004A59CB" w:rsidRPr="00744476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E21800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F8C98" w14:textId="77777777" w:rsidR="004A59CB" w:rsidRPr="00744476" w:rsidRDefault="004A59CB" w:rsidP="004A59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17FD4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1D555" w14:textId="77777777" w:rsidR="004A59CB" w:rsidRPr="00744476" w:rsidRDefault="004A59CB" w:rsidP="004A59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321EAE" w14:textId="77777777" w:rsidR="004A59CB" w:rsidRPr="00744476" w:rsidRDefault="004A59CB" w:rsidP="004A59C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2EC" w:rsidRPr="00744476" w14:paraId="3E4EFC58" w14:textId="77777777" w:rsidTr="00413A72">
        <w:tc>
          <w:tcPr>
            <w:tcW w:w="3870" w:type="dxa"/>
            <w:vAlign w:val="bottom"/>
          </w:tcPr>
          <w:p w14:paraId="6144DB5B" w14:textId="77777777" w:rsidR="00E072EC" w:rsidRPr="00744476" w:rsidRDefault="00E072EC" w:rsidP="00E072E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29A02586" w14:textId="49325E88" w:rsidR="00E072EC" w:rsidRPr="00744476" w:rsidRDefault="001D6EA4" w:rsidP="00E072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CC5BFE" w14:textId="77777777" w:rsidR="00E072EC" w:rsidRPr="00744476" w:rsidRDefault="00E072EC" w:rsidP="00E072E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22911" w14:textId="77777777" w:rsidR="00E072EC" w:rsidRPr="00744476" w:rsidRDefault="00E072EC" w:rsidP="00E072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E1E4C84" w14:textId="77777777" w:rsidR="00E072EC" w:rsidRPr="00744476" w:rsidRDefault="00E072EC" w:rsidP="00E072E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6A2789" w14:textId="19D1C352" w:rsidR="00E072EC" w:rsidRPr="00E072EC" w:rsidRDefault="00EE7549" w:rsidP="00CB63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E072EC"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127BACD5" w14:textId="77777777" w:rsidR="00E072EC" w:rsidRPr="00BC5D5C" w:rsidRDefault="00E072EC" w:rsidP="00BC5D5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2DA216BC" w14:textId="48048645" w:rsidR="00E072EC" w:rsidRPr="00BC5D5C" w:rsidRDefault="00E072EC" w:rsidP="00CB63D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5D5C">
              <w:rPr>
                <w:rFonts w:asciiTheme="majorBidi" w:hAnsiTheme="majorBidi" w:cstheme="majorBidi"/>
                <w:sz w:val="30"/>
                <w:szCs w:val="30"/>
              </w:rPr>
              <w:t>421,984</w:t>
            </w:r>
          </w:p>
        </w:tc>
      </w:tr>
      <w:tr w:rsidR="00413A72" w:rsidRPr="00744476" w14:paraId="25A79888" w14:textId="77777777" w:rsidTr="00413A72">
        <w:tc>
          <w:tcPr>
            <w:tcW w:w="3870" w:type="dxa"/>
            <w:vAlign w:val="bottom"/>
          </w:tcPr>
          <w:p w14:paraId="7F000C8F" w14:textId="3397662F" w:rsidR="00413A72" w:rsidRPr="00744476" w:rsidRDefault="00413A72" w:rsidP="00907C68">
            <w:pPr>
              <w:tabs>
                <w:tab w:val="left" w:pos="966"/>
              </w:tabs>
              <w:spacing w:line="240" w:lineRule="auto"/>
              <w:ind w:left="336" w:hanging="3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07C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ขาดทุนที่รับรู้ตามวิธีส่วนได้เสียที่เกิน</w:t>
            </w:r>
            <w:r w:rsidR="003846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EECE20" w14:textId="1DBE26AF" w:rsidR="00413A72" w:rsidRDefault="00413A72" w:rsidP="00413A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6664FC" w14:textId="77777777" w:rsidR="00413A72" w:rsidRPr="00744476" w:rsidRDefault="00413A72" w:rsidP="00E072E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3CFCB3" w14:textId="22DED9B3" w:rsidR="00413A72" w:rsidRPr="00744476" w:rsidRDefault="00413A72" w:rsidP="00413A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B7411C" w14:textId="77777777" w:rsidR="00413A72" w:rsidRPr="00744476" w:rsidRDefault="00413A72" w:rsidP="00E072E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A018" w14:textId="79B460BE" w:rsidR="00413A72" w:rsidRDefault="00413A72" w:rsidP="00413A72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(908)</w:t>
            </w:r>
          </w:p>
        </w:tc>
        <w:tc>
          <w:tcPr>
            <w:tcW w:w="270" w:type="dxa"/>
          </w:tcPr>
          <w:p w14:paraId="348F9927" w14:textId="77777777" w:rsidR="00413A72" w:rsidRPr="00BC5D5C" w:rsidRDefault="00413A72" w:rsidP="00BC5D5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3F33E3F" w14:textId="1A668F86" w:rsidR="00413A72" w:rsidRPr="00BC5D5C" w:rsidRDefault="00413A72" w:rsidP="00413A72">
            <w:pPr>
              <w:tabs>
                <w:tab w:val="decimal" w:pos="9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(1,039)</w:t>
            </w:r>
          </w:p>
        </w:tc>
      </w:tr>
      <w:tr w:rsidR="00413A72" w:rsidRPr="00744476" w14:paraId="4C33DC6E" w14:textId="77777777" w:rsidTr="00413A72">
        <w:tc>
          <w:tcPr>
            <w:tcW w:w="3870" w:type="dxa"/>
            <w:vAlign w:val="bottom"/>
          </w:tcPr>
          <w:p w14:paraId="0C912F1D" w14:textId="7BE5DDB2" w:rsidR="00413A72" w:rsidRPr="00413A72" w:rsidRDefault="00A35D55" w:rsidP="00E072E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C934AA" w14:textId="5A525E80" w:rsidR="00413A72" w:rsidRPr="00413A72" w:rsidRDefault="00413A72" w:rsidP="00E072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F64264" w14:textId="77777777" w:rsidR="00413A72" w:rsidRPr="00413A72" w:rsidRDefault="00413A72" w:rsidP="00E072E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5DA7A2" w14:textId="2500305D" w:rsidR="00413A72" w:rsidRPr="00413A72" w:rsidRDefault="00413A72" w:rsidP="00E072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4B941" w14:textId="77777777" w:rsidR="00413A72" w:rsidRPr="00413A72" w:rsidRDefault="00413A72" w:rsidP="00E072E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3F6CA" w14:textId="198E1576" w:rsidR="00413A72" w:rsidRPr="00413A72" w:rsidRDefault="00413A72" w:rsidP="00CB63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421,076</w:t>
            </w:r>
          </w:p>
        </w:tc>
        <w:tc>
          <w:tcPr>
            <w:tcW w:w="270" w:type="dxa"/>
          </w:tcPr>
          <w:p w14:paraId="34CF66BF" w14:textId="77777777" w:rsidR="00413A72" w:rsidRPr="00413A72" w:rsidRDefault="00413A72" w:rsidP="00BC5D5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A56C2E" w14:textId="1F4FA87E" w:rsidR="00413A72" w:rsidRPr="00413A72" w:rsidRDefault="00413A72" w:rsidP="00CB63D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420,945</w:t>
            </w:r>
          </w:p>
        </w:tc>
      </w:tr>
    </w:tbl>
    <w:p w14:paraId="3296A0D3" w14:textId="3C76F15F" w:rsidR="00B3267D" w:rsidRDefault="00B3267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55D0221" w14:textId="6414E044" w:rsidR="00324C88" w:rsidRDefault="007B2482" w:rsidP="00324C88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ใน</w:t>
      </w:r>
      <w:r w:rsidRPr="0070480C">
        <w:rPr>
          <w:rFonts w:asciiTheme="majorBidi" w:hAnsiTheme="majorBidi" w:cstheme="majorBidi"/>
          <w:spacing w:val="2"/>
          <w:cs/>
        </w:rPr>
        <w:t xml:space="preserve">ปี </w:t>
      </w:r>
      <w:r w:rsidR="00EE7549">
        <w:rPr>
          <w:rFonts w:asciiTheme="majorBidi" w:hAnsiTheme="majorBidi" w:cstheme="majorBidi"/>
          <w:spacing w:val="2"/>
          <w:lang w:val="en-US"/>
        </w:rPr>
        <w:t>2</w:t>
      </w:r>
      <w:r w:rsidR="00C9703C">
        <w:rPr>
          <w:rFonts w:asciiTheme="majorBidi" w:hAnsiTheme="majorBidi" w:cstheme="majorBidi"/>
          <w:spacing w:val="2"/>
        </w:rPr>
        <w:t>5</w:t>
      </w:r>
      <w:r w:rsidR="00EE7549">
        <w:rPr>
          <w:rFonts w:asciiTheme="majorBidi" w:hAnsiTheme="majorBidi" w:cstheme="majorBidi"/>
          <w:spacing w:val="2"/>
          <w:lang w:val="en-US"/>
        </w:rPr>
        <w:t>40</w:t>
      </w:r>
      <w:r w:rsidRPr="0070480C">
        <w:rPr>
          <w:rFonts w:asciiTheme="majorBidi" w:hAnsiTheme="majorBidi" w:cstheme="majorBidi"/>
          <w:spacing w:val="2"/>
        </w:rPr>
        <w:t xml:space="preserve"> </w:t>
      </w:r>
      <w:r w:rsidRPr="007048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0480C">
        <w:rPr>
          <w:rFonts w:asciiTheme="majorBidi" w:hAnsiTheme="majorBidi" w:cstheme="majorBidi"/>
          <w:spacing w:val="2"/>
        </w:rPr>
        <w:t>(</w:t>
      </w:r>
      <w:r w:rsidRPr="0070480C">
        <w:rPr>
          <w:rFonts w:asciiTheme="majorBidi" w:hAnsiTheme="majorBidi" w:cstheme="majorBidi"/>
          <w:spacing w:val="2"/>
          <w:cs/>
        </w:rPr>
        <w:t>บริษัทย่อย</w:t>
      </w:r>
      <w:r w:rsidRPr="0070480C">
        <w:rPr>
          <w:rFonts w:asciiTheme="majorBidi" w:hAnsiTheme="majorBidi" w:cstheme="majorBidi"/>
          <w:spacing w:val="2"/>
        </w:rPr>
        <w:t xml:space="preserve">) </w:t>
      </w:r>
      <w:r w:rsidRPr="0070480C">
        <w:rPr>
          <w:rFonts w:asciiTheme="majorBidi" w:hAnsiTheme="majorBidi" w:cstheme="majorBidi"/>
          <w:spacing w:val="2"/>
          <w:cs/>
        </w:rPr>
        <w:t xml:space="preserve">ในราคา </w:t>
      </w:r>
      <w:r w:rsidR="00EE7549">
        <w:rPr>
          <w:rFonts w:asciiTheme="majorBidi" w:hAnsiTheme="majorBidi" w:cstheme="majorBidi"/>
          <w:spacing w:val="2"/>
          <w:lang w:val="en-US"/>
        </w:rPr>
        <w:t>47</w:t>
      </w:r>
      <w:r w:rsidR="00EE7549">
        <w:rPr>
          <w:rFonts w:asciiTheme="majorBidi" w:hAnsiTheme="majorBidi" w:cstheme="majorBidi"/>
          <w:lang w:val="en-US"/>
        </w:rPr>
        <w:t>7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9A1EC0" w:rsidRPr="0070480C">
        <w:rPr>
          <w:rFonts w:asciiTheme="majorBidi" w:hAnsiTheme="majorBidi" w:cstheme="majorBidi"/>
          <w:lang w:val="en-US"/>
        </w:rPr>
        <w:br/>
      </w:r>
      <w:r w:rsidRPr="007048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605FF7" w:rsidRPr="0070480C">
        <w:rPr>
          <w:rFonts w:asciiTheme="majorBidi" w:hAnsiTheme="majorBidi" w:cstheme="majorBidi"/>
          <w:spacing w:val="-4"/>
          <w:lang w:val="en-US"/>
        </w:rPr>
        <w:t xml:space="preserve"> 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EE7549">
        <w:rPr>
          <w:rFonts w:asciiTheme="majorBidi" w:hAnsiTheme="majorBidi" w:cstheme="majorBidi"/>
          <w:spacing w:val="-4"/>
          <w:lang w:val="en-US"/>
        </w:rPr>
        <w:t>2</w:t>
      </w:r>
      <w:r w:rsidR="00194807">
        <w:rPr>
          <w:rFonts w:asciiTheme="majorBidi" w:hAnsiTheme="majorBidi" w:cstheme="majorBidi"/>
          <w:spacing w:val="-4"/>
        </w:rPr>
        <w:t>5</w:t>
      </w:r>
      <w:r w:rsidR="00EE7549">
        <w:rPr>
          <w:rFonts w:asciiTheme="majorBidi" w:hAnsiTheme="majorBidi" w:cstheme="majorBidi"/>
          <w:spacing w:val="-4"/>
          <w:lang w:val="en-US"/>
        </w:rPr>
        <w:t>43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EE7549">
        <w:rPr>
          <w:rFonts w:asciiTheme="majorBidi" w:hAnsiTheme="majorBidi" w:cstheme="majorBidi"/>
          <w:spacing w:val="-4"/>
          <w:lang w:val="en-US"/>
        </w:rPr>
        <w:t>1</w:t>
      </w:r>
      <w:r w:rsidR="00194807">
        <w:rPr>
          <w:rFonts w:asciiTheme="majorBidi" w:hAnsiTheme="majorBidi" w:cstheme="majorBidi"/>
          <w:spacing w:val="-4"/>
        </w:rPr>
        <w:t>6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 อย่างไรก็ตาม</w:t>
      </w:r>
      <w:r w:rsidR="005525B0" w:rsidRPr="0070480C">
        <w:rPr>
          <w:rFonts w:asciiTheme="majorBidi" w:hAnsiTheme="majorBidi" w:cstheme="majorBidi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70480C">
        <w:rPr>
          <w:rFonts w:asciiTheme="majorBidi" w:hAnsiTheme="majorBidi" w:cstheme="majorBidi"/>
          <w:cs/>
        </w:rPr>
        <w:t>กำไร</w:t>
      </w:r>
      <w:r w:rsidR="00C32672" w:rsidRPr="0070480C">
        <w:rPr>
          <w:rFonts w:asciiTheme="majorBidi" w:hAnsiTheme="majorBidi" w:cstheme="majorBidi"/>
          <w:cs/>
        </w:rPr>
        <w:t xml:space="preserve">รอการรับรู้จากการขายที่ดินจำนวน </w:t>
      </w:r>
      <w:r w:rsidR="00215A1E" w:rsidRPr="0070480C">
        <w:rPr>
          <w:rFonts w:asciiTheme="majorBidi" w:hAnsiTheme="majorBidi" w:cstheme="majorBidi"/>
          <w:cs/>
        </w:rPr>
        <w:br/>
      </w:r>
      <w:r w:rsidR="00EE7549">
        <w:rPr>
          <w:rFonts w:asciiTheme="majorBidi" w:hAnsiTheme="majorBidi" w:cstheme="majorBidi"/>
          <w:lang w:val="en-US"/>
        </w:rPr>
        <w:t>40</w:t>
      </w:r>
      <w:r w:rsidR="00C32672" w:rsidRPr="0070480C">
        <w:rPr>
          <w:rFonts w:asciiTheme="majorBidi" w:hAnsiTheme="majorBidi" w:cstheme="majorBidi"/>
          <w:cs/>
        </w:rPr>
        <w:t xml:space="preserve"> ล้านบาท</w:t>
      </w:r>
      <w:r w:rsidRPr="0070480C">
        <w:rPr>
          <w:rFonts w:asciiTheme="majorBidi" w:hAnsiTheme="majorBidi" w:cstheme="majorBidi"/>
          <w:cs/>
        </w:rPr>
        <w:t>และดอกเบี้ยรับ</w:t>
      </w:r>
      <w:r w:rsidR="00411D5F" w:rsidRPr="0070480C">
        <w:rPr>
          <w:rFonts w:asciiTheme="majorBidi" w:hAnsiTheme="majorBidi" w:cstheme="majorBidi"/>
          <w:cs/>
        </w:rPr>
        <w:t>รอ</w:t>
      </w:r>
      <w:r w:rsidR="003133C7" w:rsidRPr="0070480C">
        <w:rPr>
          <w:rFonts w:asciiTheme="majorBidi" w:hAnsiTheme="majorBidi" w:cstheme="majorBidi"/>
          <w:cs/>
        </w:rPr>
        <w:t>การ</w:t>
      </w:r>
      <w:r w:rsidR="006B5C0E" w:rsidRPr="0070480C">
        <w:rPr>
          <w:rFonts w:asciiTheme="majorBidi" w:hAnsiTheme="majorBidi" w:cstheme="majorBidi"/>
          <w:cs/>
        </w:rPr>
        <w:t>รับรู้</w:t>
      </w:r>
      <w:r w:rsidR="00C32672" w:rsidRPr="0070480C">
        <w:rPr>
          <w:rFonts w:asciiTheme="majorBidi" w:hAnsiTheme="majorBidi" w:cstheme="majorBidi"/>
          <w:cs/>
        </w:rPr>
        <w:t xml:space="preserve">จำนวน </w:t>
      </w:r>
      <w:r w:rsidR="00EE7549">
        <w:rPr>
          <w:rFonts w:asciiTheme="majorBidi" w:hAnsiTheme="majorBidi" w:cstheme="majorBidi"/>
          <w:lang w:val="en-US"/>
        </w:rPr>
        <w:t>1</w:t>
      </w:r>
      <w:r w:rsidR="00194807">
        <w:rPr>
          <w:rFonts w:asciiTheme="majorBidi" w:hAnsiTheme="majorBidi" w:cstheme="majorBidi"/>
        </w:rPr>
        <w:t>55</w:t>
      </w:r>
      <w:r w:rsidR="00C32672" w:rsidRPr="0070480C">
        <w:rPr>
          <w:rFonts w:asciiTheme="majorBidi" w:hAnsiTheme="majorBidi" w:cstheme="majorBidi"/>
          <w:cs/>
        </w:rPr>
        <w:t xml:space="preserve"> ล้านบาท</w:t>
      </w:r>
      <w:r w:rsidR="008D618A" w:rsidRPr="0070480C">
        <w:rPr>
          <w:rFonts w:asciiTheme="majorBidi" w:hAnsiTheme="majorBidi" w:cstheme="majorBidi"/>
        </w:rPr>
        <w:t xml:space="preserve"> </w:t>
      </w:r>
      <w:r w:rsidR="008D618A" w:rsidRPr="0070480C">
        <w:rPr>
          <w:rFonts w:asciiTheme="majorBidi" w:hAnsiTheme="majorBidi" w:cstheme="majorBidi"/>
          <w:cs/>
        </w:rPr>
        <w:t>และ</w:t>
      </w:r>
      <w:r w:rsidR="00DE4B27" w:rsidRPr="0070480C">
        <w:rPr>
          <w:rFonts w:asciiTheme="majorBidi" w:hAnsiTheme="majorBidi" w:cstheme="majorBidi"/>
          <w:cs/>
        </w:rPr>
        <w:t>ได้หยุด</w:t>
      </w:r>
      <w:r w:rsidR="008D618A" w:rsidRPr="0070480C">
        <w:rPr>
          <w:rFonts w:asciiTheme="majorBidi" w:hAnsiTheme="majorBidi" w:cstheme="majorBidi"/>
          <w:cs/>
        </w:rPr>
        <w:t>การรับรู้ดอกเบี้ย</w:t>
      </w:r>
      <w:r w:rsidR="00131F55" w:rsidRPr="0070480C">
        <w:rPr>
          <w:rFonts w:asciiTheme="majorBidi" w:hAnsiTheme="majorBidi" w:cstheme="majorBidi"/>
          <w:cs/>
        </w:rPr>
        <w:t>โดย</w:t>
      </w:r>
      <w:r w:rsidR="00DE4B27" w:rsidRPr="0070480C">
        <w:rPr>
          <w:rFonts w:asciiTheme="majorBidi" w:hAnsiTheme="majorBidi" w:cstheme="majorBidi"/>
          <w:cs/>
        </w:rPr>
        <w:t>รายการดังกล่าว</w:t>
      </w:r>
      <w:r w:rsidR="006B5C0E" w:rsidRPr="0070480C">
        <w:rPr>
          <w:rFonts w:asciiTheme="majorBidi" w:hAnsiTheme="majorBidi" w:cstheme="majorBidi"/>
          <w:cs/>
        </w:rPr>
        <w:t>แสดงเป็นหนี้สินไม่หมุนเวียนอื่นในงบแสดงฐานะการเงินในงบการเงินเฉพาะกิจการ</w:t>
      </w:r>
    </w:p>
    <w:p w14:paraId="110D832F" w14:textId="77777777" w:rsidR="00401C19" w:rsidRPr="00401C19" w:rsidRDefault="00401C19" w:rsidP="00324C88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</w:p>
    <w:p w14:paraId="760C25C4" w14:textId="172A1D7C" w:rsidR="00297007" w:rsidRPr="0070480C" w:rsidRDefault="00273ECC" w:rsidP="00885B5C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="00F4799D" w:rsidRPr="0070480C">
        <w:rPr>
          <w:rFonts w:asciiTheme="majorBidi" w:hAnsiTheme="majorBidi" w:cstheme="majorBidi"/>
          <w:cs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ในปี </w:t>
      </w:r>
      <w:r w:rsidR="00EE7549">
        <w:rPr>
          <w:rFonts w:asciiTheme="majorBidi" w:hAnsiTheme="majorBidi" w:cstheme="majorBidi"/>
          <w:lang w:val="en-US"/>
        </w:rPr>
        <w:t>2543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EE7549">
        <w:rPr>
          <w:rFonts w:asciiTheme="majorBidi" w:hAnsiTheme="majorBidi" w:cstheme="majorBidi"/>
          <w:lang w:val="en-US"/>
        </w:rPr>
        <w:t>2554</w:t>
      </w:r>
      <w:r w:rsidRPr="0070480C">
        <w:rPr>
          <w:rFonts w:asciiTheme="majorBidi" w:hAnsiTheme="majorBidi" w:cstheme="majorBidi"/>
          <w:cs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="00FC7CAE" w:rsidRPr="0070480C">
        <w:rPr>
          <w:rFonts w:asciiTheme="majorBidi" w:hAnsiTheme="majorBidi" w:cstheme="majorBidi"/>
          <w:cs/>
          <w:lang w:val="en-US"/>
        </w:rPr>
        <w:t>และ</w:t>
      </w:r>
      <w:r w:rsidR="00297007" w:rsidRPr="0070480C">
        <w:rPr>
          <w:rFonts w:asciiTheme="majorBidi" w:hAnsiTheme="majorBidi" w:cstheme="majorBidi"/>
          <w:cs/>
          <w:lang w:val="en-US"/>
        </w:rPr>
        <w:t>บริษัทย่อยดังกล่าวได้ขายที่ดินบางส่วน</w:t>
      </w:r>
      <w:r w:rsidR="00FC7CAE" w:rsidRPr="0070480C">
        <w:rPr>
          <w:rFonts w:asciiTheme="majorBidi" w:hAnsiTheme="majorBidi" w:cstheme="majorBidi"/>
          <w:cs/>
          <w:lang w:val="en-US"/>
        </w:rPr>
        <w:t xml:space="preserve">ที่ซื้อมาจากบริษัท </w:t>
      </w:r>
      <w:r w:rsidR="0088539C" w:rsidRPr="0070480C">
        <w:rPr>
          <w:rFonts w:asciiTheme="majorBidi" w:hAnsiTheme="majorBidi" w:cstheme="majorBidi"/>
          <w:lang w:val="en-US"/>
        </w:rPr>
        <w:br/>
      </w:r>
      <w:r w:rsidR="00FC7CAE" w:rsidRPr="0070480C">
        <w:rPr>
          <w:rFonts w:asciiTheme="majorBidi" w:hAnsiTheme="majorBidi" w:cstheme="majorBidi"/>
          <w:cs/>
          <w:lang w:val="en-US"/>
        </w:rPr>
        <w:t>เพื่อนำไปชำระหนี้คืนที่เกิดจากการซื้อที่ดิน</w:t>
      </w:r>
      <w:r w:rsidR="00297007" w:rsidRPr="0070480C">
        <w:rPr>
          <w:rFonts w:asciiTheme="majorBidi" w:hAnsiTheme="majorBidi" w:cstheme="majorBidi"/>
          <w:cs/>
          <w:lang w:val="en-US"/>
        </w:rPr>
        <w:t xml:space="preserve">เป็นจำนวนเงิน </w:t>
      </w:r>
      <w:r w:rsidR="00EE7549">
        <w:rPr>
          <w:rFonts w:asciiTheme="majorBidi" w:hAnsiTheme="majorBidi" w:cstheme="majorBidi"/>
          <w:lang w:val="en-US"/>
        </w:rPr>
        <w:t>68</w:t>
      </w:r>
      <w:r w:rsidR="00297007" w:rsidRPr="007048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50E8C2B3" w14:textId="54E1A736" w:rsidR="00596FEF" w:rsidRPr="008D0FE3" w:rsidRDefault="00596FEF" w:rsidP="008D0FE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AB93101" w14:textId="3D99C483" w:rsidR="00A35D55" w:rsidRDefault="00AA47E2" w:rsidP="00A35D55">
      <w:pPr>
        <w:pStyle w:val="Bo-C1Content"/>
        <w:rPr>
          <w:rFonts w:asciiTheme="majorBidi" w:hAnsiTheme="majorBidi" w:cstheme="majorBidi"/>
          <w:cs/>
          <w:lang w:val="en-US"/>
        </w:rPr>
      </w:pPr>
      <w:r w:rsidRPr="003A3E5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EE7549">
        <w:rPr>
          <w:rFonts w:asciiTheme="majorBidi" w:hAnsiTheme="majorBidi" w:cstheme="majorBidi"/>
          <w:spacing w:val="6"/>
          <w:lang w:val="en-US"/>
        </w:rPr>
        <w:t>31</w:t>
      </w:r>
      <w:r w:rsidR="00AB32A4" w:rsidRPr="003A3E5F">
        <w:rPr>
          <w:rFonts w:asciiTheme="majorBidi" w:hAnsiTheme="majorBidi" w:cstheme="majorBidi"/>
          <w:spacing w:val="6"/>
          <w:lang w:val="en-US"/>
        </w:rPr>
        <w:t xml:space="preserve"> </w:t>
      </w:r>
      <w:r w:rsidR="00AB32A4" w:rsidRPr="003A3E5F">
        <w:rPr>
          <w:rFonts w:asciiTheme="majorBidi" w:hAnsiTheme="majorBidi" w:cstheme="majorBidi"/>
          <w:spacing w:val="6"/>
          <w:cs/>
          <w:lang w:val="en-US"/>
        </w:rPr>
        <w:t>ธันวาคม</w:t>
      </w:r>
      <w:r w:rsidR="00A705B0" w:rsidRPr="003A3E5F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="00EE7549">
        <w:rPr>
          <w:rFonts w:asciiTheme="majorBidi" w:hAnsiTheme="majorBidi" w:cstheme="majorBidi"/>
          <w:spacing w:val="6"/>
          <w:lang w:val="en-US"/>
        </w:rPr>
        <w:t>2563</w:t>
      </w:r>
      <w:r w:rsidR="00596FEF" w:rsidRPr="003A3E5F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="000C022C" w:rsidRPr="003A3E5F">
        <w:rPr>
          <w:rFonts w:asciiTheme="majorBidi" w:hAnsiTheme="majorBidi" w:cstheme="majorBidi"/>
          <w:spacing w:val="6"/>
          <w:cs/>
          <w:lang w:val="en-US"/>
        </w:rPr>
        <w:t>บริษัทมี</w:t>
      </w:r>
      <w:r w:rsidR="00596FEF" w:rsidRPr="003A3E5F">
        <w:rPr>
          <w:rFonts w:asciiTheme="majorBidi" w:hAnsiTheme="majorBidi" w:cstheme="majorBidi"/>
          <w:spacing w:val="6"/>
          <w:cs/>
          <w:lang w:val="en-US"/>
        </w:rPr>
        <w:t>ลูกหนี้บริษัทย่อยที่เกิดจากการซื้อขายที่ดินดังกล่าว</w:t>
      </w:r>
      <w:r w:rsidR="00411D5F" w:rsidRPr="003A3E5F">
        <w:rPr>
          <w:rFonts w:asciiTheme="majorBidi" w:hAnsiTheme="majorBidi" w:cstheme="majorBidi"/>
          <w:spacing w:val="6"/>
          <w:cs/>
          <w:lang w:val="en-US"/>
        </w:rPr>
        <w:t xml:space="preserve">มียอดคงเหลือจำนวน </w:t>
      </w:r>
      <w:r w:rsidR="00A90AAC" w:rsidRPr="00012A5E">
        <w:rPr>
          <w:rFonts w:asciiTheme="majorBidi" w:hAnsiTheme="majorBidi" w:cstheme="majorBidi"/>
          <w:spacing w:val="16"/>
          <w:lang w:val="en-US"/>
        </w:rPr>
        <w:t>422</w:t>
      </w:r>
      <w:r w:rsidR="00411D5F" w:rsidRPr="00012A5E">
        <w:rPr>
          <w:rFonts w:asciiTheme="majorBidi" w:hAnsiTheme="majorBidi" w:cstheme="majorBidi"/>
          <w:spacing w:val="16"/>
          <w:cs/>
          <w:lang w:val="en-US"/>
        </w:rPr>
        <w:t xml:space="preserve"> ล้านบาท </w:t>
      </w:r>
      <w:r w:rsidR="00A655AA" w:rsidRPr="00012A5E">
        <w:rPr>
          <w:rFonts w:asciiTheme="majorBidi" w:hAnsiTheme="majorBidi" w:cstheme="majorBidi"/>
          <w:i/>
          <w:iCs/>
          <w:spacing w:val="16"/>
          <w:lang w:val="en-US"/>
        </w:rPr>
        <w:t>(</w:t>
      </w:r>
      <w:r w:rsidR="00EE7549" w:rsidRPr="00012A5E">
        <w:rPr>
          <w:rFonts w:asciiTheme="majorBidi" w:hAnsiTheme="majorBidi" w:cstheme="majorBidi"/>
          <w:i/>
          <w:iCs/>
          <w:spacing w:val="16"/>
          <w:lang w:val="en-US"/>
        </w:rPr>
        <w:t>2562</w:t>
      </w:r>
      <w:r w:rsidR="00A655AA" w:rsidRPr="00012A5E">
        <w:rPr>
          <w:rFonts w:asciiTheme="majorBidi" w:hAnsiTheme="majorBidi" w:cstheme="majorBidi"/>
          <w:i/>
          <w:iCs/>
          <w:spacing w:val="16"/>
          <w:lang w:val="en-US"/>
        </w:rPr>
        <w:t xml:space="preserve">: </w:t>
      </w:r>
      <w:r w:rsidR="00EE7549" w:rsidRPr="00012A5E">
        <w:rPr>
          <w:rFonts w:asciiTheme="majorBidi" w:hAnsiTheme="majorBidi" w:cstheme="majorBidi"/>
          <w:i/>
          <w:iCs/>
          <w:spacing w:val="16"/>
          <w:lang w:val="en-US"/>
        </w:rPr>
        <w:t>422</w:t>
      </w:r>
      <w:r w:rsidR="00A83A44" w:rsidRPr="00012A5E">
        <w:rPr>
          <w:rFonts w:asciiTheme="majorBidi" w:hAnsiTheme="majorBidi" w:cstheme="majorBidi"/>
          <w:i/>
          <w:iCs/>
          <w:spacing w:val="16"/>
          <w:lang w:val="en-US"/>
        </w:rPr>
        <w:t xml:space="preserve"> </w:t>
      </w:r>
      <w:r w:rsidR="00A83A44" w:rsidRPr="00012A5E">
        <w:rPr>
          <w:rFonts w:asciiTheme="majorBidi" w:hAnsiTheme="majorBidi" w:cstheme="majorBidi" w:hint="cs"/>
          <w:i/>
          <w:iCs/>
          <w:spacing w:val="16"/>
          <w:cs/>
          <w:lang w:val="en-US"/>
        </w:rPr>
        <w:t>ล้านบาท</w:t>
      </w:r>
      <w:r w:rsidR="00A83A44" w:rsidRPr="00012A5E">
        <w:rPr>
          <w:rFonts w:asciiTheme="majorBidi" w:hAnsiTheme="majorBidi" w:cstheme="majorBidi"/>
          <w:i/>
          <w:iCs/>
          <w:spacing w:val="16"/>
          <w:lang w:val="en-US"/>
        </w:rPr>
        <w:t>)</w:t>
      </w:r>
      <w:r w:rsidR="002F579C" w:rsidRPr="00012A5E">
        <w:rPr>
          <w:rFonts w:asciiTheme="majorBidi" w:hAnsiTheme="majorBidi" w:cstheme="majorBidi"/>
          <w:i/>
          <w:iCs/>
          <w:spacing w:val="16"/>
          <w:lang w:val="en-US"/>
        </w:rPr>
        <w:t xml:space="preserve"> </w:t>
      </w:r>
      <w:r w:rsidR="00411D5F" w:rsidRPr="00012A5E">
        <w:rPr>
          <w:rFonts w:asciiTheme="majorBidi" w:hAnsiTheme="majorBidi" w:cstheme="majorBidi"/>
          <w:spacing w:val="16"/>
          <w:cs/>
          <w:lang w:val="en-US"/>
        </w:rPr>
        <w:t>และกำไร</w:t>
      </w:r>
      <w:r w:rsidR="003E3AD7" w:rsidRPr="00012A5E">
        <w:rPr>
          <w:rFonts w:asciiTheme="majorBidi" w:hAnsiTheme="majorBidi" w:cstheme="majorBidi"/>
          <w:spacing w:val="16"/>
          <w:cs/>
          <w:lang w:val="en-US"/>
        </w:rPr>
        <w:t>จากการขายรอรับรู้</w:t>
      </w:r>
      <w:r w:rsidR="00411D5F" w:rsidRPr="00012A5E">
        <w:rPr>
          <w:rFonts w:asciiTheme="majorBidi" w:hAnsiTheme="majorBidi" w:cstheme="majorBidi"/>
          <w:spacing w:val="16"/>
          <w:cs/>
          <w:lang w:val="en-US"/>
        </w:rPr>
        <w:t xml:space="preserve">มียอดคงเหลือจำนวน </w:t>
      </w:r>
      <w:r w:rsidR="00A90AAC" w:rsidRPr="00012A5E">
        <w:rPr>
          <w:rFonts w:asciiTheme="majorBidi" w:hAnsiTheme="majorBidi" w:cstheme="majorBidi"/>
          <w:spacing w:val="16"/>
          <w:lang w:val="en-US"/>
        </w:rPr>
        <w:t>35</w:t>
      </w:r>
      <w:r w:rsidR="003E3AD7" w:rsidRPr="00012A5E">
        <w:rPr>
          <w:rFonts w:asciiTheme="majorBidi" w:hAnsiTheme="majorBidi" w:cstheme="majorBidi"/>
          <w:spacing w:val="16"/>
          <w:cs/>
          <w:lang w:val="en-US"/>
        </w:rPr>
        <w:t xml:space="preserve"> ล้านบาท</w:t>
      </w:r>
      <w:r w:rsidR="002F579C">
        <w:rPr>
          <w:rFonts w:asciiTheme="majorBidi" w:hAnsiTheme="majorBidi" w:cstheme="majorBidi"/>
          <w:lang w:val="en-US"/>
        </w:rPr>
        <w:t xml:space="preserve"> </w:t>
      </w:r>
      <w:r w:rsidR="002F579C">
        <w:rPr>
          <w:rFonts w:asciiTheme="majorBidi" w:hAnsiTheme="majorBidi" w:cstheme="majorBidi"/>
          <w:i/>
          <w:iCs/>
          <w:lang w:val="en-US"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2562</w:t>
      </w:r>
      <w:r w:rsidR="002F579C">
        <w:rPr>
          <w:rFonts w:asciiTheme="majorBidi" w:hAnsiTheme="majorBidi" w:cstheme="majorBidi"/>
          <w:i/>
          <w:iCs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pacing w:val="4"/>
          <w:lang w:val="en-US"/>
        </w:rPr>
        <w:t>35</w:t>
      </w:r>
      <w:r w:rsidR="002F579C" w:rsidRPr="002D65C1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2F579C" w:rsidRPr="002D65C1">
        <w:rPr>
          <w:rFonts w:asciiTheme="majorBidi" w:hAnsiTheme="majorBidi" w:cstheme="majorBidi" w:hint="cs"/>
          <w:i/>
          <w:iCs/>
          <w:spacing w:val="4"/>
          <w:cs/>
          <w:lang w:val="en-US"/>
        </w:rPr>
        <w:t>ล้านบาท</w:t>
      </w:r>
      <w:r w:rsidR="002F579C" w:rsidRPr="002D65C1">
        <w:rPr>
          <w:rFonts w:asciiTheme="majorBidi" w:hAnsiTheme="majorBidi" w:cstheme="majorBidi"/>
          <w:i/>
          <w:iCs/>
          <w:spacing w:val="4"/>
          <w:lang w:val="en-US"/>
        </w:rPr>
        <w:t>)</w:t>
      </w:r>
      <w:r w:rsidR="003E3AD7" w:rsidRPr="002D65C1">
        <w:rPr>
          <w:rFonts w:asciiTheme="majorBidi" w:hAnsiTheme="majorBidi" w:cstheme="majorBidi"/>
          <w:spacing w:val="4"/>
          <w:cs/>
          <w:lang w:val="en-US"/>
        </w:rPr>
        <w:t xml:space="preserve"> และดอกเบี้ยรับรอรับรู้</w:t>
      </w:r>
      <w:r w:rsidR="00411D5F" w:rsidRPr="002D65C1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A90AAC">
        <w:rPr>
          <w:rFonts w:asciiTheme="majorBidi" w:hAnsiTheme="majorBidi" w:cstheme="majorBidi"/>
          <w:spacing w:val="4"/>
          <w:lang w:val="en-US"/>
        </w:rPr>
        <w:t xml:space="preserve">134 </w:t>
      </w:r>
      <w:r w:rsidR="003E3AD7" w:rsidRPr="002D65C1">
        <w:rPr>
          <w:rFonts w:asciiTheme="majorBidi" w:hAnsiTheme="majorBidi" w:cstheme="majorBidi"/>
          <w:spacing w:val="4"/>
          <w:cs/>
          <w:lang w:val="en-US"/>
        </w:rPr>
        <w:t>ล้านบาท</w:t>
      </w:r>
      <w:r w:rsidR="00B57046" w:rsidRPr="002D65C1">
        <w:rPr>
          <w:rFonts w:asciiTheme="majorBidi" w:hAnsiTheme="majorBidi" w:cstheme="majorBidi"/>
          <w:spacing w:val="4"/>
          <w:lang w:val="en-US"/>
        </w:rPr>
        <w:t xml:space="preserve"> 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>(</w:t>
      </w:r>
      <w:r w:rsidR="00EE7549">
        <w:rPr>
          <w:rFonts w:asciiTheme="majorBidi" w:hAnsiTheme="majorBidi" w:cstheme="majorBidi"/>
          <w:i/>
          <w:iCs/>
          <w:spacing w:val="4"/>
          <w:lang w:val="en-US"/>
        </w:rPr>
        <w:t>2562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pacing w:val="4"/>
          <w:lang w:val="en-US"/>
        </w:rPr>
        <w:t>134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B57046" w:rsidRPr="002D65C1">
        <w:rPr>
          <w:rFonts w:asciiTheme="majorBidi" w:hAnsiTheme="majorBidi" w:cstheme="majorBidi" w:hint="cs"/>
          <w:i/>
          <w:iCs/>
          <w:spacing w:val="4"/>
          <w:cs/>
          <w:lang w:val="en-US"/>
        </w:rPr>
        <w:t>ล้านบาท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>)</w:t>
      </w:r>
      <w:r w:rsidR="003E3AD7" w:rsidRPr="002D65C1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EA5BB7" w:rsidRPr="002D65C1">
        <w:rPr>
          <w:rFonts w:asciiTheme="majorBidi" w:hAnsiTheme="majorBidi" w:cstheme="majorBidi"/>
          <w:spacing w:val="4"/>
          <w:cs/>
          <w:lang w:val="en-US"/>
        </w:rPr>
        <w:t>ได้</w:t>
      </w:r>
      <w:r w:rsidR="00A87965" w:rsidRPr="002D65C1">
        <w:rPr>
          <w:rFonts w:asciiTheme="majorBidi" w:hAnsiTheme="majorBidi" w:cstheme="majorBidi"/>
          <w:spacing w:val="4"/>
          <w:cs/>
          <w:lang w:val="en-US"/>
        </w:rPr>
        <w:t>แสดงในงบแสดงฐานะการเงินใน</w:t>
      </w:r>
      <w:r w:rsidR="00A87965" w:rsidRPr="003A3E5F">
        <w:rPr>
          <w:rFonts w:asciiTheme="majorBidi" w:hAnsiTheme="majorBidi" w:cstheme="majorBidi"/>
          <w:cs/>
          <w:lang w:val="en-US"/>
        </w:rPr>
        <w:t>งบการเงินเฉพาะกิจการ</w:t>
      </w:r>
      <w:r w:rsidR="00A35D55">
        <w:rPr>
          <w:rFonts w:asciiTheme="majorBidi" w:hAnsiTheme="majorBidi" w:cstheme="majorBidi"/>
          <w:cs/>
          <w:lang w:val="en-US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E5426E" w:rsidRPr="00744476" w14:paraId="52348C55" w14:textId="77777777" w:rsidTr="000F1614">
        <w:trPr>
          <w:tblHeader/>
        </w:trPr>
        <w:tc>
          <w:tcPr>
            <w:tcW w:w="3931" w:type="dxa"/>
          </w:tcPr>
          <w:p w14:paraId="47543843" w14:textId="77777777" w:rsidR="00E5426E" w:rsidRPr="00744476" w:rsidRDefault="000744A1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br w:type="page"/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04FF37B0" w14:textId="77777777" w:rsidR="00E5426E" w:rsidRPr="00744476" w:rsidRDefault="00E5426E" w:rsidP="00E542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080A24" w14:textId="77777777" w:rsidR="00E5426E" w:rsidRPr="00744476" w:rsidRDefault="00E5426E" w:rsidP="00E542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579F18E" w14:textId="77777777" w:rsidR="00E5426E" w:rsidRPr="00744476" w:rsidRDefault="00E5426E" w:rsidP="00E542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732ECB95" w14:textId="77777777" w:rsidTr="000F1614">
        <w:trPr>
          <w:tblHeader/>
        </w:trPr>
        <w:tc>
          <w:tcPr>
            <w:tcW w:w="3931" w:type="dxa"/>
          </w:tcPr>
          <w:p w14:paraId="44F8781D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24C535" w14:textId="2DC14C87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CAE3F79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C5C7CB" w14:textId="1FAD5138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58E917C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39701A9D" w14:textId="33A17012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CB9C756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2100F7" w14:textId="184F22CC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B698B" w:rsidRPr="00744476" w14:paraId="13022E88" w14:textId="77777777" w:rsidTr="000F1614">
        <w:trPr>
          <w:tblHeader/>
        </w:trPr>
        <w:tc>
          <w:tcPr>
            <w:tcW w:w="3931" w:type="dxa"/>
          </w:tcPr>
          <w:p w14:paraId="65451ABF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72008E6" w14:textId="77777777"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14:paraId="78E36200" w14:textId="77777777" w:rsidTr="000F1614">
        <w:tc>
          <w:tcPr>
            <w:tcW w:w="3931" w:type="dxa"/>
          </w:tcPr>
          <w:p w14:paraId="55BFDC1D" w14:textId="77777777" w:rsidR="00DB698B" w:rsidRPr="00744476" w:rsidRDefault="00DB698B" w:rsidP="00DB698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C6C3407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4D52D" w14:textId="77777777"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42D0A7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5E13" w14:textId="77777777"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64DCB6" w14:textId="77777777" w:rsidR="00DB698B" w:rsidRPr="00744476" w:rsidRDefault="00DB698B" w:rsidP="00DB698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741BD7" w14:textId="77777777"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55CEC56" w14:textId="77777777" w:rsidR="00DB698B" w:rsidRPr="00744476" w:rsidRDefault="00DB698B" w:rsidP="00DB698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0152" w:rsidRPr="00744476" w14:paraId="36D75146" w14:textId="77777777" w:rsidTr="00260152">
        <w:tc>
          <w:tcPr>
            <w:tcW w:w="3931" w:type="dxa"/>
          </w:tcPr>
          <w:p w14:paraId="27D4B35C" w14:textId="5F3A7285" w:rsidR="00260152" w:rsidRPr="00744476" w:rsidRDefault="00260152" w:rsidP="0026015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25F186D2" w14:textId="3BE75554" w:rsidR="00260152" w:rsidRPr="00260152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43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CDFB2F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2A0C33" w14:textId="796C9012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43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22B700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8D356DD" w14:textId="0E8C668F" w:rsidR="00260152" w:rsidRPr="00744476" w:rsidRDefault="00260152" w:rsidP="0026015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14:paraId="6EB82A48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A3B0FBB" w14:textId="19B22F4E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152" w:rsidRPr="00744476" w14:paraId="67694359" w14:textId="77777777" w:rsidTr="00260152">
        <w:tc>
          <w:tcPr>
            <w:tcW w:w="3931" w:type="dxa"/>
            <w:vAlign w:val="bottom"/>
          </w:tcPr>
          <w:p w14:paraId="46339422" w14:textId="77777777" w:rsidR="00260152" w:rsidRPr="00744476" w:rsidRDefault="00260152" w:rsidP="002601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C6B930" w14:textId="34C1455E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9BB424D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EB51F9" w14:textId="16DE6C99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1B49AAB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9E6A76" w14:textId="2A188A5E" w:rsidR="00260152" w:rsidRPr="00744476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3,190</w:t>
            </w:r>
          </w:p>
        </w:tc>
        <w:tc>
          <w:tcPr>
            <w:tcW w:w="236" w:type="dxa"/>
          </w:tcPr>
          <w:p w14:paraId="206710A1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F5A936" w14:textId="063A4140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4,585</w:t>
            </w:r>
          </w:p>
        </w:tc>
      </w:tr>
      <w:tr w:rsidR="00260152" w:rsidRPr="00744476" w14:paraId="1BB95694" w14:textId="77777777" w:rsidTr="00260152">
        <w:tc>
          <w:tcPr>
            <w:tcW w:w="3931" w:type="dxa"/>
            <w:vAlign w:val="bottom"/>
          </w:tcPr>
          <w:p w14:paraId="4C499927" w14:textId="77777777" w:rsidR="00260152" w:rsidRPr="00744476" w:rsidRDefault="00260152" w:rsidP="002601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3E85559E" w14:textId="758EF66B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C32702F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06701F" w14:textId="7E79434D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008462E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792248" w14:textId="0A8102DB" w:rsidR="00260152" w:rsidRPr="00744476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14,302</w:t>
            </w:r>
          </w:p>
        </w:tc>
        <w:tc>
          <w:tcPr>
            <w:tcW w:w="236" w:type="dxa"/>
          </w:tcPr>
          <w:p w14:paraId="0A25209E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60F58F" w14:textId="4A0E6A1C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9,086</w:t>
            </w:r>
          </w:p>
        </w:tc>
      </w:tr>
      <w:tr w:rsidR="00260152" w:rsidRPr="00744476" w14:paraId="21ADE780" w14:textId="77777777" w:rsidTr="00260152">
        <w:tc>
          <w:tcPr>
            <w:tcW w:w="3931" w:type="dxa"/>
            <w:vAlign w:val="bottom"/>
          </w:tcPr>
          <w:p w14:paraId="303B2743" w14:textId="77777777" w:rsidR="00260152" w:rsidRPr="00744476" w:rsidRDefault="00260152" w:rsidP="002601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685DF15B" w14:textId="08906DD2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7011CDA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BCCD83" w14:textId="65F2E671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624C6DF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EE4044" w14:textId="125742B5" w:rsidR="00260152" w:rsidRPr="00744476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8,422</w:t>
            </w:r>
          </w:p>
        </w:tc>
        <w:tc>
          <w:tcPr>
            <w:tcW w:w="236" w:type="dxa"/>
          </w:tcPr>
          <w:p w14:paraId="6E243B2E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FF42AD" w14:textId="56242B93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251,973</w:t>
            </w:r>
          </w:p>
        </w:tc>
      </w:tr>
      <w:tr w:rsidR="00260152" w:rsidRPr="00744476" w14:paraId="6D0A8EAC" w14:textId="77777777" w:rsidTr="00260152">
        <w:tc>
          <w:tcPr>
            <w:tcW w:w="3931" w:type="dxa"/>
            <w:vAlign w:val="bottom"/>
          </w:tcPr>
          <w:p w14:paraId="2796EEB2" w14:textId="77777777" w:rsidR="00260152" w:rsidRPr="00744476" w:rsidRDefault="00260152" w:rsidP="002601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644FEA4B" w14:textId="27D1CA03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8DC31F6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27587BA" w14:textId="5B7FCBA0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1E4D0D9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22CEC59" w14:textId="38A6E79B" w:rsidR="00260152" w:rsidRPr="00744476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073F22B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1E1B50" w14:textId="41CD04CB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260152" w:rsidRPr="00744476" w14:paraId="4FD5E317" w14:textId="77777777" w:rsidTr="00260152">
        <w:tc>
          <w:tcPr>
            <w:tcW w:w="3931" w:type="dxa"/>
          </w:tcPr>
          <w:p w14:paraId="491048AE" w14:textId="77777777" w:rsidR="00260152" w:rsidRPr="00744476" w:rsidRDefault="00260152" w:rsidP="002601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10C12024" w14:textId="363F9BD3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BFAD241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60E4E6" w14:textId="17C01560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3A2ADD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28B3BEC" w14:textId="760FF494" w:rsidR="00260152" w:rsidRPr="00744476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8,089</w:t>
            </w:r>
          </w:p>
        </w:tc>
        <w:tc>
          <w:tcPr>
            <w:tcW w:w="236" w:type="dxa"/>
          </w:tcPr>
          <w:p w14:paraId="2286AC32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88BD60" w14:textId="0F079F4D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5,393</w:t>
            </w:r>
          </w:p>
        </w:tc>
      </w:tr>
      <w:tr w:rsidR="00260152" w:rsidRPr="00744476" w14:paraId="2A043265" w14:textId="77777777" w:rsidTr="00260152">
        <w:tc>
          <w:tcPr>
            <w:tcW w:w="3931" w:type="dxa"/>
          </w:tcPr>
          <w:p w14:paraId="5B75D3AD" w14:textId="77777777" w:rsidR="00260152" w:rsidRPr="00744476" w:rsidRDefault="00260152" w:rsidP="002601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  <w:shd w:val="clear" w:color="auto" w:fill="auto"/>
          </w:tcPr>
          <w:p w14:paraId="52468A62" w14:textId="4149B31C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737B913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C40830" w14:textId="19F6E453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E7ADDB3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A97E1B7" w14:textId="5D26D8B6" w:rsidR="00260152" w:rsidRPr="00744476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8,792</w:t>
            </w:r>
          </w:p>
        </w:tc>
        <w:tc>
          <w:tcPr>
            <w:tcW w:w="236" w:type="dxa"/>
          </w:tcPr>
          <w:p w14:paraId="4FBADA1C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4E3997" w14:textId="4A15F0A6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7,919</w:t>
            </w:r>
          </w:p>
        </w:tc>
      </w:tr>
      <w:tr w:rsidR="00260152" w:rsidRPr="00744476" w14:paraId="710512C3" w14:textId="77777777" w:rsidTr="00260152">
        <w:tc>
          <w:tcPr>
            <w:tcW w:w="3931" w:type="dxa"/>
          </w:tcPr>
          <w:p w14:paraId="7E0E0CAD" w14:textId="77777777" w:rsidR="00260152" w:rsidRPr="00744476" w:rsidRDefault="00260152" w:rsidP="0026015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  <w:shd w:val="clear" w:color="auto" w:fill="auto"/>
          </w:tcPr>
          <w:p w14:paraId="7C094DB1" w14:textId="4369219F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F68174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D10640" w14:textId="783D5843" w:rsidR="00260152" w:rsidRPr="00744476" w:rsidRDefault="00260152" w:rsidP="002601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E98731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CF41049" w14:textId="36549D34" w:rsidR="00260152" w:rsidRDefault="00260152" w:rsidP="0026015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A217DD1" w14:textId="77777777" w:rsidR="00260152" w:rsidRPr="00744476" w:rsidRDefault="00260152" w:rsidP="002601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E45E5E" w14:textId="398C965A" w:rsidR="00260152" w:rsidRPr="00744476" w:rsidRDefault="00260152" w:rsidP="0026015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94807" w:rsidRPr="00744476" w14:paraId="730C750F" w14:textId="77777777" w:rsidTr="00260152">
        <w:tc>
          <w:tcPr>
            <w:tcW w:w="3931" w:type="dxa"/>
          </w:tcPr>
          <w:p w14:paraId="6AADC224" w14:textId="77777777" w:rsidR="00194807" w:rsidRPr="00744476" w:rsidRDefault="00194807" w:rsidP="001948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26FDD04C" w14:textId="77777777" w:rsidR="00194807" w:rsidRPr="00744476" w:rsidRDefault="00194807" w:rsidP="0019480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2CB8B1" w14:textId="77777777" w:rsidR="00194807" w:rsidRPr="00744476" w:rsidRDefault="00194807" w:rsidP="0019480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B64A46" w14:textId="77777777" w:rsidR="00194807" w:rsidRPr="00744476" w:rsidRDefault="00194807" w:rsidP="0019480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4C2F87" w14:textId="77777777" w:rsidR="00194807" w:rsidRPr="00744476" w:rsidRDefault="00194807" w:rsidP="0019480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C82E8D" w14:textId="77777777" w:rsidR="00194807" w:rsidRPr="00744476" w:rsidRDefault="00194807" w:rsidP="0019480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AEAF43" w14:textId="77777777" w:rsidR="00194807" w:rsidRPr="00744476" w:rsidRDefault="00194807" w:rsidP="0019480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868796" w14:textId="77777777" w:rsidR="00194807" w:rsidRPr="00744476" w:rsidRDefault="00194807" w:rsidP="00194807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4807" w:rsidRPr="00744476" w14:paraId="2E79B400" w14:textId="77777777" w:rsidTr="001F4733">
        <w:tc>
          <w:tcPr>
            <w:tcW w:w="3931" w:type="dxa"/>
          </w:tcPr>
          <w:p w14:paraId="3FF3AC1F" w14:textId="77777777" w:rsidR="00194807" w:rsidRPr="00744476" w:rsidRDefault="00194807" w:rsidP="0019480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021EFBDB" w14:textId="3E851232" w:rsidR="00194807" w:rsidRPr="00744476" w:rsidRDefault="001F4733" w:rsidP="0019480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3,636</w:t>
            </w:r>
          </w:p>
        </w:tc>
        <w:tc>
          <w:tcPr>
            <w:tcW w:w="236" w:type="dxa"/>
          </w:tcPr>
          <w:p w14:paraId="79B0A4D2" w14:textId="77777777" w:rsidR="00194807" w:rsidRPr="00744476" w:rsidRDefault="00194807" w:rsidP="0019480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B00933" w14:textId="7EDD9E55" w:rsidR="00194807" w:rsidRPr="00744476" w:rsidRDefault="00EE7549" w:rsidP="0019480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94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36" w:type="dxa"/>
          </w:tcPr>
          <w:p w14:paraId="645DAC23" w14:textId="77777777" w:rsidR="00194807" w:rsidRPr="00744476" w:rsidRDefault="00194807" w:rsidP="0019480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A1A6E8" w14:textId="671F9A9F" w:rsidR="00194807" w:rsidRPr="00744476" w:rsidRDefault="003364A7" w:rsidP="003364A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C8D1D92" w14:textId="77777777" w:rsidR="00194807" w:rsidRPr="00744476" w:rsidRDefault="00194807" w:rsidP="0019480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B45DA6" w14:textId="50B6CCD2" w:rsidR="00194807" w:rsidRPr="00744476" w:rsidRDefault="00194807" w:rsidP="008D0FE3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152D3" w:rsidRPr="00744476" w14:paraId="75384469" w14:textId="77777777" w:rsidTr="001F4733">
        <w:tc>
          <w:tcPr>
            <w:tcW w:w="3931" w:type="dxa"/>
          </w:tcPr>
          <w:p w14:paraId="0DFB1FDF" w14:textId="77777777" w:rsidR="007152D3" w:rsidRPr="00744476" w:rsidRDefault="007152D3" w:rsidP="007152D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14:paraId="76026681" w14:textId="62242FBF" w:rsidR="007152D3" w:rsidRPr="00744476" w:rsidRDefault="001F4733" w:rsidP="007152D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137,076</w:t>
            </w:r>
          </w:p>
        </w:tc>
        <w:tc>
          <w:tcPr>
            <w:tcW w:w="236" w:type="dxa"/>
          </w:tcPr>
          <w:p w14:paraId="5523616B" w14:textId="77777777" w:rsidR="007152D3" w:rsidRPr="00744476" w:rsidRDefault="007152D3" w:rsidP="007152D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5D17C4" w14:textId="6318979D" w:rsidR="007152D3" w:rsidRPr="00744476" w:rsidRDefault="007152D3" w:rsidP="007152D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84,896</w:t>
            </w:r>
          </w:p>
        </w:tc>
        <w:tc>
          <w:tcPr>
            <w:tcW w:w="236" w:type="dxa"/>
          </w:tcPr>
          <w:p w14:paraId="1365A880" w14:textId="77777777" w:rsidR="007152D3" w:rsidRPr="00744476" w:rsidRDefault="007152D3" w:rsidP="007152D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FDF85D" w14:textId="258F96CE" w:rsidR="007152D3" w:rsidRPr="00744476" w:rsidRDefault="007152D3" w:rsidP="007152D3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136,445</w:t>
            </w:r>
          </w:p>
        </w:tc>
        <w:tc>
          <w:tcPr>
            <w:tcW w:w="236" w:type="dxa"/>
          </w:tcPr>
          <w:p w14:paraId="532DD4A9" w14:textId="77777777" w:rsidR="007152D3" w:rsidRPr="00744476" w:rsidRDefault="007152D3" w:rsidP="007152D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443F2C" w14:textId="2C4FA612" w:rsidR="007152D3" w:rsidRPr="00744476" w:rsidRDefault="007152D3" w:rsidP="007152D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84,452</w:t>
            </w:r>
          </w:p>
        </w:tc>
      </w:tr>
      <w:tr w:rsidR="007152D3" w:rsidRPr="00744476" w14:paraId="3955C883" w14:textId="77777777" w:rsidTr="001F4733">
        <w:tc>
          <w:tcPr>
            <w:tcW w:w="3931" w:type="dxa"/>
          </w:tcPr>
          <w:p w14:paraId="0AA570A6" w14:textId="77777777" w:rsidR="007152D3" w:rsidRPr="00744476" w:rsidRDefault="007152D3" w:rsidP="007152D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07DF5791" w14:textId="1C586922" w:rsidR="007152D3" w:rsidRPr="00744476" w:rsidRDefault="001F4733" w:rsidP="007152D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210,678</w:t>
            </w:r>
          </w:p>
        </w:tc>
        <w:tc>
          <w:tcPr>
            <w:tcW w:w="236" w:type="dxa"/>
          </w:tcPr>
          <w:p w14:paraId="1E2EFF30" w14:textId="77777777" w:rsidR="007152D3" w:rsidRPr="00744476" w:rsidRDefault="007152D3" w:rsidP="007152D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00A00B" w14:textId="0B44B25A" w:rsidR="007152D3" w:rsidRPr="00744476" w:rsidRDefault="007152D3" w:rsidP="007152D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152,996</w:t>
            </w:r>
          </w:p>
        </w:tc>
        <w:tc>
          <w:tcPr>
            <w:tcW w:w="236" w:type="dxa"/>
          </w:tcPr>
          <w:p w14:paraId="0F08840A" w14:textId="77777777" w:rsidR="007152D3" w:rsidRPr="00744476" w:rsidRDefault="007152D3" w:rsidP="007152D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4BE3665" w14:textId="10991243" w:rsidR="007152D3" w:rsidRPr="00744476" w:rsidRDefault="007152D3" w:rsidP="007152D3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205,773</w:t>
            </w:r>
          </w:p>
        </w:tc>
        <w:tc>
          <w:tcPr>
            <w:tcW w:w="236" w:type="dxa"/>
          </w:tcPr>
          <w:p w14:paraId="20399477" w14:textId="77777777" w:rsidR="007152D3" w:rsidRPr="00744476" w:rsidRDefault="007152D3" w:rsidP="007152D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014F8D" w14:textId="2DEEABF3" w:rsidR="007152D3" w:rsidRPr="00744476" w:rsidRDefault="007152D3" w:rsidP="007152D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148,736</w:t>
            </w:r>
          </w:p>
        </w:tc>
      </w:tr>
      <w:tr w:rsidR="007152D3" w:rsidRPr="00744476" w14:paraId="1512C650" w14:textId="77777777" w:rsidTr="001F4733">
        <w:tc>
          <w:tcPr>
            <w:tcW w:w="3931" w:type="dxa"/>
            <w:vAlign w:val="bottom"/>
          </w:tcPr>
          <w:p w14:paraId="2AFA1FD5" w14:textId="77777777" w:rsidR="007152D3" w:rsidRPr="00744476" w:rsidRDefault="007152D3" w:rsidP="007152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40AD7" w14:textId="452DC500" w:rsidR="007152D3" w:rsidRPr="00744476" w:rsidRDefault="001F4733" w:rsidP="007152D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351,390</w:t>
            </w:r>
          </w:p>
        </w:tc>
        <w:tc>
          <w:tcPr>
            <w:tcW w:w="236" w:type="dxa"/>
          </w:tcPr>
          <w:p w14:paraId="2840B97E" w14:textId="77777777" w:rsidR="007152D3" w:rsidRPr="00744476" w:rsidRDefault="007152D3" w:rsidP="007152D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618D304" w14:textId="43F46766" w:rsidR="007152D3" w:rsidRPr="00744476" w:rsidRDefault="007152D3" w:rsidP="007152D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239,961</w:t>
            </w:r>
          </w:p>
        </w:tc>
        <w:tc>
          <w:tcPr>
            <w:tcW w:w="236" w:type="dxa"/>
          </w:tcPr>
          <w:p w14:paraId="11641BCB" w14:textId="77777777" w:rsidR="007152D3" w:rsidRPr="00744476" w:rsidRDefault="007152D3" w:rsidP="007152D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AFE55" w14:textId="4DE42CD8" w:rsidR="007152D3" w:rsidRPr="00744476" w:rsidRDefault="007152D3" w:rsidP="007152D3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385,053</w:t>
            </w:r>
          </w:p>
        </w:tc>
        <w:tc>
          <w:tcPr>
            <w:tcW w:w="236" w:type="dxa"/>
          </w:tcPr>
          <w:p w14:paraId="174BD694" w14:textId="77777777" w:rsidR="007152D3" w:rsidRPr="00744476" w:rsidRDefault="007152D3" w:rsidP="007152D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3739B1F" w14:textId="2B240506" w:rsidR="007152D3" w:rsidRPr="00744476" w:rsidRDefault="007152D3" w:rsidP="007152D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512,167</w:t>
            </w:r>
          </w:p>
        </w:tc>
      </w:tr>
    </w:tbl>
    <w:p w14:paraId="05D2D729" w14:textId="451F501E" w:rsidR="00DD4282" w:rsidRPr="00100F86" w:rsidRDefault="00DD4282">
      <w:pPr>
        <w:spacing w:line="240" w:lineRule="auto"/>
        <w:rPr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720"/>
        <w:gridCol w:w="270"/>
        <w:gridCol w:w="63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34020" w:rsidRPr="000E72B7" w14:paraId="1072F913" w14:textId="77777777" w:rsidTr="00C66DED">
        <w:trPr>
          <w:tblHeader/>
        </w:trPr>
        <w:tc>
          <w:tcPr>
            <w:tcW w:w="2520" w:type="dxa"/>
            <w:vAlign w:val="bottom"/>
          </w:tcPr>
          <w:p w14:paraId="54103D23" w14:textId="6AC270B9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="0075121A"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="007512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620" w:type="dxa"/>
            <w:gridSpan w:val="3"/>
            <w:vAlign w:val="bottom"/>
          </w:tcPr>
          <w:p w14:paraId="0E064993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241486C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D841DAB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20" w:rsidRPr="000E72B7" w14:paraId="47B72453" w14:textId="77777777" w:rsidTr="006E20BC">
        <w:trPr>
          <w:tblHeader/>
        </w:trPr>
        <w:tc>
          <w:tcPr>
            <w:tcW w:w="2520" w:type="dxa"/>
          </w:tcPr>
          <w:p w14:paraId="3E6D6465" w14:textId="77777777" w:rsidR="00934020" w:rsidRPr="00435338" w:rsidRDefault="00934020" w:rsidP="006E2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05B15C99" w14:textId="4515016B" w:rsidR="00934020" w:rsidRPr="00435338" w:rsidRDefault="00EE7549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003A0E43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E41C80D" w14:textId="3BC92229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4CA47EE7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A54686" w14:textId="037B76E9" w:rsidR="00934020" w:rsidRPr="00435338" w:rsidRDefault="00DF5CC3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288F5E05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16A967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36DA81D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D73640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492DA9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698244" w14:textId="61161E14" w:rsidR="00934020" w:rsidRPr="00435338" w:rsidRDefault="00DF5CC3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 w:rsidR="00BC215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934020" w:rsidRPr="000E72B7" w14:paraId="16AE0AF2" w14:textId="77777777" w:rsidTr="00C66DED">
        <w:trPr>
          <w:tblHeader/>
        </w:trPr>
        <w:tc>
          <w:tcPr>
            <w:tcW w:w="2520" w:type="dxa"/>
          </w:tcPr>
          <w:p w14:paraId="57F951C7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2C32B7E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4683F56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E52B9C9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4020" w:rsidRPr="000E72B7" w14:paraId="4FC3151C" w14:textId="77777777" w:rsidTr="00C66DED">
        <w:tc>
          <w:tcPr>
            <w:tcW w:w="2520" w:type="dxa"/>
          </w:tcPr>
          <w:p w14:paraId="2DE69EDC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720" w:type="dxa"/>
          </w:tcPr>
          <w:p w14:paraId="03693990" w14:textId="77777777" w:rsidR="00934020" w:rsidRPr="00E47AF3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D20268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1B3395A" w14:textId="77777777" w:rsidR="00934020" w:rsidRPr="00435338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C2F5B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15AB2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21580C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3BA817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4B34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CDE35A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7EF42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C25853" w14:textId="77777777" w:rsidR="00934020" w:rsidRPr="00435338" w:rsidRDefault="00934020" w:rsidP="0058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020" w:rsidRPr="000E72B7" w14:paraId="56902C1A" w14:textId="77777777" w:rsidTr="00260152">
        <w:tc>
          <w:tcPr>
            <w:tcW w:w="2520" w:type="dxa"/>
          </w:tcPr>
          <w:p w14:paraId="0A0DC36B" w14:textId="77777777" w:rsidR="00934020" w:rsidRPr="00435338" w:rsidRDefault="00934020" w:rsidP="00583DC2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720" w:type="dxa"/>
            <w:vAlign w:val="bottom"/>
          </w:tcPr>
          <w:p w14:paraId="4D0E9718" w14:textId="77777777" w:rsidR="00934020" w:rsidRPr="00435338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C7488A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F36A149" w14:textId="4BD510B8" w:rsidR="00934020" w:rsidRPr="00435338" w:rsidRDefault="00EE7549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402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</w:tcPr>
          <w:p w14:paraId="7DD64E79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D79CF" w14:textId="77777777" w:rsidR="00934020" w:rsidRPr="00435338" w:rsidRDefault="00934020" w:rsidP="00583DC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86CBCC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2389" w14:textId="2ED75D6A" w:rsidR="00934020" w:rsidRPr="003833DF" w:rsidRDefault="0026464E" w:rsidP="0004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695,000</w:t>
            </w:r>
          </w:p>
        </w:tc>
        <w:tc>
          <w:tcPr>
            <w:tcW w:w="270" w:type="dxa"/>
            <w:shd w:val="clear" w:color="auto" w:fill="auto"/>
          </w:tcPr>
          <w:p w14:paraId="3070EAC1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AB97D" w14:textId="5B0B3B4D" w:rsidR="00934020" w:rsidRPr="00547BA6" w:rsidRDefault="0026464E" w:rsidP="0054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7B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(695,000)</w:t>
            </w:r>
          </w:p>
        </w:tc>
        <w:tc>
          <w:tcPr>
            <w:tcW w:w="270" w:type="dxa"/>
            <w:shd w:val="clear" w:color="auto" w:fill="auto"/>
          </w:tcPr>
          <w:p w14:paraId="25DAE646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0DAA1" w14:textId="54E7ED93" w:rsidR="00934020" w:rsidRPr="007A7237" w:rsidRDefault="0026464E" w:rsidP="005E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4020" w:rsidRPr="000E72B7" w14:paraId="461F92C5" w14:textId="77777777" w:rsidTr="00260152">
        <w:tc>
          <w:tcPr>
            <w:tcW w:w="2520" w:type="dxa"/>
          </w:tcPr>
          <w:p w14:paraId="73F8C493" w14:textId="77777777" w:rsidR="00934020" w:rsidRPr="00744476" w:rsidRDefault="00934020" w:rsidP="00583DC2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9A2128" w14:textId="77777777" w:rsidR="00934020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F6C8C9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E8184E9" w14:textId="77777777" w:rsidR="00934020" w:rsidRPr="006F5372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9D4B9D5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9FC64" w14:textId="77777777" w:rsidR="00934020" w:rsidRDefault="00934020" w:rsidP="00583DC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46444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59AC" w14:textId="42DD11BC" w:rsidR="00934020" w:rsidRPr="006F5372" w:rsidRDefault="0026464E" w:rsidP="0004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695,000</w:t>
            </w:r>
          </w:p>
        </w:tc>
        <w:tc>
          <w:tcPr>
            <w:tcW w:w="270" w:type="dxa"/>
            <w:shd w:val="clear" w:color="auto" w:fill="auto"/>
          </w:tcPr>
          <w:p w14:paraId="7207F492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E841E" w14:textId="106703D8" w:rsidR="00934020" w:rsidRPr="00547BA6" w:rsidRDefault="0026464E" w:rsidP="0054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7B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(695,000)</w:t>
            </w:r>
          </w:p>
        </w:tc>
        <w:tc>
          <w:tcPr>
            <w:tcW w:w="270" w:type="dxa"/>
            <w:shd w:val="clear" w:color="auto" w:fill="auto"/>
          </w:tcPr>
          <w:p w14:paraId="175F4F23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BBC32" w14:textId="6091FDFC" w:rsidR="00934020" w:rsidRPr="007A7237" w:rsidRDefault="0026464E" w:rsidP="005E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4020" w:rsidRPr="000E72B7" w14:paraId="037A8838" w14:textId="77777777" w:rsidTr="00260152">
        <w:tc>
          <w:tcPr>
            <w:tcW w:w="2520" w:type="dxa"/>
          </w:tcPr>
          <w:p w14:paraId="444E69C8" w14:textId="77777777" w:rsidR="00934020" w:rsidRPr="00744476" w:rsidRDefault="00934020" w:rsidP="00583DC2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720" w:type="dxa"/>
            <w:vAlign w:val="bottom"/>
          </w:tcPr>
          <w:p w14:paraId="0F3CEBCF" w14:textId="77777777" w:rsidR="00934020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2F28FC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F441BA5" w14:textId="77777777" w:rsidR="00934020" w:rsidRPr="006F5372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E56973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B38D2" w14:textId="77777777" w:rsidR="00934020" w:rsidRDefault="00934020" w:rsidP="00583DC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F942D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44B8D" w14:textId="54462C18" w:rsidR="00934020" w:rsidRDefault="0026464E" w:rsidP="0004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2,883</w:t>
            </w:r>
          </w:p>
        </w:tc>
        <w:tc>
          <w:tcPr>
            <w:tcW w:w="270" w:type="dxa"/>
            <w:shd w:val="clear" w:color="auto" w:fill="auto"/>
          </w:tcPr>
          <w:p w14:paraId="43434BD2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AD6" w14:textId="0DE58702" w:rsidR="00934020" w:rsidRPr="00547BA6" w:rsidRDefault="0026464E" w:rsidP="0054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2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7B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(2,883)</w:t>
            </w:r>
          </w:p>
        </w:tc>
        <w:tc>
          <w:tcPr>
            <w:tcW w:w="270" w:type="dxa"/>
            <w:shd w:val="clear" w:color="auto" w:fill="auto"/>
          </w:tcPr>
          <w:p w14:paraId="009AFB87" w14:textId="77777777" w:rsidR="00934020" w:rsidRPr="00435338" w:rsidRDefault="00934020" w:rsidP="00583D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1DF8" w14:textId="5BC9A7BA" w:rsidR="00934020" w:rsidRDefault="0026464E" w:rsidP="005E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4020" w:rsidRPr="000E72B7" w14:paraId="0203F8EC" w14:textId="77777777" w:rsidTr="00260152">
        <w:tc>
          <w:tcPr>
            <w:tcW w:w="2520" w:type="dxa"/>
          </w:tcPr>
          <w:p w14:paraId="0EC8721C" w14:textId="77777777" w:rsidR="00934020" w:rsidRPr="007620FD" w:rsidRDefault="00934020" w:rsidP="00583DC2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20" w:type="dxa"/>
            <w:vAlign w:val="bottom"/>
          </w:tcPr>
          <w:p w14:paraId="3ACE64A1" w14:textId="77777777" w:rsidR="00934020" w:rsidRPr="007620FD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F740C5" w14:textId="77777777" w:rsidR="00934020" w:rsidRPr="007620FD" w:rsidRDefault="00934020" w:rsidP="00583D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A7C7599" w14:textId="77777777" w:rsidR="00934020" w:rsidRPr="007620FD" w:rsidRDefault="00934020" w:rsidP="00583D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3B8329E" w14:textId="77777777" w:rsidR="00934020" w:rsidRPr="007620FD" w:rsidRDefault="00934020" w:rsidP="00583D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AAE8A" w14:textId="77777777" w:rsidR="00934020" w:rsidRPr="007620FD" w:rsidRDefault="00934020" w:rsidP="00583DC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86C77D" w14:textId="77777777" w:rsidR="00934020" w:rsidRPr="007620FD" w:rsidRDefault="00934020" w:rsidP="00583D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FDAB4" w14:textId="293D64CD" w:rsidR="00934020" w:rsidRPr="00042733" w:rsidRDefault="0026464E" w:rsidP="0004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27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697,883</w:t>
            </w:r>
          </w:p>
        </w:tc>
        <w:tc>
          <w:tcPr>
            <w:tcW w:w="270" w:type="dxa"/>
            <w:shd w:val="clear" w:color="auto" w:fill="auto"/>
          </w:tcPr>
          <w:p w14:paraId="5996127E" w14:textId="77777777" w:rsidR="00934020" w:rsidRPr="007620FD" w:rsidRDefault="00934020" w:rsidP="00583D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04336" w14:textId="7ED1E26A" w:rsidR="00934020" w:rsidRPr="00547BA6" w:rsidRDefault="0026464E" w:rsidP="0054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7B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(697,883)</w:t>
            </w:r>
          </w:p>
        </w:tc>
        <w:tc>
          <w:tcPr>
            <w:tcW w:w="270" w:type="dxa"/>
            <w:shd w:val="clear" w:color="auto" w:fill="auto"/>
          </w:tcPr>
          <w:p w14:paraId="3B2F6DD9" w14:textId="77777777" w:rsidR="00934020" w:rsidRPr="007620FD" w:rsidRDefault="00934020" w:rsidP="00583DC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5E1CB" w14:textId="62347C16" w:rsidR="00934020" w:rsidRPr="005E77BB" w:rsidRDefault="0026464E" w:rsidP="005E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7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C43DFE6" w14:textId="77777777" w:rsidR="00100F86" w:rsidRDefault="00100F8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25354760" w14:textId="51BCC881" w:rsidR="000744A1" w:rsidRPr="00744476" w:rsidRDefault="000744A1" w:rsidP="000744A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ธันวาคม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มีดังนี้</w:t>
      </w:r>
    </w:p>
    <w:p w14:paraId="07FFE2DA" w14:textId="77777777" w:rsidR="000744A1" w:rsidRPr="0070480C" w:rsidRDefault="000744A1" w:rsidP="005028B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744A1" w:rsidRPr="00744476" w14:paraId="4A2D5158" w14:textId="77777777" w:rsidTr="000F1614">
        <w:tc>
          <w:tcPr>
            <w:tcW w:w="3931" w:type="dxa"/>
          </w:tcPr>
          <w:p w14:paraId="7EAE88C7" w14:textId="77777777" w:rsidR="000744A1" w:rsidRPr="00744476" w:rsidRDefault="000744A1" w:rsidP="0013026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08C2345B" w14:textId="77777777" w:rsidR="000744A1" w:rsidRPr="00744476" w:rsidRDefault="000744A1" w:rsidP="001302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5F367E" w14:textId="77777777" w:rsidR="000744A1" w:rsidRPr="00744476" w:rsidRDefault="000744A1" w:rsidP="0013026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8BA326C" w14:textId="77777777" w:rsidR="000744A1" w:rsidRPr="00744476" w:rsidRDefault="000744A1" w:rsidP="001302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B5E" w:rsidRPr="00744476" w14:paraId="0E733D19" w14:textId="77777777" w:rsidTr="000F1614">
        <w:tc>
          <w:tcPr>
            <w:tcW w:w="3931" w:type="dxa"/>
          </w:tcPr>
          <w:p w14:paraId="47967D54" w14:textId="77777777" w:rsidR="00905B5E" w:rsidRPr="00744476" w:rsidRDefault="00905B5E" w:rsidP="00905B5E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352C99E" w14:textId="0387724E" w:rsidR="00905B5E" w:rsidRPr="00744476" w:rsidRDefault="00EE7549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A0DA4E3" w14:textId="77777777" w:rsidR="00905B5E" w:rsidRPr="00744476" w:rsidRDefault="00905B5E" w:rsidP="00905B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7B874A" w14:textId="3FB01BD9" w:rsidR="00905B5E" w:rsidRPr="00744476" w:rsidRDefault="00EE7549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601C7CD" w14:textId="77777777" w:rsidR="00905B5E" w:rsidRPr="00744476" w:rsidRDefault="00905B5E" w:rsidP="00905B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D5AB381" w14:textId="64B530CD" w:rsidR="00905B5E" w:rsidRPr="00744476" w:rsidRDefault="00EE7549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BA51FE5" w14:textId="77777777" w:rsidR="00905B5E" w:rsidRPr="00744476" w:rsidRDefault="00905B5E" w:rsidP="00905B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C591B2" w14:textId="219527B1" w:rsidR="00905B5E" w:rsidRPr="00744476" w:rsidRDefault="00EE7549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05B5E" w:rsidRPr="00744476" w14:paraId="44251F26" w14:textId="77777777" w:rsidTr="000F1614">
        <w:tc>
          <w:tcPr>
            <w:tcW w:w="3931" w:type="dxa"/>
          </w:tcPr>
          <w:p w14:paraId="75FB9CFA" w14:textId="77777777" w:rsidR="00905B5E" w:rsidRPr="00744476" w:rsidRDefault="00905B5E" w:rsidP="00905B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0C22C2A" w14:textId="77777777" w:rsidR="00905B5E" w:rsidRPr="00744476" w:rsidRDefault="00905B5E" w:rsidP="00905B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5B5E" w:rsidRPr="00744476" w14:paraId="2B669186" w14:textId="77777777" w:rsidTr="000F1614">
        <w:tc>
          <w:tcPr>
            <w:tcW w:w="3931" w:type="dxa"/>
          </w:tcPr>
          <w:p w14:paraId="5F28D11D" w14:textId="77777777" w:rsidR="00905B5E" w:rsidRPr="00744476" w:rsidRDefault="00905B5E" w:rsidP="00905B5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BEB3D59" w14:textId="77777777" w:rsidR="00905B5E" w:rsidRPr="00744476" w:rsidRDefault="00905B5E" w:rsidP="00905B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D43D1" w14:textId="77777777" w:rsidR="00905B5E" w:rsidRPr="00744476" w:rsidRDefault="00905B5E" w:rsidP="00905B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3F8384" w14:textId="77777777" w:rsidR="00905B5E" w:rsidRPr="00744476" w:rsidRDefault="00905B5E" w:rsidP="00905B5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5A52995" w14:textId="77777777" w:rsidR="00905B5E" w:rsidRPr="00744476" w:rsidRDefault="00905B5E" w:rsidP="00905B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390FAC" w14:textId="77777777" w:rsidR="00905B5E" w:rsidRPr="00744476" w:rsidRDefault="00905B5E" w:rsidP="00905B5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1B0B74" w14:textId="77777777" w:rsidR="00905B5E" w:rsidRPr="00744476" w:rsidRDefault="00905B5E" w:rsidP="00905B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935668" w14:textId="77777777" w:rsidR="00905B5E" w:rsidRPr="00744476" w:rsidRDefault="00905B5E" w:rsidP="00905B5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2456" w:rsidRPr="00744476" w14:paraId="6376DCFA" w14:textId="77777777" w:rsidTr="00260152">
        <w:tc>
          <w:tcPr>
            <w:tcW w:w="3931" w:type="dxa"/>
          </w:tcPr>
          <w:p w14:paraId="18E98EEF" w14:textId="1D4C80F7" w:rsidR="00572456" w:rsidRPr="00744476" w:rsidRDefault="00572456" w:rsidP="00572456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531D24B7" w14:textId="2ADACE15" w:rsidR="00572456" w:rsidRPr="00744476" w:rsidRDefault="00572456" w:rsidP="005724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165BAC" w14:textId="77777777" w:rsidR="00572456" w:rsidRPr="00744476" w:rsidRDefault="00572456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4C78B23" w14:textId="77777777" w:rsidR="00572456" w:rsidRPr="00744476" w:rsidRDefault="00572456" w:rsidP="005724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31734A" w14:textId="77777777" w:rsidR="00572456" w:rsidRPr="00744476" w:rsidRDefault="00572456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20B2D9" w14:textId="2C76BCCA" w:rsidR="00572456" w:rsidRPr="00744476" w:rsidRDefault="009C66CC" w:rsidP="009C66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7A2E48" w14:textId="77777777" w:rsidR="00572456" w:rsidRPr="00744476" w:rsidRDefault="00572456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94E7F4F" w14:textId="245F16D5" w:rsidR="00572456" w:rsidRPr="00744476" w:rsidRDefault="00572456" w:rsidP="0057245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43,873</w:t>
            </w:r>
          </w:p>
        </w:tc>
      </w:tr>
      <w:tr w:rsidR="009C66CC" w:rsidRPr="00744476" w14:paraId="73DFB4FB" w14:textId="77777777" w:rsidTr="00260152">
        <w:tc>
          <w:tcPr>
            <w:tcW w:w="3931" w:type="dxa"/>
          </w:tcPr>
          <w:p w14:paraId="657B9384" w14:textId="51980A9C" w:rsidR="009C66CC" w:rsidRPr="00744476" w:rsidRDefault="009C66CC" w:rsidP="00572456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50D712AF" w14:textId="442984E6" w:rsidR="009C66CC" w:rsidRDefault="009C66CC" w:rsidP="005724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F49458" w14:textId="77777777" w:rsidR="009C66CC" w:rsidRPr="00744476" w:rsidRDefault="009C66CC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EBECD3" w14:textId="07DC4852" w:rsidR="009C66CC" w:rsidRPr="00744476" w:rsidRDefault="009C66CC" w:rsidP="005724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E95A54" w14:textId="77777777" w:rsidR="009C66CC" w:rsidRPr="00744476" w:rsidRDefault="009C66CC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3B3623" w14:textId="4AC17DFA" w:rsidR="009C66CC" w:rsidRDefault="009C66CC" w:rsidP="0057245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695,000</w:t>
            </w:r>
          </w:p>
        </w:tc>
        <w:tc>
          <w:tcPr>
            <w:tcW w:w="236" w:type="dxa"/>
            <w:shd w:val="clear" w:color="auto" w:fill="auto"/>
          </w:tcPr>
          <w:p w14:paraId="7898AC96" w14:textId="77777777" w:rsidR="009C66CC" w:rsidRPr="00744476" w:rsidRDefault="009C66CC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421E876" w14:textId="7C0ABE4D" w:rsidR="009C66CC" w:rsidRDefault="009C66CC" w:rsidP="009C66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72456" w:rsidRPr="00744476" w14:paraId="7C26B8C5" w14:textId="77777777" w:rsidTr="00260152">
        <w:tc>
          <w:tcPr>
            <w:tcW w:w="3931" w:type="dxa"/>
          </w:tcPr>
          <w:p w14:paraId="62085682" w14:textId="77777777" w:rsidR="00572456" w:rsidRPr="00744476" w:rsidRDefault="00572456" w:rsidP="00572456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EBA472" w14:textId="2720BCF8" w:rsidR="00572456" w:rsidRPr="00744476" w:rsidRDefault="00572456" w:rsidP="005724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0A6D9" w14:textId="77777777" w:rsidR="00572456" w:rsidRPr="00744476" w:rsidRDefault="00572456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CDD8902" w14:textId="77777777" w:rsidR="00572456" w:rsidRPr="00744476" w:rsidRDefault="00572456" w:rsidP="005724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DD1B8" w14:textId="77777777" w:rsidR="00572456" w:rsidRPr="00744476" w:rsidRDefault="00572456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DC337F7" w14:textId="02CFDFBC" w:rsidR="00572456" w:rsidRPr="00744476" w:rsidRDefault="00572456" w:rsidP="0057245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  <w:r w:rsidRPr="00E21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E21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46DA72" w14:textId="77777777" w:rsidR="00572456" w:rsidRPr="00744476" w:rsidRDefault="00572456" w:rsidP="005724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A37077B" w14:textId="498EA342" w:rsidR="00572456" w:rsidRPr="00744476" w:rsidRDefault="00572456" w:rsidP="0057245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(43,873)</w:t>
            </w:r>
          </w:p>
        </w:tc>
      </w:tr>
      <w:tr w:rsidR="00905B5E" w:rsidRPr="00744476" w14:paraId="308D7476" w14:textId="77777777" w:rsidTr="00260152">
        <w:trPr>
          <w:trHeight w:val="54"/>
        </w:trPr>
        <w:tc>
          <w:tcPr>
            <w:tcW w:w="3931" w:type="dxa"/>
          </w:tcPr>
          <w:p w14:paraId="748B5B85" w14:textId="19D6F634" w:rsidR="00905B5E" w:rsidRPr="00744476" w:rsidRDefault="00905B5E" w:rsidP="00905B5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2E432" w14:textId="2DFE388E" w:rsidR="00905B5E" w:rsidRPr="00C352AB" w:rsidRDefault="008F3EBA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3914C7" w14:textId="77777777" w:rsidR="00905B5E" w:rsidRPr="00C352AB" w:rsidRDefault="00905B5E" w:rsidP="00905B5E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DC21" w14:textId="77777777" w:rsidR="00905B5E" w:rsidRPr="00C352AB" w:rsidRDefault="00905B5E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AF9C8E" w14:textId="77777777" w:rsidR="00905B5E" w:rsidRPr="00744476" w:rsidRDefault="00905B5E" w:rsidP="00905B5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C0C3" w14:textId="7BC6E910" w:rsidR="00905B5E" w:rsidRPr="00C352AB" w:rsidRDefault="00572456" w:rsidP="00905B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90D620" w14:textId="77777777" w:rsidR="00905B5E" w:rsidRPr="00744476" w:rsidRDefault="00905B5E" w:rsidP="00905B5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368EF" w14:textId="3F43C7C6" w:rsidR="00905B5E" w:rsidRPr="00744476" w:rsidRDefault="00905B5E" w:rsidP="00363D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DB9B254" w14:textId="4281B5B8" w:rsidR="006D385D" w:rsidRDefault="006D385D" w:rsidP="005028B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53"/>
        <w:gridCol w:w="1166"/>
        <w:gridCol w:w="236"/>
        <w:gridCol w:w="1140"/>
        <w:gridCol w:w="236"/>
        <w:gridCol w:w="1176"/>
        <w:gridCol w:w="236"/>
        <w:gridCol w:w="1135"/>
      </w:tblGrid>
      <w:tr w:rsidR="009F3C22" w:rsidRPr="00744476" w14:paraId="6B115E8D" w14:textId="77777777" w:rsidTr="00DD59F0">
        <w:trPr>
          <w:tblHeader/>
        </w:trPr>
        <w:tc>
          <w:tcPr>
            <w:tcW w:w="3853" w:type="dxa"/>
          </w:tcPr>
          <w:p w14:paraId="17FB03BB" w14:textId="77777777" w:rsidR="009F3C22" w:rsidRPr="00744476" w:rsidRDefault="000744A1" w:rsidP="009F3C22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="009F3C22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42" w:type="dxa"/>
            <w:gridSpan w:val="3"/>
          </w:tcPr>
          <w:p w14:paraId="13CACDCA" w14:textId="77777777" w:rsidR="009F3C22" w:rsidRPr="00744476" w:rsidRDefault="009F3C22" w:rsidP="009F3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458257" w14:textId="77777777" w:rsidR="009F3C22" w:rsidRPr="00744476" w:rsidRDefault="009F3C22" w:rsidP="009F3C2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13A63A25" w14:textId="77777777" w:rsidR="009F3C22" w:rsidRPr="00744476" w:rsidRDefault="009F3C22" w:rsidP="009F3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2DBEF7BC" w14:textId="77777777" w:rsidTr="00DD59F0">
        <w:trPr>
          <w:tblHeader/>
        </w:trPr>
        <w:tc>
          <w:tcPr>
            <w:tcW w:w="3853" w:type="dxa"/>
          </w:tcPr>
          <w:p w14:paraId="14654182" w14:textId="77777777" w:rsidR="006A6DC7" w:rsidRPr="00744476" w:rsidRDefault="006A6DC7" w:rsidP="006A6DC7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6" w:type="dxa"/>
          </w:tcPr>
          <w:p w14:paraId="0B8EDC7D" w14:textId="6139C748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63D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2AD6D19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23F08B6" w14:textId="6D06F583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63D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73E0389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11A9250" w14:textId="547177FB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63D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36BBDFB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644BDC" w14:textId="58205DC5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63D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A6DC7" w:rsidRPr="00744476" w14:paraId="272943B0" w14:textId="77777777" w:rsidTr="00DD59F0">
        <w:trPr>
          <w:tblHeader/>
        </w:trPr>
        <w:tc>
          <w:tcPr>
            <w:tcW w:w="3853" w:type="dxa"/>
          </w:tcPr>
          <w:p w14:paraId="1232C5B6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40D78580" w14:textId="77777777" w:rsidR="006A6DC7" w:rsidRPr="00744476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6DC7" w:rsidRPr="00744476" w14:paraId="5E9C09AB" w14:textId="77777777" w:rsidTr="00DD59F0">
        <w:tc>
          <w:tcPr>
            <w:tcW w:w="3853" w:type="dxa"/>
          </w:tcPr>
          <w:p w14:paraId="751675A6" w14:textId="77777777" w:rsidR="006A6DC7" w:rsidRPr="00744476" w:rsidRDefault="006A6DC7" w:rsidP="006A6DC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9AC62C7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667B3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ED51E29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2E676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17FEEFE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073F8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6DC7F0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3F6" w:rsidRPr="00744476" w14:paraId="34A8A89D" w14:textId="77777777" w:rsidTr="00DD59F0">
        <w:tc>
          <w:tcPr>
            <w:tcW w:w="3853" w:type="dxa"/>
          </w:tcPr>
          <w:p w14:paraId="232BC9E7" w14:textId="77777777" w:rsidR="00F063F6" w:rsidRPr="00744476" w:rsidRDefault="00F063F6" w:rsidP="00F063F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61ED6228" w14:textId="3CFA6DF6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ADB7E0F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17FE403" w14:textId="640EFD4C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5B038F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8A44ED5" w14:textId="0E0040B9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236" w:type="dxa"/>
          </w:tcPr>
          <w:p w14:paraId="7271041A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B73CE9" w14:textId="0183A890" w:rsidR="00F063F6" w:rsidRPr="00744476" w:rsidRDefault="00F063F6" w:rsidP="00F063F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1,478</w:t>
            </w:r>
          </w:p>
        </w:tc>
      </w:tr>
      <w:tr w:rsidR="00F063F6" w:rsidRPr="00744476" w14:paraId="5B5E981A" w14:textId="77777777" w:rsidTr="00DD59F0">
        <w:tc>
          <w:tcPr>
            <w:tcW w:w="3853" w:type="dxa"/>
            <w:vAlign w:val="bottom"/>
          </w:tcPr>
          <w:p w14:paraId="45594D27" w14:textId="77777777" w:rsidR="00F063F6" w:rsidRPr="00744476" w:rsidRDefault="00F063F6" w:rsidP="00F063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DF19AE7" w14:textId="6E595466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8D03935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F5CF4" w14:textId="743C4542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F0DC70C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E99D8FF" w14:textId="3ABFA8A3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911,237</w:t>
            </w:r>
          </w:p>
        </w:tc>
        <w:tc>
          <w:tcPr>
            <w:tcW w:w="236" w:type="dxa"/>
          </w:tcPr>
          <w:p w14:paraId="2F268CF9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FAFA3B" w14:textId="475A653B" w:rsidR="00F063F6" w:rsidRPr="00744476" w:rsidRDefault="00F063F6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569,442</w:t>
            </w:r>
          </w:p>
        </w:tc>
      </w:tr>
      <w:tr w:rsidR="00F063F6" w:rsidRPr="00744476" w14:paraId="2FBE6AC5" w14:textId="77777777" w:rsidTr="00DD59F0">
        <w:tc>
          <w:tcPr>
            <w:tcW w:w="3853" w:type="dxa"/>
            <w:vAlign w:val="bottom"/>
          </w:tcPr>
          <w:p w14:paraId="56FE0239" w14:textId="77777777" w:rsidR="00F063F6" w:rsidRPr="00744476" w:rsidRDefault="00F063F6" w:rsidP="00F063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69A82A4F" w14:textId="7407CBAE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36BFE39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104D5A2" w14:textId="156018CF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846453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0967AB" w14:textId="65B54E3A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36DAE8B5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71E480A" w14:textId="2FDE4B45" w:rsidR="00F063F6" w:rsidRPr="00744476" w:rsidRDefault="00F063F6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F063F6" w:rsidRPr="00744476" w14:paraId="47E1B8E3" w14:textId="77777777" w:rsidTr="00DD59F0">
        <w:tc>
          <w:tcPr>
            <w:tcW w:w="3853" w:type="dxa"/>
            <w:vAlign w:val="bottom"/>
          </w:tcPr>
          <w:p w14:paraId="3712D7D1" w14:textId="77777777" w:rsidR="00F063F6" w:rsidRPr="00744476" w:rsidRDefault="00F063F6" w:rsidP="00F063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68EE3501" w14:textId="6A1DD183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5745D87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C34C8AE" w14:textId="1A7D8345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037D60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ED8E44" w14:textId="7786FF2D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547777A2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6355A9C" w14:textId="790D79D3" w:rsidR="00F063F6" w:rsidRPr="00744476" w:rsidRDefault="00F063F6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F063F6" w:rsidRPr="00744476" w14:paraId="1F00ADEB" w14:textId="77777777" w:rsidTr="00DD59F0">
        <w:tc>
          <w:tcPr>
            <w:tcW w:w="3853" w:type="dxa"/>
            <w:vAlign w:val="bottom"/>
          </w:tcPr>
          <w:p w14:paraId="397EA85E" w14:textId="77777777" w:rsidR="00F063F6" w:rsidRPr="00744476" w:rsidRDefault="00F063F6" w:rsidP="00F063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4B0DF810" w14:textId="14FB7FCF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1F25673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8EB7568" w14:textId="14F0D89F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040BE4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249266F" w14:textId="10F86812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2,903</w:t>
            </w:r>
          </w:p>
        </w:tc>
        <w:tc>
          <w:tcPr>
            <w:tcW w:w="236" w:type="dxa"/>
          </w:tcPr>
          <w:p w14:paraId="0B544CDD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C157A46" w14:textId="7DF51558" w:rsidR="00F063F6" w:rsidRPr="00744476" w:rsidRDefault="00F063F6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1,488</w:t>
            </w:r>
          </w:p>
        </w:tc>
      </w:tr>
      <w:tr w:rsidR="00F063F6" w:rsidRPr="00744476" w14:paraId="0D85606A" w14:textId="77777777" w:rsidTr="00DD59F0">
        <w:tc>
          <w:tcPr>
            <w:tcW w:w="3853" w:type="dxa"/>
            <w:vAlign w:val="bottom"/>
          </w:tcPr>
          <w:p w14:paraId="1B45F146" w14:textId="6B351EAB" w:rsidR="00F063F6" w:rsidRPr="00744476" w:rsidRDefault="00F063F6" w:rsidP="00F063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545C3F9" w14:textId="0F62ED49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07C147A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32A712C" w14:textId="0F660F1A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E44918E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90D611" w14:textId="24BD44CC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2,871</w:t>
            </w:r>
          </w:p>
        </w:tc>
        <w:tc>
          <w:tcPr>
            <w:tcW w:w="236" w:type="dxa"/>
          </w:tcPr>
          <w:p w14:paraId="3A713014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34E4A4E" w14:textId="58464F7D" w:rsidR="00F063F6" w:rsidRDefault="00F063F6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F063F6" w:rsidRPr="00744476" w14:paraId="1C6A173A" w14:textId="77777777" w:rsidTr="00DD59F0">
        <w:tc>
          <w:tcPr>
            <w:tcW w:w="3853" w:type="dxa"/>
            <w:vAlign w:val="bottom"/>
          </w:tcPr>
          <w:p w14:paraId="712CB646" w14:textId="1C8CF64D" w:rsidR="00F063F6" w:rsidRPr="00744476" w:rsidRDefault="00F063F6" w:rsidP="00F063F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5B597D0F" w14:textId="6135CF20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31F9C5E" w14:textId="77777777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EBE758D" w14:textId="66D1A603" w:rsidR="00F063F6" w:rsidRPr="00744476" w:rsidRDefault="00F063F6" w:rsidP="00F06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BB06CED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A4F9D9C" w14:textId="0C04F9D0" w:rsidR="00F063F6" w:rsidRPr="005C21C7" w:rsidRDefault="00F063F6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14:paraId="4B5E3786" w14:textId="77777777" w:rsidR="00F063F6" w:rsidRPr="00744476" w:rsidRDefault="00F063F6" w:rsidP="00F063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884DEF3" w14:textId="4E97255E" w:rsidR="00F063F6" w:rsidRDefault="00F063F6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</w:tr>
      <w:tr w:rsidR="00905B5E" w:rsidRPr="00744476" w14:paraId="59191604" w14:textId="77777777" w:rsidTr="00DD59F0">
        <w:tc>
          <w:tcPr>
            <w:tcW w:w="3853" w:type="dxa"/>
          </w:tcPr>
          <w:p w14:paraId="3167423D" w14:textId="77777777" w:rsidR="00905B5E" w:rsidRPr="00744476" w:rsidRDefault="00905B5E" w:rsidP="00905B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6164EEA2" w14:textId="77777777" w:rsidR="00905B5E" w:rsidRPr="00744476" w:rsidRDefault="00905B5E" w:rsidP="00905B5E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2399D6" w14:textId="77777777" w:rsidR="00905B5E" w:rsidRPr="00744476" w:rsidRDefault="00905B5E" w:rsidP="00905B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8D1908B" w14:textId="77777777" w:rsidR="00905B5E" w:rsidRPr="00744476" w:rsidRDefault="00905B5E" w:rsidP="00905B5E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A2EA41" w14:textId="77777777" w:rsidR="00905B5E" w:rsidRPr="00744476" w:rsidRDefault="00905B5E" w:rsidP="00905B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7019D94" w14:textId="77777777" w:rsidR="00905B5E" w:rsidRPr="005C21C7" w:rsidRDefault="00905B5E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06E1B3" w14:textId="77777777" w:rsidR="00905B5E" w:rsidRPr="00744476" w:rsidRDefault="00905B5E" w:rsidP="00905B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70D6CEF" w14:textId="77777777" w:rsidR="00905B5E" w:rsidRPr="00744476" w:rsidRDefault="00905B5E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467DA" w:rsidRPr="00744476" w14:paraId="5A0797F1" w14:textId="77777777" w:rsidTr="00DD59F0">
        <w:tc>
          <w:tcPr>
            <w:tcW w:w="3853" w:type="dxa"/>
            <w:vAlign w:val="bottom"/>
          </w:tcPr>
          <w:p w14:paraId="326E87C6" w14:textId="77777777" w:rsidR="000467DA" w:rsidRPr="00744476" w:rsidRDefault="000467DA" w:rsidP="000467D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555B751F" w14:textId="1BD91672" w:rsidR="000467DA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1,017</w:t>
            </w:r>
          </w:p>
        </w:tc>
        <w:tc>
          <w:tcPr>
            <w:tcW w:w="236" w:type="dxa"/>
          </w:tcPr>
          <w:p w14:paraId="30A8F6F6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D1706E5" w14:textId="2F849E24" w:rsidR="000467DA" w:rsidRPr="00744476" w:rsidRDefault="000467DA" w:rsidP="000467D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57705CA0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C9E5360" w14:textId="45517334" w:rsidR="000467DA" w:rsidRPr="005C21C7" w:rsidRDefault="000467DA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236" w:type="dxa"/>
          </w:tcPr>
          <w:p w14:paraId="30F136E8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D4427E" w14:textId="3BFF08C1" w:rsidR="000467DA" w:rsidRPr="00744476" w:rsidRDefault="000467DA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0467DA" w:rsidRPr="00744476" w14:paraId="334AAE3B" w14:textId="77777777" w:rsidTr="00DD59F0">
        <w:tc>
          <w:tcPr>
            <w:tcW w:w="3853" w:type="dxa"/>
          </w:tcPr>
          <w:p w14:paraId="705CCCEB" w14:textId="77777777" w:rsidR="000467DA" w:rsidRPr="00744476" w:rsidRDefault="000467DA" w:rsidP="000467D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32E4171" w14:textId="0941DEC7" w:rsidR="000467DA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2,382</w:t>
            </w:r>
          </w:p>
        </w:tc>
        <w:tc>
          <w:tcPr>
            <w:tcW w:w="236" w:type="dxa"/>
          </w:tcPr>
          <w:p w14:paraId="10915F73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407789F" w14:textId="5B1EE850" w:rsidR="000467DA" w:rsidRPr="00744476" w:rsidRDefault="000467DA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236" w:type="dxa"/>
          </w:tcPr>
          <w:p w14:paraId="1DAB4E4B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E7679D" w14:textId="60BD66EF" w:rsidR="000467DA" w:rsidRPr="00744476" w:rsidRDefault="000467DA" w:rsidP="000467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B7EE01A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683F21" w14:textId="3173AE66" w:rsidR="000467DA" w:rsidRPr="00744476" w:rsidRDefault="000467DA" w:rsidP="000467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467DA" w:rsidRPr="00744476" w14:paraId="4F39CECB" w14:textId="77777777" w:rsidTr="00DD59F0">
        <w:tc>
          <w:tcPr>
            <w:tcW w:w="3853" w:type="dxa"/>
          </w:tcPr>
          <w:p w14:paraId="530ACDB9" w14:textId="77777777" w:rsidR="000467DA" w:rsidRPr="00744476" w:rsidRDefault="000467DA" w:rsidP="000467D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0830633" w14:textId="72D74B36" w:rsidR="000467DA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36" w:type="dxa"/>
          </w:tcPr>
          <w:p w14:paraId="1D91C41F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C1D9AD2" w14:textId="4F17A6B4" w:rsidR="000467DA" w:rsidRPr="00744476" w:rsidRDefault="000467DA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16C96806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7A859DD" w14:textId="5D22BEE1" w:rsidR="000467DA" w:rsidRPr="00744476" w:rsidRDefault="000467DA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236" w:type="dxa"/>
          </w:tcPr>
          <w:p w14:paraId="208C4928" w14:textId="77777777" w:rsidR="000467DA" w:rsidRPr="00744476" w:rsidRDefault="000467DA" w:rsidP="000467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DF3D27" w14:textId="01B48C2C" w:rsidR="000467DA" w:rsidRPr="00744476" w:rsidRDefault="000467DA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905B5E" w:rsidRPr="00744476" w14:paraId="4432A6C8" w14:textId="77777777" w:rsidTr="00DD59F0">
        <w:tc>
          <w:tcPr>
            <w:tcW w:w="3853" w:type="dxa"/>
          </w:tcPr>
          <w:p w14:paraId="77BF227A" w14:textId="77777777" w:rsidR="00905B5E" w:rsidRPr="00744476" w:rsidRDefault="00905B5E" w:rsidP="00905B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7A9A8F43" w14:textId="77777777" w:rsidR="00905B5E" w:rsidRPr="005C21C7" w:rsidRDefault="00905B5E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7701BE" w14:textId="77777777" w:rsidR="00905B5E" w:rsidRPr="00744476" w:rsidRDefault="00905B5E" w:rsidP="00905B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E8A8800" w14:textId="77777777" w:rsidR="00905B5E" w:rsidRPr="00744476" w:rsidRDefault="00905B5E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9047C2" w14:textId="77777777" w:rsidR="00905B5E" w:rsidRPr="00744476" w:rsidRDefault="00905B5E" w:rsidP="00905B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1DBCB5" w14:textId="77777777" w:rsidR="00905B5E" w:rsidRPr="00744476" w:rsidRDefault="00905B5E" w:rsidP="00905B5E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DD66C9" w14:textId="77777777" w:rsidR="00905B5E" w:rsidRPr="00744476" w:rsidRDefault="00905B5E" w:rsidP="00905B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BD1099" w14:textId="77777777" w:rsidR="00905B5E" w:rsidRPr="00744476" w:rsidRDefault="00905B5E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75EF" w:rsidRPr="00744476" w14:paraId="36EDF5A7" w14:textId="77777777" w:rsidTr="00DD59F0">
        <w:tc>
          <w:tcPr>
            <w:tcW w:w="3853" w:type="dxa"/>
          </w:tcPr>
          <w:p w14:paraId="66352164" w14:textId="77777777" w:rsidR="004C75EF" w:rsidRPr="00744476" w:rsidRDefault="004C75EF" w:rsidP="004C75E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1F4EF842" w14:textId="0AFD82BA" w:rsidR="004C75EF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</w:tcPr>
          <w:p w14:paraId="3396CA47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ADAD884" w14:textId="668E5273" w:rsidR="004C75EF" w:rsidRPr="00744476" w:rsidRDefault="004C75EF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36" w:type="dxa"/>
          </w:tcPr>
          <w:p w14:paraId="78B107CE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A857175" w14:textId="31633B80" w:rsidR="004C75EF" w:rsidRPr="005C21C7" w:rsidRDefault="004C75EF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</w:tcPr>
          <w:p w14:paraId="2C5E66A7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94E3A5" w14:textId="257DE030" w:rsidR="004C75EF" w:rsidRPr="00744476" w:rsidRDefault="004C75EF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4C75EF" w:rsidRPr="00744476" w14:paraId="630998B7" w14:textId="77777777" w:rsidTr="00DD59F0">
        <w:tc>
          <w:tcPr>
            <w:tcW w:w="3853" w:type="dxa"/>
          </w:tcPr>
          <w:p w14:paraId="61F5D0CC" w14:textId="77777777" w:rsidR="004C75EF" w:rsidRPr="00744476" w:rsidRDefault="004C75EF" w:rsidP="004C75E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E5806BD" w14:textId="3CD564AF" w:rsidR="004C75EF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34,213</w:t>
            </w:r>
          </w:p>
        </w:tc>
        <w:tc>
          <w:tcPr>
            <w:tcW w:w="236" w:type="dxa"/>
          </w:tcPr>
          <w:p w14:paraId="02075855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ED455EB" w14:textId="76BFB890" w:rsidR="004C75EF" w:rsidRPr="00744476" w:rsidRDefault="004C75EF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5,560</w:t>
            </w:r>
          </w:p>
        </w:tc>
        <w:tc>
          <w:tcPr>
            <w:tcW w:w="236" w:type="dxa"/>
          </w:tcPr>
          <w:p w14:paraId="62F11C8C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6E1014C" w14:textId="46EE6BE0" w:rsidR="004C75EF" w:rsidRPr="005C21C7" w:rsidRDefault="004C75EF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13,043</w:t>
            </w:r>
          </w:p>
        </w:tc>
        <w:tc>
          <w:tcPr>
            <w:tcW w:w="236" w:type="dxa"/>
          </w:tcPr>
          <w:p w14:paraId="10FBA3AB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C28F8B" w14:textId="4DE164DE" w:rsidR="004C75EF" w:rsidRPr="00744476" w:rsidRDefault="004C75EF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4,867</w:t>
            </w:r>
          </w:p>
        </w:tc>
      </w:tr>
      <w:tr w:rsidR="004C75EF" w:rsidRPr="00744476" w14:paraId="0DB48D47" w14:textId="77777777" w:rsidTr="00DD59F0">
        <w:tc>
          <w:tcPr>
            <w:tcW w:w="3853" w:type="dxa"/>
          </w:tcPr>
          <w:p w14:paraId="0234A0CA" w14:textId="77777777" w:rsidR="004C75EF" w:rsidRPr="00744476" w:rsidRDefault="004C75EF" w:rsidP="004C75E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380925F9" w14:textId="363112D6" w:rsidR="004C75EF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52028AF7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99F77A" w14:textId="48DFBC8F" w:rsidR="004C75EF" w:rsidRPr="00744476" w:rsidRDefault="004C75EF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6" w:type="dxa"/>
          </w:tcPr>
          <w:p w14:paraId="1BB7E3AE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A65450" w14:textId="43AD4A10" w:rsidR="004C75EF" w:rsidRPr="005C21C7" w:rsidRDefault="004C75EF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1FFD738E" w14:textId="77777777" w:rsidR="004C75EF" w:rsidRPr="00744476" w:rsidRDefault="004C75EF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46D70A" w14:textId="45CAEDFE" w:rsidR="004C75EF" w:rsidRPr="00744476" w:rsidRDefault="004C75EF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814D33" w:rsidRPr="00744476" w14:paraId="75EC62A6" w14:textId="77777777" w:rsidTr="00DD59F0">
        <w:tc>
          <w:tcPr>
            <w:tcW w:w="3853" w:type="dxa"/>
          </w:tcPr>
          <w:p w14:paraId="371A0C81" w14:textId="3798491E" w:rsidR="00814D33" w:rsidRPr="00744476" w:rsidRDefault="00814D33" w:rsidP="004C75E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7D5E70B3" w14:textId="5222B28D" w:rsidR="00814D33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14:paraId="2B1679F1" w14:textId="77777777" w:rsidR="00814D33" w:rsidRPr="00744476" w:rsidRDefault="00814D33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850D038" w14:textId="75479A54" w:rsidR="00814D33" w:rsidRDefault="00814D33" w:rsidP="00814D3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F50BAA0" w14:textId="77777777" w:rsidR="00814D33" w:rsidRPr="00744476" w:rsidRDefault="00814D33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7147481" w14:textId="2397666B" w:rsidR="00814D33" w:rsidRPr="005C21C7" w:rsidRDefault="00814D33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A68BF" w:rsidRPr="005C21C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6C62D64" w14:textId="77777777" w:rsidR="00814D33" w:rsidRPr="00744476" w:rsidRDefault="00814D33" w:rsidP="004C75E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C81577" w14:textId="220BB799" w:rsidR="00814D33" w:rsidRDefault="00814D33" w:rsidP="00814D3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05B5E" w:rsidRPr="00744476" w14:paraId="2E876D1F" w14:textId="77777777" w:rsidTr="00DD59F0">
        <w:tc>
          <w:tcPr>
            <w:tcW w:w="3853" w:type="dxa"/>
            <w:vAlign w:val="bottom"/>
          </w:tcPr>
          <w:p w14:paraId="629C8CD2" w14:textId="77777777" w:rsidR="00905B5E" w:rsidRPr="00744476" w:rsidRDefault="00905B5E" w:rsidP="00905B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33EB0" w14:textId="3B529D18" w:rsidR="00905B5E" w:rsidRPr="005C21C7" w:rsidRDefault="00847156" w:rsidP="005C21C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39,271</w:t>
            </w:r>
          </w:p>
        </w:tc>
        <w:tc>
          <w:tcPr>
            <w:tcW w:w="236" w:type="dxa"/>
          </w:tcPr>
          <w:p w14:paraId="0518BD15" w14:textId="77777777" w:rsidR="00905B5E" w:rsidRPr="00744476" w:rsidRDefault="00905B5E" w:rsidP="00905B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211A8B9F" w14:textId="34271A82" w:rsidR="00905B5E" w:rsidRPr="00DF50E4" w:rsidRDefault="00EE7549" w:rsidP="00DF50E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0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905B5E" w:rsidRPr="00DF50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F50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36" w:type="dxa"/>
          </w:tcPr>
          <w:p w14:paraId="126B270F" w14:textId="77777777" w:rsidR="00905B5E" w:rsidRPr="00744476" w:rsidRDefault="00905B5E" w:rsidP="00905B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62B30" w14:textId="6228EA81" w:rsidR="00905B5E" w:rsidRPr="005C21C7" w:rsidRDefault="004C75EF" w:rsidP="005C21C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21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936,23</w:t>
            </w:r>
            <w:r w:rsidR="00CA68BF" w:rsidRPr="005C21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473A7E1" w14:textId="77777777" w:rsidR="00905B5E" w:rsidRPr="00744476" w:rsidRDefault="00905B5E" w:rsidP="00905B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3FC3B9A" w14:textId="2A4C3795" w:rsidR="00905B5E" w:rsidRPr="00DF50E4" w:rsidRDefault="00EE7549" w:rsidP="00DF50E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0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  <w:r w:rsidR="00905B5E" w:rsidRPr="00DF50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F50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</w:t>
            </w:r>
          </w:p>
        </w:tc>
      </w:tr>
    </w:tbl>
    <w:p w14:paraId="1273E527" w14:textId="77777777" w:rsidR="00DD59F0" w:rsidRDefault="00DD59F0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rFonts w:ascii="Angsana New" w:hAnsi="Angsana New"/>
          <w:sz w:val="20"/>
          <w:szCs w:val="20"/>
          <w:cs/>
          <w:lang w:val="en-US" w:eastAsia="x-none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63DF8" w:rsidRPr="00A82EE4" w14:paraId="007DCE0E" w14:textId="77777777" w:rsidTr="006D385D">
        <w:trPr>
          <w:gridAfter w:val="1"/>
          <w:wAfter w:w="6" w:type="dxa"/>
          <w:tblHeader/>
        </w:trPr>
        <w:tc>
          <w:tcPr>
            <w:tcW w:w="3870" w:type="dxa"/>
          </w:tcPr>
          <w:p w14:paraId="03BE5463" w14:textId="77777777" w:rsidR="00363DF8" w:rsidRPr="001E6E65" w:rsidRDefault="00363DF8" w:rsidP="00C64AFC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ส่วนของหนี้สินตามสัญญาเช่าที่ถึงกำหนดชำระ</w:t>
            </w:r>
          </w:p>
        </w:tc>
        <w:tc>
          <w:tcPr>
            <w:tcW w:w="2521" w:type="dxa"/>
            <w:gridSpan w:val="3"/>
          </w:tcPr>
          <w:p w14:paraId="37B7FE61" w14:textId="77777777" w:rsidR="00363DF8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8A6B3B8" w14:textId="77777777" w:rsidR="00363DF8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1E496393" w14:textId="77777777" w:rsidR="00363DF8" w:rsidRPr="00A82EE4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DF8" w14:paraId="3FF602C4" w14:textId="77777777" w:rsidTr="006D385D">
        <w:trPr>
          <w:tblHeader/>
        </w:trPr>
        <w:tc>
          <w:tcPr>
            <w:tcW w:w="3870" w:type="dxa"/>
          </w:tcPr>
          <w:p w14:paraId="5A8A4096" w14:textId="19E148F9" w:rsidR="00363DF8" w:rsidRPr="00FC5BFF" w:rsidRDefault="00CF52C0" w:rsidP="00CF52C0">
            <w:pPr>
              <w:spacing w:line="240" w:lineRule="atLeast"/>
              <w:ind w:right="65" w:firstLine="15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04DC9DB4" w14:textId="51373C33" w:rsidR="00363DF8" w:rsidRPr="00F32380" w:rsidRDefault="00EE7549" w:rsidP="00C64AF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E9AA263" w14:textId="77777777" w:rsidR="00363DF8" w:rsidRDefault="00363DF8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D5478F2" w14:textId="4D7A57D8" w:rsidR="00363DF8" w:rsidRDefault="00EE7549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0" w:type="dxa"/>
          </w:tcPr>
          <w:p w14:paraId="1CB0B29C" w14:textId="77777777" w:rsidR="00363DF8" w:rsidRDefault="00363DF8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1C0C438" w14:textId="4172AB9F" w:rsidR="00363DF8" w:rsidRPr="00F32380" w:rsidRDefault="00EE7549" w:rsidP="00C64AF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5" w:type="dxa"/>
          </w:tcPr>
          <w:p w14:paraId="1B345F01" w14:textId="77777777" w:rsidR="00363DF8" w:rsidRDefault="00363DF8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32D67DB" w14:textId="08B12A07" w:rsidR="00363DF8" w:rsidRDefault="00EE7549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363DF8" w:rsidRPr="00D87537" w14:paraId="35734678" w14:textId="77777777" w:rsidTr="006D385D">
        <w:trPr>
          <w:gridAfter w:val="1"/>
          <w:wAfter w:w="6" w:type="dxa"/>
          <w:tblHeader/>
        </w:trPr>
        <w:tc>
          <w:tcPr>
            <w:tcW w:w="3870" w:type="dxa"/>
          </w:tcPr>
          <w:p w14:paraId="5BD4FA9C" w14:textId="77777777" w:rsidR="00363DF8" w:rsidRPr="00970BCB" w:rsidRDefault="00363DF8" w:rsidP="00C64AF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149F119C" w14:textId="77777777" w:rsidR="00363DF8" w:rsidRPr="00D87537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3DF8" w:rsidRPr="0033434F" w14:paraId="472B69FC" w14:textId="77777777" w:rsidTr="00C64AFC">
        <w:tc>
          <w:tcPr>
            <w:tcW w:w="3870" w:type="dxa"/>
          </w:tcPr>
          <w:p w14:paraId="2263374C" w14:textId="77777777" w:rsidR="00363DF8" w:rsidRPr="00C12557" w:rsidRDefault="00363DF8" w:rsidP="00C64A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534D1FF2" w14:textId="77777777" w:rsidR="00363DF8" w:rsidRPr="0033434F" w:rsidRDefault="00363DF8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CF6FBD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FE83EC" w14:textId="77777777" w:rsidR="00363DF8" w:rsidRPr="0033434F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F17BB8A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C828FEC" w14:textId="77777777" w:rsidR="00363DF8" w:rsidRPr="0033434F" w:rsidRDefault="00363DF8" w:rsidP="00C64AF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7D83510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C7888F8" w14:textId="77777777" w:rsidR="00363DF8" w:rsidRPr="0033434F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3F6" w:rsidRPr="0033434F" w14:paraId="663DE341" w14:textId="77777777" w:rsidTr="00F063F6">
        <w:tc>
          <w:tcPr>
            <w:tcW w:w="3870" w:type="dxa"/>
          </w:tcPr>
          <w:p w14:paraId="678DC4DB" w14:textId="77777777" w:rsidR="00F063F6" w:rsidRPr="00C12557" w:rsidRDefault="00F063F6" w:rsidP="00F063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4C5FD5E" w14:textId="1ED94BC0" w:rsidR="00F063F6" w:rsidRPr="0033434F" w:rsidRDefault="00F063F6" w:rsidP="00F063F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5E9FE" w14:textId="77777777" w:rsidR="00F063F6" w:rsidRDefault="00F063F6" w:rsidP="00F063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43EB639" w14:textId="77777777" w:rsidR="00F063F6" w:rsidRDefault="00F063F6" w:rsidP="00F063F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4E199C6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DD51E70" w14:textId="79FF24D6" w:rsidR="00F063F6" w:rsidRPr="0033434F" w:rsidRDefault="00F063F6" w:rsidP="00F063F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  <w:tc>
          <w:tcPr>
            <w:tcW w:w="245" w:type="dxa"/>
          </w:tcPr>
          <w:p w14:paraId="23FDA2E7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45F4744" w14:textId="77777777" w:rsidR="00F063F6" w:rsidRDefault="00F063F6" w:rsidP="00F063F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63F6" w:rsidRPr="0033434F" w14:paraId="3B724C8D" w14:textId="77777777" w:rsidTr="00F063F6">
        <w:tc>
          <w:tcPr>
            <w:tcW w:w="3870" w:type="dxa"/>
          </w:tcPr>
          <w:p w14:paraId="6F440F80" w14:textId="77777777" w:rsidR="00F063F6" w:rsidRPr="00C12557" w:rsidRDefault="00F063F6" w:rsidP="00F063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1138801" w14:textId="113BBC8A" w:rsidR="00F063F6" w:rsidRPr="0033434F" w:rsidRDefault="00F063F6" w:rsidP="00F063F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55546D" w14:textId="77777777" w:rsidR="00F063F6" w:rsidRDefault="00F063F6" w:rsidP="00F063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59486B5" w14:textId="77777777" w:rsidR="00F063F6" w:rsidRDefault="00F063F6" w:rsidP="00F063F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E008E92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66A2F17" w14:textId="4048A129" w:rsidR="00F063F6" w:rsidRPr="0033434F" w:rsidRDefault="00F063F6" w:rsidP="00F063F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3,290</w:t>
            </w:r>
          </w:p>
        </w:tc>
        <w:tc>
          <w:tcPr>
            <w:tcW w:w="245" w:type="dxa"/>
          </w:tcPr>
          <w:p w14:paraId="029D33BD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3D69DD8" w14:textId="77777777" w:rsidR="00F063F6" w:rsidRDefault="00F063F6" w:rsidP="00F063F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63F6" w:rsidRPr="0033434F" w14:paraId="2685837F" w14:textId="77777777" w:rsidTr="00F063F6">
        <w:tc>
          <w:tcPr>
            <w:tcW w:w="3870" w:type="dxa"/>
          </w:tcPr>
          <w:p w14:paraId="2AEF88FA" w14:textId="77777777" w:rsidR="00F063F6" w:rsidRPr="00744476" w:rsidRDefault="00F063F6" w:rsidP="00F06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4266AACC" w14:textId="3BBCA34E" w:rsidR="00F063F6" w:rsidRPr="0033434F" w:rsidRDefault="00F063F6" w:rsidP="00F063F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334FD" w14:textId="77777777" w:rsidR="00F063F6" w:rsidRDefault="00F063F6" w:rsidP="00F063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04C8CB" w14:textId="77777777" w:rsidR="00F063F6" w:rsidRDefault="00F063F6" w:rsidP="00F063F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F97E964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E16C69" w14:textId="54FB9651" w:rsidR="00F063F6" w:rsidRPr="0033434F" w:rsidRDefault="00F063F6" w:rsidP="00F063F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45" w:type="dxa"/>
          </w:tcPr>
          <w:p w14:paraId="6008ABC5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7B2842D" w14:textId="77777777" w:rsidR="00F063F6" w:rsidRDefault="00F063F6" w:rsidP="00F063F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:rsidRPr="0033434F" w14:paraId="6168B152" w14:textId="77777777" w:rsidTr="00C64AFC">
        <w:tc>
          <w:tcPr>
            <w:tcW w:w="3870" w:type="dxa"/>
          </w:tcPr>
          <w:p w14:paraId="6B126E1C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3D17133F" w14:textId="77777777" w:rsidR="00363DF8" w:rsidRPr="0033434F" w:rsidRDefault="00363DF8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94A2118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BE45AF3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2821630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399F74B" w14:textId="77777777" w:rsidR="00363DF8" w:rsidRPr="0033434F" w:rsidRDefault="00363DF8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4B0D982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F94FADD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3DF8" w:rsidRPr="0033434F" w14:paraId="007AA4F2" w14:textId="77777777" w:rsidTr="003A0D31">
        <w:tc>
          <w:tcPr>
            <w:tcW w:w="3870" w:type="dxa"/>
          </w:tcPr>
          <w:p w14:paraId="08678A1B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0729F631" w14:textId="787EDA27" w:rsidR="00363DF8" w:rsidRPr="0033434F" w:rsidRDefault="00A9070A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8,878</w:t>
            </w:r>
          </w:p>
        </w:tc>
        <w:tc>
          <w:tcPr>
            <w:tcW w:w="236" w:type="dxa"/>
            <w:shd w:val="clear" w:color="auto" w:fill="auto"/>
          </w:tcPr>
          <w:p w14:paraId="6FD67B1B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3DBBB0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5561299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214523F" w14:textId="30F3DD00" w:rsidR="00363DF8" w:rsidRPr="0033434F" w:rsidRDefault="000210B4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45" w:type="dxa"/>
          </w:tcPr>
          <w:p w14:paraId="50A40C7C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07FC378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3A6C378E" w14:textId="77777777" w:rsidTr="00C64AFC">
        <w:tc>
          <w:tcPr>
            <w:tcW w:w="3870" w:type="dxa"/>
          </w:tcPr>
          <w:p w14:paraId="7C167CED" w14:textId="77777777" w:rsidR="00363DF8" w:rsidRPr="00522E6A" w:rsidRDefault="00363DF8" w:rsidP="00C64A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C385F7" w14:textId="77777777" w:rsidR="00363DF8" w:rsidRDefault="00363DF8" w:rsidP="00C64AF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F7091B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825295F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B1162D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8AC8F24" w14:textId="77777777" w:rsidR="00363DF8" w:rsidRDefault="00363DF8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EFC4D43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02D06D6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3DF8" w14:paraId="61ADC8AB" w14:textId="77777777" w:rsidTr="00745EF2">
        <w:tc>
          <w:tcPr>
            <w:tcW w:w="3870" w:type="dxa"/>
          </w:tcPr>
          <w:p w14:paraId="649C0712" w14:textId="77777777" w:rsidR="00363DF8" w:rsidRPr="00C12557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81820" w14:textId="67AE0CAF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A329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,664</w:t>
            </w:r>
          </w:p>
        </w:tc>
        <w:tc>
          <w:tcPr>
            <w:tcW w:w="236" w:type="dxa"/>
            <w:shd w:val="clear" w:color="auto" w:fill="auto"/>
          </w:tcPr>
          <w:p w14:paraId="2752749E" w14:textId="77777777" w:rsidR="00363DF8" w:rsidRDefault="00363DF8" w:rsidP="00C64A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150A7F1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E479A86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D595" w14:textId="4886770E" w:rsidR="00363DF8" w:rsidRDefault="00A8386F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22,196</w:t>
            </w:r>
          </w:p>
        </w:tc>
        <w:tc>
          <w:tcPr>
            <w:tcW w:w="245" w:type="dxa"/>
          </w:tcPr>
          <w:p w14:paraId="70B172DE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90A243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1FD3BD96" w14:textId="77777777" w:rsidTr="00745EF2">
        <w:tc>
          <w:tcPr>
            <w:tcW w:w="3870" w:type="dxa"/>
          </w:tcPr>
          <w:p w14:paraId="62F82A46" w14:textId="77777777" w:rsidR="00363DF8" w:rsidRPr="00C12557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ABDAF" w14:textId="4D18CE3A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1,556</w:t>
            </w:r>
          </w:p>
        </w:tc>
        <w:tc>
          <w:tcPr>
            <w:tcW w:w="236" w:type="dxa"/>
            <w:shd w:val="clear" w:color="auto" w:fill="auto"/>
          </w:tcPr>
          <w:p w14:paraId="30CBBEE3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366DBEA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C0F647D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F105D" w14:textId="0A93CF2C" w:rsidR="00363DF8" w:rsidRDefault="00A8386F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45" w:type="dxa"/>
          </w:tcPr>
          <w:p w14:paraId="7C738A7C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794BAEB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2B57DD48" w14:textId="77777777" w:rsidTr="00745EF2">
        <w:tc>
          <w:tcPr>
            <w:tcW w:w="3870" w:type="dxa"/>
          </w:tcPr>
          <w:p w14:paraId="191CF2D8" w14:textId="77777777" w:rsidR="00363DF8" w:rsidRPr="00F63BCB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9D09A9" w14:textId="2D794E8E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51884CEB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4FBB9DF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168C6E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51DF" w14:textId="2F98CA38" w:rsidR="00363DF8" w:rsidRDefault="00A8386F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5" w:type="dxa"/>
          </w:tcPr>
          <w:p w14:paraId="374F9FDE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4B4E8E9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6991B115" w14:textId="77777777" w:rsidTr="00745EF2">
        <w:tc>
          <w:tcPr>
            <w:tcW w:w="3870" w:type="dxa"/>
          </w:tcPr>
          <w:p w14:paraId="64D0D431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94F1E" w14:textId="590AB8F6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2,063</w:t>
            </w:r>
          </w:p>
        </w:tc>
        <w:tc>
          <w:tcPr>
            <w:tcW w:w="236" w:type="dxa"/>
            <w:shd w:val="clear" w:color="auto" w:fill="auto"/>
          </w:tcPr>
          <w:p w14:paraId="750CFA47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DEA6178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3A9ECD1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EFEEB" w14:textId="6CA444D7" w:rsidR="00363DF8" w:rsidRDefault="00A8386F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45" w:type="dxa"/>
          </w:tcPr>
          <w:p w14:paraId="63B653E9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4BE09FA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3D521632" w14:textId="77777777" w:rsidTr="00745EF2">
        <w:tc>
          <w:tcPr>
            <w:tcW w:w="3870" w:type="dxa"/>
          </w:tcPr>
          <w:p w14:paraId="154356BC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63378C" w14:textId="7CACE678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4,062</w:t>
            </w:r>
          </w:p>
        </w:tc>
        <w:tc>
          <w:tcPr>
            <w:tcW w:w="236" w:type="dxa"/>
            <w:shd w:val="clear" w:color="auto" w:fill="auto"/>
          </w:tcPr>
          <w:p w14:paraId="2056DA1E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FA65B9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71D4639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BAE48" w14:textId="74F1ECE8" w:rsidR="00363DF8" w:rsidRDefault="00A8386F" w:rsidP="00C64A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5F9D520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C7205B6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03316C96" w14:textId="77777777" w:rsidTr="00745EF2">
        <w:tc>
          <w:tcPr>
            <w:tcW w:w="3870" w:type="dxa"/>
          </w:tcPr>
          <w:p w14:paraId="112A5867" w14:textId="77777777" w:rsidR="00363DF8" w:rsidRPr="00F63BCB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8E31E6" w14:textId="7BEA506A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36" w:type="dxa"/>
            <w:shd w:val="clear" w:color="auto" w:fill="auto"/>
          </w:tcPr>
          <w:p w14:paraId="0A1D0D2A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78EB81C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939D852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ACF0" w14:textId="001A636A" w:rsidR="00363DF8" w:rsidRDefault="00A8386F" w:rsidP="00C64A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BF3434A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E692807" w14:textId="77777777" w:rsidR="00363DF8" w:rsidRDefault="00363DF8" w:rsidP="00C64AFC">
            <w:pPr>
              <w:spacing w:line="240" w:lineRule="atLeas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:rsidRPr="00911ADB" w14:paraId="2DC8BA0A" w14:textId="77777777" w:rsidTr="00745EF2">
        <w:tc>
          <w:tcPr>
            <w:tcW w:w="3870" w:type="dxa"/>
            <w:vAlign w:val="bottom"/>
          </w:tcPr>
          <w:p w14:paraId="1A1F7A61" w14:textId="77777777" w:rsidR="00363DF8" w:rsidRPr="00AD37E5" w:rsidRDefault="00363DF8" w:rsidP="00C64AF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6A472" w14:textId="15E84E1E" w:rsidR="00363DF8" w:rsidRPr="00457348" w:rsidRDefault="008A329C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41,362</w:t>
            </w:r>
          </w:p>
        </w:tc>
        <w:tc>
          <w:tcPr>
            <w:tcW w:w="236" w:type="dxa"/>
            <w:shd w:val="clear" w:color="auto" w:fill="auto"/>
          </w:tcPr>
          <w:p w14:paraId="47FF85A7" w14:textId="77777777" w:rsidR="00363DF8" w:rsidRPr="00911ADB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72226" w14:textId="77777777" w:rsidR="00363DF8" w:rsidRPr="00911ADB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CA5D468" w14:textId="77777777" w:rsidR="00363DF8" w:rsidRPr="00911AD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29A5D" w14:textId="782808AF" w:rsidR="00363DF8" w:rsidRPr="00AE19AF" w:rsidRDefault="00A8386F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33,175</w:t>
            </w:r>
          </w:p>
        </w:tc>
        <w:tc>
          <w:tcPr>
            <w:tcW w:w="245" w:type="dxa"/>
          </w:tcPr>
          <w:p w14:paraId="2A788993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42912F" w14:textId="77777777" w:rsidR="00363DF8" w:rsidRPr="00911ADB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ABCB026" w14:textId="31F4E1C7" w:rsidR="00363DF8" w:rsidRPr="00324C88" w:rsidRDefault="00363DF8" w:rsidP="000744A1">
      <w:pPr>
        <w:pStyle w:val="Bo-C1Conten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363DF8" w:rsidRPr="00A82EE4" w14:paraId="261FB8D2" w14:textId="77777777" w:rsidTr="00C64AFC">
        <w:trPr>
          <w:tblHeader/>
        </w:trPr>
        <w:tc>
          <w:tcPr>
            <w:tcW w:w="3870" w:type="dxa"/>
          </w:tcPr>
          <w:p w14:paraId="31343242" w14:textId="77777777" w:rsidR="00363DF8" w:rsidRPr="00A7698F" w:rsidRDefault="00363DF8" w:rsidP="00C64AFC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1" w:type="dxa"/>
            <w:gridSpan w:val="3"/>
          </w:tcPr>
          <w:p w14:paraId="3A78DB4E" w14:textId="77777777" w:rsidR="00363DF8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9820432" w14:textId="77777777" w:rsidR="00363DF8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1BE7C93C" w14:textId="77777777" w:rsidR="00363DF8" w:rsidRPr="00A82EE4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DF8" w14:paraId="2B9EEC4C" w14:textId="77777777" w:rsidTr="00C64AFC">
        <w:trPr>
          <w:tblHeader/>
        </w:trPr>
        <w:tc>
          <w:tcPr>
            <w:tcW w:w="3870" w:type="dxa"/>
          </w:tcPr>
          <w:p w14:paraId="6E982589" w14:textId="77777777" w:rsidR="00363DF8" w:rsidRPr="00FC5BFF" w:rsidRDefault="00363DF8" w:rsidP="00C64AF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E4EAA9" w14:textId="6E7D2D6D" w:rsidR="00363DF8" w:rsidRPr="00F32380" w:rsidRDefault="00EE7549" w:rsidP="00C64AF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20B49E9" w14:textId="77777777" w:rsidR="00363DF8" w:rsidRDefault="00363DF8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1F346D" w14:textId="0AA57ACF" w:rsidR="00363DF8" w:rsidRDefault="00EE7549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0" w:type="dxa"/>
          </w:tcPr>
          <w:p w14:paraId="262B3010" w14:textId="77777777" w:rsidR="00363DF8" w:rsidRDefault="00363DF8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1DF9008" w14:textId="067C67D2" w:rsidR="00363DF8" w:rsidRPr="00F32380" w:rsidRDefault="00EE7549" w:rsidP="00C64AF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5" w:type="dxa"/>
          </w:tcPr>
          <w:p w14:paraId="58A561EA" w14:textId="77777777" w:rsidR="00363DF8" w:rsidRDefault="00363DF8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BAA3422" w14:textId="54046FB5" w:rsidR="00363DF8" w:rsidRDefault="00EE7549" w:rsidP="00C64AF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363DF8" w:rsidRPr="00D87537" w14:paraId="6AF11E5F" w14:textId="77777777" w:rsidTr="00C64AFC">
        <w:trPr>
          <w:tblHeader/>
        </w:trPr>
        <w:tc>
          <w:tcPr>
            <w:tcW w:w="3870" w:type="dxa"/>
          </w:tcPr>
          <w:p w14:paraId="0ADBE153" w14:textId="77777777" w:rsidR="00363DF8" w:rsidRPr="00970BCB" w:rsidRDefault="00363DF8" w:rsidP="00C64AF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305FEC18" w14:textId="77777777" w:rsidR="00363DF8" w:rsidRPr="00D87537" w:rsidRDefault="00363DF8" w:rsidP="00C64A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3DF8" w:rsidRPr="0033434F" w14:paraId="309C8B7A" w14:textId="77777777" w:rsidTr="00C64AFC">
        <w:tc>
          <w:tcPr>
            <w:tcW w:w="3870" w:type="dxa"/>
          </w:tcPr>
          <w:p w14:paraId="3F27118E" w14:textId="77777777" w:rsidR="00363DF8" w:rsidRPr="00C12557" w:rsidRDefault="00363DF8" w:rsidP="00C64A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58D955EB" w14:textId="77777777" w:rsidR="00363DF8" w:rsidRPr="0033434F" w:rsidRDefault="00363DF8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C1F057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F2DF686" w14:textId="77777777" w:rsidR="00363DF8" w:rsidRPr="0033434F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574001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3F5195" w14:textId="77777777" w:rsidR="00363DF8" w:rsidRPr="0033434F" w:rsidRDefault="00363DF8" w:rsidP="00C64AF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729BE8E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780507D" w14:textId="77777777" w:rsidR="00363DF8" w:rsidRPr="0033434F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3F6" w:rsidRPr="0033434F" w14:paraId="2AC9F33B" w14:textId="77777777" w:rsidTr="00F063F6">
        <w:tc>
          <w:tcPr>
            <w:tcW w:w="3870" w:type="dxa"/>
          </w:tcPr>
          <w:p w14:paraId="5A1AC087" w14:textId="77777777" w:rsidR="00F063F6" w:rsidRPr="00744476" w:rsidRDefault="00F063F6" w:rsidP="00F06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4F58ECDC" w14:textId="7A44064E" w:rsidR="00F063F6" w:rsidRPr="00F063F6" w:rsidRDefault="00F063F6" w:rsidP="00F063F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838A64" w14:textId="77777777" w:rsidR="00F063F6" w:rsidRDefault="00F063F6" w:rsidP="00F063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60E955" w14:textId="77777777" w:rsidR="00F063F6" w:rsidRDefault="00F063F6" w:rsidP="00F063F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6E434E5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BCE3F49" w14:textId="65F571A5" w:rsidR="00F063F6" w:rsidRPr="0033434F" w:rsidRDefault="00F063F6" w:rsidP="00F063F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  <w:tc>
          <w:tcPr>
            <w:tcW w:w="245" w:type="dxa"/>
          </w:tcPr>
          <w:p w14:paraId="225EA45F" w14:textId="77777777" w:rsidR="00F063F6" w:rsidRPr="00BE704B" w:rsidRDefault="00F063F6" w:rsidP="00F063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3D4839D" w14:textId="77777777" w:rsidR="00F063F6" w:rsidRDefault="00F063F6" w:rsidP="00F063F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:rsidRPr="0033434F" w14:paraId="43F18ED1" w14:textId="77777777" w:rsidTr="00C64AFC">
        <w:tc>
          <w:tcPr>
            <w:tcW w:w="3870" w:type="dxa"/>
          </w:tcPr>
          <w:p w14:paraId="2084E611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257AE688" w14:textId="77777777" w:rsidR="00363DF8" w:rsidRPr="0033434F" w:rsidRDefault="00363DF8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EAA667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2FEA3B2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DDABB42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4E936A" w14:textId="77777777" w:rsidR="00363DF8" w:rsidRPr="0033434F" w:rsidRDefault="00363DF8" w:rsidP="00C64AF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07A2B70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9E1511D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3DF8" w:rsidRPr="0033434F" w14:paraId="2B5C503A" w14:textId="77777777" w:rsidTr="00745EF2">
        <w:tc>
          <w:tcPr>
            <w:tcW w:w="3870" w:type="dxa"/>
          </w:tcPr>
          <w:p w14:paraId="2500B421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270B256A" w14:textId="5D91B7A8" w:rsidR="00363DF8" w:rsidRPr="0033434F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156,666</w:t>
            </w:r>
          </w:p>
        </w:tc>
        <w:tc>
          <w:tcPr>
            <w:tcW w:w="236" w:type="dxa"/>
            <w:shd w:val="clear" w:color="auto" w:fill="auto"/>
          </w:tcPr>
          <w:p w14:paraId="71A71BA9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2DD1F87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80F3EB4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BE5763A" w14:textId="1415A5BB" w:rsidR="00363DF8" w:rsidRPr="0033434F" w:rsidRDefault="005D64F9" w:rsidP="00C64A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CF56C0F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E3F3EE3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066BD5A3" w14:textId="77777777" w:rsidTr="00C64AFC">
        <w:tc>
          <w:tcPr>
            <w:tcW w:w="3870" w:type="dxa"/>
          </w:tcPr>
          <w:p w14:paraId="0F7E78AC" w14:textId="77777777" w:rsidR="00363DF8" w:rsidRPr="00522E6A" w:rsidRDefault="00363DF8" w:rsidP="00C64A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1E8096C" w14:textId="77777777" w:rsidR="00363DF8" w:rsidRDefault="00363DF8" w:rsidP="00C64AF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BE2AC8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37C1D7D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B84254C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79782C3" w14:textId="77777777" w:rsidR="00363DF8" w:rsidRDefault="00363DF8" w:rsidP="00C64AF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A806ED9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C2945E8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3DF8" w14:paraId="2A315FB6" w14:textId="77777777" w:rsidTr="00745EF2">
        <w:tc>
          <w:tcPr>
            <w:tcW w:w="3870" w:type="dxa"/>
          </w:tcPr>
          <w:p w14:paraId="71EF8788" w14:textId="77777777" w:rsidR="00363DF8" w:rsidRPr="00C12557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2F6AE3" w14:textId="4ED0AE3B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15,223</w:t>
            </w:r>
          </w:p>
        </w:tc>
        <w:tc>
          <w:tcPr>
            <w:tcW w:w="236" w:type="dxa"/>
            <w:shd w:val="clear" w:color="auto" w:fill="auto"/>
          </w:tcPr>
          <w:p w14:paraId="6F245151" w14:textId="77777777" w:rsidR="00363DF8" w:rsidRDefault="00363DF8" w:rsidP="00C64A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507BDF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DAD0622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244F" w14:textId="57D3C5F8" w:rsidR="00363DF8" w:rsidRDefault="005D64F9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11,257</w:t>
            </w:r>
          </w:p>
        </w:tc>
        <w:tc>
          <w:tcPr>
            <w:tcW w:w="245" w:type="dxa"/>
          </w:tcPr>
          <w:p w14:paraId="2F6AE25C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27AC056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253B65FA" w14:textId="77777777" w:rsidTr="00745EF2">
        <w:tc>
          <w:tcPr>
            <w:tcW w:w="3870" w:type="dxa"/>
          </w:tcPr>
          <w:p w14:paraId="433192FF" w14:textId="77777777" w:rsidR="00363DF8" w:rsidRPr="00C12557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E11E38" w14:textId="443F0AF1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5A514586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E51731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1B7BA1F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12E6" w14:textId="01F34917" w:rsidR="00363DF8" w:rsidRDefault="005D64F9" w:rsidP="00E3405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45" w:type="dxa"/>
          </w:tcPr>
          <w:p w14:paraId="0D1DE104" w14:textId="77777777" w:rsidR="00363DF8" w:rsidRPr="00E34057" w:rsidRDefault="00363DF8" w:rsidP="00E3405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9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4E4E19AA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60E82ABB" w14:textId="77777777" w:rsidTr="00745EF2">
        <w:tc>
          <w:tcPr>
            <w:tcW w:w="3870" w:type="dxa"/>
          </w:tcPr>
          <w:p w14:paraId="6DB8F7DE" w14:textId="4FC5FFE2" w:rsidR="00363DF8" w:rsidRPr="00B37E56" w:rsidRDefault="00363DF8" w:rsidP="00363D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9FA9A" w14:textId="2B15FDAE" w:rsidR="00363DF8" w:rsidRPr="00651B2A" w:rsidRDefault="00465662" w:rsidP="00363DF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36" w:type="dxa"/>
            <w:shd w:val="clear" w:color="auto" w:fill="auto"/>
          </w:tcPr>
          <w:p w14:paraId="55DFE8FE" w14:textId="77777777" w:rsidR="00363DF8" w:rsidRDefault="00363DF8" w:rsidP="00363DF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9FA4CA4" w14:textId="7CDD4C45" w:rsidR="00363DF8" w:rsidRDefault="00363DF8" w:rsidP="00363DF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25AE66D" w14:textId="77777777" w:rsidR="00363DF8" w:rsidRPr="00BE704B" w:rsidRDefault="00363DF8" w:rsidP="00363D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6BBF0" w14:textId="4B9CECF2" w:rsidR="00363DF8" w:rsidRPr="00651B2A" w:rsidRDefault="005D64F9" w:rsidP="00363DF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1,431</w:t>
            </w:r>
          </w:p>
        </w:tc>
        <w:tc>
          <w:tcPr>
            <w:tcW w:w="245" w:type="dxa"/>
          </w:tcPr>
          <w:p w14:paraId="38A4C5F2" w14:textId="77777777" w:rsidR="00363DF8" w:rsidRPr="00BE704B" w:rsidRDefault="00363DF8" w:rsidP="00363D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44AB400" w14:textId="05F70B3C" w:rsidR="00363DF8" w:rsidRDefault="00363DF8" w:rsidP="00363DF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7CC7A5BB" w14:textId="77777777" w:rsidTr="00745EF2">
        <w:tc>
          <w:tcPr>
            <w:tcW w:w="3870" w:type="dxa"/>
          </w:tcPr>
          <w:p w14:paraId="3A3C9B39" w14:textId="77777777" w:rsidR="00363DF8" w:rsidRPr="00B37E56" w:rsidRDefault="00363DF8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BA9F5" w14:textId="205BC806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5,743</w:t>
            </w:r>
          </w:p>
        </w:tc>
        <w:tc>
          <w:tcPr>
            <w:tcW w:w="236" w:type="dxa"/>
            <w:shd w:val="clear" w:color="auto" w:fill="auto"/>
          </w:tcPr>
          <w:p w14:paraId="3A53E416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F61EFCB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B390362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88C3" w14:textId="3A8B4C85" w:rsidR="00363DF8" w:rsidRDefault="005D64F9" w:rsidP="003201C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AE28997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FC53D25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65EF" w14:paraId="228764CE" w14:textId="77777777" w:rsidTr="00745EF2">
        <w:tc>
          <w:tcPr>
            <w:tcW w:w="3870" w:type="dxa"/>
          </w:tcPr>
          <w:p w14:paraId="7F0E17B4" w14:textId="77777777" w:rsidR="004865EF" w:rsidRPr="00F63BCB" w:rsidRDefault="004865EF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05F88" w14:textId="77777777" w:rsidR="004865EF" w:rsidRDefault="004865EF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4DCA16" w14:textId="77777777" w:rsidR="004865EF" w:rsidRDefault="004865EF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24E7420" w14:textId="77777777" w:rsidR="004865EF" w:rsidRDefault="004865EF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6C9CA11" w14:textId="77777777" w:rsidR="004865EF" w:rsidRPr="00BE704B" w:rsidRDefault="004865EF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9AADF" w14:textId="77777777" w:rsidR="004865EF" w:rsidRDefault="004865EF" w:rsidP="003201C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FCE56F" w14:textId="77777777" w:rsidR="004865EF" w:rsidRPr="00BE704B" w:rsidRDefault="004865EF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8FAA48C" w14:textId="77777777" w:rsidR="004865EF" w:rsidRDefault="004865EF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65EF" w14:paraId="7DF161F4" w14:textId="77777777" w:rsidTr="00745EF2">
        <w:tc>
          <w:tcPr>
            <w:tcW w:w="3870" w:type="dxa"/>
          </w:tcPr>
          <w:p w14:paraId="05C0C065" w14:textId="77777777" w:rsidR="004865EF" w:rsidRPr="00F63BCB" w:rsidRDefault="004865EF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A19125" w14:textId="77777777" w:rsidR="004865EF" w:rsidRDefault="004865EF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4A29F6" w14:textId="77777777" w:rsidR="004865EF" w:rsidRDefault="004865EF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3387CF6" w14:textId="77777777" w:rsidR="004865EF" w:rsidRDefault="004865EF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91EC4DC" w14:textId="77777777" w:rsidR="004865EF" w:rsidRPr="00BE704B" w:rsidRDefault="004865EF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D714" w14:textId="77777777" w:rsidR="004865EF" w:rsidRDefault="004865EF" w:rsidP="003201C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CB20C15" w14:textId="77777777" w:rsidR="004865EF" w:rsidRPr="00BE704B" w:rsidRDefault="004865EF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586582C" w14:textId="77777777" w:rsidR="004865EF" w:rsidRDefault="004865EF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3DF8" w14:paraId="0434A574" w14:textId="77777777" w:rsidTr="00745EF2">
        <w:tc>
          <w:tcPr>
            <w:tcW w:w="3870" w:type="dxa"/>
          </w:tcPr>
          <w:p w14:paraId="122DE95A" w14:textId="2E53EFAA" w:rsidR="00363DF8" w:rsidRPr="00B37E56" w:rsidRDefault="004865EF" w:rsidP="00C64A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 (ต่อ)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5DE343" w14:textId="6C8F61C8" w:rsidR="00363DF8" w:rsidRDefault="00363DF8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E43257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6C2BDD" w14:textId="02CC240B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3DBAB94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34FE" w14:textId="71EBEC10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5C7C139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B4C9674" w14:textId="377A82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65EF" w14:paraId="1B6901E5" w14:textId="77777777" w:rsidTr="00745EF2">
        <w:tc>
          <w:tcPr>
            <w:tcW w:w="3870" w:type="dxa"/>
          </w:tcPr>
          <w:p w14:paraId="08B2335C" w14:textId="205D9376" w:rsidR="004865EF" w:rsidRPr="00F63BCB" w:rsidRDefault="004865EF" w:rsidP="004865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6910F0" w14:textId="40EEE1B2" w:rsidR="004865EF" w:rsidRDefault="004865EF" w:rsidP="004865EF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14,015</w:t>
            </w:r>
          </w:p>
        </w:tc>
        <w:tc>
          <w:tcPr>
            <w:tcW w:w="236" w:type="dxa"/>
            <w:shd w:val="clear" w:color="auto" w:fill="auto"/>
          </w:tcPr>
          <w:p w14:paraId="54BB89B9" w14:textId="77777777" w:rsidR="004865EF" w:rsidRDefault="004865EF" w:rsidP="004865E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9F6370" w14:textId="27553C9D" w:rsidR="004865EF" w:rsidRDefault="004865EF" w:rsidP="004865EF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2B68260" w14:textId="77777777" w:rsidR="004865EF" w:rsidRPr="00BE704B" w:rsidRDefault="004865EF" w:rsidP="004865E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69AE" w14:textId="0C030970" w:rsidR="004865EF" w:rsidRDefault="004865EF" w:rsidP="004865EF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0A46F2A9" w14:textId="77777777" w:rsidR="004865EF" w:rsidRPr="00BE704B" w:rsidRDefault="004865EF" w:rsidP="004865E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ED7E495" w14:textId="6B8DBC37" w:rsidR="004865EF" w:rsidRDefault="004865EF" w:rsidP="004865EF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14:paraId="04736255" w14:textId="77777777" w:rsidTr="00745EF2">
        <w:tc>
          <w:tcPr>
            <w:tcW w:w="3870" w:type="dxa"/>
          </w:tcPr>
          <w:p w14:paraId="72BC074A" w14:textId="77777777" w:rsidR="00363DF8" w:rsidRPr="00F63BCB" w:rsidRDefault="00363DF8" w:rsidP="00C64A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08BE8" w14:textId="1F8F2D50" w:rsidR="00363DF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36" w:type="dxa"/>
            <w:shd w:val="clear" w:color="auto" w:fill="auto"/>
          </w:tcPr>
          <w:p w14:paraId="22B41E06" w14:textId="77777777" w:rsidR="00363DF8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2F07E61" w14:textId="77777777" w:rsidR="00363DF8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F2D43E8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C7B6" w14:textId="4FD0BAAD" w:rsidR="00363DF8" w:rsidRDefault="005D64F9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804864E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0A13B79" w14:textId="77777777" w:rsidR="00363DF8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3DF8" w:rsidRPr="00911ADB" w14:paraId="29A15891" w14:textId="77777777" w:rsidTr="00745EF2">
        <w:tc>
          <w:tcPr>
            <w:tcW w:w="3870" w:type="dxa"/>
            <w:vAlign w:val="bottom"/>
          </w:tcPr>
          <w:p w14:paraId="59901465" w14:textId="77777777" w:rsidR="00363DF8" w:rsidRPr="00AD37E5" w:rsidRDefault="00363DF8" w:rsidP="00C64AF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B4568" w14:textId="17E5BE24" w:rsidR="00363DF8" w:rsidRPr="00457348" w:rsidRDefault="00465662" w:rsidP="00C64AFC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198,212</w:t>
            </w:r>
          </w:p>
        </w:tc>
        <w:tc>
          <w:tcPr>
            <w:tcW w:w="236" w:type="dxa"/>
            <w:shd w:val="clear" w:color="auto" w:fill="auto"/>
          </w:tcPr>
          <w:p w14:paraId="39524AAC" w14:textId="77777777" w:rsidR="00363DF8" w:rsidRPr="00911ADB" w:rsidRDefault="00363DF8" w:rsidP="00C64A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7828D" w14:textId="77777777" w:rsidR="00363DF8" w:rsidRPr="00911ADB" w:rsidRDefault="00363DF8" w:rsidP="00C64AFC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C281B70" w14:textId="77777777" w:rsidR="00363DF8" w:rsidRPr="00911AD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164B7" w14:textId="2EB50CDD" w:rsidR="00363DF8" w:rsidRPr="00F90EC8" w:rsidRDefault="005D64F9" w:rsidP="00C64AF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29,177</w:t>
            </w:r>
          </w:p>
        </w:tc>
        <w:tc>
          <w:tcPr>
            <w:tcW w:w="245" w:type="dxa"/>
          </w:tcPr>
          <w:p w14:paraId="45718FD4" w14:textId="77777777" w:rsidR="00363DF8" w:rsidRPr="00BE704B" w:rsidRDefault="00363DF8" w:rsidP="00C64A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0A79F91" w14:textId="77777777" w:rsidR="00363DF8" w:rsidRPr="00911ADB" w:rsidRDefault="00363DF8" w:rsidP="00C64AFC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804FA25" w14:textId="718A7137" w:rsidR="000D3A8E" w:rsidRPr="00CC3C3F" w:rsidRDefault="000D3A8E">
      <w:pPr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5C8CD7B9" w14:textId="2BFE5B65" w:rsidR="0009663B" w:rsidRPr="007048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0480C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223CC99F" w14:textId="77777777" w:rsidR="00C12C7D" w:rsidRPr="005028BC" w:rsidRDefault="00C12C7D" w:rsidP="005028BC">
      <w:pPr>
        <w:pStyle w:val="Bo-Blankline"/>
        <w:rPr>
          <w:cs/>
        </w:rPr>
      </w:pPr>
    </w:p>
    <w:p w14:paraId="110FA471" w14:textId="77777777" w:rsidR="00E32C9A" w:rsidRPr="0070480C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048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5028BC" w:rsidRDefault="00E32C9A" w:rsidP="005028BC">
      <w:pPr>
        <w:pStyle w:val="Bo-Blankline"/>
      </w:pPr>
    </w:p>
    <w:p w14:paraId="2AED4C74" w14:textId="772401EF" w:rsidR="00C12C7D" w:rsidRPr="0070480C" w:rsidRDefault="00C12C7D" w:rsidP="004A49A4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EE7549">
        <w:rPr>
          <w:rFonts w:asciiTheme="majorBidi" w:hAnsiTheme="majorBidi" w:cstheme="majorBidi"/>
          <w:lang w:val="en-US"/>
        </w:rPr>
        <w:t>3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EE7549">
        <w:rPr>
          <w:rFonts w:asciiTheme="majorBidi" w:hAnsiTheme="majorBidi" w:cstheme="majorBidi"/>
          <w:lang w:val="en-US"/>
        </w:rPr>
        <w:t>3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ในเดือนกรกฎาคม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</w:rPr>
        <w:t>5</w:t>
      </w:r>
      <w:r w:rsidR="00EE7549">
        <w:rPr>
          <w:rFonts w:asciiTheme="majorBidi" w:hAnsiTheme="majorBidi" w:cstheme="majorBidi"/>
          <w:lang w:val="en-US"/>
        </w:rPr>
        <w:t>42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C9703C">
        <w:rPr>
          <w:rFonts w:asciiTheme="majorBidi" w:hAnsiTheme="majorBidi" w:cstheme="majorBidi"/>
        </w:rPr>
        <w:t>9</w:t>
      </w:r>
      <w:r w:rsidR="00EE7549">
        <w:rPr>
          <w:rFonts w:asciiTheme="majorBidi" w:hAnsiTheme="majorBidi" w:cstheme="majorBidi"/>
          <w:lang w:val="en-US"/>
        </w:rPr>
        <w:t>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i/>
          <w:iCs/>
        </w:rPr>
        <w:t>(</w:t>
      </w:r>
      <w:r w:rsidRPr="007048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EE7549">
        <w:rPr>
          <w:rFonts w:asciiTheme="majorBidi" w:hAnsiTheme="majorBidi" w:cstheme="majorBidi"/>
          <w:i/>
          <w:iCs/>
          <w:lang w:val="en-US"/>
        </w:rPr>
        <w:t>90</w:t>
      </w:r>
      <w:r w:rsidRPr="007048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7048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EE7549">
        <w:rPr>
          <w:rFonts w:asciiTheme="majorBidi" w:hAnsiTheme="majorBidi" w:cstheme="majorBidi"/>
          <w:i/>
          <w:iCs/>
          <w:lang w:val="en-US"/>
        </w:rPr>
        <w:t>40</w:t>
      </w:r>
      <w:r w:rsidRPr="0070480C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000</w:t>
      </w:r>
      <w:r w:rsidRPr="007048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EE7549">
        <w:rPr>
          <w:rFonts w:asciiTheme="majorBidi" w:hAnsiTheme="majorBidi" w:cstheme="majorBidi"/>
          <w:i/>
          <w:iCs/>
          <w:lang w:val="en-US"/>
        </w:rPr>
        <w:t>37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0480C">
        <w:rPr>
          <w:rFonts w:asciiTheme="majorBidi" w:hAnsiTheme="majorBidi" w:cstheme="majorBidi"/>
          <w:i/>
          <w:iCs/>
          <w:lang w:val="en-US"/>
        </w:rPr>
        <w:t>)</w:t>
      </w:r>
      <w:r w:rsidR="006522B5" w:rsidRPr="007048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7048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70480C">
        <w:rPr>
          <w:rFonts w:asciiTheme="majorBidi" w:hAnsiTheme="majorBidi" w:cstheme="majorBidi"/>
          <w:cs/>
        </w:rPr>
        <w:br/>
      </w:r>
      <w:r w:rsidR="00EE7549">
        <w:rPr>
          <w:rFonts w:asciiTheme="majorBidi" w:hAnsiTheme="majorBidi" w:cstheme="majorBidi"/>
          <w:lang w:val="en-US"/>
        </w:rPr>
        <w:t>24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กรกฎาคม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</w:rPr>
        <w:t>5</w:t>
      </w:r>
      <w:r w:rsidR="00EE7549">
        <w:rPr>
          <w:rFonts w:asciiTheme="majorBidi" w:hAnsiTheme="majorBidi" w:cstheme="majorBidi"/>
          <w:lang w:val="en-US"/>
        </w:rPr>
        <w:t>44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70480C">
        <w:rPr>
          <w:rFonts w:asciiTheme="majorBidi" w:hAnsiTheme="majorBidi" w:cstheme="majorBidi"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30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ปี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EE7549">
        <w:rPr>
          <w:rFonts w:asciiTheme="majorBidi" w:hAnsiTheme="majorBidi" w:cstheme="majorBidi"/>
          <w:lang w:val="en-US"/>
        </w:rPr>
        <w:t>30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</w:t>
      </w:r>
      <w:r w:rsidR="00622580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 xml:space="preserve">เป็นจำนวน </w:t>
      </w:r>
      <w:r w:rsidR="00EE7549">
        <w:rPr>
          <w:rFonts w:asciiTheme="majorBidi" w:hAnsiTheme="majorBidi" w:cstheme="majorBidi"/>
          <w:lang w:val="en-US"/>
        </w:rPr>
        <w:t>2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70480C">
        <w:rPr>
          <w:rFonts w:asciiTheme="majorBidi" w:hAnsiTheme="majorBidi" w:cstheme="majorBidi"/>
        </w:rPr>
        <w:t xml:space="preserve"> </w:t>
      </w:r>
    </w:p>
    <w:p w14:paraId="6C9AD248" w14:textId="77777777" w:rsidR="0070068E" w:rsidRPr="00706483" w:rsidRDefault="0070068E" w:rsidP="00706483">
      <w:pPr>
        <w:pStyle w:val="Bo-Blankline"/>
      </w:pPr>
    </w:p>
    <w:p w14:paraId="7B1C3315" w14:textId="18D49FAC" w:rsidR="00706483" w:rsidRDefault="00C12C7D" w:rsidP="001149A3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เมื่อวันที่ </w:t>
      </w:r>
      <w:r w:rsidR="00EE7549">
        <w:rPr>
          <w:rFonts w:asciiTheme="majorBidi" w:hAnsiTheme="majorBidi" w:cstheme="majorBidi"/>
          <w:lang w:val="en-US"/>
        </w:rPr>
        <w:t>2</w:t>
      </w:r>
      <w:r w:rsidR="00905B5E">
        <w:rPr>
          <w:rFonts w:asciiTheme="majorBidi" w:hAnsiTheme="majorBidi" w:cstheme="majorBidi"/>
        </w:rPr>
        <w:t>5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สิงหาคม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2549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16900B43" w14:textId="77777777" w:rsidR="001149A3" w:rsidRPr="00324C88" w:rsidRDefault="001149A3" w:rsidP="001149A3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</w:p>
    <w:p w14:paraId="19916E9F" w14:textId="78650BB8" w:rsidR="00A83B4F" w:rsidRPr="00A83B4F" w:rsidRDefault="00C12C7D" w:rsidP="00A83B4F">
      <w:pPr>
        <w:pStyle w:val="Bo-C1Content"/>
        <w:rPr>
          <w:rFonts w:asciiTheme="majorBidi" w:hAnsiTheme="majorBidi" w:cstheme="majorBidi"/>
          <w:cs/>
        </w:rPr>
      </w:pPr>
      <w:r w:rsidRPr="006A1995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6A1995">
        <w:rPr>
          <w:rFonts w:asciiTheme="majorBidi" w:hAnsiTheme="majorBidi" w:cstheme="majorBidi"/>
          <w:cs/>
        </w:rPr>
        <w:br/>
      </w:r>
      <w:r w:rsidRPr="006A1995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6A1995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EE7549">
        <w:rPr>
          <w:rFonts w:asciiTheme="majorBidi" w:hAnsiTheme="majorBidi" w:cstheme="majorBidi"/>
          <w:spacing w:val="4"/>
          <w:lang w:val="en-US"/>
        </w:rPr>
        <w:t>31</w:t>
      </w:r>
      <w:r w:rsidR="006563C8" w:rsidRPr="006A1995">
        <w:rPr>
          <w:rFonts w:asciiTheme="majorBidi" w:hAnsiTheme="majorBidi" w:cstheme="majorBidi"/>
          <w:spacing w:val="4"/>
        </w:rPr>
        <w:t xml:space="preserve"> </w:t>
      </w:r>
      <w:r w:rsidR="00D8431D" w:rsidRPr="006A1995">
        <w:rPr>
          <w:rFonts w:asciiTheme="majorBidi" w:hAnsiTheme="majorBidi" w:cstheme="majorBidi"/>
          <w:spacing w:val="4"/>
          <w:cs/>
        </w:rPr>
        <w:t xml:space="preserve">ธันวาคม </w:t>
      </w:r>
      <w:r w:rsidR="00EE7549">
        <w:rPr>
          <w:rFonts w:asciiTheme="majorBidi" w:hAnsiTheme="majorBidi" w:cstheme="majorBidi"/>
          <w:spacing w:val="4"/>
          <w:lang w:val="en-US"/>
        </w:rPr>
        <w:t>2</w:t>
      </w:r>
      <w:r w:rsidR="00C9703C">
        <w:rPr>
          <w:rFonts w:asciiTheme="majorBidi" w:hAnsiTheme="majorBidi" w:cstheme="majorBidi"/>
          <w:spacing w:val="4"/>
        </w:rPr>
        <w:t>56</w:t>
      </w:r>
      <w:r w:rsidR="00EE7549">
        <w:rPr>
          <w:rFonts w:asciiTheme="majorBidi" w:hAnsiTheme="majorBidi" w:cstheme="majorBidi"/>
          <w:spacing w:val="4"/>
          <w:lang w:val="en-US"/>
        </w:rPr>
        <w:t>3</w:t>
      </w:r>
      <w:r w:rsidRPr="006A1995">
        <w:rPr>
          <w:rFonts w:asciiTheme="majorBidi" w:hAnsiTheme="majorBidi" w:cstheme="majorBidi"/>
          <w:spacing w:val="4"/>
        </w:rPr>
        <w:t xml:space="preserve"> </w:t>
      </w:r>
      <w:r w:rsidRPr="006A1995">
        <w:rPr>
          <w:rFonts w:asciiTheme="majorBidi" w:hAnsiTheme="majorBidi" w:cstheme="majorBidi"/>
          <w:spacing w:val="4"/>
          <w:cs/>
        </w:rPr>
        <w:t>ยังไม่มีการ</w:t>
      </w:r>
      <w:r w:rsidRPr="006A1995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6A1995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  <w:r w:rsidR="00A83B4F">
        <w:rPr>
          <w:sz w:val="20"/>
          <w:szCs w:val="20"/>
          <w:cs/>
          <w:lang w:eastAsia="x-none"/>
        </w:rPr>
        <w:br w:type="page"/>
      </w:r>
    </w:p>
    <w:p w14:paraId="56ECB7D0" w14:textId="77777777" w:rsidR="00E32C9A" w:rsidRPr="00744476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สัญญาซื้อขายไฟฟ้า</w:t>
      </w:r>
    </w:p>
    <w:p w14:paraId="52548B0A" w14:textId="77777777" w:rsidR="008107D4" w:rsidRPr="005028BC" w:rsidRDefault="008107D4" w:rsidP="005028BC">
      <w:pPr>
        <w:pStyle w:val="Bo-Blankline"/>
      </w:pPr>
    </w:p>
    <w:p w14:paraId="57E12538" w14:textId="55550F38" w:rsidR="00EA66BF" w:rsidRDefault="00E32C9A" w:rsidP="00EA66BF">
      <w:pPr>
        <w:pStyle w:val="Bo-C1Content"/>
        <w:ind w:left="540"/>
      </w:pPr>
      <w:r w:rsidRPr="006A1995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6A1995">
        <w:rPr>
          <w:rFonts w:asciiTheme="majorBidi" w:hAnsiTheme="majorBidi" w:cstheme="majorBidi"/>
        </w:rPr>
        <w:t xml:space="preserve"> </w:t>
      </w:r>
      <w:r w:rsidRPr="006A1995">
        <w:rPr>
          <w:rFonts w:asciiTheme="majorBidi" w:hAnsiTheme="majorBidi" w:cstheme="majorBidi"/>
          <w:cs/>
        </w:rPr>
        <w:t>โดยบริษัท</w:t>
      </w:r>
      <w:r w:rsidR="00DF642C" w:rsidRPr="006A1995">
        <w:rPr>
          <w:rFonts w:asciiTheme="majorBidi" w:hAnsiTheme="majorBidi" w:cstheme="majorBidi"/>
          <w:cs/>
        </w:rPr>
        <w:t>จะขายก๊</w:t>
      </w:r>
      <w:r w:rsidRPr="006A1995">
        <w:rPr>
          <w:rFonts w:asciiTheme="majorBidi" w:hAnsiTheme="majorBidi" w:cstheme="majorBidi"/>
          <w:cs/>
        </w:rPr>
        <w:t xml:space="preserve">าซร้อนเพื่อให้บริษัทย่อยนำไปใช้ผลิตไฟฟ้า </w:t>
      </w:r>
      <w:r w:rsidR="00983290" w:rsidRPr="006A1995">
        <w:rPr>
          <w:rFonts w:asciiTheme="majorBidi" w:hAnsiTheme="majorBidi" w:cstheme="majorBidi"/>
          <w:cs/>
        </w:rPr>
        <w:t>และ</w:t>
      </w:r>
      <w:r w:rsidRPr="006A1995">
        <w:rPr>
          <w:rFonts w:asciiTheme="majorBidi" w:hAnsiTheme="majorBidi" w:cstheme="majorBidi"/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B35C9AF" w14:textId="577F9A10" w:rsidR="00134C46" w:rsidRPr="00A83B4F" w:rsidRDefault="00134C4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35DB267" w14:textId="336D1530" w:rsidR="00E45FBE" w:rsidRPr="00744476" w:rsidRDefault="001149A3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สัญญ</w:t>
      </w:r>
      <w:r w:rsidR="00CB0509">
        <w:rPr>
          <w:rFonts w:asciiTheme="majorBidi" w:hAnsiTheme="majorBidi" w:cstheme="majorBidi" w:hint="cs"/>
          <w:sz w:val="30"/>
          <w:szCs w:val="30"/>
          <w:cs/>
          <w:lang w:val="en-US"/>
        </w:rPr>
        <w:t>า</w:t>
      </w:r>
      <w:r w:rsidR="006414BC">
        <w:rPr>
          <w:rFonts w:asciiTheme="majorBidi" w:hAnsiTheme="majorBidi" w:cstheme="majorBidi" w:hint="cs"/>
          <w:sz w:val="30"/>
          <w:szCs w:val="30"/>
          <w:cs/>
          <w:lang w:val="en-US"/>
        </w:rPr>
        <w:t>เช่าที่ดินและอาคาร</w:t>
      </w:r>
    </w:p>
    <w:p w14:paraId="6C920A2F" w14:textId="77777777" w:rsidR="00E45FBE" w:rsidRPr="007F1AD8" w:rsidRDefault="00E45FBE" w:rsidP="009B22D7">
      <w:pPr>
        <w:pStyle w:val="Bo-Blankline"/>
        <w:rPr>
          <w:rFonts w:asciiTheme="majorBidi" w:hAnsiTheme="majorBidi" w:cstheme="majorBidi"/>
          <w:cs/>
        </w:rPr>
      </w:pPr>
    </w:p>
    <w:p w14:paraId="399D9526" w14:textId="24CEB918" w:rsidR="006C4B9F" w:rsidRPr="006A1995" w:rsidRDefault="00BD2DA6" w:rsidP="0061206E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บริษัทและบริษัทย่อยทำสัญญา</w:t>
      </w:r>
      <w:r w:rsidR="00A3630F" w:rsidRPr="00A3630F">
        <w:rPr>
          <w:rFonts w:asciiTheme="majorBidi" w:hAnsiTheme="majorBidi"/>
          <w:cs/>
        </w:rPr>
        <w:t>บริการที่เกี่ยวข้องกับการใช้พื้นที่อาคารสำนักงานกับกิจการที่เกี่ยวข้องกัน</w:t>
      </w:r>
      <w:r w:rsidR="00A3630F">
        <w:rPr>
          <w:rFonts w:asciiTheme="majorBidi" w:hAnsiTheme="majorBidi" w:hint="cs"/>
          <w:cs/>
        </w:rPr>
        <w:t xml:space="preserve"> </w:t>
      </w:r>
      <w:r w:rsidR="006C4B9F" w:rsidRPr="006A1995">
        <w:rPr>
          <w:rFonts w:asciiTheme="majorBidi" w:hAnsiTheme="majorBidi" w:cstheme="majorBidi"/>
          <w:cs/>
        </w:rPr>
        <w:t xml:space="preserve">กำหนดระยะเวลา </w:t>
      </w:r>
      <w:r w:rsidR="00EE7549">
        <w:rPr>
          <w:rFonts w:asciiTheme="majorBidi" w:hAnsiTheme="majorBidi" w:cstheme="majorBidi"/>
          <w:lang w:val="en-US"/>
        </w:rPr>
        <w:t>3</w:t>
      </w:r>
      <w:r w:rsidR="006C4B9F" w:rsidRPr="006A1995">
        <w:rPr>
          <w:rFonts w:asciiTheme="majorBidi" w:hAnsiTheme="majorBidi" w:cstheme="majorBidi"/>
          <w:cs/>
        </w:rPr>
        <w:t xml:space="preserve"> </w:t>
      </w:r>
      <w:r w:rsidR="00575C9C" w:rsidRPr="006A1995">
        <w:rPr>
          <w:rFonts w:asciiTheme="majorBidi" w:hAnsiTheme="majorBidi" w:cstheme="majorBidi"/>
          <w:cs/>
        </w:rPr>
        <w:t>ปี</w:t>
      </w:r>
      <w:r w:rsidR="00714381" w:rsidRPr="006A1995">
        <w:rPr>
          <w:rFonts w:asciiTheme="majorBidi" w:hAnsiTheme="majorBidi" w:cstheme="majorBidi"/>
          <w:cs/>
        </w:rPr>
        <w:t xml:space="preserve"> </w:t>
      </w:r>
      <w:r w:rsidR="006C4B9F" w:rsidRPr="006A1995">
        <w:rPr>
          <w:rFonts w:asciiTheme="majorBidi" w:hAnsiTheme="majorBidi" w:cstheme="majorBidi"/>
          <w:cs/>
        </w:rPr>
        <w:t>มีรายละเอียดดังนี้</w:t>
      </w:r>
    </w:p>
    <w:p w14:paraId="6D6FB82E" w14:textId="64138193" w:rsidR="004E2175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8"/>
        <w:gridCol w:w="1134"/>
        <w:gridCol w:w="236"/>
        <w:gridCol w:w="1146"/>
        <w:gridCol w:w="236"/>
        <w:gridCol w:w="1176"/>
        <w:gridCol w:w="236"/>
        <w:gridCol w:w="1136"/>
      </w:tblGrid>
      <w:tr w:rsidR="00031E80" w:rsidRPr="00744476" w14:paraId="69789F3D" w14:textId="77777777" w:rsidTr="00BC2155">
        <w:tc>
          <w:tcPr>
            <w:tcW w:w="3878" w:type="dxa"/>
          </w:tcPr>
          <w:p w14:paraId="71F9B3B2" w14:textId="09BAAF0A" w:rsidR="00031E80" w:rsidRPr="00744476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6F9E97" w14:textId="77777777" w:rsidR="00031E80" w:rsidRPr="00744476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744476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DB131A" w14:textId="77777777" w:rsidR="00031E80" w:rsidRPr="00744476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C89" w:rsidRPr="00744476" w14:paraId="64AA3314" w14:textId="77777777" w:rsidTr="00BC2155">
        <w:tc>
          <w:tcPr>
            <w:tcW w:w="3878" w:type="dxa"/>
          </w:tcPr>
          <w:p w14:paraId="1CACD814" w14:textId="3FC532B0" w:rsidR="00475C89" w:rsidRPr="00744476" w:rsidRDefault="00475C89" w:rsidP="00475C89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EA3FBA" w14:textId="76A2AE2A" w:rsidR="00475C89" w:rsidRPr="00744476" w:rsidRDefault="00EE7549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E9B7F7E" w14:textId="77777777" w:rsidR="00475C89" w:rsidRPr="00744476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6ABBC" w14:textId="5D03C530" w:rsidR="00475C89" w:rsidRPr="00744476" w:rsidRDefault="00EE7549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29A73685" w14:textId="77777777" w:rsidR="00475C89" w:rsidRPr="00744476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E36376" w14:textId="36A47EC0" w:rsidR="00475C89" w:rsidRPr="00744476" w:rsidRDefault="00EE7549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46B62DC" w14:textId="77777777" w:rsidR="00475C89" w:rsidRPr="00744476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BC6637" w14:textId="7F82351D" w:rsidR="00475C89" w:rsidRPr="00744476" w:rsidRDefault="00EE7549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C4082" w:rsidRPr="00744476" w14:paraId="2A62E894" w14:textId="77777777" w:rsidTr="00BC2155">
        <w:tc>
          <w:tcPr>
            <w:tcW w:w="3878" w:type="dxa"/>
          </w:tcPr>
          <w:p w14:paraId="4DE8EF7B" w14:textId="6043A282" w:rsidR="000C4082" w:rsidRPr="00744476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0673FAA3" w14:textId="25F4AADB" w:rsidR="000C4082" w:rsidRPr="00744476" w:rsidRDefault="000C4082" w:rsidP="000C4082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75C89" w:rsidRPr="00744476" w14:paraId="0A74724D" w14:textId="77777777" w:rsidTr="00BC2155">
        <w:tc>
          <w:tcPr>
            <w:tcW w:w="3878" w:type="dxa"/>
          </w:tcPr>
          <w:p w14:paraId="69E68425" w14:textId="5213E4F6" w:rsidR="00475C89" w:rsidRPr="00744476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1134" w:type="dxa"/>
          </w:tcPr>
          <w:p w14:paraId="4B686678" w14:textId="77777777" w:rsidR="00475C89" w:rsidRPr="00744476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DA10" w14:textId="77777777" w:rsidR="00475C89" w:rsidRPr="00744476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9CD9B29" w14:textId="77777777" w:rsidR="00475C89" w:rsidRPr="00744476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65DC5" w14:textId="77777777" w:rsidR="00475C89" w:rsidRPr="00744476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081B4B" w14:textId="77777777" w:rsidR="00475C89" w:rsidRPr="00744476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BE615" w14:textId="77777777" w:rsidR="00475C89" w:rsidRPr="00744476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86ABAA" w14:textId="77777777" w:rsidR="00475C89" w:rsidRPr="00744476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76B" w:rsidRPr="00744476" w14:paraId="5C4F5CAC" w14:textId="77777777" w:rsidTr="00BC2155">
        <w:tc>
          <w:tcPr>
            <w:tcW w:w="3878" w:type="dxa"/>
          </w:tcPr>
          <w:p w14:paraId="70768411" w14:textId="77777777" w:rsidR="002E776B" w:rsidRPr="00744476" w:rsidRDefault="002E776B" w:rsidP="002E776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DB57F68" w14:textId="1C7DBACF" w:rsidR="002E776B" w:rsidRPr="00744476" w:rsidRDefault="002E776B" w:rsidP="002E776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32,278</w:t>
            </w:r>
          </w:p>
        </w:tc>
        <w:tc>
          <w:tcPr>
            <w:tcW w:w="236" w:type="dxa"/>
          </w:tcPr>
          <w:p w14:paraId="06E57CBF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CEF5533" w14:textId="371AFF11" w:rsidR="002E776B" w:rsidRPr="00744476" w:rsidRDefault="00FD2DC6" w:rsidP="002E776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42,632</w:t>
            </w:r>
          </w:p>
        </w:tc>
        <w:tc>
          <w:tcPr>
            <w:tcW w:w="236" w:type="dxa"/>
            <w:shd w:val="clear" w:color="auto" w:fill="auto"/>
          </w:tcPr>
          <w:p w14:paraId="74A446A3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D36D57F" w14:textId="64B9DA6A" w:rsidR="002E776B" w:rsidRPr="005D036D" w:rsidRDefault="002E776B" w:rsidP="002E776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31,326</w:t>
            </w:r>
          </w:p>
        </w:tc>
        <w:tc>
          <w:tcPr>
            <w:tcW w:w="236" w:type="dxa"/>
            <w:shd w:val="clear" w:color="auto" w:fill="auto"/>
          </w:tcPr>
          <w:p w14:paraId="1BA953C3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9FF2586" w14:textId="5E73B0E0" w:rsidR="002E776B" w:rsidRPr="005D036D" w:rsidRDefault="00FD2DC6" w:rsidP="002E776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41,923</w:t>
            </w:r>
          </w:p>
        </w:tc>
      </w:tr>
      <w:tr w:rsidR="002E776B" w:rsidRPr="00744476" w14:paraId="658256B4" w14:textId="77777777" w:rsidTr="00BC2155">
        <w:tc>
          <w:tcPr>
            <w:tcW w:w="3878" w:type="dxa"/>
          </w:tcPr>
          <w:p w14:paraId="6BA307E6" w14:textId="77777777" w:rsidR="002E776B" w:rsidRPr="00744476" w:rsidRDefault="002E776B" w:rsidP="002E776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  <w:shd w:val="clear" w:color="auto" w:fill="auto"/>
          </w:tcPr>
          <w:p w14:paraId="68730574" w14:textId="1E745551" w:rsidR="002E776B" w:rsidRPr="00744476" w:rsidRDefault="002E776B" w:rsidP="002965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10,717</w:t>
            </w:r>
          </w:p>
        </w:tc>
        <w:tc>
          <w:tcPr>
            <w:tcW w:w="236" w:type="dxa"/>
          </w:tcPr>
          <w:p w14:paraId="1FA51992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D2B522" w14:textId="139919B8" w:rsidR="002E776B" w:rsidRPr="00744476" w:rsidRDefault="00FD2DC6" w:rsidP="00296598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40,464</w:t>
            </w:r>
          </w:p>
        </w:tc>
        <w:tc>
          <w:tcPr>
            <w:tcW w:w="236" w:type="dxa"/>
            <w:shd w:val="clear" w:color="auto" w:fill="auto"/>
          </w:tcPr>
          <w:p w14:paraId="7D7B8A93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7803692" w14:textId="48FD05B9" w:rsidR="002E776B" w:rsidRPr="00744476" w:rsidRDefault="002E776B" w:rsidP="0029659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10,328</w:t>
            </w:r>
          </w:p>
        </w:tc>
        <w:tc>
          <w:tcPr>
            <w:tcW w:w="236" w:type="dxa"/>
            <w:shd w:val="clear" w:color="auto" w:fill="auto"/>
          </w:tcPr>
          <w:p w14:paraId="5CBA3A9B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6735A8" w14:textId="7AB0D32E" w:rsidR="002E776B" w:rsidRPr="00296598" w:rsidRDefault="00FD2DC6" w:rsidP="002965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39,676</w:t>
            </w:r>
          </w:p>
        </w:tc>
      </w:tr>
      <w:tr w:rsidR="002E776B" w:rsidRPr="00744476" w14:paraId="1527A099" w14:textId="77777777" w:rsidTr="00BC2155">
        <w:tc>
          <w:tcPr>
            <w:tcW w:w="3878" w:type="dxa"/>
          </w:tcPr>
          <w:p w14:paraId="6DCBD294" w14:textId="77777777" w:rsidR="002E776B" w:rsidRPr="00744476" w:rsidRDefault="002E776B" w:rsidP="002E776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A6C94" w14:textId="5D66A42E" w:rsidR="002E776B" w:rsidRPr="00296598" w:rsidRDefault="002E776B" w:rsidP="002965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5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42,995</w:t>
            </w:r>
          </w:p>
        </w:tc>
        <w:tc>
          <w:tcPr>
            <w:tcW w:w="236" w:type="dxa"/>
          </w:tcPr>
          <w:p w14:paraId="0B044A80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AD715" w14:textId="6620BF9C" w:rsidR="002E776B" w:rsidRPr="00296598" w:rsidRDefault="00FD2DC6" w:rsidP="00296598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83,096</w:t>
            </w:r>
          </w:p>
        </w:tc>
        <w:tc>
          <w:tcPr>
            <w:tcW w:w="236" w:type="dxa"/>
            <w:shd w:val="clear" w:color="auto" w:fill="auto"/>
          </w:tcPr>
          <w:p w14:paraId="3B0A1E84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7849" w14:textId="579B73A3" w:rsidR="002E776B" w:rsidRPr="00744476" w:rsidRDefault="002E776B" w:rsidP="0029659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41,654</w:t>
            </w:r>
          </w:p>
        </w:tc>
        <w:tc>
          <w:tcPr>
            <w:tcW w:w="236" w:type="dxa"/>
            <w:shd w:val="clear" w:color="auto" w:fill="auto"/>
          </w:tcPr>
          <w:p w14:paraId="00B04331" w14:textId="77777777" w:rsidR="002E776B" w:rsidRPr="00744476" w:rsidRDefault="002E776B" w:rsidP="002E776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E6AE6" w14:textId="01A8B8D2" w:rsidR="002E776B" w:rsidRPr="00296598" w:rsidRDefault="00FD2DC6" w:rsidP="002965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81,599</w:t>
            </w:r>
          </w:p>
        </w:tc>
      </w:tr>
    </w:tbl>
    <w:p w14:paraId="2C48BE8B" w14:textId="77777777" w:rsidR="00031E80" w:rsidRPr="007F1AD8" w:rsidRDefault="00031E80" w:rsidP="00F15002">
      <w:pPr>
        <w:pStyle w:val="Bo-Blankline"/>
        <w:rPr>
          <w:rFonts w:asciiTheme="majorBidi" w:hAnsiTheme="majorBidi" w:cstheme="majorBidi"/>
        </w:rPr>
      </w:pPr>
    </w:p>
    <w:p w14:paraId="1F8A7E84" w14:textId="1F245B5B" w:rsidR="00A83B4F" w:rsidRDefault="00F32353" w:rsidP="00A83B4F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01E0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บริษัทย่อยหลายแห่ง</w:t>
      </w:r>
      <w:r w:rsidR="00FE0738" w:rsidRPr="00501E0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="00FE0738" w:rsidRPr="00501E0F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="00FE0738" w:rsidRPr="00501E0F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</w:t>
      </w:r>
      <w:r w:rsidR="00FE0738" w:rsidRPr="006A1995">
        <w:rPr>
          <w:rFonts w:asciiTheme="majorBidi" w:hAnsiTheme="majorBidi" w:cstheme="majorBidi"/>
          <w:spacing w:val="-2"/>
          <w:sz w:val="30"/>
          <w:szCs w:val="30"/>
          <w:cs/>
        </w:rPr>
        <w:t>ออกจากพื้นที่เช่าเมื่อสิ้นสุดสัญญา ทำให้</w:t>
      </w:r>
      <w:r w:rsidR="00FE0738" w:rsidRPr="006A1995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E0738"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="00FE0738" w:rsidRPr="006A19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05B5E">
        <w:rPr>
          <w:rFonts w:asciiTheme="majorBidi" w:hAnsiTheme="majorBidi" w:cstheme="majorBidi"/>
          <w:sz w:val="30"/>
          <w:szCs w:val="30"/>
        </w:rPr>
        <w:t>5</w:t>
      </w:r>
      <w:r w:rsidR="00C9703C">
        <w:rPr>
          <w:rFonts w:asciiTheme="majorBidi" w:hAnsiTheme="majorBidi" w:cstheme="majorBidi"/>
          <w:sz w:val="30"/>
          <w:szCs w:val="30"/>
        </w:rPr>
        <w:t>6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E0738" w:rsidRPr="006A1995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FE0738"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="00324752" w:rsidRPr="00324752">
        <w:rPr>
          <w:rFonts w:asciiTheme="majorBidi" w:hAnsiTheme="majorBidi" w:cstheme="majorBidi"/>
          <w:sz w:val="30"/>
          <w:szCs w:val="30"/>
        </w:rPr>
        <w:t>294.6</w:t>
      </w:r>
      <w:r w:rsidR="00FE0738" w:rsidRPr="006A199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0738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C9703C">
        <w:rPr>
          <w:rFonts w:asciiTheme="majorBidi" w:hAnsiTheme="majorBidi" w:cstheme="majorBidi"/>
          <w:i/>
          <w:iCs/>
          <w:sz w:val="30"/>
          <w:szCs w:val="30"/>
          <w:cs/>
        </w:rPr>
        <w:t>5</w:t>
      </w:r>
      <w:r w:rsidR="00C970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FE0738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286</w:t>
      </w:r>
      <w:r w:rsidR="00905B5E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FE0738" w:rsidRPr="006A19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="00A83B4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14:paraId="1419F7FB" w14:textId="77777777" w:rsidR="00801869" w:rsidRPr="006A1995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lastRenderedPageBreak/>
        <w:t>เงินสดและรายการเทียบเท่าเงินสด</w:t>
      </w:r>
    </w:p>
    <w:p w14:paraId="434B19BF" w14:textId="77777777" w:rsidR="00801869" w:rsidRPr="007F1AD8" w:rsidRDefault="00801869" w:rsidP="005028BC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88"/>
        <w:gridCol w:w="1236"/>
        <w:gridCol w:w="236"/>
        <w:gridCol w:w="1134"/>
        <w:gridCol w:w="236"/>
        <w:gridCol w:w="1176"/>
        <w:gridCol w:w="236"/>
        <w:gridCol w:w="1136"/>
      </w:tblGrid>
      <w:tr w:rsidR="00801869" w:rsidRPr="00744476" w14:paraId="475CFEDF" w14:textId="77777777" w:rsidTr="00F15002">
        <w:tc>
          <w:tcPr>
            <w:tcW w:w="3869" w:type="dxa"/>
          </w:tcPr>
          <w:p w14:paraId="33278BC1" w14:textId="77777777" w:rsidR="00801869" w:rsidRPr="00744476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0F293D03" w14:textId="77777777" w:rsidR="00801869" w:rsidRPr="00744476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744476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207FC0B" w14:textId="77777777" w:rsidR="00801869" w:rsidRPr="00744476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1FFEACAA" w14:textId="77777777" w:rsidTr="00F15002">
        <w:tc>
          <w:tcPr>
            <w:tcW w:w="3869" w:type="dxa"/>
          </w:tcPr>
          <w:p w14:paraId="55AA98C9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CB446D1" w14:textId="3ACEA4AA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7B0D73B3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6A8D5F27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789DB75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3EB4F52A" w14:textId="3E10FD23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F2E280C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C31B64" w14:textId="2E0167E8" w:rsidR="006A6DC7" w:rsidRPr="00744476" w:rsidRDefault="00EE7549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05B5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A6DC7" w:rsidRPr="00744476" w14:paraId="577061B7" w14:textId="77777777" w:rsidTr="00F15002">
        <w:tc>
          <w:tcPr>
            <w:tcW w:w="3869" w:type="dxa"/>
          </w:tcPr>
          <w:p w14:paraId="0832A75D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</w:tcPr>
          <w:p w14:paraId="1A4B57B4" w14:textId="77777777" w:rsidR="006A6DC7" w:rsidRPr="00744476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45BE" w:rsidRPr="00744476" w14:paraId="1149CEBE" w14:textId="77777777" w:rsidTr="00FA5A2C">
        <w:tc>
          <w:tcPr>
            <w:tcW w:w="3869" w:type="dxa"/>
          </w:tcPr>
          <w:p w14:paraId="0D6194B5" w14:textId="77777777" w:rsidR="006845BE" w:rsidRPr="00744476" w:rsidRDefault="006845BE" w:rsidP="0068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01" w:type="dxa"/>
            <w:shd w:val="clear" w:color="auto" w:fill="auto"/>
          </w:tcPr>
          <w:p w14:paraId="73929474" w14:textId="05055D75" w:rsidR="006845BE" w:rsidRPr="00BF089B" w:rsidRDefault="00FA5A2C" w:rsidP="006845BE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3,576</w:t>
            </w:r>
          </w:p>
        </w:tc>
        <w:tc>
          <w:tcPr>
            <w:tcW w:w="236" w:type="dxa"/>
          </w:tcPr>
          <w:p w14:paraId="595628E4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4E1CC469" w:rsidR="006845BE" w:rsidRPr="00BF089B" w:rsidRDefault="006845BE" w:rsidP="006845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16,143</w:t>
            </w:r>
          </w:p>
        </w:tc>
        <w:tc>
          <w:tcPr>
            <w:tcW w:w="236" w:type="dxa"/>
          </w:tcPr>
          <w:p w14:paraId="0DCC9020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7BC1CC1A" w14:textId="0798FAA1" w:rsidR="006845BE" w:rsidRPr="00744476" w:rsidRDefault="006845BE" w:rsidP="006845BE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  <w:tc>
          <w:tcPr>
            <w:tcW w:w="236" w:type="dxa"/>
          </w:tcPr>
          <w:p w14:paraId="54BFEF4A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4BCECF" w14:textId="0C2510E3" w:rsidR="006845BE" w:rsidRPr="00744476" w:rsidRDefault="006845BE" w:rsidP="006845B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6845BE" w:rsidRPr="00744476" w14:paraId="3706A1A0" w14:textId="77777777" w:rsidTr="00FA5A2C">
        <w:tc>
          <w:tcPr>
            <w:tcW w:w="3869" w:type="dxa"/>
          </w:tcPr>
          <w:p w14:paraId="578D05F2" w14:textId="77777777" w:rsidR="006845BE" w:rsidRPr="00744476" w:rsidRDefault="006845BE" w:rsidP="0068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1" w:type="dxa"/>
            <w:shd w:val="clear" w:color="auto" w:fill="auto"/>
          </w:tcPr>
          <w:p w14:paraId="5829F439" w14:textId="2E3C4D4D" w:rsidR="006845BE" w:rsidRPr="00E24B28" w:rsidRDefault="00FA5A2C" w:rsidP="00E24B2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32,200</w:t>
            </w:r>
          </w:p>
        </w:tc>
        <w:tc>
          <w:tcPr>
            <w:tcW w:w="236" w:type="dxa"/>
          </w:tcPr>
          <w:p w14:paraId="5C8B0A58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427BE05C" w:rsidR="006845BE" w:rsidRPr="00744476" w:rsidRDefault="006845BE" w:rsidP="006845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75B8C2D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2E1D4B34" w14:textId="12D3AB96" w:rsidR="006845BE" w:rsidRPr="00744476" w:rsidRDefault="006845BE" w:rsidP="00E24B2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20,474</w:t>
            </w:r>
          </w:p>
        </w:tc>
        <w:tc>
          <w:tcPr>
            <w:tcW w:w="236" w:type="dxa"/>
          </w:tcPr>
          <w:p w14:paraId="34DACDDA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17F45E" w14:textId="51A90E48" w:rsidR="006845BE" w:rsidRPr="00E24B28" w:rsidRDefault="006845BE" w:rsidP="00E24B2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6,575</w:t>
            </w:r>
          </w:p>
        </w:tc>
      </w:tr>
      <w:tr w:rsidR="006845BE" w:rsidRPr="00744476" w14:paraId="0F5B97A1" w14:textId="77777777" w:rsidTr="00FA5A2C">
        <w:tc>
          <w:tcPr>
            <w:tcW w:w="3869" w:type="dxa"/>
          </w:tcPr>
          <w:p w14:paraId="14734B0C" w14:textId="77777777" w:rsidR="006845BE" w:rsidRPr="00744476" w:rsidRDefault="006845BE" w:rsidP="006845BE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612CF9F" w14:textId="4D22F3F5" w:rsidR="006845BE" w:rsidRPr="00E24B28" w:rsidRDefault="00FA5A2C" w:rsidP="00E24B2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6,470,544</w:t>
            </w:r>
          </w:p>
        </w:tc>
        <w:tc>
          <w:tcPr>
            <w:tcW w:w="236" w:type="dxa"/>
            <w:vAlign w:val="bottom"/>
          </w:tcPr>
          <w:p w14:paraId="3AB3CC72" w14:textId="77777777" w:rsidR="006845BE" w:rsidRPr="00744476" w:rsidRDefault="006845BE" w:rsidP="006845BE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096202A5" w:rsidR="006845BE" w:rsidRPr="00744476" w:rsidRDefault="006845BE" w:rsidP="006845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ECA5332" w14:textId="77777777" w:rsidR="006845BE" w:rsidRPr="00744476" w:rsidRDefault="006845BE" w:rsidP="006845B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2E6A810" w14:textId="5D6A5CB4" w:rsidR="006845BE" w:rsidRPr="00744476" w:rsidRDefault="006845BE" w:rsidP="00E24B2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1,911,383</w:t>
            </w:r>
          </w:p>
        </w:tc>
        <w:tc>
          <w:tcPr>
            <w:tcW w:w="236" w:type="dxa"/>
            <w:vAlign w:val="bottom"/>
          </w:tcPr>
          <w:p w14:paraId="45CA543D" w14:textId="77777777" w:rsidR="006845BE" w:rsidRPr="00744476" w:rsidRDefault="006845BE" w:rsidP="006845B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E0E8D9C" w14:textId="40C5C52F" w:rsidR="006845BE" w:rsidRPr="00E24B28" w:rsidRDefault="006845BE" w:rsidP="00E24B2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9,759</w:t>
            </w:r>
          </w:p>
        </w:tc>
      </w:tr>
      <w:tr w:rsidR="006845BE" w:rsidRPr="00744476" w14:paraId="2BBD3D60" w14:textId="77777777" w:rsidTr="00FA5A2C">
        <w:tc>
          <w:tcPr>
            <w:tcW w:w="3869" w:type="dxa"/>
          </w:tcPr>
          <w:p w14:paraId="47D4BC00" w14:textId="77777777" w:rsidR="006845BE" w:rsidRPr="00744476" w:rsidRDefault="006845BE" w:rsidP="006845BE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  <w:p w14:paraId="473D34E6" w14:textId="77777777" w:rsidR="006845BE" w:rsidRPr="00744476" w:rsidRDefault="006845BE" w:rsidP="006845BE">
            <w:pPr>
              <w:spacing w:line="240" w:lineRule="atLeast"/>
              <w:ind w:left="270" w:right="6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22340C9" w14:textId="544D1CD5" w:rsidR="006845BE" w:rsidRPr="00E24B28" w:rsidRDefault="00FA5A2C" w:rsidP="00E24B2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36" w:type="dxa"/>
            <w:vAlign w:val="bottom"/>
          </w:tcPr>
          <w:p w14:paraId="6D7921B4" w14:textId="77777777" w:rsidR="006845BE" w:rsidRPr="00744476" w:rsidRDefault="006845BE" w:rsidP="006845BE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0EE98E" w14:textId="3DDDA4F9" w:rsidR="006845BE" w:rsidRPr="00744476" w:rsidRDefault="006845BE" w:rsidP="006845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622CD77" w14:textId="77777777" w:rsidR="006845BE" w:rsidRPr="00744476" w:rsidRDefault="006845BE" w:rsidP="006845B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031491C" w14:textId="54733C9B" w:rsidR="006845BE" w:rsidRPr="00744476" w:rsidRDefault="006845BE" w:rsidP="00E24B2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5DCEB32D" w14:textId="77777777" w:rsidR="006845BE" w:rsidRPr="00744476" w:rsidRDefault="006845BE" w:rsidP="006845BE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DBCB6CA" w14:textId="5AFFA6F8" w:rsidR="006845BE" w:rsidRPr="00E24B28" w:rsidRDefault="006845BE" w:rsidP="00E24B2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6845BE" w:rsidRPr="00744476" w14:paraId="59101459" w14:textId="77777777" w:rsidTr="00FA5A2C">
        <w:tc>
          <w:tcPr>
            <w:tcW w:w="3869" w:type="dxa"/>
          </w:tcPr>
          <w:p w14:paraId="15E84520" w14:textId="77777777" w:rsidR="006845BE" w:rsidRPr="00744476" w:rsidRDefault="006845BE" w:rsidP="0068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01" w:type="dxa"/>
            <w:shd w:val="clear" w:color="auto" w:fill="auto"/>
          </w:tcPr>
          <w:p w14:paraId="0AB0876A" w14:textId="6D534F8D" w:rsidR="006845BE" w:rsidRPr="00E24B28" w:rsidRDefault="00FA5A2C" w:rsidP="00E24B2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150,663</w:t>
            </w:r>
          </w:p>
        </w:tc>
        <w:tc>
          <w:tcPr>
            <w:tcW w:w="236" w:type="dxa"/>
          </w:tcPr>
          <w:p w14:paraId="3147961F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2E16CBCC" w:rsidR="006845BE" w:rsidRPr="00744476" w:rsidRDefault="006845BE" w:rsidP="006845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7B0E0495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63D2D31E" w14:textId="63E8F0A1" w:rsidR="006845BE" w:rsidRPr="00744476" w:rsidRDefault="006845BE" w:rsidP="00E24B2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100,358</w:t>
            </w:r>
          </w:p>
        </w:tc>
        <w:tc>
          <w:tcPr>
            <w:tcW w:w="236" w:type="dxa"/>
          </w:tcPr>
          <w:p w14:paraId="29FA2401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4408BC" w14:textId="00033726" w:rsidR="006845BE" w:rsidRPr="00E24B28" w:rsidRDefault="006845BE" w:rsidP="00E24B2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845BE" w:rsidRPr="00744476" w14:paraId="568B52C2" w14:textId="77777777" w:rsidTr="00FA5A2C">
        <w:tc>
          <w:tcPr>
            <w:tcW w:w="3869" w:type="dxa"/>
          </w:tcPr>
          <w:p w14:paraId="58E98481" w14:textId="77777777" w:rsidR="006845BE" w:rsidRPr="00744476" w:rsidRDefault="006845BE" w:rsidP="006845B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3177" w14:textId="69D7AF9F" w:rsidR="006845BE" w:rsidRPr="00E24B28" w:rsidRDefault="00FA5A2C" w:rsidP="00E24B2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6,657,879</w:t>
            </w:r>
          </w:p>
        </w:tc>
        <w:tc>
          <w:tcPr>
            <w:tcW w:w="236" w:type="dxa"/>
          </w:tcPr>
          <w:p w14:paraId="70AF6B95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6D14D56D" w:rsidR="006845BE" w:rsidRPr="00744476" w:rsidRDefault="006845BE" w:rsidP="006845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5214137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F8B15" w14:textId="7A644706" w:rsidR="006845BE" w:rsidRPr="00E24B28" w:rsidRDefault="006845BE" w:rsidP="00E24B28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2,034,928</w:t>
            </w:r>
          </w:p>
        </w:tc>
        <w:tc>
          <w:tcPr>
            <w:tcW w:w="236" w:type="dxa"/>
          </w:tcPr>
          <w:p w14:paraId="201795FF" w14:textId="77777777" w:rsidR="006845BE" w:rsidRPr="00744476" w:rsidRDefault="006845BE" w:rsidP="006845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3D5912E6" w:rsidR="006845BE" w:rsidRPr="00E24B28" w:rsidRDefault="006845BE" w:rsidP="00E24B2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4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962,604</w:t>
            </w:r>
          </w:p>
        </w:tc>
      </w:tr>
    </w:tbl>
    <w:p w14:paraId="7C4CADEE" w14:textId="2300750A" w:rsidR="00A83B4F" w:rsidRDefault="00A83B4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6396CAA9" w14:textId="77777777" w:rsidR="00A83B4F" w:rsidRDefault="00A83B4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rFonts w:ascii="Angsana New" w:hAnsi="Angsana New"/>
          <w:sz w:val="20"/>
          <w:szCs w:val="20"/>
          <w:cs/>
          <w:lang w:eastAsia="x-none"/>
        </w:rPr>
        <w:br w:type="page"/>
      </w:r>
    </w:p>
    <w:p w14:paraId="4DCCB16C" w14:textId="77777777" w:rsidR="00776E58" w:rsidRPr="00744476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40BF55A0" w14:textId="77777777" w:rsidR="00365B4D" w:rsidRPr="006A1995" w:rsidRDefault="00365B4D" w:rsidP="00374526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744476" w14:paraId="733EC6E5" w14:textId="77777777" w:rsidTr="003345A7">
        <w:trPr>
          <w:tblHeader/>
        </w:trPr>
        <w:tc>
          <w:tcPr>
            <w:tcW w:w="3673" w:type="dxa"/>
          </w:tcPr>
          <w:p w14:paraId="0744A95B" w14:textId="77777777" w:rsidR="007B5563" w:rsidRPr="00744476" w:rsidRDefault="007B556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744476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744476" w:rsidRDefault="007B5563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744476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93" w:rsidRPr="00744476" w14:paraId="06A0856E" w14:textId="77777777" w:rsidTr="003345A7">
        <w:trPr>
          <w:tblHeader/>
        </w:trPr>
        <w:tc>
          <w:tcPr>
            <w:tcW w:w="3673" w:type="dxa"/>
          </w:tcPr>
          <w:p w14:paraId="4A6132F5" w14:textId="77777777" w:rsidR="006D2393" w:rsidRPr="00744476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ECACE9" w14:textId="56DD46EA" w:rsidR="006D2393" w:rsidRPr="00744476" w:rsidRDefault="00EE7549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181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4BB21A32" w14:textId="77777777" w:rsidR="006D2393" w:rsidRPr="00744476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A3C8CF" w14:textId="0F6D1C85" w:rsidR="006D2393" w:rsidRPr="00744476" w:rsidRDefault="00EE7549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181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485B5C1B" w14:textId="77777777" w:rsidR="006D2393" w:rsidRPr="00744476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3E94668" w14:textId="64229E56" w:rsidR="006D2393" w:rsidRPr="00744476" w:rsidRDefault="00EE7549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181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573EF260" w14:textId="77777777" w:rsidR="006D2393" w:rsidRPr="00744476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E52A9D" w14:textId="3FF54254" w:rsidR="006D2393" w:rsidRPr="00744476" w:rsidRDefault="00EE7549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181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D2393" w:rsidRPr="00744476" w14:paraId="25084A4A" w14:textId="77777777" w:rsidTr="003345A7">
        <w:trPr>
          <w:tblHeader/>
        </w:trPr>
        <w:tc>
          <w:tcPr>
            <w:tcW w:w="3673" w:type="dxa"/>
          </w:tcPr>
          <w:p w14:paraId="572B8FDF" w14:textId="77777777" w:rsidR="006D2393" w:rsidRPr="00744476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6D2393" w:rsidRPr="00744476" w:rsidRDefault="006D239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2462" w:rsidRPr="00744476" w14:paraId="231C58DC" w14:textId="77777777" w:rsidTr="00DF5203">
        <w:tc>
          <w:tcPr>
            <w:tcW w:w="3673" w:type="dxa"/>
          </w:tcPr>
          <w:p w14:paraId="4A16C78F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66F28825" w14:textId="40A6C692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1,098,</w:t>
            </w:r>
            <w:r w:rsidR="00DF5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235" w:type="dxa"/>
          </w:tcPr>
          <w:p w14:paraId="015DF36C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489E8D16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3,116,993</w:t>
            </w:r>
          </w:p>
        </w:tc>
        <w:tc>
          <w:tcPr>
            <w:tcW w:w="235" w:type="dxa"/>
          </w:tcPr>
          <w:p w14:paraId="7BC16CC0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7600B7" w14:textId="59D918FB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1,446,</w:t>
            </w:r>
            <w:r w:rsidR="00A14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35" w:type="dxa"/>
          </w:tcPr>
          <w:p w14:paraId="3806518F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1D206BE7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1,935,255</w:t>
            </w:r>
          </w:p>
        </w:tc>
      </w:tr>
      <w:tr w:rsidR="00742462" w:rsidRPr="00744476" w14:paraId="260D18CB" w14:textId="77777777" w:rsidTr="00DF5203">
        <w:tc>
          <w:tcPr>
            <w:tcW w:w="3673" w:type="dxa"/>
          </w:tcPr>
          <w:p w14:paraId="1189A99F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693CE6FE" w14:textId="2858223D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4,154,549</w:t>
            </w:r>
          </w:p>
        </w:tc>
        <w:tc>
          <w:tcPr>
            <w:tcW w:w="235" w:type="dxa"/>
          </w:tcPr>
          <w:p w14:paraId="60767AE2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2823920F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4,632,290</w:t>
            </w:r>
          </w:p>
        </w:tc>
        <w:tc>
          <w:tcPr>
            <w:tcW w:w="235" w:type="dxa"/>
          </w:tcPr>
          <w:p w14:paraId="2856929A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42D3AC" w14:textId="0DDBB1B8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</w:t>
            </w:r>
            <w:r w:rsidR="00A14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57,430</w:t>
            </w:r>
          </w:p>
        </w:tc>
        <w:tc>
          <w:tcPr>
            <w:tcW w:w="235" w:type="dxa"/>
          </w:tcPr>
          <w:p w14:paraId="4ABF2A07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5D6CD451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4,309,508</w:t>
            </w:r>
          </w:p>
        </w:tc>
      </w:tr>
      <w:tr w:rsidR="00742462" w:rsidRPr="00744476" w14:paraId="52CD1649" w14:textId="77777777" w:rsidTr="00DF5203">
        <w:tc>
          <w:tcPr>
            <w:tcW w:w="3673" w:type="dxa"/>
          </w:tcPr>
          <w:p w14:paraId="5F7CF8F0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  <w:shd w:val="clear" w:color="auto" w:fill="auto"/>
          </w:tcPr>
          <w:p w14:paraId="5866FD2E" w14:textId="5DEA952E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1,165,931</w:t>
            </w:r>
          </w:p>
        </w:tc>
        <w:tc>
          <w:tcPr>
            <w:tcW w:w="235" w:type="dxa"/>
          </w:tcPr>
          <w:p w14:paraId="020BC06E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4A053435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1,384,478</w:t>
            </w:r>
          </w:p>
        </w:tc>
        <w:tc>
          <w:tcPr>
            <w:tcW w:w="235" w:type="dxa"/>
          </w:tcPr>
          <w:p w14:paraId="52328748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77CC3AC" w14:textId="692CF62B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</w:t>
            </w:r>
            <w:r w:rsidR="00A14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</w:p>
        </w:tc>
        <w:tc>
          <w:tcPr>
            <w:tcW w:w="235" w:type="dxa"/>
          </w:tcPr>
          <w:p w14:paraId="086B9A9E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0C66A910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1,184,596</w:t>
            </w:r>
          </w:p>
        </w:tc>
      </w:tr>
      <w:tr w:rsidR="00742462" w:rsidRPr="00744476" w14:paraId="21B0480B" w14:textId="77777777" w:rsidTr="00DF5203">
        <w:tc>
          <w:tcPr>
            <w:tcW w:w="3673" w:type="dxa"/>
          </w:tcPr>
          <w:p w14:paraId="20DCCB82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</w:tcPr>
          <w:p w14:paraId="5177FDA9" w14:textId="5B31087B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434,596</w:t>
            </w:r>
          </w:p>
        </w:tc>
        <w:tc>
          <w:tcPr>
            <w:tcW w:w="235" w:type="dxa"/>
          </w:tcPr>
          <w:p w14:paraId="034B2885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2D5AD5AA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450,699</w:t>
            </w:r>
          </w:p>
        </w:tc>
        <w:tc>
          <w:tcPr>
            <w:tcW w:w="235" w:type="dxa"/>
          </w:tcPr>
          <w:p w14:paraId="39143B4F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341340" w14:textId="4826E155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347,534</w:t>
            </w:r>
          </w:p>
        </w:tc>
        <w:tc>
          <w:tcPr>
            <w:tcW w:w="235" w:type="dxa"/>
          </w:tcPr>
          <w:p w14:paraId="60D35803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066C9C1A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356,715</w:t>
            </w:r>
          </w:p>
        </w:tc>
      </w:tr>
      <w:tr w:rsidR="00742462" w:rsidRPr="00744476" w14:paraId="4CB088EE" w14:textId="77777777" w:rsidTr="00DF5203">
        <w:tc>
          <w:tcPr>
            <w:tcW w:w="3673" w:type="dxa"/>
          </w:tcPr>
          <w:p w14:paraId="02C89BDA" w14:textId="77777777" w:rsidR="00742462" w:rsidRPr="00FE5928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  <w:shd w:val="clear" w:color="auto" w:fill="auto"/>
          </w:tcPr>
          <w:p w14:paraId="650FA31B" w14:textId="5342BB47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511,214</w:t>
            </w:r>
          </w:p>
        </w:tc>
        <w:tc>
          <w:tcPr>
            <w:tcW w:w="235" w:type="dxa"/>
          </w:tcPr>
          <w:p w14:paraId="23F12365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6964684F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1,127,884</w:t>
            </w:r>
          </w:p>
        </w:tc>
        <w:tc>
          <w:tcPr>
            <w:tcW w:w="235" w:type="dxa"/>
          </w:tcPr>
          <w:p w14:paraId="76584BAA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45BA9AD" w14:textId="0DBC9EBD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14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24,555</w:t>
            </w:r>
          </w:p>
        </w:tc>
        <w:tc>
          <w:tcPr>
            <w:tcW w:w="235" w:type="dxa"/>
          </w:tcPr>
          <w:p w14:paraId="3B89217F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18A89759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1,032,484</w:t>
            </w:r>
          </w:p>
        </w:tc>
      </w:tr>
      <w:tr w:rsidR="00742462" w:rsidRPr="00744476" w14:paraId="607C00B7" w14:textId="77777777" w:rsidTr="00DF5203">
        <w:tc>
          <w:tcPr>
            <w:tcW w:w="3673" w:type="dxa"/>
          </w:tcPr>
          <w:p w14:paraId="2B81FA77" w14:textId="77777777" w:rsidR="00742462" w:rsidRPr="00FE5928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34725F34" w14:textId="15CCDE59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</w:t>
            </w:r>
            <w:r w:rsidR="00DF5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 w:rsidR="006C6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22BB1BAB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3D2DF7B0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3,589,020</w:t>
            </w:r>
          </w:p>
        </w:tc>
        <w:tc>
          <w:tcPr>
            <w:tcW w:w="235" w:type="dxa"/>
          </w:tcPr>
          <w:p w14:paraId="3858354D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01A99C" w14:textId="787595DC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2,816,579</w:t>
            </w:r>
          </w:p>
        </w:tc>
        <w:tc>
          <w:tcPr>
            <w:tcW w:w="235" w:type="dxa"/>
          </w:tcPr>
          <w:p w14:paraId="79D488F4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003A7E49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2,728,117</w:t>
            </w:r>
          </w:p>
        </w:tc>
      </w:tr>
      <w:tr w:rsidR="00742462" w:rsidRPr="00744476" w14:paraId="27825A44" w14:textId="77777777" w:rsidTr="00DF5203">
        <w:tc>
          <w:tcPr>
            <w:tcW w:w="3673" w:type="dxa"/>
          </w:tcPr>
          <w:p w14:paraId="10344400" w14:textId="77777777" w:rsidR="00742462" w:rsidRPr="00FE5928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216D78" w14:textId="4B107D48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406,634</w:t>
            </w:r>
          </w:p>
        </w:tc>
        <w:tc>
          <w:tcPr>
            <w:tcW w:w="235" w:type="dxa"/>
          </w:tcPr>
          <w:p w14:paraId="5D717AA5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50B8124C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272,581</w:t>
            </w:r>
          </w:p>
        </w:tc>
        <w:tc>
          <w:tcPr>
            <w:tcW w:w="235" w:type="dxa"/>
          </w:tcPr>
          <w:p w14:paraId="3912A134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ABF2CD2" w14:textId="52030917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402,833</w:t>
            </w:r>
          </w:p>
        </w:tc>
        <w:tc>
          <w:tcPr>
            <w:tcW w:w="235" w:type="dxa"/>
          </w:tcPr>
          <w:p w14:paraId="33274177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4048D2C2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223,802</w:t>
            </w:r>
          </w:p>
        </w:tc>
      </w:tr>
      <w:tr w:rsidR="00742462" w:rsidRPr="00744476" w14:paraId="614D6648" w14:textId="77777777" w:rsidTr="00DF5203">
        <w:tc>
          <w:tcPr>
            <w:tcW w:w="3673" w:type="dxa"/>
          </w:tcPr>
          <w:p w14:paraId="4ECD97FA" w14:textId="77777777" w:rsidR="00742462" w:rsidRPr="00FE5928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4C3147" w14:textId="530D4EF8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11,493,31</w:t>
            </w:r>
            <w:r w:rsidR="006C6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</w:tcPr>
          <w:p w14:paraId="460B5A5E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0C18CA8E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14,573,945</w:t>
            </w:r>
          </w:p>
        </w:tc>
        <w:tc>
          <w:tcPr>
            <w:tcW w:w="235" w:type="dxa"/>
          </w:tcPr>
          <w:p w14:paraId="796C9D1B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6D40B58" w14:textId="59808E0C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8,587,022</w:t>
            </w:r>
          </w:p>
        </w:tc>
        <w:tc>
          <w:tcPr>
            <w:tcW w:w="235" w:type="dxa"/>
          </w:tcPr>
          <w:p w14:paraId="1FC41699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68678188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11,770,477</w:t>
            </w:r>
          </w:p>
        </w:tc>
      </w:tr>
      <w:tr w:rsidR="00742462" w:rsidRPr="00744476" w14:paraId="373098BF" w14:textId="77777777" w:rsidTr="00DF5203">
        <w:tc>
          <w:tcPr>
            <w:tcW w:w="3673" w:type="dxa"/>
          </w:tcPr>
          <w:p w14:paraId="7159C4F3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E59497" w14:textId="60095320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(380,914)</w:t>
            </w:r>
          </w:p>
        </w:tc>
        <w:tc>
          <w:tcPr>
            <w:tcW w:w="235" w:type="dxa"/>
          </w:tcPr>
          <w:p w14:paraId="51823780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050B376F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(395,887)</w:t>
            </w:r>
          </w:p>
        </w:tc>
        <w:tc>
          <w:tcPr>
            <w:tcW w:w="235" w:type="dxa"/>
          </w:tcPr>
          <w:p w14:paraId="63C77B20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CB719C" w14:textId="33D64245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(43,785)</w:t>
            </w:r>
          </w:p>
        </w:tc>
        <w:tc>
          <w:tcPr>
            <w:tcW w:w="235" w:type="dxa"/>
          </w:tcPr>
          <w:p w14:paraId="75D25897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7593A5C2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2462" w:rsidRPr="00744476" w14:paraId="4F3F8C34" w14:textId="77777777" w:rsidTr="006C690C">
        <w:tc>
          <w:tcPr>
            <w:tcW w:w="3673" w:type="dxa"/>
          </w:tcPr>
          <w:p w14:paraId="5E60B126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E78EFDF" w14:textId="26904C90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11,112,</w:t>
            </w:r>
            <w:r w:rsidR="00AE0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6C6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40971B86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45DD2F31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14,178,058</w:t>
            </w:r>
          </w:p>
        </w:tc>
        <w:tc>
          <w:tcPr>
            <w:tcW w:w="235" w:type="dxa"/>
          </w:tcPr>
          <w:p w14:paraId="42327DAE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60C5CCC" w14:textId="3DB917B9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8,543,237</w:t>
            </w:r>
          </w:p>
        </w:tc>
        <w:tc>
          <w:tcPr>
            <w:tcW w:w="235" w:type="dxa"/>
          </w:tcPr>
          <w:p w14:paraId="4350C464" w14:textId="77777777" w:rsidR="00742462" w:rsidRPr="00744476" w:rsidRDefault="00742462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3851AB73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11,715,704</w:t>
            </w:r>
          </w:p>
        </w:tc>
      </w:tr>
      <w:tr w:rsidR="005A181F" w:rsidRPr="00744476" w14:paraId="77C2BAA9" w14:textId="77777777" w:rsidTr="00C478C6">
        <w:tc>
          <w:tcPr>
            <w:tcW w:w="3673" w:type="dxa"/>
          </w:tcPr>
          <w:p w14:paraId="53F2866C" w14:textId="77777777" w:rsidR="005A181F" w:rsidRPr="00744476" w:rsidRDefault="005A181F" w:rsidP="00A83B4F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1BCDC8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5A181F" w:rsidRPr="00744476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5A181F" w:rsidRPr="00744476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3DC5304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5A181F" w:rsidRPr="00744476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A181F" w:rsidRPr="00744476" w14:paraId="6315B3E7" w14:textId="77777777" w:rsidTr="00C478C6">
        <w:tc>
          <w:tcPr>
            <w:tcW w:w="3673" w:type="dxa"/>
          </w:tcPr>
          <w:p w14:paraId="047FEC1F" w14:textId="77777777" w:rsidR="005A181F" w:rsidRPr="00744476" w:rsidRDefault="005A181F" w:rsidP="00A83B4F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A920527" w14:textId="34FF8853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5A181F" w:rsidRPr="00744476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5A181F" w:rsidRPr="00744476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604B40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5A181F" w:rsidRPr="00744476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5A181F" w:rsidRPr="00744476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462" w:rsidRPr="00744476" w14:paraId="0693DA3E" w14:textId="77777777" w:rsidTr="00970DC1">
        <w:tc>
          <w:tcPr>
            <w:tcW w:w="3673" w:type="dxa"/>
          </w:tcPr>
          <w:p w14:paraId="52A39157" w14:textId="77777777" w:rsidR="00742462" w:rsidRPr="00744476" w:rsidRDefault="00742462" w:rsidP="00A83B4F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0B8A13" w14:textId="39788E1D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</w:t>
            </w:r>
            <w:r w:rsidR="009A4D07">
              <w:rPr>
                <w:rFonts w:asciiTheme="majorBidi" w:hAnsiTheme="majorBidi" w:cstheme="majorBidi"/>
                <w:sz w:val="30"/>
                <w:szCs w:val="30"/>
              </w:rPr>
              <w:t>52,074</w:t>
            </w:r>
          </w:p>
        </w:tc>
        <w:tc>
          <w:tcPr>
            <w:tcW w:w="235" w:type="dxa"/>
            <w:vAlign w:val="bottom"/>
          </w:tcPr>
          <w:p w14:paraId="1DBCE215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188C7B1C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28,439,441</w:t>
            </w:r>
          </w:p>
        </w:tc>
        <w:tc>
          <w:tcPr>
            <w:tcW w:w="235" w:type="dxa"/>
            <w:vAlign w:val="bottom"/>
          </w:tcPr>
          <w:p w14:paraId="34DF7C98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BB977A" w14:textId="63217E69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,339</w:t>
            </w:r>
          </w:p>
        </w:tc>
        <w:tc>
          <w:tcPr>
            <w:tcW w:w="235" w:type="dxa"/>
            <w:vAlign w:val="bottom"/>
          </w:tcPr>
          <w:p w14:paraId="43AF0F5E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27D11ECA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42462" w:rsidRPr="00744476" w14:paraId="25F68763" w14:textId="77777777" w:rsidTr="00970DC1">
        <w:tc>
          <w:tcPr>
            <w:tcW w:w="3673" w:type="dxa"/>
          </w:tcPr>
          <w:p w14:paraId="71282A74" w14:textId="77777777" w:rsidR="00742462" w:rsidRPr="00744476" w:rsidRDefault="00742462" w:rsidP="00A83B4F">
            <w:pPr>
              <w:spacing w:line="200" w:lineRule="atLeast"/>
              <w:ind w:left="524" w:right="65" w:hanging="27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(กลับรายการ) 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การปรับลดมูลค่า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เป็นมูลค่า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18B3E" w14:textId="2B5DC0E8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9A4D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977A0F7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01CB42E3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(35,374)</w:t>
            </w:r>
          </w:p>
        </w:tc>
        <w:tc>
          <w:tcPr>
            <w:tcW w:w="235" w:type="dxa"/>
            <w:vAlign w:val="bottom"/>
          </w:tcPr>
          <w:p w14:paraId="42F53D64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410DED" w14:textId="16FB7D2E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(10,988)</w:t>
            </w:r>
          </w:p>
        </w:tc>
        <w:tc>
          <w:tcPr>
            <w:tcW w:w="235" w:type="dxa"/>
            <w:vAlign w:val="bottom"/>
          </w:tcPr>
          <w:p w14:paraId="3BC02CD1" w14:textId="77777777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2A829B3F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2462" w:rsidRPr="00744476" w14:paraId="5D3454C7" w14:textId="77777777" w:rsidTr="00970DC1">
        <w:tc>
          <w:tcPr>
            <w:tcW w:w="3673" w:type="dxa"/>
          </w:tcPr>
          <w:p w14:paraId="7DB4A97E" w14:textId="77777777" w:rsidR="00742462" w:rsidRPr="00744476" w:rsidRDefault="00742462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4063" w14:textId="64AEDBC1" w:rsidR="00742462" w:rsidRPr="00744476" w:rsidRDefault="00F72B35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24,937,1</w:t>
            </w:r>
            <w:r w:rsidR="00970D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</w:p>
        </w:tc>
        <w:tc>
          <w:tcPr>
            <w:tcW w:w="235" w:type="dxa"/>
            <w:vAlign w:val="bottom"/>
          </w:tcPr>
          <w:p w14:paraId="5ACDC1F2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14197950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28,404,067</w:t>
            </w:r>
          </w:p>
        </w:tc>
        <w:tc>
          <w:tcPr>
            <w:tcW w:w="235" w:type="dxa"/>
            <w:vAlign w:val="bottom"/>
          </w:tcPr>
          <w:p w14:paraId="7BEDC687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E87" w14:textId="48FE0AED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20,197,351</w:t>
            </w:r>
          </w:p>
        </w:tc>
        <w:tc>
          <w:tcPr>
            <w:tcW w:w="235" w:type="dxa"/>
            <w:vAlign w:val="bottom"/>
          </w:tcPr>
          <w:p w14:paraId="762E1A0D" w14:textId="77777777" w:rsidR="00742462" w:rsidRPr="00744476" w:rsidRDefault="00742462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12DDBFA8" w:rsidR="00742462" w:rsidRPr="00744476" w:rsidRDefault="00742462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0FA6351E" w14:textId="73C3D7CA" w:rsidR="00EA66BF" w:rsidRDefault="00EA66B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21E110E2" w14:textId="77777777" w:rsidR="007B2482" w:rsidRPr="00775431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775431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</w:p>
    <w:p w14:paraId="525182D8" w14:textId="1353F602" w:rsidR="00617B54" w:rsidRDefault="00617B54" w:rsidP="00374526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B60012" w:rsidRPr="00D041CF" w14:paraId="01D638B6" w14:textId="77777777" w:rsidTr="00B60012">
        <w:trPr>
          <w:tblHeader/>
        </w:trPr>
        <w:tc>
          <w:tcPr>
            <w:tcW w:w="2008" w:type="pct"/>
            <w:gridSpan w:val="2"/>
          </w:tcPr>
          <w:p w14:paraId="4F7D1C7B" w14:textId="466DF214" w:rsidR="00B60012" w:rsidRPr="00B60012" w:rsidRDefault="00B60012" w:rsidP="004C7317">
            <w:pPr>
              <w:pStyle w:val="BodyText"/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pct"/>
            <w:gridSpan w:val="3"/>
          </w:tcPr>
          <w:p w14:paraId="0DBA76EC" w14:textId="77777777" w:rsidR="00B60012" w:rsidRPr="00B60012" w:rsidRDefault="00B60012" w:rsidP="004C7317">
            <w:pPr>
              <w:pStyle w:val="BodyText"/>
              <w:spacing w:after="0"/>
              <w:ind w:left="1668" w:right="-110" w:hanging="17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5710637" w14:textId="77777777" w:rsidR="00B60012" w:rsidRPr="00B60012" w:rsidRDefault="00B60012" w:rsidP="004C7317">
            <w:pPr>
              <w:pStyle w:val="BodyText"/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1" w:type="pct"/>
            <w:gridSpan w:val="3"/>
          </w:tcPr>
          <w:p w14:paraId="1C083497" w14:textId="77777777" w:rsidR="00B60012" w:rsidRPr="00B60012" w:rsidRDefault="00B60012" w:rsidP="004C7317">
            <w:pPr>
              <w:pStyle w:val="BodyText"/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0012" w:rsidRPr="00D041CF" w14:paraId="723E311F" w14:textId="77777777" w:rsidTr="00B60012">
        <w:trPr>
          <w:tblHeader/>
        </w:trPr>
        <w:tc>
          <w:tcPr>
            <w:tcW w:w="1617" w:type="pct"/>
          </w:tcPr>
          <w:p w14:paraId="124A45E8" w14:textId="02ECCA9A" w:rsidR="00B60012" w:rsidRPr="00B60012" w:rsidRDefault="00B60012" w:rsidP="004C7317">
            <w:pPr>
              <w:pStyle w:val="BodyText"/>
              <w:spacing w:after="0"/>
              <w:ind w:left="162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2" w:type="pct"/>
          </w:tcPr>
          <w:p w14:paraId="46689A11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01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38" w:type="pct"/>
          </w:tcPr>
          <w:p w14:paraId="35EB6547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01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7" w:type="pct"/>
          </w:tcPr>
          <w:p w14:paraId="22992C3D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6942D2A9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8" w:type="pct"/>
          </w:tcPr>
          <w:p w14:paraId="43988791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4D95AE46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01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8" w:type="pct"/>
          </w:tcPr>
          <w:p w14:paraId="024BA327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2ABEBBFA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sz w:val="24"/>
                <w:szCs w:val="24"/>
              </w:rPr>
              <w:t>256</w:t>
            </w:r>
            <w:r w:rsidRPr="00B60012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</w:tr>
      <w:tr w:rsidR="00B60012" w:rsidRPr="00D041CF" w14:paraId="4DFA7AB6" w14:textId="77777777" w:rsidTr="00B60012">
        <w:trPr>
          <w:tblHeader/>
        </w:trPr>
        <w:tc>
          <w:tcPr>
            <w:tcW w:w="1617" w:type="pct"/>
          </w:tcPr>
          <w:p w14:paraId="56EF7828" w14:textId="77777777" w:rsidR="00B60012" w:rsidRPr="00B60012" w:rsidRDefault="00B60012" w:rsidP="004C7317">
            <w:pPr>
              <w:pStyle w:val="BodyText"/>
              <w:spacing w:after="0"/>
              <w:ind w:left="162"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2" w:type="pct"/>
          </w:tcPr>
          <w:p w14:paraId="3BE18726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560A96DE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F4AA939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1E4AE319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39F7056F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54983483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6E23607A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5E390ED2" w14:textId="77777777" w:rsidR="00B60012" w:rsidRPr="00B60012" w:rsidRDefault="00B60012" w:rsidP="004C731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012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</w:tr>
      <w:tr w:rsidR="00B60012" w:rsidRPr="00D041CF" w14:paraId="22193C27" w14:textId="77777777" w:rsidTr="00B60012">
        <w:trPr>
          <w:tblHeader/>
        </w:trPr>
        <w:tc>
          <w:tcPr>
            <w:tcW w:w="1617" w:type="pct"/>
          </w:tcPr>
          <w:p w14:paraId="1D426B97" w14:textId="77777777" w:rsidR="00B60012" w:rsidRPr="00B60012" w:rsidRDefault="00B60012" w:rsidP="004C7317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" w:type="pct"/>
          </w:tcPr>
          <w:p w14:paraId="182640AC" w14:textId="77777777" w:rsidR="00B60012" w:rsidRPr="00B60012" w:rsidRDefault="00B60012" w:rsidP="004C73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92" w:type="pct"/>
            <w:gridSpan w:val="7"/>
          </w:tcPr>
          <w:p w14:paraId="0E8BBE89" w14:textId="77777777" w:rsidR="00B60012" w:rsidRPr="00B60012" w:rsidRDefault="00B60012" w:rsidP="004C73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0012" w:rsidRPr="00D041CF" w14:paraId="2EB23643" w14:textId="77777777" w:rsidTr="00B60012">
        <w:tc>
          <w:tcPr>
            <w:tcW w:w="1617" w:type="pct"/>
          </w:tcPr>
          <w:p w14:paraId="3D25685A" w14:textId="5125278C" w:rsidR="00B60012" w:rsidRPr="00B60012" w:rsidRDefault="00B60012" w:rsidP="004C73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5F2129C6" w14:textId="77777777" w:rsidR="00B60012" w:rsidRPr="00B60012" w:rsidRDefault="00B60012" w:rsidP="004C7317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8" w:type="pct"/>
          </w:tcPr>
          <w:p w14:paraId="164C6C0C" w14:textId="77777777" w:rsidR="00B60012" w:rsidRPr="00B60012" w:rsidRDefault="00B60012" w:rsidP="004C7317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CD9B70B" w14:textId="77777777" w:rsidR="00B60012" w:rsidRPr="00B60012" w:rsidRDefault="00B60012" w:rsidP="004C731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174FDAB2" w14:textId="77777777" w:rsidR="00B60012" w:rsidRPr="00B60012" w:rsidRDefault="00B60012" w:rsidP="004C731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6D858CE4" w14:textId="77777777" w:rsidR="00B60012" w:rsidRPr="00B60012" w:rsidRDefault="00B60012" w:rsidP="004C731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377B09CE" w14:textId="77777777" w:rsidR="00B60012" w:rsidRPr="00B60012" w:rsidRDefault="00B60012" w:rsidP="004C731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0633EACC" w14:textId="77777777" w:rsidR="00B60012" w:rsidRPr="00B60012" w:rsidRDefault="00B60012" w:rsidP="004C731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10C3481D" w14:textId="77777777" w:rsidR="00B60012" w:rsidRPr="00B60012" w:rsidRDefault="00B60012" w:rsidP="004C731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7C88" w:rsidRPr="00D041CF" w14:paraId="49E8C732" w14:textId="77777777" w:rsidTr="003B1974">
        <w:tc>
          <w:tcPr>
            <w:tcW w:w="1617" w:type="pct"/>
          </w:tcPr>
          <w:p w14:paraId="05D864E3" w14:textId="77777777" w:rsidR="00DB7C88" w:rsidRPr="00B60012" w:rsidRDefault="00DB7C88" w:rsidP="00DB7C88">
            <w:pPr>
              <w:ind w:left="162" w:right="-10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ตามที่รายงาน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  <w:t>ในปีก่อน</w:t>
            </w:r>
          </w:p>
        </w:tc>
        <w:tc>
          <w:tcPr>
            <w:tcW w:w="392" w:type="pct"/>
          </w:tcPr>
          <w:p w14:paraId="59A302F3" w14:textId="77777777" w:rsidR="00DB7C88" w:rsidRPr="00B60012" w:rsidRDefault="00DB7C88" w:rsidP="00DB7C8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DB4FDBE" w14:textId="7D1DD351" w:rsidR="00DB7C88" w:rsidRPr="00DB7C88" w:rsidRDefault="00EE7549" w:rsidP="004C059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752</w:t>
            </w:r>
            <w:r w:rsidR="00DB7C8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558</w:t>
            </w:r>
          </w:p>
        </w:tc>
        <w:tc>
          <w:tcPr>
            <w:tcW w:w="147" w:type="pct"/>
            <w:vAlign w:val="bottom"/>
          </w:tcPr>
          <w:p w14:paraId="03773739" w14:textId="77777777" w:rsidR="00DB7C88" w:rsidRPr="00B60012" w:rsidRDefault="00DB7C88" w:rsidP="00DB7C8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0F8E26FA" w14:textId="35932845" w:rsidR="00DB7C88" w:rsidRPr="00B60012" w:rsidRDefault="00EE7549" w:rsidP="004C059E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772</w:t>
            </w:r>
            <w:r w:rsidR="00DB7C88" w:rsidRPr="004C059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197</w:t>
            </w:r>
          </w:p>
        </w:tc>
        <w:tc>
          <w:tcPr>
            <w:tcW w:w="148" w:type="pct"/>
            <w:vAlign w:val="bottom"/>
          </w:tcPr>
          <w:p w14:paraId="5B7A112C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4F1A258" w14:textId="7469E1ED" w:rsidR="00DB7C88" w:rsidRPr="00E22E0D" w:rsidRDefault="00E15B52" w:rsidP="00E22E0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229,500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4EDF03E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726787A" w14:textId="6E840855" w:rsidR="00DB7C88" w:rsidRPr="00F11CBC" w:rsidRDefault="00EE7549" w:rsidP="00F11CBC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229</w:t>
            </w:r>
            <w:r w:rsidR="00DB7C88" w:rsidRPr="00F11CB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500</w:t>
            </w:r>
          </w:p>
        </w:tc>
      </w:tr>
      <w:tr w:rsidR="00DB7C88" w:rsidRPr="00D041CF" w14:paraId="51363ABE" w14:textId="77777777" w:rsidTr="003B1974">
        <w:tc>
          <w:tcPr>
            <w:tcW w:w="1617" w:type="pct"/>
          </w:tcPr>
          <w:p w14:paraId="022EB211" w14:textId="77777777" w:rsidR="00DB7C88" w:rsidRPr="00B60012" w:rsidRDefault="00DB7C88" w:rsidP="00DB7C88">
            <w:pPr>
              <w:ind w:left="138" w:hanging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60012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</w:t>
            </w:r>
            <w:r w:rsidRPr="00B6001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60012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นโยบายการบัญชี</w:t>
            </w:r>
          </w:p>
        </w:tc>
        <w:tc>
          <w:tcPr>
            <w:tcW w:w="392" w:type="pct"/>
          </w:tcPr>
          <w:p w14:paraId="5471F50A" w14:textId="77777777" w:rsidR="00DB7C88" w:rsidRPr="00B60012" w:rsidRDefault="00DB7C88" w:rsidP="00DB7C88">
            <w:pPr>
              <w:pStyle w:val="BodyText"/>
              <w:tabs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32D269B0" w14:textId="2CFB2812" w:rsidR="00DB7C88" w:rsidRPr="00B60012" w:rsidRDefault="00DB7C88" w:rsidP="00DB7C88">
            <w:pPr>
              <w:pStyle w:val="BodyText"/>
              <w:tabs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D2D4261" w14:textId="6BEA7FC7" w:rsidR="00DB7C88" w:rsidRPr="00B60012" w:rsidRDefault="00DB7C88" w:rsidP="004C059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5C585AFA" w14:textId="77777777" w:rsidR="00DB7C88" w:rsidRPr="00B60012" w:rsidRDefault="00DB7C88" w:rsidP="00DB7C8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44A71D8F" w14:textId="36BF81FC" w:rsidR="00DB7C88" w:rsidRPr="00B60012" w:rsidRDefault="00DB7C88" w:rsidP="004C059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vAlign w:val="bottom"/>
          </w:tcPr>
          <w:p w14:paraId="5A25D0A3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7C1E74F" w14:textId="0536C537" w:rsidR="00DB7C88" w:rsidRPr="00B60012" w:rsidRDefault="00DB7C88" w:rsidP="00784DA3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4D3C9B1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BED7F37" w14:textId="5DC26202" w:rsidR="00DB7C88" w:rsidRPr="00B60012" w:rsidRDefault="00DB7C88" w:rsidP="00784DA3">
            <w:pPr>
              <w:pStyle w:val="BodyText"/>
              <w:tabs>
                <w:tab w:val="decimal" w:pos="-106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7C88" w:rsidRPr="00D041CF" w14:paraId="70B50C2A" w14:textId="77777777" w:rsidTr="003B1974">
        <w:tc>
          <w:tcPr>
            <w:tcW w:w="1617" w:type="pct"/>
          </w:tcPr>
          <w:p w14:paraId="28787C18" w14:textId="77777777" w:rsidR="00DB7C88" w:rsidRPr="00B60012" w:rsidRDefault="00DB7C88" w:rsidP="00DB7C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Theme="majorBidi" w:hAnsiTheme="majorBidi"/>
                <w:sz w:val="24"/>
                <w:szCs w:val="24"/>
              </w:rPr>
            </w:pPr>
            <w:r w:rsidRPr="00B60012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B60012">
              <w:rPr>
                <w:rFonts w:asciiTheme="majorBidi" w:hAnsiTheme="majorBidi"/>
                <w:sz w:val="24"/>
                <w:szCs w:val="24"/>
                <w:cs/>
              </w:rPr>
              <w:t>การเปลี่ยนนโยบายการบัญชีเงินลงทุนใน</w:t>
            </w:r>
            <w:r w:rsidRPr="00B60012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  <w:p w14:paraId="313D5BDE" w14:textId="77777777" w:rsidR="00DB7C88" w:rsidRPr="00B60012" w:rsidRDefault="00DB7C88" w:rsidP="00DB7C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012"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B60012">
              <w:rPr>
                <w:rFonts w:asciiTheme="majorBidi" w:hAnsiTheme="majorBidi"/>
                <w:sz w:val="24"/>
                <w:szCs w:val="24"/>
                <w:cs/>
              </w:rPr>
              <w:t>บริษัทร่วมในงบการเงินเฉพาะกิจการ</w:t>
            </w:r>
          </w:p>
        </w:tc>
        <w:tc>
          <w:tcPr>
            <w:tcW w:w="392" w:type="pct"/>
            <w:vAlign w:val="bottom"/>
          </w:tcPr>
          <w:p w14:paraId="19FA2180" w14:textId="31D2DFB3" w:rsidR="00DB7C88" w:rsidRPr="00B60012" w:rsidRDefault="00E15B52" w:rsidP="00E15B52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="0020650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20650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BE3FAC7" w14:textId="0C8E51E8" w:rsidR="00DB7C88" w:rsidRPr="00B60012" w:rsidRDefault="00DB7C88" w:rsidP="004C059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pct"/>
            <w:vAlign w:val="bottom"/>
          </w:tcPr>
          <w:p w14:paraId="64185E83" w14:textId="77777777" w:rsidR="00DB7C88" w:rsidRPr="00B60012" w:rsidRDefault="00DB7C88" w:rsidP="00DB7C8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15EEA69A" w14:textId="4AE8F6E4" w:rsidR="00DB7C88" w:rsidRPr="00B60012" w:rsidRDefault="00DB7C88" w:rsidP="004C059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8" w:type="pct"/>
            <w:vAlign w:val="bottom"/>
          </w:tcPr>
          <w:p w14:paraId="7F7A21B5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B6C0CB3" w14:textId="11862D05" w:rsidR="00DB7C88" w:rsidRPr="00324752" w:rsidRDefault="00324752" w:rsidP="00324752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4752">
              <w:rPr>
                <w:rFonts w:ascii="Angsana New" w:hAnsi="Angsana New"/>
                <w:sz w:val="24"/>
                <w:szCs w:val="24"/>
                <w:lang w:val="en-US"/>
              </w:rPr>
              <w:t>523,058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B2FF0E4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93927B5" w14:textId="4FDCDF15" w:rsidR="00DB7C88" w:rsidRPr="00E15B52" w:rsidRDefault="00E15B52" w:rsidP="00E15B52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5B52">
              <w:rPr>
                <w:rFonts w:ascii="Angsana New" w:hAnsi="Angsana New"/>
                <w:sz w:val="24"/>
                <w:szCs w:val="24"/>
                <w:lang w:val="en-US"/>
              </w:rPr>
              <w:t>542,697</w:t>
            </w:r>
          </w:p>
        </w:tc>
      </w:tr>
      <w:tr w:rsidR="00E22E0D" w:rsidRPr="00D041CF" w14:paraId="0BCA7CB0" w14:textId="77777777" w:rsidTr="003B1974">
        <w:tc>
          <w:tcPr>
            <w:tcW w:w="1617" w:type="pct"/>
          </w:tcPr>
          <w:p w14:paraId="3B05E566" w14:textId="77777777" w:rsidR="00E22E0D" w:rsidRPr="00B60012" w:rsidRDefault="00E22E0D" w:rsidP="00E22E0D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392" w:type="pct"/>
          </w:tcPr>
          <w:p w14:paraId="6C3E5970" w14:textId="77777777" w:rsidR="00E22E0D" w:rsidRPr="00B60012" w:rsidRDefault="00E22E0D" w:rsidP="00E22E0D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A004B" w14:textId="78DA24B1" w:rsidR="00E22E0D" w:rsidRPr="00B60012" w:rsidRDefault="00E22E0D" w:rsidP="00381CD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752,558</w:t>
            </w:r>
          </w:p>
        </w:tc>
        <w:tc>
          <w:tcPr>
            <w:tcW w:w="147" w:type="pct"/>
            <w:vAlign w:val="bottom"/>
          </w:tcPr>
          <w:p w14:paraId="47EA1895" w14:textId="77777777" w:rsidR="00E22E0D" w:rsidRPr="00B60012" w:rsidRDefault="00E22E0D" w:rsidP="00E22E0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7ABDF613" w14:textId="7C7A2ED7" w:rsidR="00E22E0D" w:rsidRPr="004C059E" w:rsidRDefault="00E22E0D" w:rsidP="00E22E0D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772</w:t>
            </w:r>
            <w:r w:rsidRPr="004C059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197</w:t>
            </w:r>
          </w:p>
        </w:tc>
        <w:tc>
          <w:tcPr>
            <w:tcW w:w="148" w:type="pct"/>
            <w:vAlign w:val="bottom"/>
          </w:tcPr>
          <w:p w14:paraId="649630F5" w14:textId="77777777" w:rsidR="00E22E0D" w:rsidRPr="00B60012" w:rsidRDefault="00E22E0D" w:rsidP="00E22E0D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70E12328" w14:textId="0F828DE3" w:rsidR="00E22E0D" w:rsidRPr="00E22E0D" w:rsidRDefault="00E22E0D" w:rsidP="00E22E0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22E0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752,558</w:t>
            </w:r>
          </w:p>
        </w:tc>
        <w:tc>
          <w:tcPr>
            <w:tcW w:w="148" w:type="pct"/>
            <w:shd w:val="clear" w:color="auto" w:fill="auto"/>
          </w:tcPr>
          <w:p w14:paraId="080EB4EA" w14:textId="77777777" w:rsidR="00E22E0D" w:rsidRPr="00E22E0D" w:rsidRDefault="00E22E0D" w:rsidP="00E22E0D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373F2064" w14:textId="1E89E6C1" w:rsidR="00E22E0D" w:rsidRPr="00E22E0D" w:rsidRDefault="00E22E0D" w:rsidP="009C7D84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22E0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772,197</w:t>
            </w:r>
          </w:p>
        </w:tc>
      </w:tr>
      <w:tr w:rsidR="00DB7C88" w:rsidRPr="00D041CF" w14:paraId="10D374EB" w14:textId="77777777" w:rsidTr="003B1974">
        <w:tc>
          <w:tcPr>
            <w:tcW w:w="1617" w:type="pct"/>
          </w:tcPr>
          <w:p w14:paraId="6E52CB2A" w14:textId="3D513B55" w:rsidR="00DB7C88" w:rsidRPr="00B60012" w:rsidRDefault="00DB7C88" w:rsidP="00DB7C88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  <w:r w:rsidR="00B8201B">
              <w:rPr>
                <w:rFonts w:ascii="Angsana New" w:hAnsi="Angsana New" w:hint="cs"/>
                <w:sz w:val="24"/>
                <w:szCs w:val="24"/>
                <w:cs/>
              </w:rPr>
              <w:t xml:space="preserve"> ของบริษัท</w:t>
            </w:r>
            <w:r w:rsidRPr="00B60012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B8201B">
              <w:rPr>
                <w:rFonts w:ascii="Angsana New" w:hAnsi="Angsan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392" w:type="pct"/>
          </w:tcPr>
          <w:p w14:paraId="7949097C" w14:textId="77777777" w:rsidR="00DB7C88" w:rsidRPr="00B60012" w:rsidRDefault="00DB7C88" w:rsidP="00DB7C88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1FDC460" w14:textId="42273B38" w:rsidR="00DB7C88" w:rsidRPr="00DB7C88" w:rsidRDefault="00E15B52" w:rsidP="00DB7C88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56,321</w:t>
            </w:r>
          </w:p>
        </w:tc>
        <w:tc>
          <w:tcPr>
            <w:tcW w:w="147" w:type="pct"/>
            <w:vAlign w:val="bottom"/>
          </w:tcPr>
          <w:p w14:paraId="7F6340C2" w14:textId="77777777" w:rsidR="00DB7C88" w:rsidRPr="00B60012" w:rsidRDefault="00DB7C88" w:rsidP="00DB7C8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1DB840ED" w14:textId="59C4B59A" w:rsidR="00DB7C88" w:rsidRPr="004C059E" w:rsidRDefault="00DB7C88" w:rsidP="004C059E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C059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EE7549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4C059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549">
              <w:rPr>
                <w:rFonts w:ascii="Angsana New" w:hAnsi="Angsana New"/>
                <w:sz w:val="24"/>
                <w:szCs w:val="24"/>
                <w:lang w:val="en-US"/>
              </w:rPr>
              <w:t>704</w:t>
            </w:r>
            <w:r w:rsidRPr="004C059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pct"/>
            <w:vAlign w:val="bottom"/>
          </w:tcPr>
          <w:p w14:paraId="409F849C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2AF3D92" w14:textId="517E1B57" w:rsidR="00DB7C88" w:rsidRPr="00E22E0D" w:rsidRDefault="005049CE" w:rsidP="00E22E0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22E0D">
              <w:rPr>
                <w:rFonts w:ascii="Angsana New" w:hAnsi="Angsana New"/>
                <w:sz w:val="24"/>
                <w:szCs w:val="24"/>
                <w:lang w:val="en-US"/>
              </w:rPr>
              <w:t>56,321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7D9EF44" w14:textId="77777777" w:rsidR="00DB7C88" w:rsidRPr="00B60012" w:rsidRDefault="00DB7C88" w:rsidP="00DB7C88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EBCECC0" w14:textId="1D86CEA9" w:rsidR="00DB7C88" w:rsidRPr="00B60012" w:rsidRDefault="005049CE" w:rsidP="009C7D84">
            <w:pPr>
              <w:pStyle w:val="BodyText"/>
              <w:tabs>
                <w:tab w:val="decimal" w:pos="781"/>
              </w:tabs>
              <w:spacing w:after="0"/>
              <w:ind w:right="-1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49CE">
              <w:rPr>
                <w:rFonts w:ascii="Angsana New" w:hAnsi="Angsana New"/>
                <w:sz w:val="24"/>
                <w:szCs w:val="24"/>
                <w:lang w:val="en-US"/>
              </w:rPr>
              <w:t>(18,704)</w:t>
            </w:r>
          </w:p>
        </w:tc>
      </w:tr>
      <w:tr w:rsidR="005049CE" w:rsidRPr="00D041CF" w14:paraId="6DE13527" w14:textId="77777777" w:rsidTr="003B1974">
        <w:tc>
          <w:tcPr>
            <w:tcW w:w="1617" w:type="pct"/>
          </w:tcPr>
          <w:p w14:paraId="1B3915D1" w14:textId="00D523E7" w:rsidR="005049CE" w:rsidRPr="009E3B07" w:rsidRDefault="005049CE" w:rsidP="005049CE">
            <w:pPr>
              <w:ind w:left="16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0012">
              <w:rPr>
                <w:rFonts w:ascii="Angsana New" w:hAnsi="Angsana New"/>
                <w:sz w:val="24"/>
                <w:szCs w:val="24"/>
                <w:cs/>
              </w:rPr>
              <w:t>ส่วนแบ่งกำไร (ขาดทุน) เบ็ดเสร็จอื่น</w:t>
            </w:r>
            <w:r w:rsidR="00B8201B">
              <w:rPr>
                <w:rFonts w:ascii="Angsana New" w:hAnsi="Angsana New" w:hint="cs"/>
                <w:sz w:val="24"/>
                <w:szCs w:val="24"/>
                <w:cs/>
              </w:rPr>
              <w:t>ของ</w:t>
            </w:r>
            <w:r w:rsidRPr="00B6001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  <w:r w:rsidR="00B8201B">
              <w:rPr>
                <w:rFonts w:ascii="Angsana New" w:hAnsi="Angsana New" w:hint="cs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392" w:type="pct"/>
          </w:tcPr>
          <w:p w14:paraId="7806C079" w14:textId="77777777" w:rsidR="005049CE" w:rsidRPr="00B60012" w:rsidRDefault="005049CE" w:rsidP="005049CE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612E216" w14:textId="6A90D529" w:rsidR="005049CE" w:rsidRPr="00B60012" w:rsidRDefault="00E15B52" w:rsidP="00381CD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(3,778)</w:t>
            </w:r>
          </w:p>
        </w:tc>
        <w:tc>
          <w:tcPr>
            <w:tcW w:w="147" w:type="pct"/>
            <w:vAlign w:val="bottom"/>
          </w:tcPr>
          <w:p w14:paraId="0D7830D9" w14:textId="77777777" w:rsidR="005049CE" w:rsidRPr="00B60012" w:rsidRDefault="005049CE" w:rsidP="005049C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56F6B9EA" w14:textId="70169CC3" w:rsidR="005049CE" w:rsidRPr="004C059E" w:rsidRDefault="005049CE" w:rsidP="005049CE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C059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935</w:t>
            </w:r>
            <w:r w:rsidRPr="004C059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pct"/>
            <w:vAlign w:val="bottom"/>
          </w:tcPr>
          <w:p w14:paraId="524731FB" w14:textId="77777777" w:rsidR="005049CE" w:rsidRPr="00B60012" w:rsidRDefault="005049CE" w:rsidP="005049C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0553A36" w14:textId="364D072A" w:rsidR="005049CE" w:rsidRPr="005049CE" w:rsidRDefault="005049CE" w:rsidP="00E22E0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049CE">
              <w:rPr>
                <w:rFonts w:ascii="Angsana New" w:hAnsi="Angsana New"/>
                <w:sz w:val="24"/>
                <w:szCs w:val="24"/>
                <w:lang w:val="en-US"/>
              </w:rPr>
              <w:t>(3,778)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0A6DCCB" w14:textId="77777777" w:rsidR="005049CE" w:rsidRPr="00B60012" w:rsidRDefault="005049CE" w:rsidP="005049C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C7133E9" w14:textId="077F3C57" w:rsidR="005049CE" w:rsidRPr="005049CE" w:rsidRDefault="005049CE" w:rsidP="009C7D84">
            <w:pPr>
              <w:pStyle w:val="BodyText"/>
              <w:tabs>
                <w:tab w:val="decimal" w:pos="781"/>
              </w:tabs>
              <w:spacing w:after="0"/>
              <w:ind w:right="-16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049CE">
              <w:rPr>
                <w:rFonts w:ascii="Angsana New" w:hAnsi="Angsana New"/>
                <w:sz w:val="24"/>
                <w:szCs w:val="24"/>
                <w:lang w:val="en-US"/>
              </w:rPr>
              <w:t>(935)</w:t>
            </w:r>
          </w:p>
        </w:tc>
      </w:tr>
      <w:tr w:rsidR="005049CE" w:rsidRPr="00D041CF" w14:paraId="0EAADEF8" w14:textId="77777777" w:rsidTr="003B1974">
        <w:trPr>
          <w:trHeight w:val="269"/>
        </w:trPr>
        <w:tc>
          <w:tcPr>
            <w:tcW w:w="1617" w:type="pct"/>
          </w:tcPr>
          <w:p w14:paraId="6796ED86" w14:textId="77777777" w:rsidR="005049CE" w:rsidRPr="00B60012" w:rsidRDefault="005049CE" w:rsidP="005049CE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600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92" w:type="pct"/>
          </w:tcPr>
          <w:p w14:paraId="24231109" w14:textId="77777777" w:rsidR="005049CE" w:rsidRPr="00B60012" w:rsidRDefault="005049CE" w:rsidP="00381CD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15A90" w14:textId="614F3560" w:rsidR="005049CE" w:rsidRPr="00381CD4" w:rsidRDefault="00E15B52" w:rsidP="00381CD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81CD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805,101</w:t>
            </w:r>
          </w:p>
        </w:tc>
        <w:tc>
          <w:tcPr>
            <w:tcW w:w="147" w:type="pct"/>
            <w:vAlign w:val="bottom"/>
          </w:tcPr>
          <w:p w14:paraId="7C0C2D69" w14:textId="77777777" w:rsidR="005049CE" w:rsidRPr="00B60012" w:rsidRDefault="005049CE" w:rsidP="005049C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A3712F2" w14:textId="0BD26E32" w:rsidR="005049CE" w:rsidRPr="004C059E" w:rsidRDefault="005049CE" w:rsidP="005049CE">
            <w:pPr>
              <w:pStyle w:val="BodyText"/>
              <w:tabs>
                <w:tab w:val="decimal" w:pos="702"/>
              </w:tabs>
              <w:spacing w:after="0"/>
              <w:ind w:left="-108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752</w:t>
            </w:r>
            <w:r w:rsidRPr="004C059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558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DDECD38" w14:textId="77777777" w:rsidR="005049CE" w:rsidRPr="00B60012" w:rsidRDefault="005049CE" w:rsidP="005049C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A832" w14:textId="44189845" w:rsidR="005049CE" w:rsidRPr="005049CE" w:rsidRDefault="005049CE" w:rsidP="00E22E0D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49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805,101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B08719D" w14:textId="77777777" w:rsidR="005049CE" w:rsidRPr="00B60012" w:rsidRDefault="005049CE" w:rsidP="005049C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59A4" w14:textId="373A8257" w:rsidR="005049CE" w:rsidRPr="005049CE" w:rsidRDefault="005049CE" w:rsidP="009C7D84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49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752,558</w:t>
            </w:r>
          </w:p>
        </w:tc>
      </w:tr>
    </w:tbl>
    <w:p w14:paraId="20450816" w14:textId="77777777" w:rsidR="00B60012" w:rsidRPr="00374526" w:rsidRDefault="00B60012" w:rsidP="00B60012">
      <w:pPr>
        <w:pStyle w:val="Bo-Blankline"/>
        <w:ind w:left="0"/>
      </w:pPr>
    </w:p>
    <w:p w14:paraId="62D1B577" w14:textId="20C68220" w:rsidR="007715B8" w:rsidRDefault="00617B54" w:rsidP="004C282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</w:t>
      </w:r>
      <w:r w:rsidR="00A54F0A" w:rsidRPr="00744476">
        <w:rPr>
          <w:rFonts w:asciiTheme="majorBidi" w:hAnsiTheme="majorBidi" w:cstheme="majorBidi"/>
          <w:cs/>
        </w:rPr>
        <w:t>ทางอ้อม</w:t>
      </w:r>
      <w:r w:rsidRPr="00744476">
        <w:rPr>
          <w:rFonts w:asciiTheme="majorBidi" w:hAnsiTheme="majorBidi" w:cstheme="majorBidi"/>
          <w:cs/>
        </w:rPr>
        <w:t>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</w:t>
      </w:r>
      <w:r w:rsidR="00A54F0A" w:rsidRPr="00744476">
        <w:rPr>
          <w:rFonts w:asciiTheme="majorBidi" w:hAnsiTheme="majorBidi" w:cstheme="majorBidi"/>
          <w:cs/>
        </w:rPr>
        <w:t>ทางอ้อม</w:t>
      </w:r>
      <w:r w:rsidRPr="00744476">
        <w:rPr>
          <w:rFonts w:asciiTheme="majorBidi" w:hAnsiTheme="majorBidi" w:cstheme="majorBidi"/>
          <w:cs/>
        </w:rPr>
        <w:t>นั้น ณ วันที่</w:t>
      </w:r>
      <w:r w:rsidRPr="00744476">
        <w:rPr>
          <w:rFonts w:asciiTheme="majorBidi" w:hAnsiTheme="majorBidi" w:cstheme="majorBidi"/>
        </w:rPr>
        <w:t xml:space="preserve"> </w:t>
      </w:r>
      <w:r w:rsidR="009615CF" w:rsidRPr="00744476">
        <w:rPr>
          <w:rFonts w:asciiTheme="majorBidi" w:hAnsiTheme="majorBidi" w:cstheme="majorBidi"/>
        </w:rPr>
        <w:br/>
      </w:r>
      <w:r w:rsidR="00EE7549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E7549">
        <w:rPr>
          <w:rFonts w:asciiTheme="majorBidi" w:hAnsiTheme="majorBidi" w:cstheme="majorBidi"/>
          <w:lang w:val="en-US"/>
        </w:rPr>
        <w:t>2563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744476">
        <w:rPr>
          <w:rFonts w:asciiTheme="majorBidi" w:hAnsiTheme="majorBidi" w:cstheme="majorBidi"/>
          <w:cs/>
        </w:rPr>
        <w:t>ผลขาดทุนสะสมที่ยังไม่รับรู้ของบริษัท</w:t>
      </w:r>
      <w:r w:rsidRPr="008972AA">
        <w:rPr>
          <w:rFonts w:asciiTheme="majorBidi" w:hAnsiTheme="majorBidi" w:cstheme="majorBidi"/>
          <w:cs/>
        </w:rPr>
        <w:t xml:space="preserve">ร่วมจำนวน </w:t>
      </w:r>
      <w:r w:rsidR="00D53F4D" w:rsidRPr="00D53F4D">
        <w:rPr>
          <w:rFonts w:asciiTheme="majorBidi" w:hAnsiTheme="majorBidi" w:cstheme="majorBidi"/>
        </w:rPr>
        <w:t>985</w:t>
      </w:r>
      <w:r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cs/>
        </w:rPr>
        <w:t>ล้าน</w:t>
      </w:r>
      <w:r w:rsidRPr="008972AA">
        <w:rPr>
          <w:rFonts w:asciiTheme="majorBidi" w:hAnsiTheme="majorBidi" w:cstheme="majorBidi"/>
          <w:spacing w:val="-2"/>
          <w:cs/>
        </w:rPr>
        <w:t xml:space="preserve">บาท </w:t>
      </w:r>
      <w:r w:rsidRPr="008972AA">
        <w:rPr>
          <w:rFonts w:asciiTheme="majorBidi" w:hAnsiTheme="majorBidi" w:cstheme="majorBidi"/>
          <w:i/>
          <w:iCs/>
          <w:spacing w:val="-2"/>
          <w:cs/>
        </w:rPr>
        <w:t>(</w:t>
      </w:r>
      <w:r w:rsidR="00EE7549">
        <w:rPr>
          <w:rFonts w:asciiTheme="majorBidi" w:hAnsiTheme="majorBidi" w:cstheme="majorBidi"/>
          <w:i/>
          <w:iCs/>
          <w:spacing w:val="-2"/>
          <w:lang w:val="en-US"/>
        </w:rPr>
        <w:t>2</w:t>
      </w:r>
      <w:r w:rsidR="005A181F">
        <w:rPr>
          <w:rFonts w:asciiTheme="majorBidi" w:hAnsiTheme="majorBidi" w:cstheme="majorBidi"/>
          <w:i/>
          <w:iCs/>
          <w:spacing w:val="-2"/>
        </w:rPr>
        <w:t>56</w:t>
      </w:r>
      <w:r w:rsidR="00EE7549">
        <w:rPr>
          <w:rFonts w:asciiTheme="majorBidi" w:hAnsiTheme="majorBidi" w:cstheme="majorBidi"/>
          <w:i/>
          <w:iCs/>
          <w:spacing w:val="-2"/>
          <w:lang w:val="en-US"/>
        </w:rPr>
        <w:t>2</w:t>
      </w:r>
      <w:r w:rsidRPr="008972AA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Pr="008972AA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8972AA">
        <w:rPr>
          <w:rFonts w:asciiTheme="majorBidi" w:hAnsiTheme="majorBidi" w:cstheme="majorBidi"/>
          <w:i/>
          <w:iCs/>
          <w:cs/>
        </w:rPr>
        <w:t>ล้านบาท</w:t>
      </w:r>
      <w:r w:rsidRPr="008972AA">
        <w:rPr>
          <w:rFonts w:asciiTheme="majorBidi" w:hAnsiTheme="majorBidi" w:cstheme="majorBidi"/>
          <w:i/>
          <w:iCs/>
          <w:cs/>
          <w:lang w:val="en-US"/>
        </w:rPr>
        <w:t>)</w:t>
      </w:r>
      <w:r w:rsidRPr="008972AA">
        <w:rPr>
          <w:rFonts w:asciiTheme="majorBidi" w:hAnsiTheme="majorBidi" w:cstheme="majorBidi"/>
          <w:cs/>
          <w:lang w:val="en-US"/>
        </w:rPr>
        <w:t xml:space="preserve"> </w:t>
      </w:r>
      <w:r w:rsidRPr="003B1974">
        <w:rPr>
          <w:rFonts w:asciiTheme="majorBidi" w:hAnsiTheme="majorBidi" w:cstheme="majorBidi"/>
          <w:spacing w:val="4"/>
          <w:cs/>
          <w:lang w:val="en-US"/>
        </w:rPr>
        <w:t>ก</w:t>
      </w:r>
      <w:r w:rsidRPr="003B1974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22B7278" w14:textId="77777777" w:rsidR="008315C1" w:rsidRDefault="008315C1" w:rsidP="004C2826">
      <w:pPr>
        <w:pStyle w:val="Bo-C1Content"/>
        <w:rPr>
          <w:rFonts w:asciiTheme="majorBidi" w:hAnsiTheme="majorBidi" w:cstheme="majorBidi"/>
          <w:cs/>
        </w:rPr>
      </w:pPr>
    </w:p>
    <w:p w14:paraId="77D33012" w14:textId="77777777" w:rsidR="008315C1" w:rsidRPr="00744476" w:rsidRDefault="008315C1" w:rsidP="004C2826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7BE81181" w14:textId="77777777" w:rsidR="003C1A84" w:rsidRPr="00744476" w:rsidRDefault="003C1A84" w:rsidP="003C1A84">
      <w:pPr>
        <w:tabs>
          <w:tab w:val="left" w:pos="540"/>
          <w:tab w:val="right" w:pos="7200"/>
        </w:tabs>
        <w:spacing w:line="240" w:lineRule="auto"/>
        <w:ind w:right="389"/>
        <w:rPr>
          <w:rFonts w:asciiTheme="majorBidi" w:hAnsiTheme="majorBidi" w:cstheme="majorBidi"/>
          <w:sz w:val="28"/>
          <w:szCs w:val="28"/>
          <w:cs/>
        </w:rPr>
        <w:sectPr w:rsidR="003C1A84" w:rsidRPr="00744476" w:rsidSect="007C1B5B">
          <w:headerReference w:type="default" r:id="rId8"/>
          <w:footerReference w:type="default" r:id="rId9"/>
          <w:pgSz w:w="11909" w:h="16834" w:code="9"/>
          <w:pgMar w:top="1509" w:right="1152" w:bottom="720" w:left="1152" w:header="720" w:footer="288" w:gutter="0"/>
          <w:paperSrc w:first="15" w:other="15"/>
          <w:pgNumType w:start="20"/>
          <w:cols w:space="737"/>
          <w:docGrid w:linePitch="299"/>
        </w:sectPr>
      </w:pPr>
    </w:p>
    <w:p w14:paraId="4D4BBE5D" w14:textId="78E6AC4B" w:rsidR="00D63771" w:rsidRDefault="00D63771" w:rsidP="00D63771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D63771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lastRenderedPageBreak/>
        <w:t xml:space="preserve">เงินลงทุนในบริษัทร่วม ณ วันที่ </w:t>
      </w:r>
      <w:r w:rsidR="00EE7549">
        <w:rPr>
          <w:rFonts w:asciiTheme="majorBidi" w:hAnsiTheme="majorBidi" w:cstheme="majorBidi"/>
          <w:spacing w:val="-8"/>
          <w:sz w:val="28"/>
          <w:szCs w:val="28"/>
          <w:lang w:val="en-US"/>
        </w:rPr>
        <w:t>31</w:t>
      </w:r>
      <w:r w:rsidRPr="00D63771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D63771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ธันวาคม</w:t>
      </w:r>
      <w:r w:rsidR="00467D35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="00467D35"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 xml:space="preserve">สำหรับแต่ละปี </w:t>
      </w:r>
      <w:r w:rsidRPr="00D63771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มีดังนี้</w:t>
      </w:r>
    </w:p>
    <w:p w14:paraId="56901F3D" w14:textId="77777777" w:rsidR="000D2B15" w:rsidRPr="00324C88" w:rsidRDefault="000D2B15" w:rsidP="00D63771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D63771" w:rsidRPr="00946DAB" w14:paraId="57744FF2" w14:textId="77777777" w:rsidTr="00315610">
        <w:trPr>
          <w:tblHeader/>
        </w:trPr>
        <w:tc>
          <w:tcPr>
            <w:tcW w:w="2970" w:type="dxa"/>
          </w:tcPr>
          <w:p w14:paraId="1D8C522D" w14:textId="77777777" w:rsidR="00D63771" w:rsidRPr="00946DAB" w:rsidRDefault="00D63771" w:rsidP="004C731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B395646" w14:textId="77777777" w:rsidR="00D63771" w:rsidRPr="00946DAB" w:rsidRDefault="00D63771" w:rsidP="004C731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1AF91AC" w14:textId="77777777" w:rsidR="00D63771" w:rsidRPr="00946DAB" w:rsidRDefault="00D63771" w:rsidP="004C731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63771" w:rsidRPr="00946DAB" w14:paraId="4BD67BE8" w14:textId="77777777" w:rsidTr="00315610">
        <w:trPr>
          <w:tblHeader/>
        </w:trPr>
        <w:tc>
          <w:tcPr>
            <w:tcW w:w="2970" w:type="dxa"/>
          </w:tcPr>
          <w:p w14:paraId="242BD64D" w14:textId="77777777" w:rsidR="00D63771" w:rsidRPr="00946DAB" w:rsidRDefault="00D63771" w:rsidP="004C731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0C90437" w14:textId="77777777" w:rsidR="00D63771" w:rsidRPr="00946DAB" w:rsidRDefault="00D63771" w:rsidP="004C731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7AB38D51" w14:textId="77777777" w:rsidR="00D63771" w:rsidRPr="00946DAB" w:rsidRDefault="00D63771" w:rsidP="004C731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55414660" w14:textId="77777777" w:rsidR="00D63771" w:rsidRPr="00946DAB" w:rsidRDefault="00D63771" w:rsidP="004C731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435A4B8" w14:textId="77777777" w:rsidR="00D63771" w:rsidRPr="00946DAB" w:rsidRDefault="00D63771" w:rsidP="004C731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58FD0A7F" w14:textId="77777777" w:rsidR="00D63771" w:rsidRPr="00946DAB" w:rsidRDefault="00D63771" w:rsidP="004C731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E889A4D" w14:textId="77777777" w:rsidR="00D63771" w:rsidRPr="00946DAB" w:rsidRDefault="00D63771" w:rsidP="004C731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599478F4" w14:textId="77777777" w:rsidR="00D63771" w:rsidRPr="00946DAB" w:rsidRDefault="00D63771" w:rsidP="004C731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FF10195" w14:textId="77777777" w:rsidR="00D63771" w:rsidRPr="00946DAB" w:rsidRDefault="00D63771" w:rsidP="004C731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D63771" w:rsidRPr="00946DAB" w14:paraId="54E7E231" w14:textId="77777777" w:rsidTr="00315610">
        <w:trPr>
          <w:tblHeader/>
        </w:trPr>
        <w:tc>
          <w:tcPr>
            <w:tcW w:w="2970" w:type="dxa"/>
          </w:tcPr>
          <w:p w14:paraId="553C6457" w14:textId="77777777" w:rsidR="00D63771" w:rsidRPr="00946DAB" w:rsidRDefault="00D63771" w:rsidP="00D63771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8E23F51" w14:textId="77777777" w:rsidR="00D63771" w:rsidRPr="00946DAB" w:rsidRDefault="00D63771" w:rsidP="00D63771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AA3B481" w14:textId="3358DCD5" w:rsidR="00D63771" w:rsidRPr="00946DAB" w:rsidRDefault="00EE7549" w:rsidP="00D63771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2550ADE7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2C461F" w14:textId="2F5FDC2A" w:rsidR="00D63771" w:rsidRPr="00946DAB" w:rsidRDefault="00EE7549" w:rsidP="00D63771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748AC683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AEE72B9" w14:textId="6027EC4F" w:rsidR="00D63771" w:rsidRPr="00946DAB" w:rsidRDefault="00EE7549" w:rsidP="00D63771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78B3E2AB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80BB48E" w14:textId="2D995018" w:rsidR="00D63771" w:rsidRPr="00946DAB" w:rsidRDefault="00EE7549" w:rsidP="00D63771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641A7DEE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5E0533" w14:textId="0CA00ED5" w:rsidR="00D63771" w:rsidRPr="00946DAB" w:rsidRDefault="00EE7549" w:rsidP="00D63771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1CFA6B64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F6AA74" w14:textId="2358DEE2" w:rsidR="00D63771" w:rsidRPr="00946DAB" w:rsidRDefault="00EE7549" w:rsidP="00D63771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0AF5F6CA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9096446" w14:textId="65FD5AE1" w:rsidR="00D63771" w:rsidRPr="00946DAB" w:rsidRDefault="00EE7549" w:rsidP="00D63771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18589072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AA360A" w14:textId="2E6962F8" w:rsidR="00D63771" w:rsidRPr="00946DAB" w:rsidRDefault="00EE7549" w:rsidP="00D63771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D63771" w:rsidRPr="00946DAB" w14:paraId="62645758" w14:textId="77777777" w:rsidTr="00315610">
        <w:trPr>
          <w:tblHeader/>
        </w:trPr>
        <w:tc>
          <w:tcPr>
            <w:tcW w:w="2970" w:type="dxa"/>
          </w:tcPr>
          <w:p w14:paraId="5EDD535B" w14:textId="77777777" w:rsidR="00D63771" w:rsidRPr="00946DAB" w:rsidRDefault="00D63771" w:rsidP="00D63771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BD3B6ED" w14:textId="77777777" w:rsidR="00D63771" w:rsidRPr="00946DAB" w:rsidRDefault="00D63771" w:rsidP="00D63771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41D9F61" w14:textId="77777777" w:rsidR="00D63771" w:rsidRPr="00946DAB" w:rsidRDefault="00D63771" w:rsidP="00D63771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6F781AB0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6DA4B298" w14:textId="77777777" w:rsidR="00D63771" w:rsidRPr="00946DAB" w:rsidRDefault="00D63771" w:rsidP="00D63771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63771" w:rsidRPr="00946DAB" w14:paraId="764798D4" w14:textId="77777777" w:rsidTr="004C7317">
        <w:tc>
          <w:tcPr>
            <w:tcW w:w="2970" w:type="dxa"/>
          </w:tcPr>
          <w:p w14:paraId="3E77BAFD" w14:textId="77777777" w:rsidR="00D63771" w:rsidRPr="00946DAB" w:rsidRDefault="00D63771" w:rsidP="00D63771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24D4498" w14:textId="77777777" w:rsidR="00D63771" w:rsidRPr="00946DAB" w:rsidRDefault="00D63771" w:rsidP="00D63771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94D360A" w14:textId="77777777" w:rsidR="00D63771" w:rsidRPr="00946DAB" w:rsidRDefault="00D63771" w:rsidP="00D63771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1EE7A9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AA29EA" w14:textId="77777777" w:rsidR="00D63771" w:rsidRPr="00946DAB" w:rsidRDefault="00D63771" w:rsidP="00D63771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916E8F2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EF37E2E" w14:textId="77777777" w:rsidR="00D63771" w:rsidRPr="00946DAB" w:rsidRDefault="00D63771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E3C84A0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2B8C6C4" w14:textId="77777777" w:rsidR="00D63771" w:rsidRPr="00946DAB" w:rsidRDefault="00D63771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AE2278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46D4A8F" w14:textId="77777777" w:rsidR="00D63771" w:rsidRPr="00946DAB" w:rsidRDefault="00D63771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FD21841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9F95A52" w14:textId="77777777" w:rsidR="00D63771" w:rsidRPr="00946DAB" w:rsidRDefault="00D63771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E0AB410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AA8D19" w14:textId="77777777" w:rsidR="00D63771" w:rsidRPr="00946DAB" w:rsidRDefault="00D63771" w:rsidP="00D63771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8F3D644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6FD4E7" w14:textId="77777777" w:rsidR="00D63771" w:rsidRPr="00946DAB" w:rsidRDefault="00D63771" w:rsidP="00D63771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0235B" w:rsidRPr="00946DAB" w14:paraId="51F90614" w14:textId="77777777" w:rsidTr="00440A81">
        <w:tc>
          <w:tcPr>
            <w:tcW w:w="2970" w:type="dxa"/>
          </w:tcPr>
          <w:p w14:paraId="33BEE10C" w14:textId="77777777" w:rsidR="00E0235B" w:rsidRPr="00946DAB" w:rsidRDefault="00E0235B" w:rsidP="00E0235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CCC4FB8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051B0ED4" w14:textId="2A68DFE4" w:rsidR="00E0235B" w:rsidRPr="00946DAB" w:rsidRDefault="00E0235B" w:rsidP="00E0235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A148B57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1328EE2" w14:textId="2923CB80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BA01466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73B4B8D" w14:textId="27D034B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8CE0B91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9EA9BA" w14:textId="6214D23F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8E24A3E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C47082A" w14:textId="477D0423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1C10EC5B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0482245" w14:textId="5391935C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A578848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B141C7C" w14:textId="47D4F4ED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116,535</w:t>
            </w:r>
          </w:p>
        </w:tc>
        <w:tc>
          <w:tcPr>
            <w:tcW w:w="247" w:type="dxa"/>
          </w:tcPr>
          <w:p w14:paraId="1D956AEF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8341AE9" w14:textId="1CD0783C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695</w:t>
            </w:r>
          </w:p>
        </w:tc>
      </w:tr>
      <w:tr w:rsidR="00E0235B" w:rsidRPr="00946DAB" w14:paraId="1041204D" w14:textId="77777777" w:rsidTr="00440A81">
        <w:tc>
          <w:tcPr>
            <w:tcW w:w="2970" w:type="dxa"/>
          </w:tcPr>
          <w:p w14:paraId="596B1843" w14:textId="77777777" w:rsidR="00E0235B" w:rsidRPr="00946DAB" w:rsidRDefault="00E0235B" w:rsidP="00E0235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7C8EAADD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083DC90A" w14:textId="1461EB0C" w:rsidR="00E0235B" w:rsidRPr="00946DAB" w:rsidRDefault="00E0235B" w:rsidP="00E0235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55635B6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7575FFC" w14:textId="3D6D529B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E0A0A5C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23C2DA9" w14:textId="79831915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9B075C0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A219EC" w14:textId="2F26C085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2C93E0A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D5DCE2A" w14:textId="22148151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2BAF481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942CB22" w14:textId="30B0A80E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277C221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75F1953" w14:textId="4FC50B14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688,566</w:t>
            </w:r>
          </w:p>
        </w:tc>
        <w:tc>
          <w:tcPr>
            <w:tcW w:w="247" w:type="dxa"/>
          </w:tcPr>
          <w:p w14:paraId="365B3482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3FA3145" w14:textId="74ECB13E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863</w:t>
            </w:r>
          </w:p>
        </w:tc>
      </w:tr>
      <w:tr w:rsidR="00E0235B" w:rsidRPr="00946DAB" w14:paraId="5045D94B" w14:textId="77777777" w:rsidTr="00440A81">
        <w:tc>
          <w:tcPr>
            <w:tcW w:w="2970" w:type="dxa"/>
          </w:tcPr>
          <w:p w14:paraId="2D80E398" w14:textId="77777777" w:rsidR="00E0235B" w:rsidRPr="00946DAB" w:rsidRDefault="00E0235B" w:rsidP="00E0235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4A80BD8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DDB3E33" w14:textId="77777777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EEE1779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075AFD" w14:textId="77777777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3A9A8B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477913" w14:textId="7777777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FC98AF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7A2FB0" w14:textId="7777777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846308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BD7F98F" w14:textId="07B1C8A9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78D99A6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E4C3FB6" w14:textId="71797E7B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6E34EAC0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F1ECC72" w14:textId="5546D615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805,101</w:t>
            </w:r>
          </w:p>
        </w:tc>
        <w:tc>
          <w:tcPr>
            <w:tcW w:w="247" w:type="dxa"/>
          </w:tcPr>
          <w:p w14:paraId="5B9625A0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A2E60D7" w14:textId="5D628513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</w:t>
            </w: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</w:tr>
      <w:tr w:rsidR="00E0235B" w:rsidRPr="00946DAB" w14:paraId="60731811" w14:textId="77777777" w:rsidTr="00440A81">
        <w:tc>
          <w:tcPr>
            <w:tcW w:w="2970" w:type="dxa"/>
          </w:tcPr>
          <w:p w14:paraId="22ADED23" w14:textId="77777777" w:rsidR="00E0235B" w:rsidRPr="00946DAB" w:rsidRDefault="00E0235B" w:rsidP="00E0235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056F17DB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1F2F29F" w14:textId="77777777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526ADF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4DAADD3" w14:textId="77777777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44B5610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31788E" w14:textId="7777777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EACA23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F595F6F" w14:textId="7777777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2AEDA12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8F0DFF2" w14:textId="7777777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BCC270D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2D2EC" w14:textId="77777777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162803A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DDF867" w14:textId="77777777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08F5E43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71FF7D3" w14:textId="77777777" w:rsidR="00E0235B" w:rsidRPr="00946DAB" w:rsidRDefault="00E0235B" w:rsidP="00E0235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0235B" w:rsidRPr="00946DAB" w14:paraId="68A5647D" w14:textId="77777777" w:rsidTr="00440A81">
        <w:tc>
          <w:tcPr>
            <w:tcW w:w="2970" w:type="dxa"/>
          </w:tcPr>
          <w:p w14:paraId="3A6F29C7" w14:textId="77777777" w:rsidR="00E0235B" w:rsidRPr="00946DAB" w:rsidRDefault="00E0235B" w:rsidP="00E0235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5A29CD2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5A6702D9" w14:textId="0B82EE33" w:rsidR="00E0235B" w:rsidRPr="00946DAB" w:rsidRDefault="00E0235B" w:rsidP="00E0235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3CE52183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D4380E5" w14:textId="6B85E3BA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61B4B704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CDE0EE2" w14:textId="35663B35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DEDECAA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9CF346" w14:textId="52E6A526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F2DA323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4D86654" w14:textId="4F3B4EDF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2CDAA4F2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F69847" w14:textId="6577596A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413CB6C2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3BF795" w14:textId="4F5EE925" w:rsidR="00E0235B" w:rsidRPr="00946DAB" w:rsidRDefault="00E0235B" w:rsidP="00E0235B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495F76F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8420ACF" w14:textId="77777777" w:rsidR="00E0235B" w:rsidRPr="00946DAB" w:rsidRDefault="00E0235B" w:rsidP="00E0235B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235B" w:rsidRPr="00946DAB" w14:paraId="22D1657F" w14:textId="77777777" w:rsidTr="00440A81">
        <w:tc>
          <w:tcPr>
            <w:tcW w:w="2970" w:type="dxa"/>
          </w:tcPr>
          <w:p w14:paraId="2C0CFF94" w14:textId="77777777" w:rsidR="00E0235B" w:rsidRPr="00946DAB" w:rsidRDefault="00E0235B" w:rsidP="00E0235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09B5A763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8E3338B" w14:textId="38F8CEE7" w:rsidR="00E0235B" w:rsidRPr="00946DAB" w:rsidRDefault="00E0235B" w:rsidP="00E0235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F3D2646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7F22FE9" w14:textId="2730912A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124C760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017D85" w14:textId="2DFA2E68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3395ABE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5AF594" w14:textId="77E09D9F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E8BFE57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BA925B2" w14:textId="1C04A12A" w:rsidR="00E0235B" w:rsidRPr="00946DAB" w:rsidRDefault="00E0235B" w:rsidP="00E0235B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318128D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D8C92D9" w14:textId="77777777" w:rsidR="00E0235B" w:rsidRPr="00946DAB" w:rsidRDefault="00E0235B" w:rsidP="00E0235B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4EA70AF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0F1F251" w14:textId="07231347" w:rsidR="00E0235B" w:rsidRPr="00946DAB" w:rsidRDefault="00E0235B" w:rsidP="00E0235B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E9FA4C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340C86" w14:textId="77777777" w:rsidR="00E0235B" w:rsidRPr="00946DAB" w:rsidRDefault="00E0235B" w:rsidP="00E0235B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0235B" w:rsidRPr="00946DAB" w14:paraId="0D79D0B1" w14:textId="77777777" w:rsidTr="00440A81">
        <w:tc>
          <w:tcPr>
            <w:tcW w:w="2970" w:type="dxa"/>
          </w:tcPr>
          <w:p w14:paraId="562F7381" w14:textId="77777777" w:rsidR="00E0235B" w:rsidRPr="00946DAB" w:rsidRDefault="00E0235B" w:rsidP="00E0235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756F08CE" w14:textId="77777777" w:rsidR="00E0235B" w:rsidRPr="00946DAB" w:rsidRDefault="00E0235B" w:rsidP="00E0235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FB1CB16" w14:textId="3C264C7C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2C8D566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DAF6BB2" w14:textId="16110D82" w:rsidR="00E0235B" w:rsidRPr="00946DAB" w:rsidRDefault="00E0235B" w:rsidP="00E0235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1DC343A3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0691FD" w14:textId="71D31090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1B8595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4E06377" w14:textId="68662349" w:rsidR="00E0235B" w:rsidRPr="00946DAB" w:rsidRDefault="00E0235B" w:rsidP="00E0235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F54D13B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3EB9EB9" w14:textId="78A7907C" w:rsidR="00E0235B" w:rsidRPr="00946DAB" w:rsidRDefault="00E0235B" w:rsidP="00E0235B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134F454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78DFB2E" w14:textId="77777777" w:rsidR="00E0235B" w:rsidRPr="00946DAB" w:rsidRDefault="00E0235B" w:rsidP="00E0235B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CE9E42F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3E3BC10" w14:textId="67A72E4F" w:rsidR="00E0235B" w:rsidRPr="00946DAB" w:rsidRDefault="00E0235B" w:rsidP="00E0235B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22B27540" w14:textId="77777777" w:rsidR="00E0235B" w:rsidRPr="00946DAB" w:rsidRDefault="00E0235B" w:rsidP="00E0235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348DE02" w14:textId="77777777" w:rsidR="00E0235B" w:rsidRPr="00946DAB" w:rsidRDefault="00E0235B" w:rsidP="00E0235B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63771" w:rsidRPr="00946DAB" w14:paraId="59B9BE8E" w14:textId="77777777" w:rsidTr="00440A81">
        <w:tc>
          <w:tcPr>
            <w:tcW w:w="2970" w:type="dxa"/>
          </w:tcPr>
          <w:p w14:paraId="1547C13D" w14:textId="77777777" w:rsidR="00D63771" w:rsidRPr="00946DAB" w:rsidRDefault="00D63771" w:rsidP="00D63771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CCCF7B4" w14:textId="77777777" w:rsidR="00D63771" w:rsidRPr="00946DAB" w:rsidRDefault="00D63771" w:rsidP="00D63771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E47BD95" w14:textId="77777777" w:rsidR="00D63771" w:rsidRPr="00946DAB" w:rsidRDefault="00D63771" w:rsidP="00D63771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140ED73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2E212F8" w14:textId="77777777" w:rsidR="00D63771" w:rsidRPr="00946DAB" w:rsidRDefault="00D63771" w:rsidP="00D63771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FE84CB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03936C7" w14:textId="77777777" w:rsidR="00D63771" w:rsidRPr="00946DAB" w:rsidRDefault="00D63771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DF73604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DFFEC0" w14:textId="77777777" w:rsidR="00D63771" w:rsidRPr="00946DAB" w:rsidRDefault="00D63771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3CCBED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81FD3" w14:textId="51FA92C2" w:rsidR="00D63771" w:rsidRPr="00946DAB" w:rsidRDefault="00BD4B68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27999FD8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5F22B" w14:textId="2DDDA470" w:rsidR="00D63771" w:rsidRPr="00946DAB" w:rsidRDefault="00EE7549" w:rsidP="00D63771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63771"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D63771"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52782726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2BA3D" w14:textId="55779FC2" w:rsidR="00D63771" w:rsidRPr="00946DAB" w:rsidRDefault="00891E82" w:rsidP="00D63771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805,101</w:t>
            </w:r>
          </w:p>
        </w:tc>
        <w:tc>
          <w:tcPr>
            <w:tcW w:w="247" w:type="dxa"/>
          </w:tcPr>
          <w:p w14:paraId="402FA368" w14:textId="77777777" w:rsidR="00D63771" w:rsidRPr="00946DAB" w:rsidRDefault="00D63771" w:rsidP="00D63771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7E9CA02C" w14:textId="0EB7777B" w:rsidR="00D63771" w:rsidRPr="00946DAB" w:rsidRDefault="00EE7549" w:rsidP="00D63771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D63771"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</w:tr>
    </w:tbl>
    <w:p w14:paraId="7273F234" w14:textId="47BA595C" w:rsidR="00D63771" w:rsidRDefault="00D63771" w:rsidP="00435C04">
      <w:pPr>
        <w:pStyle w:val="Bo-C1Content"/>
        <w:rPr>
          <w:rFonts w:asciiTheme="majorBidi" w:hAnsiTheme="majorBidi" w:cstheme="majorBidi"/>
        </w:rPr>
        <w:sectPr w:rsidR="00D63771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503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080"/>
        <w:gridCol w:w="180"/>
        <w:gridCol w:w="1350"/>
        <w:gridCol w:w="180"/>
        <w:gridCol w:w="1170"/>
        <w:gridCol w:w="180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6619B0" w:rsidRPr="00D041CF" w14:paraId="37BB152D" w14:textId="77777777" w:rsidTr="00F53DAA">
        <w:trPr>
          <w:cantSplit/>
          <w:trHeight w:val="353"/>
          <w:tblHeader/>
        </w:trPr>
        <w:tc>
          <w:tcPr>
            <w:tcW w:w="4140" w:type="dxa"/>
            <w:gridSpan w:val="2"/>
          </w:tcPr>
          <w:p w14:paraId="0C3E50CC" w14:textId="2AE97A55" w:rsidR="006619B0" w:rsidRPr="00550585" w:rsidRDefault="006619B0" w:rsidP="004C7317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90" w:type="dxa"/>
            <w:gridSpan w:val="15"/>
          </w:tcPr>
          <w:p w14:paraId="6200DDE3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3DAA" w:rsidRPr="00D041CF" w14:paraId="77F15548" w14:textId="77777777" w:rsidTr="00F53DAA">
        <w:trPr>
          <w:cantSplit/>
          <w:trHeight w:val="353"/>
          <w:tblHeader/>
        </w:trPr>
        <w:tc>
          <w:tcPr>
            <w:tcW w:w="2610" w:type="dxa"/>
          </w:tcPr>
          <w:p w14:paraId="1F28425E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5E221F3B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10" w:type="dxa"/>
            <w:gridSpan w:val="3"/>
            <w:vAlign w:val="bottom"/>
          </w:tcPr>
          <w:p w14:paraId="5E15056E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77E357C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14:paraId="1C626F67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07588D6D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A8C1058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0A5BD0D2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F66BB63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มูลค่าตามวิธีส่วนได้เสีย</w:t>
            </w:r>
          </w:p>
        </w:tc>
      </w:tr>
      <w:tr w:rsidR="00F53DAA" w:rsidRPr="00D041CF" w14:paraId="5A201581" w14:textId="77777777" w:rsidTr="00F53DAA">
        <w:trPr>
          <w:cantSplit/>
          <w:tblHeader/>
        </w:trPr>
        <w:tc>
          <w:tcPr>
            <w:tcW w:w="2610" w:type="dxa"/>
          </w:tcPr>
          <w:p w14:paraId="068B6325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C673FBC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004D91B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25099110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B0EEBC0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067715E5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8FB076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2071502C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61D6F64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2472D24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9B8171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2BC18AD8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AF83C30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6029CE5C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DE7FDB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78DBC5A1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2399FDC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53DAA" w:rsidRPr="00D041CF" w14:paraId="1559A8F9" w14:textId="77777777" w:rsidTr="00F53DAA">
        <w:trPr>
          <w:cantSplit/>
          <w:tblHeader/>
        </w:trPr>
        <w:tc>
          <w:tcPr>
            <w:tcW w:w="2610" w:type="dxa"/>
          </w:tcPr>
          <w:p w14:paraId="1BE5D0AE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835C61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7BE5C7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2AFCC1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42F3C85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31B44E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DEBCB9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FFADB61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BEDE60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5BCF4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0E9956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1D30AA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1E0BAFB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720520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3B8394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00338E46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ปรับปรุงใหม่)</w:t>
            </w:r>
          </w:p>
        </w:tc>
      </w:tr>
      <w:tr w:rsidR="006619B0" w:rsidRPr="00D041CF" w14:paraId="546F3F2D" w14:textId="77777777" w:rsidTr="00F53DAA">
        <w:trPr>
          <w:cantSplit/>
          <w:tblHeader/>
        </w:trPr>
        <w:tc>
          <w:tcPr>
            <w:tcW w:w="2610" w:type="dxa"/>
          </w:tcPr>
          <w:p w14:paraId="2BB40FE8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5D2FAA5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9E64ABA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41C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12CDCA05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0" w:type="dxa"/>
            <w:gridSpan w:val="11"/>
            <w:vAlign w:val="center"/>
          </w:tcPr>
          <w:p w14:paraId="1703B73D" w14:textId="77777777" w:rsidR="006619B0" w:rsidRPr="00D041CF" w:rsidRDefault="006619B0" w:rsidP="004C73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41C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53DAA" w:rsidRPr="00D041CF" w14:paraId="45B1D4C4" w14:textId="77777777" w:rsidTr="00F53DAA">
        <w:trPr>
          <w:cantSplit/>
        </w:trPr>
        <w:tc>
          <w:tcPr>
            <w:tcW w:w="2610" w:type="dxa"/>
          </w:tcPr>
          <w:p w14:paraId="4AD794A9" w14:textId="76B1D9E1" w:rsidR="006619B0" w:rsidRPr="00D041CF" w:rsidRDefault="006619B0" w:rsidP="004C7317">
            <w:pPr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4B6F0623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B5862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8AA87A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6E3A58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C11CA1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744473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72C245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3D0BE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BBF6A5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F1E7D1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B570886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4EF0772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FD8989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9246E7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6E8C2" w14:textId="77777777" w:rsidR="006619B0" w:rsidRPr="00D041CF" w:rsidRDefault="006619B0" w:rsidP="004C7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78DA" w:rsidRPr="00D041CF" w14:paraId="6FF70E26" w14:textId="77777777" w:rsidTr="00810CE8">
        <w:trPr>
          <w:cantSplit/>
          <w:trHeight w:val="396"/>
        </w:trPr>
        <w:tc>
          <w:tcPr>
            <w:tcW w:w="2610" w:type="dxa"/>
          </w:tcPr>
          <w:p w14:paraId="523C3DDE" w14:textId="62A26D9E" w:rsidR="005178DA" w:rsidRPr="00D041CF" w:rsidRDefault="005178DA" w:rsidP="005178DA">
            <w:pPr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0D2B15">
              <w:rPr>
                <w:rFonts w:ascii="Angsana New" w:hAnsi="Angsana New"/>
                <w:sz w:val="24"/>
                <w:szCs w:val="24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530" w:type="dxa"/>
          </w:tcPr>
          <w:p w14:paraId="6C1E3F3E" w14:textId="0591F73A" w:rsidR="005178DA" w:rsidRPr="00D041CF" w:rsidRDefault="005178DA" w:rsidP="0046174F">
            <w:pPr>
              <w:ind w:left="198" w:hanging="192"/>
              <w:rPr>
                <w:rFonts w:ascii="Angsana New" w:hAnsi="Angsana New"/>
                <w:sz w:val="24"/>
                <w:szCs w:val="24"/>
              </w:rPr>
            </w:pPr>
            <w:r w:rsidRPr="000D2B15">
              <w:rPr>
                <w:rFonts w:ascii="Angsana New" w:hAnsi="Angsana New"/>
                <w:sz w:val="24"/>
                <w:szCs w:val="24"/>
                <w:cs/>
              </w:rPr>
              <w:t>ธุรกิจประกันชีวิต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5F6D264E" w14:textId="3CD9C558" w:rsidR="005178DA" w:rsidRPr="00D041CF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33E1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80" w:type="dxa"/>
          </w:tcPr>
          <w:p w14:paraId="7963770B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DAD2BC" w14:textId="5BBAA249" w:rsidR="005178DA" w:rsidRPr="001B33E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33E1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80" w:type="dxa"/>
          </w:tcPr>
          <w:p w14:paraId="20D36C50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EEEFD5" w14:textId="3AAC8470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Pr="00CE4A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E73B61E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1E5A6B" w14:textId="3E849A29" w:rsidR="005178DA" w:rsidRPr="00CE4A8F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Pr="00CE4A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F7F7338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73F599" w14:textId="0BB6200E" w:rsidR="005178DA" w:rsidRPr="005178DA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8DA">
              <w:rPr>
                <w:rFonts w:asciiTheme="majorBidi" w:hAnsiTheme="majorBidi" w:cstheme="majorBidi"/>
                <w:sz w:val="24"/>
                <w:szCs w:val="24"/>
              </w:rPr>
              <w:t>125,000</w:t>
            </w:r>
          </w:p>
        </w:tc>
        <w:tc>
          <w:tcPr>
            <w:tcW w:w="180" w:type="dxa"/>
          </w:tcPr>
          <w:p w14:paraId="26A1C8A6" w14:textId="77777777" w:rsidR="005178DA" w:rsidRPr="003C0231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79B4885" w14:textId="23FF9491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0231">
              <w:rPr>
                <w:rFonts w:asciiTheme="majorBidi" w:hAnsiTheme="majorBidi" w:cstheme="majorBidi"/>
                <w:sz w:val="24"/>
                <w:szCs w:val="24"/>
              </w:rPr>
              <w:t>125,000</w:t>
            </w:r>
          </w:p>
        </w:tc>
        <w:tc>
          <w:tcPr>
            <w:tcW w:w="180" w:type="dxa"/>
          </w:tcPr>
          <w:p w14:paraId="0B39E359" w14:textId="77777777" w:rsidR="005178DA" w:rsidRPr="003C0231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D37651" w14:textId="7CD77E1E" w:rsidR="005178DA" w:rsidRPr="00810CE8" w:rsidRDefault="00810CE8" w:rsidP="00810CE8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116,535</w:t>
            </w:r>
          </w:p>
        </w:tc>
        <w:tc>
          <w:tcPr>
            <w:tcW w:w="180" w:type="dxa"/>
          </w:tcPr>
          <w:p w14:paraId="396EE8FA" w14:textId="77777777" w:rsidR="005178DA" w:rsidRPr="003C0231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EEC99B5" w14:textId="290E036B" w:rsidR="005178DA" w:rsidRPr="00810CE8" w:rsidRDefault="00810CE8" w:rsidP="00876735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left="-79" w:right="-530" w:firstLine="1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0CE8">
              <w:rPr>
                <w:rFonts w:asciiTheme="majorBidi" w:hAnsiTheme="majorBidi" w:cstheme="majorBidi"/>
                <w:sz w:val="24"/>
                <w:szCs w:val="24"/>
              </w:rPr>
              <w:t>86,695</w:t>
            </w:r>
          </w:p>
        </w:tc>
      </w:tr>
      <w:tr w:rsidR="005178DA" w:rsidRPr="00D041CF" w14:paraId="1AA65687" w14:textId="77777777" w:rsidTr="00810CE8">
        <w:trPr>
          <w:cantSplit/>
          <w:trHeight w:val="396"/>
        </w:trPr>
        <w:tc>
          <w:tcPr>
            <w:tcW w:w="2610" w:type="dxa"/>
          </w:tcPr>
          <w:p w14:paraId="73E6C2E9" w14:textId="0C54209E" w:rsidR="005178DA" w:rsidRPr="00D041CF" w:rsidRDefault="005178DA" w:rsidP="005178DA">
            <w:pPr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2B15">
              <w:rPr>
                <w:rFonts w:ascii="Angsana New" w:hAnsi="Angsana New"/>
                <w:sz w:val="24"/>
                <w:szCs w:val="24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530" w:type="dxa"/>
          </w:tcPr>
          <w:p w14:paraId="76D04F44" w14:textId="5F5FE802" w:rsidR="005178DA" w:rsidRPr="00D041CF" w:rsidRDefault="005178DA" w:rsidP="0046174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6" w:right="-79"/>
              <w:rPr>
                <w:rFonts w:ascii="Angsana New" w:hAnsi="Angsana New"/>
                <w:sz w:val="24"/>
                <w:szCs w:val="24"/>
              </w:rPr>
            </w:pPr>
            <w:r w:rsidRPr="000D2B15">
              <w:rPr>
                <w:rFonts w:ascii="Angsana New" w:hAnsi="Angsana New"/>
                <w:sz w:val="24"/>
                <w:szCs w:val="24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  <w:shd w:val="clear" w:color="auto" w:fill="auto"/>
          </w:tcPr>
          <w:p w14:paraId="307DCFD3" w14:textId="09748C46" w:rsidR="005178DA" w:rsidRPr="001F401A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33E1">
              <w:rPr>
                <w:rFonts w:asciiTheme="majorBidi" w:hAnsiTheme="majorBidi" w:cstheme="majorBidi"/>
                <w:sz w:val="24"/>
                <w:szCs w:val="24"/>
              </w:rPr>
              <w:t>19.00</w:t>
            </w:r>
          </w:p>
        </w:tc>
        <w:tc>
          <w:tcPr>
            <w:tcW w:w="180" w:type="dxa"/>
          </w:tcPr>
          <w:p w14:paraId="659AAFAF" w14:textId="77777777" w:rsidR="005178DA" w:rsidRPr="001F401A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52CB33" w14:textId="4DBE3D25" w:rsidR="005178DA" w:rsidRPr="001B33E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33E1">
              <w:rPr>
                <w:rFonts w:asciiTheme="majorBidi" w:hAnsiTheme="majorBidi" w:cstheme="majorBidi"/>
                <w:sz w:val="24"/>
                <w:szCs w:val="24"/>
              </w:rPr>
              <w:t>19.00</w:t>
            </w:r>
          </w:p>
        </w:tc>
        <w:tc>
          <w:tcPr>
            <w:tcW w:w="180" w:type="dxa"/>
          </w:tcPr>
          <w:p w14:paraId="554A62AE" w14:textId="77777777" w:rsidR="005178DA" w:rsidRPr="003C0231" w:rsidRDefault="005178DA" w:rsidP="005178DA">
            <w:pPr>
              <w:tabs>
                <w:tab w:val="decimal" w:pos="557"/>
              </w:tabs>
              <w:spacing w:line="360" w:lineRule="exact"/>
              <w:ind w:left="-112" w:right="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B8907E" w14:textId="07619C99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0231">
              <w:rPr>
                <w:rFonts w:asciiTheme="majorBidi" w:hAnsiTheme="majorBidi" w:cstheme="majorBidi"/>
                <w:sz w:val="24"/>
                <w:szCs w:val="24"/>
              </w:rPr>
              <w:t>550,000</w:t>
            </w:r>
          </w:p>
        </w:tc>
        <w:tc>
          <w:tcPr>
            <w:tcW w:w="180" w:type="dxa"/>
          </w:tcPr>
          <w:p w14:paraId="408BFF1A" w14:textId="77777777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C64D4E" w14:textId="634EF9D4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0231">
              <w:rPr>
                <w:rFonts w:asciiTheme="majorBidi" w:hAnsiTheme="majorBidi" w:cstheme="majorBidi"/>
                <w:sz w:val="24"/>
                <w:szCs w:val="24"/>
              </w:rPr>
              <w:t>550,000</w:t>
            </w:r>
          </w:p>
        </w:tc>
        <w:tc>
          <w:tcPr>
            <w:tcW w:w="180" w:type="dxa"/>
          </w:tcPr>
          <w:p w14:paraId="33908067" w14:textId="77777777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9ACBCE" w14:textId="64F873FA" w:rsidR="005178DA" w:rsidRPr="005178DA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8DA">
              <w:rPr>
                <w:rFonts w:asciiTheme="majorBidi" w:hAnsiTheme="majorBidi" w:cstheme="majorBidi"/>
                <w:sz w:val="24"/>
                <w:szCs w:val="24"/>
              </w:rPr>
              <w:t>104,500</w:t>
            </w:r>
          </w:p>
        </w:tc>
        <w:tc>
          <w:tcPr>
            <w:tcW w:w="180" w:type="dxa"/>
          </w:tcPr>
          <w:p w14:paraId="52897640" w14:textId="77777777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A5BF9" w14:textId="2AF20499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0231">
              <w:rPr>
                <w:rFonts w:asciiTheme="majorBidi" w:hAnsiTheme="majorBidi" w:cstheme="majorBidi"/>
                <w:sz w:val="24"/>
                <w:szCs w:val="24"/>
              </w:rPr>
              <w:t>104,500</w:t>
            </w:r>
          </w:p>
        </w:tc>
        <w:tc>
          <w:tcPr>
            <w:tcW w:w="180" w:type="dxa"/>
          </w:tcPr>
          <w:p w14:paraId="1CF760C9" w14:textId="77777777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48C646" w14:textId="44C216F2" w:rsidR="005178DA" w:rsidRPr="003C0231" w:rsidRDefault="00810CE8" w:rsidP="00810CE8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688,566</w:t>
            </w:r>
          </w:p>
        </w:tc>
        <w:tc>
          <w:tcPr>
            <w:tcW w:w="180" w:type="dxa"/>
          </w:tcPr>
          <w:p w14:paraId="57EB61AA" w14:textId="77777777" w:rsidR="005178DA" w:rsidRPr="003C0231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0EA8B8" w14:textId="763E5167" w:rsidR="005178DA" w:rsidRPr="003C0231" w:rsidRDefault="00810CE8" w:rsidP="00876735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left="-79" w:right="-530" w:firstLine="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665,863</w:t>
            </w:r>
          </w:p>
        </w:tc>
      </w:tr>
      <w:tr w:rsidR="005178DA" w:rsidRPr="00D041CF" w14:paraId="1A98FE01" w14:textId="77777777" w:rsidTr="006A3A51">
        <w:trPr>
          <w:cantSplit/>
        </w:trPr>
        <w:tc>
          <w:tcPr>
            <w:tcW w:w="2610" w:type="dxa"/>
            <w:vAlign w:val="bottom"/>
          </w:tcPr>
          <w:p w14:paraId="7A5228EB" w14:textId="21DC14ED" w:rsidR="005178DA" w:rsidRPr="00D041CF" w:rsidRDefault="005178DA" w:rsidP="005178D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3CF8C232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3ED7B3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E5B835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D89C59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2ED07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7C188E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C6F8E5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474607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565667" w14:textId="77777777" w:rsidR="005178DA" w:rsidRPr="00D041C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DA1C8" w14:textId="2A86352F" w:rsidR="005178DA" w:rsidRPr="005178DA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8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229,500</w:t>
            </w:r>
          </w:p>
        </w:tc>
        <w:tc>
          <w:tcPr>
            <w:tcW w:w="180" w:type="dxa"/>
          </w:tcPr>
          <w:p w14:paraId="7E7452DD" w14:textId="77777777" w:rsidR="005178DA" w:rsidRPr="00CE4A8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BE6FD" w14:textId="5CE770B0" w:rsidR="005178DA" w:rsidRPr="0092682B" w:rsidRDefault="005178DA" w:rsidP="005178DA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229,500</w:t>
            </w:r>
          </w:p>
        </w:tc>
        <w:tc>
          <w:tcPr>
            <w:tcW w:w="180" w:type="dxa"/>
            <w:vAlign w:val="bottom"/>
          </w:tcPr>
          <w:p w14:paraId="2AF957BF" w14:textId="77777777" w:rsidR="005178DA" w:rsidRPr="00CE4A8F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7FA14" w14:textId="6B214F28" w:rsidR="005178DA" w:rsidRPr="00876735" w:rsidRDefault="00810CE8" w:rsidP="00810CE8">
            <w:pPr>
              <w:pStyle w:val="acctfourfigures"/>
              <w:tabs>
                <w:tab w:val="clear" w:pos="765"/>
              </w:tabs>
              <w:spacing w:line="240" w:lineRule="auto"/>
              <w:ind w:left="-79" w:right="-5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6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805,101</w:t>
            </w:r>
          </w:p>
        </w:tc>
        <w:tc>
          <w:tcPr>
            <w:tcW w:w="180" w:type="dxa"/>
            <w:vAlign w:val="bottom"/>
          </w:tcPr>
          <w:p w14:paraId="593193E0" w14:textId="77777777" w:rsidR="005178DA" w:rsidRPr="00876735" w:rsidRDefault="005178DA" w:rsidP="005178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2E492" w14:textId="3D98AC1A" w:rsidR="005178DA" w:rsidRPr="00876735" w:rsidRDefault="00810CE8" w:rsidP="00876735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left="-79" w:right="-530" w:firstLine="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67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752,558</w:t>
            </w:r>
          </w:p>
        </w:tc>
      </w:tr>
    </w:tbl>
    <w:p w14:paraId="376AF9E8" w14:textId="6A0B9A89" w:rsidR="00315610" w:rsidRDefault="00315610" w:rsidP="00374526">
      <w:pPr>
        <w:pStyle w:val="Bo-Blankline"/>
      </w:pPr>
    </w:p>
    <w:p w14:paraId="11F7BD38" w14:textId="0B772E96" w:rsidR="00CC499D" w:rsidRPr="00744476" w:rsidRDefault="00CC499D" w:rsidP="003E40F0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</w:t>
      </w:r>
      <w:r w:rsidRPr="00D4277D">
        <w:rPr>
          <w:rFonts w:asciiTheme="majorBidi" w:hAnsiTheme="majorBidi" w:cstheme="majorBidi"/>
          <w:cs/>
          <w:lang w:val="en-US"/>
        </w:rPr>
        <w:t>ระหว่าง</w:t>
      </w:r>
      <w:r w:rsidR="00E20F47" w:rsidRPr="00D4277D">
        <w:rPr>
          <w:rFonts w:asciiTheme="majorBidi" w:hAnsiTheme="majorBidi" w:cstheme="majorBidi"/>
          <w:cs/>
          <w:lang w:val="en-US"/>
        </w:rPr>
        <w:t>ปี</w:t>
      </w:r>
      <w:r w:rsidRPr="00D4277D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D4277D">
        <w:rPr>
          <w:rFonts w:asciiTheme="majorBidi" w:hAnsiTheme="majorBidi" w:cstheme="majorBidi"/>
          <w:lang w:val="en-US"/>
        </w:rPr>
        <w:t xml:space="preserve"> </w:t>
      </w:r>
      <w:r w:rsidRPr="00D4277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E7549">
        <w:rPr>
          <w:rFonts w:asciiTheme="majorBidi" w:hAnsiTheme="majorBidi" w:cstheme="majorBidi"/>
          <w:lang w:val="en-US"/>
        </w:rPr>
        <w:t>2563</w:t>
      </w:r>
      <w:r w:rsidRPr="00D4277D">
        <w:rPr>
          <w:rFonts w:asciiTheme="majorBidi" w:hAnsiTheme="majorBidi" w:cstheme="majorBidi"/>
          <w:cs/>
          <w:lang w:val="en-US"/>
        </w:rPr>
        <w:t xml:space="preserve"> และ </w:t>
      </w:r>
      <w:r w:rsidR="00EE7549">
        <w:rPr>
          <w:rFonts w:asciiTheme="majorBidi" w:hAnsiTheme="majorBidi" w:cstheme="majorBidi"/>
          <w:lang w:val="en-US"/>
        </w:rPr>
        <w:t>2562</w:t>
      </w:r>
    </w:p>
    <w:p w14:paraId="6822D51F" w14:textId="77777777" w:rsidR="00CC499D" w:rsidRPr="00374526" w:rsidRDefault="00CC499D" w:rsidP="003E40F0">
      <w:pPr>
        <w:pStyle w:val="Bo-Blankline"/>
        <w:ind w:left="0"/>
      </w:pPr>
    </w:p>
    <w:p w14:paraId="1B5706EB" w14:textId="77777777" w:rsidR="00CC499D" w:rsidRDefault="00CC499D" w:rsidP="003E40F0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4B11420" w14:textId="77777777" w:rsidR="003B75C2" w:rsidRPr="00374526" w:rsidRDefault="003B75C2" w:rsidP="003E40F0">
      <w:pPr>
        <w:pStyle w:val="Bo-Blankline"/>
        <w:ind w:left="0"/>
      </w:pPr>
    </w:p>
    <w:p w14:paraId="485DF6A7" w14:textId="77777777" w:rsidR="003B75C2" w:rsidRDefault="003B75C2" w:rsidP="003E40F0">
      <w:pPr>
        <w:pStyle w:val="Bo-C1Content"/>
        <w:ind w:left="0"/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</w:t>
      </w:r>
      <w:r>
        <w:rPr>
          <w:rFonts w:hint="cs"/>
          <w:cs/>
        </w:rPr>
        <w:t>ทั้งหมดดำเนินธุรกิจในประเทศไทย</w:t>
      </w:r>
    </w:p>
    <w:p w14:paraId="57CC3537" w14:textId="77777777" w:rsidR="00CC499D" w:rsidRPr="00744476" w:rsidRDefault="00CC499D" w:rsidP="00473054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14:paraId="502262EF" w14:textId="77777777" w:rsidR="00C65240" w:rsidRPr="00744476" w:rsidRDefault="00C65240" w:rsidP="00893F45">
      <w:pPr>
        <w:pStyle w:val="block"/>
        <w:ind w:left="7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23A5080" w14:textId="77777777" w:rsidR="00893F45" w:rsidRPr="00744476" w:rsidRDefault="00893F45" w:rsidP="00893F45">
      <w:pPr>
        <w:pStyle w:val="Bo-Blankline"/>
        <w:ind w:left="0"/>
        <w:rPr>
          <w:rFonts w:asciiTheme="majorBidi" w:hAnsiTheme="majorBidi" w:cstheme="majorBidi"/>
          <w:lang w:val="en-US"/>
        </w:rPr>
        <w:sectPr w:rsidR="00893F45" w:rsidRPr="00744476" w:rsidSect="0085456B"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p w14:paraId="222F2B00" w14:textId="77777777" w:rsidR="004A3EB5" w:rsidRPr="00775431" w:rsidRDefault="006B79A9" w:rsidP="004A3EB5">
      <w:pPr>
        <w:pStyle w:val="Bo-C1Content"/>
        <w:rPr>
          <w:rFonts w:asciiTheme="majorBidi" w:hAnsiTheme="majorBidi" w:cstheme="majorBidi"/>
          <w:i/>
          <w:iCs/>
          <w:cs/>
        </w:rPr>
      </w:pPr>
      <w:r w:rsidRPr="00775431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14:paraId="06915314" w14:textId="77777777" w:rsidR="004A3EB5" w:rsidRPr="00374526" w:rsidRDefault="004A3EB5" w:rsidP="00374526">
      <w:pPr>
        <w:pStyle w:val="Bo-Blankline"/>
      </w:pPr>
    </w:p>
    <w:p w14:paraId="102CE2F6" w14:textId="77777777" w:rsidR="006B79A9" w:rsidRPr="008741E9" w:rsidRDefault="006B79A9" w:rsidP="008741E9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8741E9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250BAFCA" w14:textId="77777777" w:rsidR="006B79A9" w:rsidRPr="00374526" w:rsidRDefault="006B79A9" w:rsidP="00374526">
      <w:pPr>
        <w:pStyle w:val="Bo-Blankline"/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30237C" w:rsidRPr="008741E9" w14:paraId="08D48EE5" w14:textId="77777777" w:rsidTr="00845CE5">
        <w:tc>
          <w:tcPr>
            <w:tcW w:w="3854" w:type="dxa"/>
            <w:shd w:val="clear" w:color="auto" w:fill="FFFFFF" w:themeFill="background1"/>
          </w:tcPr>
          <w:p w14:paraId="4C63A99B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66E7541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694FF33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D0F3765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BCCFEDF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25AA167" w14:textId="56741244" w:rsidR="0030237C" w:rsidRPr="008741E9" w:rsidRDefault="00EE7549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181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FFFFFF" w:themeFill="background1"/>
          </w:tcPr>
          <w:p w14:paraId="49EED7F1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ADF0520" w14:textId="07D6E804" w:rsidR="0030237C" w:rsidRPr="008741E9" w:rsidRDefault="00EE7549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181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0237C" w:rsidRPr="008741E9" w14:paraId="7F7A731F" w14:textId="77777777" w:rsidTr="00845CE5">
        <w:tc>
          <w:tcPr>
            <w:tcW w:w="3854" w:type="dxa"/>
            <w:shd w:val="clear" w:color="auto" w:fill="FFFFFF" w:themeFill="background1"/>
          </w:tcPr>
          <w:p w14:paraId="5D7A9AD1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3922389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86A0FEA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77F17958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C9100C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0D793F34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151D" w:rsidRPr="008741E9" w14:paraId="37C5A92C" w14:textId="77777777" w:rsidTr="0078107B">
        <w:tc>
          <w:tcPr>
            <w:tcW w:w="6306" w:type="dxa"/>
            <w:gridSpan w:val="4"/>
            <w:shd w:val="clear" w:color="auto" w:fill="FFFFFF" w:themeFill="background1"/>
          </w:tcPr>
          <w:p w14:paraId="2C586AC9" w14:textId="7574EB40" w:rsidR="007D151D" w:rsidRPr="008741E9" w:rsidRDefault="007D151D" w:rsidP="007D151D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236" w:type="dxa"/>
            <w:shd w:val="clear" w:color="auto" w:fill="auto"/>
          </w:tcPr>
          <w:p w14:paraId="5705620E" w14:textId="77777777" w:rsidR="007D151D" w:rsidRPr="008741E9" w:rsidRDefault="007D151D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FA668" w14:textId="10E90438" w:rsidR="007D151D" w:rsidRPr="00ED25AC" w:rsidRDefault="007D151D" w:rsidP="00DF5F77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5EF85CD" w14:textId="77777777" w:rsidR="007D151D" w:rsidRPr="008741E9" w:rsidRDefault="007D151D" w:rsidP="00DF5F7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20ECCEC9" w14:textId="61387E54" w:rsidR="007D151D" w:rsidRPr="008741E9" w:rsidRDefault="007D151D" w:rsidP="00DF5F77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  <w:tr w:rsidR="00BA7CE4" w:rsidRPr="008741E9" w14:paraId="48A906BF" w14:textId="77777777" w:rsidTr="00747D2D">
        <w:tc>
          <w:tcPr>
            <w:tcW w:w="3854" w:type="dxa"/>
            <w:shd w:val="clear" w:color="auto" w:fill="FFFFFF" w:themeFill="background1"/>
          </w:tcPr>
          <w:p w14:paraId="34F7C0A5" w14:textId="77777777" w:rsidR="00BA7CE4" w:rsidRPr="008741E9" w:rsidRDefault="00BA7CE4" w:rsidP="00DF5F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1FA6549B" w14:textId="77777777" w:rsidR="00BA7CE4" w:rsidRPr="008741E9" w:rsidRDefault="00BA7CE4" w:rsidP="00DF5F7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B088FE8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28589B4" w14:textId="77777777" w:rsidR="00BA7CE4" w:rsidRPr="008741E9" w:rsidRDefault="00BA7CE4" w:rsidP="00DF5F7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80090BC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8BD6E0A" w14:textId="77777777" w:rsidR="00BA7CE4" w:rsidRPr="00ED25AC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6334549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17F5B838" w14:textId="77777777" w:rsidR="00BA7CE4" w:rsidRPr="008741E9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7CE4" w:rsidRPr="008741E9" w14:paraId="520D0D81" w14:textId="77777777" w:rsidTr="00747D2D">
        <w:tc>
          <w:tcPr>
            <w:tcW w:w="6306" w:type="dxa"/>
            <w:gridSpan w:val="4"/>
            <w:shd w:val="clear" w:color="auto" w:fill="FFFFFF" w:themeFill="background1"/>
          </w:tcPr>
          <w:p w14:paraId="6A3F0634" w14:textId="31D65861" w:rsidR="00BA7CE4" w:rsidRPr="008741E9" w:rsidRDefault="00BA7CE4" w:rsidP="00DF5F77">
            <w:pPr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0EDDEB89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2A196CC" w14:textId="490EF4DE" w:rsidR="00BA7CE4" w:rsidRPr="00ED25AC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ED25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shd w:val="clear" w:color="auto" w:fill="FFFFFF" w:themeFill="background1"/>
          </w:tcPr>
          <w:p w14:paraId="3C22FA82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24F1245F" w14:textId="48899983" w:rsidR="00BA7CE4" w:rsidRPr="008741E9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5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ED25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  <w:r w:rsidRPr="00ED25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A7CE4" w:rsidRPr="008741E9" w14:paraId="09E73280" w14:textId="77777777" w:rsidTr="00747D2D">
        <w:tc>
          <w:tcPr>
            <w:tcW w:w="3854" w:type="dxa"/>
            <w:shd w:val="clear" w:color="auto" w:fill="FFFFFF" w:themeFill="background1"/>
          </w:tcPr>
          <w:p w14:paraId="59CBE228" w14:textId="77777777" w:rsidR="00BA7CE4" w:rsidRPr="008741E9" w:rsidRDefault="00BA7CE4" w:rsidP="00DF5F77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7DAFFFA1" w14:textId="77777777" w:rsidR="00BA7CE4" w:rsidRPr="008741E9" w:rsidRDefault="00BA7CE4" w:rsidP="00DF5F7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3EEC14B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97A332F" w14:textId="77777777" w:rsidR="00BA7CE4" w:rsidRPr="008741E9" w:rsidRDefault="00BA7CE4" w:rsidP="00DF5F7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00A8337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58B975" w14:textId="56538BBE" w:rsidR="00BA7CE4" w:rsidRPr="00ED25AC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5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3,778</w:t>
            </w:r>
            <w:r w:rsidRPr="00ED25A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5CCFAD98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2643963C" w14:textId="60D26E5C" w:rsidR="00BA7CE4" w:rsidRPr="008741E9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5AC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D25AC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BA7CE4" w:rsidRPr="008741E9" w14:paraId="6BF3168F" w14:textId="77777777" w:rsidTr="00747D2D">
        <w:tc>
          <w:tcPr>
            <w:tcW w:w="6306" w:type="dxa"/>
            <w:gridSpan w:val="4"/>
            <w:shd w:val="clear" w:color="auto" w:fill="FFFFFF" w:themeFill="background1"/>
          </w:tcPr>
          <w:p w14:paraId="0588FC8B" w14:textId="77777777" w:rsidR="00BA7CE4" w:rsidRPr="008741E9" w:rsidRDefault="00BA7CE4" w:rsidP="00DF5F77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734D2221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350AF" w14:textId="76E0C6B5" w:rsidR="00BA7CE4" w:rsidRPr="00ED25AC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36" w:type="dxa"/>
            <w:shd w:val="clear" w:color="auto" w:fill="FFFFFF" w:themeFill="background1"/>
          </w:tcPr>
          <w:p w14:paraId="72DB3DC9" w14:textId="77777777" w:rsidR="00BA7CE4" w:rsidRPr="008741E9" w:rsidRDefault="00BA7CE4" w:rsidP="00DF5F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DE3DBB" w14:textId="5F8615E8" w:rsidR="00BA7CE4" w:rsidRPr="008741E9" w:rsidRDefault="00BA7CE4" w:rsidP="00DF5F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9)</w:t>
            </w:r>
          </w:p>
        </w:tc>
      </w:tr>
    </w:tbl>
    <w:p w14:paraId="67B54DCE" w14:textId="12AB6EA8" w:rsidR="003B17E4" w:rsidRDefault="003B17E4" w:rsidP="00DF5F77">
      <w:pPr>
        <w:pStyle w:val="Bo-Blankline"/>
      </w:pPr>
    </w:p>
    <w:p w14:paraId="55C0F17B" w14:textId="77777777" w:rsidR="003B17E4" w:rsidRDefault="003B17E4" w:rsidP="00DF5F7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176BA5E" w14:textId="77777777" w:rsidR="00CC499D" w:rsidRPr="008741E9" w:rsidRDefault="00893F45" w:rsidP="008741E9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741E9">
        <w:rPr>
          <w:rFonts w:asciiTheme="majorBidi" w:hAnsiTheme="majorBidi" w:cstheme="majorBidi"/>
          <w:cs/>
        </w:rPr>
        <w:lastRenderedPageBreak/>
        <w:t>เ</w:t>
      </w:r>
      <w:r w:rsidR="00CC499D" w:rsidRPr="008741E9">
        <w:rPr>
          <w:rFonts w:asciiTheme="majorBidi" w:hAnsiTheme="majorBidi" w:cstheme="majorBidi"/>
          <w:cs/>
        </w:rPr>
        <w:t>งินลงทุนในบริษัทย่อย</w:t>
      </w:r>
    </w:p>
    <w:p w14:paraId="32D87C85" w14:textId="3EE4A6CF" w:rsidR="00CC499D" w:rsidRDefault="00CC499D" w:rsidP="00FF6542">
      <w:pPr>
        <w:pStyle w:val="Bo-Blankline"/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3B17E4" w:rsidRPr="00D041CF" w14:paraId="562A6CB0" w14:textId="77777777" w:rsidTr="004C7317">
        <w:tc>
          <w:tcPr>
            <w:tcW w:w="2966" w:type="pct"/>
          </w:tcPr>
          <w:p w14:paraId="65DA3B71" w14:textId="77777777" w:rsidR="003B17E4" w:rsidRPr="00D041CF" w:rsidRDefault="003B17E4" w:rsidP="004C73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02754D1" w14:textId="77777777" w:rsidR="003B17E4" w:rsidRPr="00D041CF" w:rsidRDefault="003B17E4" w:rsidP="004C731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7FED8594" w14:textId="77777777" w:rsidR="003B17E4" w:rsidRPr="00D041CF" w:rsidRDefault="003B17E4" w:rsidP="004C731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7E4" w:rsidRPr="00D041CF" w14:paraId="794C39B7" w14:textId="77777777" w:rsidTr="004C7317">
        <w:trPr>
          <w:trHeight w:val="299"/>
        </w:trPr>
        <w:tc>
          <w:tcPr>
            <w:tcW w:w="2966" w:type="pct"/>
          </w:tcPr>
          <w:p w14:paraId="34986FC9" w14:textId="00E5A942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7052F4F" w14:textId="77777777" w:rsidR="003B17E4" w:rsidRPr="008C4C46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C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2" w:type="pct"/>
          </w:tcPr>
          <w:p w14:paraId="7CF4D9DD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53" w:type="pct"/>
          </w:tcPr>
          <w:p w14:paraId="5856F044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1A4C39A5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3B17E4" w:rsidRPr="00D041CF" w14:paraId="15F2EC4E" w14:textId="77777777" w:rsidTr="004C7317">
        <w:trPr>
          <w:trHeight w:val="299"/>
        </w:trPr>
        <w:tc>
          <w:tcPr>
            <w:tcW w:w="2966" w:type="pct"/>
          </w:tcPr>
          <w:p w14:paraId="7C4F2C52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46435F6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1376CEB3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FE46292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07A66810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3B17E4" w:rsidRPr="00D041CF" w14:paraId="50DEAD5B" w14:textId="77777777" w:rsidTr="004C7317">
        <w:trPr>
          <w:trHeight w:val="299"/>
        </w:trPr>
        <w:tc>
          <w:tcPr>
            <w:tcW w:w="2966" w:type="pct"/>
          </w:tcPr>
          <w:p w14:paraId="2360328C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C7FDFE7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10BD7FDB" w14:textId="77777777" w:rsidR="003B17E4" w:rsidRPr="00D041CF" w:rsidRDefault="003B17E4" w:rsidP="004C731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7E4" w:rsidRPr="00D041CF" w14:paraId="15870C2B" w14:textId="77777777" w:rsidTr="004C7317">
        <w:tc>
          <w:tcPr>
            <w:tcW w:w="2966" w:type="pct"/>
          </w:tcPr>
          <w:p w14:paraId="09AD49C3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57F37F2D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3362CA2C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6FF2D83E" w14:textId="77777777" w:rsidR="003B17E4" w:rsidRPr="00D041CF" w:rsidRDefault="003B17E4" w:rsidP="004C7317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525EAFB1" w14:textId="77777777" w:rsidR="003B17E4" w:rsidRPr="00D041CF" w:rsidRDefault="003B17E4" w:rsidP="004C7317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7E4" w:rsidRPr="00D041CF" w14:paraId="05A10AA2" w14:textId="77777777" w:rsidTr="00EF0EB0">
        <w:tc>
          <w:tcPr>
            <w:tcW w:w="2966" w:type="pct"/>
          </w:tcPr>
          <w:p w14:paraId="78EA928D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439" w:type="pct"/>
          </w:tcPr>
          <w:p w14:paraId="5A052F9F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1400BF1B" w14:textId="75DE4750" w:rsidR="003B17E4" w:rsidRPr="00EF0EB0" w:rsidRDefault="00BF0150" w:rsidP="00EF0EB0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12,443,762</w:t>
            </w:r>
          </w:p>
        </w:tc>
        <w:tc>
          <w:tcPr>
            <w:tcW w:w="153" w:type="pct"/>
            <w:shd w:val="clear" w:color="auto" w:fill="auto"/>
          </w:tcPr>
          <w:p w14:paraId="7BB02833" w14:textId="77777777" w:rsidR="003B17E4" w:rsidRPr="00D041CF" w:rsidRDefault="003B17E4" w:rsidP="004C7317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300331FA" w14:textId="4B43BBF6" w:rsidR="003B17E4" w:rsidRPr="00D041CF" w:rsidRDefault="00ED1AD1" w:rsidP="001F0C8B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12,444,474</w:t>
            </w:r>
          </w:p>
        </w:tc>
      </w:tr>
      <w:tr w:rsidR="003B17E4" w:rsidRPr="00D041CF" w14:paraId="16DE9685" w14:textId="77777777" w:rsidTr="00EF0EB0">
        <w:tc>
          <w:tcPr>
            <w:tcW w:w="2966" w:type="pct"/>
          </w:tcPr>
          <w:p w14:paraId="0E218EEB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39" w:type="pct"/>
          </w:tcPr>
          <w:p w14:paraId="38748B56" w14:textId="08D29499" w:rsidR="003B17E4" w:rsidRPr="00D041CF" w:rsidRDefault="003B17E4" w:rsidP="00962E1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6A124465" w14:textId="77777777" w:rsidR="003B17E4" w:rsidRPr="00D041CF" w:rsidRDefault="003B17E4" w:rsidP="004C7317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59D6D4F2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21B4243A" w14:textId="77777777" w:rsidR="003B17E4" w:rsidRPr="00D041CF" w:rsidRDefault="003B17E4" w:rsidP="004C7317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7E4" w:rsidRPr="00D041CF" w14:paraId="62824DA6" w14:textId="77777777" w:rsidTr="00F815F5">
        <w:tc>
          <w:tcPr>
            <w:tcW w:w="2966" w:type="pct"/>
          </w:tcPr>
          <w:p w14:paraId="744130CC" w14:textId="77777777" w:rsidR="003B17E4" w:rsidRPr="00D041CF" w:rsidRDefault="003B17E4" w:rsidP="004C7317">
            <w:pPr>
              <w:ind w:left="156" w:hanging="15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การเปลี่ยนนโยบายการบัญชีเงินลงทุนในบริษัทย่อย</w:t>
            </w:r>
          </w:p>
          <w:p w14:paraId="03FA0311" w14:textId="77777777" w:rsidR="003B17E4" w:rsidRPr="00D041CF" w:rsidRDefault="003B17E4" w:rsidP="004C7317">
            <w:pPr>
              <w:ind w:left="156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ในงบการเงินเฉพาะกิจการ</w:t>
            </w:r>
          </w:p>
        </w:tc>
        <w:tc>
          <w:tcPr>
            <w:tcW w:w="439" w:type="pct"/>
            <w:vAlign w:val="bottom"/>
          </w:tcPr>
          <w:p w14:paraId="29544785" w14:textId="039DB614" w:rsidR="003B17E4" w:rsidRPr="00D041CF" w:rsidRDefault="00F815F5" w:rsidP="00F815F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(ค)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1487077" w14:textId="16B9F772" w:rsidR="003B17E4" w:rsidRPr="00047507" w:rsidRDefault="00047507" w:rsidP="00BF0150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07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147,793</w:t>
            </w:r>
          </w:p>
        </w:tc>
        <w:tc>
          <w:tcPr>
            <w:tcW w:w="153" w:type="pct"/>
            <w:shd w:val="clear" w:color="auto" w:fill="auto"/>
          </w:tcPr>
          <w:p w14:paraId="730F5314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2DF31BE8" w14:textId="309AA73C" w:rsidR="003B17E4" w:rsidRPr="00D041CF" w:rsidRDefault="00047507" w:rsidP="00BF0150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11,023,347</w:t>
            </w:r>
          </w:p>
        </w:tc>
      </w:tr>
      <w:tr w:rsidR="003B17E4" w:rsidRPr="00D041CF" w14:paraId="33C8E69A" w14:textId="77777777" w:rsidTr="00EF0EB0">
        <w:tc>
          <w:tcPr>
            <w:tcW w:w="2966" w:type="pct"/>
          </w:tcPr>
          <w:p w14:paraId="0F17FE40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39" w:type="pct"/>
          </w:tcPr>
          <w:p w14:paraId="268189D6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52918D24" w14:textId="05FFE280" w:rsidR="003B17E4" w:rsidRPr="00BF0150" w:rsidRDefault="00047507" w:rsidP="00BF0150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</w:t>
            </w:r>
            <w:r w:rsidR="00407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91,555</w:t>
            </w:r>
          </w:p>
        </w:tc>
        <w:tc>
          <w:tcPr>
            <w:tcW w:w="153" w:type="pct"/>
            <w:shd w:val="clear" w:color="auto" w:fill="auto"/>
          </w:tcPr>
          <w:p w14:paraId="34E072F9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21A78C95" w14:textId="1BDF8122" w:rsidR="003B17E4" w:rsidRPr="00D041CF" w:rsidRDefault="00047507" w:rsidP="004C7317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23,467,821</w:t>
            </w:r>
          </w:p>
        </w:tc>
      </w:tr>
      <w:tr w:rsidR="003B17E4" w:rsidRPr="00D041CF" w14:paraId="7224388F" w14:textId="77777777" w:rsidTr="00EF0EB0">
        <w:tc>
          <w:tcPr>
            <w:tcW w:w="2966" w:type="pct"/>
          </w:tcPr>
          <w:p w14:paraId="3D437DCF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613E3C33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2B984DBD" w14:textId="4A89F593" w:rsidR="003B17E4" w:rsidRPr="00D041CF" w:rsidRDefault="00BF0150" w:rsidP="00BF01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CEB2401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3D0F3C2" w14:textId="53F7AA32" w:rsidR="003B17E4" w:rsidRPr="00ED1AD1" w:rsidRDefault="00ED1AD1" w:rsidP="001F0C8B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1AD1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3B17E4" w:rsidRPr="00D041CF" w14:paraId="1B1BB62C" w14:textId="77777777" w:rsidTr="00EF0EB0">
        <w:tc>
          <w:tcPr>
            <w:tcW w:w="2966" w:type="pct"/>
          </w:tcPr>
          <w:p w14:paraId="729AB30B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39" w:type="pct"/>
          </w:tcPr>
          <w:p w14:paraId="33D398D2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79A7273" w14:textId="57A7B217" w:rsidR="003B17E4" w:rsidRPr="00D041CF" w:rsidRDefault="00047507" w:rsidP="00047507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1,971,783</w:t>
            </w:r>
          </w:p>
        </w:tc>
        <w:tc>
          <w:tcPr>
            <w:tcW w:w="153" w:type="pct"/>
            <w:shd w:val="clear" w:color="auto" w:fill="auto"/>
          </w:tcPr>
          <w:p w14:paraId="5B258E87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4AD9A856" w14:textId="2BACBFEC" w:rsidR="003B17E4" w:rsidRPr="00D041CF" w:rsidRDefault="00BF0150" w:rsidP="001F0C8B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4F1B3D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047507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3B17E4" w:rsidRPr="00D041CF" w14:paraId="5471F8A2" w14:textId="77777777" w:rsidTr="00EF0EB0">
        <w:tc>
          <w:tcPr>
            <w:tcW w:w="2966" w:type="pct"/>
          </w:tcPr>
          <w:p w14:paraId="1128820A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5A117B1E" w14:textId="77777777" w:rsidR="003B17E4" w:rsidRPr="00D041CF" w:rsidRDefault="003B17E4" w:rsidP="004C7317">
            <w:pPr>
              <w:tabs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6BAD24A8" w14:textId="614518B5" w:rsidR="003B17E4" w:rsidRPr="00D041CF" w:rsidRDefault="00BF0150" w:rsidP="00547C6D">
            <w:pPr>
              <w:tabs>
                <w:tab w:val="decimal" w:pos="0"/>
                <w:tab w:val="left" w:pos="990"/>
              </w:tabs>
              <w:spacing w:line="240" w:lineRule="auto"/>
              <w:ind w:right="-744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(1,972,</w:t>
            </w:r>
            <w:r w:rsidR="00047507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6C643D69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5C94D310" w14:textId="56884081" w:rsidR="003B17E4" w:rsidRPr="00D041CF" w:rsidRDefault="00BF0150" w:rsidP="001F0C8B">
            <w:pPr>
              <w:spacing w:line="240" w:lineRule="auto"/>
              <w:ind w:right="-156" w:firstLine="3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(1,995,499)</w:t>
            </w:r>
          </w:p>
        </w:tc>
      </w:tr>
      <w:tr w:rsidR="003B17E4" w:rsidRPr="00D041CF" w14:paraId="747535E0" w14:textId="77777777" w:rsidTr="00EF0EB0">
        <w:tc>
          <w:tcPr>
            <w:tcW w:w="2966" w:type="pct"/>
          </w:tcPr>
          <w:p w14:paraId="4CF10969" w14:textId="314CE294" w:rsidR="003B17E4" w:rsidRPr="00D041CF" w:rsidRDefault="00ED1AD1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39" w:type="pct"/>
          </w:tcPr>
          <w:p w14:paraId="5602E506" w14:textId="77777777" w:rsidR="003B17E4" w:rsidRPr="00D041CF" w:rsidRDefault="003B17E4" w:rsidP="004C7317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4818F5E4" w14:textId="460EE168" w:rsidR="003B17E4" w:rsidRPr="00D041CF" w:rsidRDefault="00CA5ACD" w:rsidP="00CA5A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09DF616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46F65DB1" w14:textId="4ACDE02B" w:rsidR="003B17E4" w:rsidRPr="00ED1AD1" w:rsidRDefault="00ED1AD1" w:rsidP="001F0C8B">
            <w:pPr>
              <w:spacing w:line="240" w:lineRule="auto"/>
              <w:ind w:left="60" w:right="-246" w:firstLine="500"/>
              <w:rPr>
                <w:rFonts w:asciiTheme="majorBidi" w:hAnsiTheme="majorBidi" w:cstheme="majorBidi"/>
                <w:sz w:val="30"/>
                <w:szCs w:val="30"/>
              </w:rPr>
            </w:pPr>
            <w:r w:rsidRPr="00ED1A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5ACD">
              <w:rPr>
                <w:rFonts w:asciiTheme="majorBidi" w:hAnsiTheme="majorBidi" w:cstheme="majorBidi"/>
                <w:sz w:val="30"/>
                <w:szCs w:val="30"/>
              </w:rPr>
              <w:t>99,712</w:t>
            </w:r>
            <w:r w:rsidRPr="00ED1A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7507" w:rsidRPr="00D041CF" w14:paraId="7D0A8928" w14:textId="77777777" w:rsidTr="00EF0EB0">
        <w:tc>
          <w:tcPr>
            <w:tcW w:w="2966" w:type="pct"/>
          </w:tcPr>
          <w:p w14:paraId="2FC1B7B6" w14:textId="439675B6" w:rsidR="00047507" w:rsidRDefault="00047507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439" w:type="pct"/>
          </w:tcPr>
          <w:p w14:paraId="35B19D21" w14:textId="77777777" w:rsidR="00047507" w:rsidRPr="00D041CF" w:rsidRDefault="00047507" w:rsidP="004C7317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79E5D6EC" w14:textId="5F08AEFE" w:rsidR="00047507" w:rsidRPr="00047507" w:rsidRDefault="00047507" w:rsidP="00047507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407875">
              <w:rPr>
                <w:rFonts w:asciiTheme="majorBidi" w:hAnsiTheme="majorBidi" w:cstheme="majorBidi"/>
                <w:sz w:val="30"/>
                <w:szCs w:val="30"/>
              </w:rPr>
              <w:t>20,679</w:t>
            </w:r>
          </w:p>
        </w:tc>
        <w:tc>
          <w:tcPr>
            <w:tcW w:w="153" w:type="pct"/>
            <w:shd w:val="clear" w:color="auto" w:fill="auto"/>
          </w:tcPr>
          <w:p w14:paraId="01731712" w14:textId="77777777" w:rsidR="00047507" w:rsidRPr="00D041CF" w:rsidRDefault="00047507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3748C06B" w14:textId="4BD89159" w:rsidR="00047507" w:rsidRPr="00ED1AD1" w:rsidRDefault="00047507" w:rsidP="00047507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21,814</w:t>
            </w:r>
          </w:p>
        </w:tc>
      </w:tr>
      <w:tr w:rsidR="00CA5ACD" w:rsidRPr="00D041CF" w14:paraId="3B41B657" w14:textId="77777777" w:rsidTr="00EF0EB0">
        <w:tc>
          <w:tcPr>
            <w:tcW w:w="2966" w:type="pct"/>
          </w:tcPr>
          <w:p w14:paraId="0D2047B2" w14:textId="6D2FA98F" w:rsidR="00CA5ACD" w:rsidRDefault="00CA5ACD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439" w:type="pct"/>
          </w:tcPr>
          <w:p w14:paraId="2A6B2CA4" w14:textId="77777777" w:rsidR="00CA5ACD" w:rsidRPr="00D041CF" w:rsidRDefault="00CA5ACD" w:rsidP="004C7317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6C9C5329" w14:textId="5CCD2024" w:rsidR="00CA5ACD" w:rsidRPr="00CA5ACD" w:rsidRDefault="00CA5ACD" w:rsidP="00547C6D">
            <w:pPr>
              <w:spacing w:line="240" w:lineRule="auto"/>
              <w:ind w:left="540" w:right="-744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ACD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53" w:type="pct"/>
            <w:shd w:val="clear" w:color="auto" w:fill="auto"/>
          </w:tcPr>
          <w:p w14:paraId="442F45F4" w14:textId="77777777" w:rsidR="00CA5ACD" w:rsidRPr="00547C6D" w:rsidRDefault="00CA5ACD" w:rsidP="00547C6D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50" w:type="pct"/>
            <w:shd w:val="clear" w:color="auto" w:fill="auto"/>
          </w:tcPr>
          <w:p w14:paraId="649B776E" w14:textId="2D8DAC2E" w:rsidR="00CA5ACD" w:rsidRPr="00ED1AD1" w:rsidRDefault="00CA5ACD" w:rsidP="001F0C8B">
            <w:pPr>
              <w:spacing w:line="240" w:lineRule="auto"/>
              <w:ind w:left="60" w:right="-246" w:firstLine="5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(30,845)</w:t>
            </w:r>
          </w:p>
        </w:tc>
      </w:tr>
      <w:tr w:rsidR="003B17E4" w:rsidRPr="00D041CF" w14:paraId="79CB595A" w14:textId="77777777" w:rsidTr="00EF0EB0">
        <w:tc>
          <w:tcPr>
            <w:tcW w:w="2966" w:type="pct"/>
          </w:tcPr>
          <w:p w14:paraId="40B1E16C" w14:textId="77777777" w:rsidR="003B17E4" w:rsidRPr="00D041CF" w:rsidRDefault="003B17E4" w:rsidP="004C7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321B226" w14:textId="77777777" w:rsidR="003B17E4" w:rsidRPr="00D041CF" w:rsidRDefault="003B17E4" w:rsidP="004C7317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BFAFA" w14:textId="58320B78" w:rsidR="003B17E4" w:rsidRPr="00BF0150" w:rsidRDefault="00047507" w:rsidP="00BF0150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24,911,629</w:t>
            </w:r>
          </w:p>
        </w:tc>
        <w:tc>
          <w:tcPr>
            <w:tcW w:w="153" w:type="pct"/>
            <w:shd w:val="clear" w:color="auto" w:fill="auto"/>
          </w:tcPr>
          <w:p w14:paraId="4C9811E1" w14:textId="77777777" w:rsidR="003B17E4" w:rsidRPr="00D041CF" w:rsidRDefault="003B17E4" w:rsidP="004C731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2B30B" w14:textId="5E4CD16E" w:rsidR="003B17E4" w:rsidRPr="00D041CF" w:rsidRDefault="00047507" w:rsidP="004C7317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24,591,555</w:t>
            </w:r>
          </w:p>
        </w:tc>
      </w:tr>
    </w:tbl>
    <w:p w14:paraId="6C38DAC8" w14:textId="77777777" w:rsidR="00342876" w:rsidRPr="00652628" w:rsidRDefault="00342876" w:rsidP="00652628">
      <w:pPr>
        <w:pStyle w:val="Bo-Blankline"/>
      </w:pPr>
    </w:p>
    <w:p w14:paraId="5C2E1521" w14:textId="77777777" w:rsidR="00374526" w:rsidRPr="00EB70F3" w:rsidRDefault="00EB70F3" w:rsidP="00374526">
      <w:pPr>
        <w:pStyle w:val="Bo-Blankline"/>
        <w:rPr>
          <w:i/>
          <w:iCs/>
          <w:sz w:val="30"/>
          <w:szCs w:val="30"/>
          <w:lang w:val="en-US" w:eastAsia="en-US"/>
        </w:rPr>
      </w:pPr>
      <w:r w:rsidRPr="00EB70F3">
        <w:rPr>
          <w:i/>
          <w:iCs/>
          <w:sz w:val="30"/>
          <w:szCs w:val="30"/>
          <w:cs/>
          <w:lang w:val="en-US" w:eastAsia="en-US"/>
        </w:rPr>
        <w:t>บริษัท มาสเตอร์ อาชีพ (ประเทศไทย) จำกัด</w:t>
      </w:r>
    </w:p>
    <w:p w14:paraId="6EED712C" w14:textId="77777777" w:rsidR="00EB70F3" w:rsidRPr="00EB70F3" w:rsidRDefault="00EB70F3" w:rsidP="00374526">
      <w:pPr>
        <w:pStyle w:val="Bo-Blankline"/>
      </w:pPr>
    </w:p>
    <w:p w14:paraId="261B8B30" w14:textId="4AD90C6C" w:rsidR="00374526" w:rsidRPr="007B640D" w:rsidRDefault="00374526" w:rsidP="0037452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="008F3B86">
        <w:rPr>
          <w:rFonts w:ascii="Angsana New" w:hAnsi="Angsana New"/>
          <w:sz w:val="30"/>
          <w:szCs w:val="30"/>
        </w:rPr>
        <w:t>7</w:t>
      </w:r>
      <w:r w:rsidRPr="007B64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="008F3B86">
        <w:rPr>
          <w:rFonts w:ascii="Angsana New" w:hAnsi="Angsana New"/>
          <w:sz w:val="30"/>
          <w:szCs w:val="30"/>
        </w:rPr>
        <w:t>56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7B64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>มาสเตอร์</w:t>
      </w:r>
      <w:r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อาชีพ (ประเทศไทย) </w:t>
      </w:r>
      <w:r w:rsidRPr="007B640D">
        <w:rPr>
          <w:rFonts w:ascii="Angsana New" w:hAnsi="Angsana New"/>
          <w:sz w:val="30"/>
          <w:szCs w:val="30"/>
          <w:cs/>
        </w:rPr>
        <w:t>จำกัด โดยชำระ</w:t>
      </w:r>
      <w:r w:rsidRPr="007B640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E7549">
        <w:rPr>
          <w:rFonts w:ascii="Angsana New" w:hAnsi="Angsana New"/>
          <w:sz w:val="30"/>
          <w:szCs w:val="30"/>
          <w:lang w:val="en-US"/>
        </w:rPr>
        <w:t>100</w:t>
      </w:r>
      <w:r w:rsidRPr="007B640D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7B640D">
        <w:rPr>
          <w:rFonts w:ascii="Angsana New" w:hAnsi="Angsana New"/>
          <w:sz w:val="30"/>
          <w:szCs w:val="30"/>
          <w:cs/>
        </w:rPr>
        <w:t xml:space="preserve">จำนวน </w:t>
      </w:r>
      <w:r w:rsidR="008F3B86">
        <w:rPr>
          <w:rFonts w:ascii="Angsana New" w:hAnsi="Angsana New"/>
          <w:sz w:val="30"/>
          <w:szCs w:val="30"/>
        </w:rPr>
        <w:t>99</w:t>
      </w:r>
      <w:r w:rsidR="00EE7549">
        <w:rPr>
          <w:rFonts w:ascii="Angsana New" w:hAnsi="Angsana New"/>
          <w:sz w:val="30"/>
          <w:szCs w:val="30"/>
          <w:lang w:val="en-US"/>
        </w:rPr>
        <w:t>0</w:t>
      </w:r>
      <w:r w:rsidR="008F3B86">
        <w:rPr>
          <w:rFonts w:ascii="Angsana New" w:hAnsi="Angsana New"/>
          <w:sz w:val="30"/>
          <w:szCs w:val="30"/>
        </w:rPr>
        <w:t>,</w:t>
      </w:r>
      <w:r w:rsidR="00EE7549">
        <w:rPr>
          <w:rFonts w:ascii="Angsana New" w:hAnsi="Angsana New"/>
          <w:sz w:val="30"/>
          <w:szCs w:val="30"/>
          <w:lang w:val="en-US"/>
        </w:rPr>
        <w:t>000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หุ้นละ </w:t>
      </w:r>
      <w:r w:rsidR="00EE7549">
        <w:rPr>
          <w:rFonts w:ascii="Angsana New" w:hAnsi="Angsana New"/>
          <w:sz w:val="30"/>
          <w:szCs w:val="30"/>
          <w:lang w:val="en-US"/>
        </w:rPr>
        <w:t>100</w:t>
      </w:r>
      <w:r w:rsidRPr="007B640D">
        <w:rPr>
          <w:rFonts w:ascii="Angsana New" w:hAnsi="Angsana New"/>
          <w:sz w:val="30"/>
          <w:szCs w:val="30"/>
          <w:cs/>
        </w:rPr>
        <w:t xml:space="preserve"> บาท รวมเป็นจำนวนเงิน</w:t>
      </w:r>
      <w:r w:rsidRPr="007B640D">
        <w:rPr>
          <w:rFonts w:ascii="Angsana New" w:hAnsi="Angsana New" w:hint="cs"/>
          <w:sz w:val="30"/>
          <w:szCs w:val="30"/>
          <w:cs/>
        </w:rPr>
        <w:t xml:space="preserve"> </w:t>
      </w:r>
      <w:r w:rsidR="008F3B86">
        <w:rPr>
          <w:rFonts w:ascii="Angsana New" w:hAnsi="Angsana New"/>
          <w:sz w:val="30"/>
          <w:szCs w:val="30"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7B640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="00C9703C">
        <w:rPr>
          <w:rFonts w:ascii="Angsana New" w:hAnsi="Angsana New"/>
          <w:sz w:val="30"/>
          <w:szCs w:val="30"/>
        </w:rPr>
        <w:t>5</w:t>
      </w:r>
      <w:r w:rsidR="00C9703C">
        <w:rPr>
          <w:rFonts w:ascii="Angsana New" w:hAnsi="Angsana New" w:hint="cs"/>
          <w:sz w:val="30"/>
          <w:szCs w:val="30"/>
          <w:cs/>
        </w:rPr>
        <w:t>6</w:t>
      </w:r>
      <w:r w:rsidR="00EE7549">
        <w:rPr>
          <w:rFonts w:ascii="Angsana New" w:hAnsi="Angsana New" w:hint="cs"/>
          <w:sz w:val="30"/>
          <w:szCs w:val="30"/>
          <w:lang w:val="en-US"/>
        </w:rPr>
        <w:t>2</w:t>
      </w:r>
    </w:p>
    <w:p w14:paraId="09B780FD" w14:textId="3CEF9A94" w:rsidR="003B17E4" w:rsidRDefault="003B17E4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FDC2780" w14:textId="46F6B2EA" w:rsidR="00652628" w:rsidRPr="005A76DA" w:rsidRDefault="00652628" w:rsidP="00652628">
      <w:pPr>
        <w:pStyle w:val="Bo-Blankline"/>
        <w:rPr>
          <w:i/>
          <w:iCs/>
        </w:rPr>
      </w:pPr>
      <w:r w:rsidRPr="005A76DA">
        <w:rPr>
          <w:i/>
          <w:iCs/>
          <w:sz w:val="30"/>
          <w:szCs w:val="30"/>
          <w:cs/>
        </w:rPr>
        <w:t xml:space="preserve">บริษัท </w:t>
      </w:r>
      <w:bookmarkStart w:id="5" w:name="_Hlk63454449"/>
      <w:r w:rsidR="001333CD">
        <w:rPr>
          <w:rFonts w:hint="cs"/>
          <w:i/>
          <w:iCs/>
          <w:sz w:val="30"/>
          <w:szCs w:val="30"/>
          <w:cs/>
        </w:rPr>
        <w:t>ทีพีไอ โพลีน เพาเวอร์</w:t>
      </w:r>
      <w:r w:rsidRPr="005A76DA">
        <w:rPr>
          <w:rFonts w:hint="cs"/>
          <w:i/>
          <w:iCs/>
          <w:sz w:val="30"/>
          <w:szCs w:val="30"/>
          <w:cs/>
        </w:rPr>
        <w:t xml:space="preserve"> อินเตอร์เนชั่นแนล จำกัด</w:t>
      </w:r>
      <w:bookmarkEnd w:id="5"/>
    </w:p>
    <w:p w14:paraId="1BE43F2E" w14:textId="77777777" w:rsidR="00652628" w:rsidRPr="00AF0DF2" w:rsidRDefault="00652628" w:rsidP="00652628">
      <w:pPr>
        <w:pStyle w:val="Bo-Blankline"/>
      </w:pPr>
    </w:p>
    <w:p w14:paraId="73962FE2" w14:textId="63B7E64A" w:rsidR="00086B0E" w:rsidRDefault="00652628" w:rsidP="00086B0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="008F3B86">
        <w:rPr>
          <w:rFonts w:ascii="Angsana New" w:hAnsi="Angsana New"/>
          <w:sz w:val="30"/>
          <w:szCs w:val="30"/>
        </w:rPr>
        <w:t>9</w:t>
      </w:r>
      <w:r w:rsidRPr="007B640D"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="008F3B86">
        <w:rPr>
          <w:rFonts w:ascii="Angsana New" w:hAnsi="Angsana New"/>
          <w:sz w:val="30"/>
          <w:szCs w:val="30"/>
        </w:rPr>
        <w:t>56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 w:rsidRPr="007B640D">
        <w:rPr>
          <w:rFonts w:ascii="Angsana New" w:hAnsi="Angsana New" w:hint="cs"/>
          <w:sz w:val="30"/>
          <w:szCs w:val="30"/>
          <w:cs/>
        </w:rPr>
        <w:t>บริษัทขายหุ้นสามัญของ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="005D1F1C" w:rsidRPr="005D1F1C">
        <w:rPr>
          <w:rFonts w:ascii="Angsana New" w:hAnsi="Angsana New"/>
          <w:sz w:val="30"/>
          <w:szCs w:val="30"/>
          <w:cs/>
        </w:rPr>
        <w:t>ทีพีไอ โพลีน เพาเวอร์ อินเตอร์เนชั่นแนล จำกัด</w:t>
      </w:r>
      <w:r w:rsidRPr="007B640D">
        <w:rPr>
          <w:rFonts w:ascii="Angsana New" w:hAnsi="Angsana New" w:hint="cs"/>
          <w:sz w:val="30"/>
          <w:szCs w:val="30"/>
          <w:cs/>
        </w:rPr>
        <w:t xml:space="preserve"> (เดิมชื่อ </w:t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>ซีนิธ อินเตอร์เนชั่นแนล เ</w:t>
      </w:r>
      <w:r w:rsidR="005D1F1C">
        <w:rPr>
          <w:rFonts w:ascii="Angsana New" w:hAnsi="Angsana New" w:hint="cs"/>
          <w:sz w:val="30"/>
          <w:szCs w:val="30"/>
          <w:cs/>
        </w:rPr>
        <w:t>พาเวอร์</w:t>
      </w:r>
      <w:r w:rsidRPr="007B640D">
        <w:rPr>
          <w:rFonts w:ascii="Angsana New" w:hAnsi="Angsana New" w:hint="cs"/>
          <w:sz w:val="30"/>
          <w:szCs w:val="30"/>
          <w:cs/>
        </w:rPr>
        <w:t xml:space="preserve"> จำกัด) </w:t>
      </w:r>
      <w:r w:rsidRPr="007B640D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 ต่อมาเมื่อวันที่ </w:t>
      </w:r>
      <w:r w:rsidR="00EE7549">
        <w:rPr>
          <w:rFonts w:ascii="Angsana New" w:hAnsi="Angsana New"/>
          <w:sz w:val="30"/>
          <w:szCs w:val="30"/>
          <w:lang w:val="en-US"/>
        </w:rPr>
        <w:t>24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>กันยายน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="00EE7549">
        <w:rPr>
          <w:rFonts w:ascii="Angsana New" w:hAnsi="Angsana New"/>
          <w:sz w:val="30"/>
          <w:szCs w:val="30"/>
          <w:lang w:val="en-US"/>
        </w:rPr>
        <w:t>2562</w:t>
      </w:r>
      <w:r w:rsidRPr="007B640D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Pr="007B640D">
        <w:rPr>
          <w:rFonts w:ascii="Angsana New" w:hAnsi="Angsana New" w:hint="cs"/>
          <w:sz w:val="30"/>
          <w:szCs w:val="30"/>
          <w:cs/>
        </w:rPr>
        <w:t>ขาย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>หุ้นทุน</w:t>
      </w:r>
      <w:r w:rsidRPr="007B640D">
        <w:rPr>
          <w:rFonts w:ascii="Angsana New" w:hAnsi="Angsana New" w:hint="cs"/>
          <w:sz w:val="30"/>
          <w:szCs w:val="30"/>
          <w:cs/>
        </w:rPr>
        <w:t>จำนวน</w:t>
      </w:r>
      <w:r w:rsidRPr="007B640D">
        <w:rPr>
          <w:rFonts w:ascii="Angsana New" w:hAnsi="Angsana New"/>
          <w:sz w:val="30"/>
          <w:szCs w:val="30"/>
          <w:cs/>
        </w:rPr>
        <w:t xml:space="preserve"> </w:t>
      </w:r>
      <w:r w:rsidR="008F3B86">
        <w:rPr>
          <w:rFonts w:ascii="Angsana New" w:hAnsi="Angsana New"/>
          <w:sz w:val="30"/>
          <w:szCs w:val="30"/>
        </w:rPr>
        <w:t>999,98</w:t>
      </w:r>
      <w:r w:rsidR="00EE7549">
        <w:rPr>
          <w:rFonts w:ascii="Angsana New" w:hAnsi="Angsana New"/>
          <w:sz w:val="30"/>
          <w:szCs w:val="30"/>
          <w:lang w:val="en-US"/>
        </w:rPr>
        <w:t>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="008F3B86">
        <w:rPr>
          <w:rFonts w:ascii="Angsana New" w:hAnsi="Angsana New"/>
          <w:sz w:val="30"/>
          <w:szCs w:val="30"/>
        </w:rPr>
        <w:t>99.99</w:t>
      </w:r>
      <w:r w:rsidRPr="007B640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 w:rsidR="00EE7549">
        <w:rPr>
          <w:rFonts w:ascii="Angsana New" w:hAnsi="Angsana New"/>
          <w:sz w:val="30"/>
          <w:szCs w:val="30"/>
          <w:lang w:val="en-US"/>
        </w:rPr>
        <w:t>10</w:t>
      </w:r>
      <w:r w:rsidR="008F3B86">
        <w:rPr>
          <w:rFonts w:ascii="Angsana New" w:hAnsi="Angsana New"/>
          <w:sz w:val="30"/>
          <w:szCs w:val="30"/>
        </w:rPr>
        <w:t>5.99</w:t>
      </w:r>
      <w:r w:rsidRPr="007B640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EE7549">
        <w:rPr>
          <w:rFonts w:ascii="Angsana New" w:hAnsi="Angsana New" w:hint="cs"/>
          <w:sz w:val="30"/>
          <w:szCs w:val="30"/>
          <w:lang w:val="en-US"/>
        </w:rPr>
        <w:t>10</w:t>
      </w:r>
      <w:r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EE7549">
        <w:rPr>
          <w:rFonts w:ascii="Angsana New" w:hAnsi="Angsana New"/>
          <w:sz w:val="30"/>
          <w:szCs w:val="30"/>
          <w:lang w:val="en-US"/>
        </w:rPr>
        <w:t>99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7B640D">
        <w:rPr>
          <w:rFonts w:ascii="Angsana New" w:hAnsi="Angsana New"/>
          <w:sz w:val="30"/>
          <w:szCs w:val="30"/>
          <w:cs/>
        </w:rPr>
        <w:t xml:space="preserve">บาท </w:t>
      </w:r>
      <w:r w:rsidRPr="007B640D">
        <w:rPr>
          <w:rFonts w:ascii="Angsana New" w:hAnsi="Angsana New" w:hint="cs"/>
          <w:sz w:val="30"/>
          <w:szCs w:val="30"/>
          <w:cs/>
        </w:rPr>
        <w:t>ให้บริษัทย่อยแห่งหนึ่ง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ทำให้เกิดกำไรจากการขายเงินลงทุนจำนวน</w:t>
      </w:r>
      <w:r>
        <w:rPr>
          <w:rFonts w:ascii="Angsana New" w:hAnsi="Angsana New"/>
          <w:sz w:val="30"/>
          <w:szCs w:val="30"/>
        </w:rPr>
        <w:t xml:space="preserve"> 6.</w:t>
      </w:r>
      <w:r w:rsidR="00EE7549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7B640D">
        <w:rPr>
          <w:rFonts w:ascii="Angsana New" w:hAnsi="Angsana New"/>
          <w:sz w:val="30"/>
          <w:szCs w:val="30"/>
          <w:cs/>
        </w:rPr>
        <w:t xml:space="preserve"> ส่งผลให้บริษัทดังกล่าวเป็นบริษัทย่อย</w:t>
      </w:r>
      <w:r w:rsidRPr="007B640D">
        <w:rPr>
          <w:rFonts w:ascii="Angsana New" w:hAnsi="Angsana New" w:hint="cs"/>
          <w:sz w:val="30"/>
          <w:szCs w:val="30"/>
          <w:cs/>
        </w:rPr>
        <w:t>ทางอ้อม</w:t>
      </w:r>
      <w:r w:rsidRPr="007B640D">
        <w:rPr>
          <w:rFonts w:ascii="Angsana New" w:hAnsi="Angsana New"/>
          <w:sz w:val="30"/>
          <w:szCs w:val="30"/>
          <w:cs/>
        </w:rPr>
        <w:t>ของบริษั</w:t>
      </w:r>
      <w:r w:rsidRPr="007B640D">
        <w:rPr>
          <w:rFonts w:ascii="Angsana New" w:hAnsi="Angsana New" w:hint="cs"/>
          <w:sz w:val="30"/>
          <w:szCs w:val="30"/>
          <w:cs/>
        </w:rPr>
        <w:t>ท</w:t>
      </w:r>
      <w:r w:rsidR="00086B0E">
        <w:rPr>
          <w:rFonts w:ascii="Angsana New" w:hAnsi="Angsana New"/>
          <w:sz w:val="30"/>
          <w:szCs w:val="30"/>
          <w:cs/>
        </w:rPr>
        <w:br w:type="page"/>
      </w:r>
    </w:p>
    <w:p w14:paraId="32E3E16F" w14:textId="77777777" w:rsidR="00CC0E30" w:rsidRPr="00744476" w:rsidRDefault="00CC0E30" w:rsidP="00374526">
      <w:pPr>
        <w:jc w:val="thaiDistribute"/>
        <w:rPr>
          <w:rFonts w:asciiTheme="majorBidi" w:hAnsiTheme="majorBidi" w:cstheme="majorBidi"/>
          <w:cs/>
        </w:rPr>
        <w:sectPr w:rsidR="00CC0E30" w:rsidRPr="00744476" w:rsidSect="009407C0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6B4C3C4F" w14:textId="56852D80" w:rsidR="00DE1414" w:rsidRPr="00744476" w:rsidRDefault="00DE1414" w:rsidP="00257F6A">
      <w:pPr>
        <w:pStyle w:val="Bo-C1Content"/>
        <w:tabs>
          <w:tab w:val="left" w:pos="90"/>
        </w:tabs>
        <w:ind w:left="180" w:hanging="18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2563</w:t>
      </w:r>
      <w:r w:rsidR="00B3049D">
        <w:rPr>
          <w:rFonts w:asciiTheme="majorBidi" w:hAnsiTheme="majorBidi" w:cstheme="majorBidi"/>
          <w:lang w:val="en-US"/>
        </w:rPr>
        <w:t xml:space="preserve"> </w:t>
      </w:r>
      <w:r w:rsidR="006B26FF" w:rsidRPr="00744476">
        <w:rPr>
          <w:rFonts w:asciiTheme="majorBidi" w:hAnsiTheme="majorBidi" w:cstheme="majorBidi"/>
          <w:cs/>
          <w:lang w:val="en-US"/>
        </w:rPr>
        <w:t xml:space="preserve">และ </w:t>
      </w:r>
      <w:r w:rsidR="00EE7549">
        <w:rPr>
          <w:rFonts w:asciiTheme="majorBidi" w:hAnsiTheme="majorBidi" w:cstheme="majorBidi"/>
          <w:lang w:val="en-US"/>
        </w:rPr>
        <w:t>2562</w:t>
      </w:r>
      <w:r w:rsidR="006B26FF" w:rsidRPr="00744476">
        <w:rPr>
          <w:rFonts w:asciiTheme="majorBidi" w:hAnsiTheme="majorBidi" w:cstheme="majorBidi"/>
          <w:lang w:val="en-US"/>
        </w:rPr>
        <w:t xml:space="preserve"> </w:t>
      </w:r>
      <w:r w:rsidR="006B26FF"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14:paraId="66B28C7F" w14:textId="77777777" w:rsidR="00941363" w:rsidRPr="00744476" w:rsidRDefault="00941363" w:rsidP="00DE1414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4226E" w:rsidRPr="00C64277" w14:paraId="49191670" w14:textId="77777777" w:rsidTr="00887387">
        <w:trPr>
          <w:trHeight w:val="234"/>
          <w:tblHeader/>
        </w:trPr>
        <w:tc>
          <w:tcPr>
            <w:tcW w:w="2699" w:type="dxa"/>
            <w:vAlign w:val="bottom"/>
          </w:tcPr>
          <w:p w14:paraId="43CC5B93" w14:textId="77777777" w:rsidR="00E4226E" w:rsidRPr="00C64277" w:rsidRDefault="00E4226E" w:rsidP="004C7317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1E1F3B1" w14:textId="77777777" w:rsidR="00E4226E" w:rsidRPr="00C64277" w:rsidRDefault="00E4226E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4E8640" w14:textId="77777777" w:rsidR="00E4226E" w:rsidRPr="00C64277" w:rsidRDefault="00E4226E" w:rsidP="004C731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380FA85" w14:textId="77777777" w:rsidR="00E4226E" w:rsidRPr="00C64277" w:rsidRDefault="00E4226E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3617C624" w14:textId="1E0A35EC" w:rsidR="00E4226E" w:rsidRPr="008C15A8" w:rsidRDefault="00E4226E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C7317" w:rsidRPr="00C64277" w14:paraId="006F44FA" w14:textId="77777777" w:rsidTr="0039248F">
        <w:trPr>
          <w:trHeight w:val="234"/>
          <w:tblHeader/>
        </w:trPr>
        <w:tc>
          <w:tcPr>
            <w:tcW w:w="2699" w:type="dxa"/>
            <w:vAlign w:val="bottom"/>
          </w:tcPr>
          <w:p w14:paraId="627EABD7" w14:textId="77777777" w:rsidR="004C7317" w:rsidRPr="00C64277" w:rsidRDefault="004C7317" w:rsidP="004C7317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0933930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1B05B75D" w14:textId="77777777" w:rsidR="004C7317" w:rsidRPr="00C64277" w:rsidRDefault="004C7317" w:rsidP="004C731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455824DB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18AB6A1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218D2CDC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FFEBCC1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2A9C00DF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DA2CCD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75F57A61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C993E63" w14:textId="77777777" w:rsidR="00E4226E" w:rsidRPr="00E4226E" w:rsidRDefault="00E4226E" w:rsidP="00E422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มูลค่าตาม</w:t>
            </w:r>
          </w:p>
          <w:p w14:paraId="6564C722" w14:textId="7DFB3C65" w:rsidR="004C7317" w:rsidRPr="00C64277" w:rsidRDefault="00E4226E" w:rsidP="00E4226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</w:tcPr>
          <w:p w14:paraId="48EFE5DB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51EFF4" w14:textId="0ACECDC6" w:rsidR="004C7317" w:rsidRPr="00C64277" w:rsidRDefault="004C7317" w:rsidP="0039248F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</w:t>
            </w:r>
            <w:r w:rsidR="005D1260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</w:tr>
      <w:tr w:rsidR="0011476C" w:rsidRPr="00C64277" w14:paraId="23C1C563" w14:textId="77777777" w:rsidTr="0011476C">
        <w:trPr>
          <w:trHeight w:val="234"/>
          <w:tblHeader/>
        </w:trPr>
        <w:tc>
          <w:tcPr>
            <w:tcW w:w="2699" w:type="dxa"/>
            <w:vAlign w:val="bottom"/>
          </w:tcPr>
          <w:p w14:paraId="08ACFF4A" w14:textId="77777777" w:rsidR="004C7317" w:rsidRPr="00C64277" w:rsidRDefault="004C7317" w:rsidP="004C7317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FCA68A3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31D1C3E" w14:textId="77777777" w:rsidR="004C7317" w:rsidRPr="00C64277" w:rsidRDefault="004C7317" w:rsidP="004C7317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ED14712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DA0617E" w14:textId="5568079F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1CC90474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6BC9C45" w14:textId="7FAF4A16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90" w:type="dxa"/>
          </w:tcPr>
          <w:p w14:paraId="6CC403DE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6D53EB4" w14:textId="3A34F53A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2DD35E54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0D67550" w14:textId="3AA40173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90" w:type="dxa"/>
          </w:tcPr>
          <w:p w14:paraId="5E5F4BC3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EA5F8B" w14:textId="4C8953DC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226019F6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D0AA43" w14:textId="311049F1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90" w:type="dxa"/>
          </w:tcPr>
          <w:p w14:paraId="6F20B982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579A304" w14:textId="40D0F5EF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366FB4C8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6773ECF" w14:textId="2A1B1DC2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90" w:type="dxa"/>
          </w:tcPr>
          <w:p w14:paraId="46B3FF65" w14:textId="77777777" w:rsidR="004C7317" w:rsidRPr="00C64277" w:rsidRDefault="004C7317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59B32A" w14:textId="65F519CA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463B1432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3829602" w14:textId="0BEE15F7" w:rsidR="004C7317" w:rsidRPr="00C64277" w:rsidRDefault="00EE7549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>2562</w:t>
            </w:r>
          </w:p>
        </w:tc>
      </w:tr>
      <w:tr w:rsidR="00106DCF" w:rsidRPr="00C64277" w14:paraId="28466D58" w14:textId="77777777" w:rsidTr="0011476C">
        <w:trPr>
          <w:trHeight w:val="234"/>
          <w:tblHeader/>
        </w:trPr>
        <w:tc>
          <w:tcPr>
            <w:tcW w:w="2699" w:type="dxa"/>
            <w:vAlign w:val="bottom"/>
          </w:tcPr>
          <w:p w14:paraId="77E9B58F" w14:textId="77777777" w:rsidR="00106DCF" w:rsidRPr="00C64277" w:rsidRDefault="00106DCF" w:rsidP="004C7317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BE72483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D708F47" w14:textId="77777777" w:rsidR="00106DCF" w:rsidRPr="00C64277" w:rsidRDefault="00106DCF" w:rsidP="004C7317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23580E4" w14:textId="77777777" w:rsidR="00106DCF" w:rsidRPr="00C64277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99E8C77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27F586C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A6FDAA4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02369EC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9A339E1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F060F4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C44E4D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2FCBBC3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BBEEDE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C7C257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778202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70F9" w14:textId="77777777" w:rsidR="00106DCF" w:rsidRPr="00C64277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DD1F006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F201C7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3B02D7" w14:textId="7CEE43B1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ปรับปรุงใหม่)</w:t>
            </w:r>
          </w:p>
        </w:tc>
        <w:tc>
          <w:tcPr>
            <w:tcW w:w="90" w:type="dxa"/>
          </w:tcPr>
          <w:p w14:paraId="56E8B9E3" w14:textId="77777777" w:rsidR="00106DCF" w:rsidRPr="00C64277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93013C1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72A83C" w14:textId="77777777" w:rsidR="00106DCF" w:rsidRPr="00C64277" w:rsidRDefault="00106DCF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CC676" w14:textId="77777777" w:rsidR="00106DCF" w:rsidRDefault="00106DCF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4226E" w:rsidRPr="00C64277" w14:paraId="4207C711" w14:textId="77777777" w:rsidTr="00887387">
        <w:trPr>
          <w:trHeight w:val="234"/>
          <w:tblHeader/>
        </w:trPr>
        <w:tc>
          <w:tcPr>
            <w:tcW w:w="2699" w:type="dxa"/>
            <w:vAlign w:val="bottom"/>
          </w:tcPr>
          <w:p w14:paraId="5BBE27B4" w14:textId="77777777" w:rsidR="00E4226E" w:rsidRPr="00C64277" w:rsidRDefault="00E4226E" w:rsidP="004C7317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2905FBD5" w14:textId="77777777" w:rsidR="00E4226E" w:rsidRPr="00C64277" w:rsidRDefault="00E4226E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59AF33E" w14:textId="77777777" w:rsidR="00E4226E" w:rsidRPr="00C64277" w:rsidRDefault="00E4226E" w:rsidP="004C7317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4727BB3" w14:textId="77777777" w:rsidR="00E4226E" w:rsidRPr="00C64277" w:rsidRDefault="00E4226E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7004444" w14:textId="77777777" w:rsidR="00E4226E" w:rsidRPr="00C3537D" w:rsidRDefault="00E4226E" w:rsidP="004C731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2047AE0F" w14:textId="77777777" w:rsidR="00E4226E" w:rsidRPr="00C64277" w:rsidRDefault="00E4226E" w:rsidP="004C731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78ED489E" w14:textId="441FA5A7" w:rsidR="00E4226E" w:rsidRPr="00C3537D" w:rsidRDefault="00E4226E" w:rsidP="004C731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11476C" w:rsidRPr="00C64277" w14:paraId="3E84C15C" w14:textId="77777777" w:rsidTr="0011476C">
        <w:tc>
          <w:tcPr>
            <w:tcW w:w="2699" w:type="dxa"/>
          </w:tcPr>
          <w:p w14:paraId="3F6C9FC8" w14:textId="77777777" w:rsidR="004C7317" w:rsidRPr="00444631" w:rsidRDefault="004C7317" w:rsidP="004C7317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6" w:type="dxa"/>
          </w:tcPr>
          <w:p w14:paraId="453A95DF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945A29" w14:textId="77777777" w:rsidR="004C7317" w:rsidRPr="00C64277" w:rsidRDefault="004C7317" w:rsidP="004C7317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D53C20B" w14:textId="77777777" w:rsidR="004C7317" w:rsidRPr="00C64277" w:rsidRDefault="004C731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47F03F" w14:textId="77777777" w:rsidR="004C7317" w:rsidRPr="00C64277" w:rsidRDefault="004C731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FD868F8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3FC1E5" w14:textId="77777777" w:rsidR="004C7317" w:rsidRPr="00C64277" w:rsidRDefault="004C731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FE32D3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F0B12E" w14:textId="77777777" w:rsidR="004C7317" w:rsidRPr="00C64277" w:rsidRDefault="004C7317" w:rsidP="004C7317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AC9F419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A63A60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41A3FCE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0E8DE3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662551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B264D4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2D2C8AD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69360A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E4B0962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3C6CC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B7C672A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E8E7186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9A61586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4621D" w14:textId="77777777" w:rsidR="004C7317" w:rsidRPr="00C64277" w:rsidRDefault="004C7317" w:rsidP="004C7317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45B8B" w:rsidRPr="00C64277" w14:paraId="0D37B571" w14:textId="77777777" w:rsidTr="00261BFC">
        <w:tc>
          <w:tcPr>
            <w:tcW w:w="2699" w:type="dxa"/>
          </w:tcPr>
          <w:p w14:paraId="05FAC390" w14:textId="77777777" w:rsidR="00A45B8B" w:rsidRPr="00444631" w:rsidRDefault="00A45B8B" w:rsidP="00A45B8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002D1653" w14:textId="77777777" w:rsidR="00A45B8B" w:rsidRPr="00C64277" w:rsidRDefault="00A45B8B" w:rsidP="00A45B8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CBE2BAB" w14:textId="77777777" w:rsidR="00A45B8B" w:rsidRPr="00754F45" w:rsidRDefault="00A45B8B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069E1DD6" w14:textId="77777777" w:rsidR="00A45B8B" w:rsidRPr="00C64277" w:rsidRDefault="00A45B8B" w:rsidP="00A45B8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B4D04" w14:textId="7F5EFA6A" w:rsidR="00A45B8B" w:rsidRPr="00C64277" w:rsidRDefault="00A45B8B" w:rsidP="00A45B8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F68E16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B5B0BE" w14:textId="2A207BEA" w:rsidR="00A45B8B" w:rsidRPr="00C64277" w:rsidRDefault="00A45B8B" w:rsidP="00A45B8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54A3F30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67104B" w14:textId="4CE9321F" w:rsidR="00A45B8B" w:rsidRPr="00C64277" w:rsidRDefault="00A45B8B" w:rsidP="00A45B8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58E8F0D3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B7D9" w14:textId="1C1306BF" w:rsidR="00A45B8B" w:rsidRPr="00C64277" w:rsidRDefault="00A45B8B" w:rsidP="00A45B8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6E7900EE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25A977" w14:textId="5DD55397" w:rsidR="00A45B8B" w:rsidRPr="00C64277" w:rsidRDefault="00A45B8B" w:rsidP="00A45B8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46E30F93" w14:textId="77777777" w:rsidR="00A45B8B" w:rsidRPr="00C64277" w:rsidRDefault="00A45B8B" w:rsidP="00A45B8B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D94FF9" w14:textId="486363DF" w:rsidR="00A45B8B" w:rsidRPr="00C64277" w:rsidRDefault="00A45B8B" w:rsidP="00A45B8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1EDDC792" w14:textId="77777777" w:rsidR="00A45B8B" w:rsidRPr="00C64277" w:rsidRDefault="00A45B8B" w:rsidP="00A45B8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3DE3C9" w14:textId="75D4D154" w:rsidR="00A45B8B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1,664,654</w:t>
            </w:r>
          </w:p>
        </w:tc>
        <w:tc>
          <w:tcPr>
            <w:tcW w:w="90" w:type="dxa"/>
            <w:shd w:val="clear" w:color="auto" w:fill="auto"/>
          </w:tcPr>
          <w:p w14:paraId="0A587542" w14:textId="77777777" w:rsidR="00A45B8B" w:rsidRPr="00C64277" w:rsidRDefault="00A45B8B" w:rsidP="00A45B8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971347" w14:textId="46A5C12B" w:rsidR="00A45B8B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1,421,116</w:t>
            </w:r>
          </w:p>
        </w:tc>
        <w:tc>
          <w:tcPr>
            <w:tcW w:w="90" w:type="dxa"/>
            <w:shd w:val="clear" w:color="auto" w:fill="auto"/>
          </w:tcPr>
          <w:p w14:paraId="17C7100E" w14:textId="77777777" w:rsidR="00A45B8B" w:rsidRPr="00C64277" w:rsidRDefault="00A45B8B" w:rsidP="00A45B8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BFB849" w14:textId="7726D74C" w:rsidR="00A45B8B" w:rsidRPr="00C64277" w:rsidRDefault="00AE7958" w:rsidP="00A45B8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80DA222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11D57A" w14:textId="77777777" w:rsidR="00A45B8B" w:rsidRPr="00C64277" w:rsidRDefault="00A45B8B" w:rsidP="00A45B8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45B8B" w:rsidRPr="00C64277" w14:paraId="0B47BA8D" w14:textId="77777777" w:rsidTr="00261BFC">
        <w:tc>
          <w:tcPr>
            <w:tcW w:w="2699" w:type="dxa"/>
          </w:tcPr>
          <w:p w14:paraId="2D3856F1" w14:textId="77777777" w:rsidR="00A45B8B" w:rsidRPr="00444631" w:rsidRDefault="00A45B8B" w:rsidP="00A45B8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656C1971" w14:textId="77777777" w:rsidR="00A45B8B" w:rsidRPr="00C64277" w:rsidRDefault="00A45B8B" w:rsidP="00A45B8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F18DF3C" w14:textId="77777777" w:rsidR="00A45B8B" w:rsidRPr="00754F45" w:rsidRDefault="00A45B8B" w:rsidP="00CE7BA7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90" w:type="dxa"/>
          </w:tcPr>
          <w:p w14:paraId="7839032B" w14:textId="77777777" w:rsidR="00A45B8B" w:rsidRPr="00C64277" w:rsidRDefault="00A45B8B" w:rsidP="00A45B8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3B8AEC" w14:textId="79B9AABE" w:rsidR="00A45B8B" w:rsidRPr="00C64277" w:rsidRDefault="00A45B8B" w:rsidP="00A45B8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0D4D54C8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BA3659" w14:textId="4E66C504" w:rsidR="00A45B8B" w:rsidRPr="00C64277" w:rsidRDefault="00A45B8B" w:rsidP="00A45B8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04C3EF4B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BFC67E" w14:textId="2934B398" w:rsidR="00A45B8B" w:rsidRPr="00C64277" w:rsidRDefault="00A45B8B" w:rsidP="00A45B8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372EBD18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191C29" w14:textId="79667AEA" w:rsidR="00A45B8B" w:rsidRPr="00C64277" w:rsidRDefault="00A45B8B" w:rsidP="00A45B8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395A0D96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C81247" w14:textId="5BF4B865" w:rsidR="00A45B8B" w:rsidRPr="00C64277" w:rsidRDefault="00A45B8B" w:rsidP="00A45B8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6C71FF03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511265" w14:textId="1A3BF30E" w:rsidR="00A45B8B" w:rsidRPr="00C64277" w:rsidRDefault="00A45B8B" w:rsidP="00A45B8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7D3B93B7" w14:textId="77777777" w:rsidR="00A45B8B" w:rsidRPr="00C64277" w:rsidRDefault="00A45B8B" w:rsidP="00A45B8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9ECA64" w14:textId="11967F33" w:rsidR="00A45B8B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19,872,638</w:t>
            </w:r>
          </w:p>
        </w:tc>
        <w:tc>
          <w:tcPr>
            <w:tcW w:w="90" w:type="dxa"/>
            <w:shd w:val="clear" w:color="auto" w:fill="auto"/>
          </w:tcPr>
          <w:p w14:paraId="73C7425B" w14:textId="77777777" w:rsidR="00A45B8B" w:rsidRPr="00C64277" w:rsidRDefault="00A45B8B" w:rsidP="00A45B8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4989C8" w14:textId="75DD9B6D" w:rsidR="00A45B8B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18,597,290</w:t>
            </w:r>
          </w:p>
        </w:tc>
        <w:tc>
          <w:tcPr>
            <w:tcW w:w="90" w:type="dxa"/>
            <w:shd w:val="clear" w:color="auto" w:fill="auto"/>
          </w:tcPr>
          <w:p w14:paraId="7C4EA3B9" w14:textId="77777777" w:rsidR="00A45B8B" w:rsidRPr="00C64277" w:rsidRDefault="00A45B8B" w:rsidP="00A45B8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BEE9C" w14:textId="685B712C" w:rsidR="00A45B8B" w:rsidRPr="00C64277" w:rsidRDefault="00AE7958" w:rsidP="00A45B8B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1,888,000</w:t>
            </w:r>
          </w:p>
        </w:tc>
        <w:tc>
          <w:tcPr>
            <w:tcW w:w="90" w:type="dxa"/>
          </w:tcPr>
          <w:p w14:paraId="492DC0FF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B51C6E2" w14:textId="25938566" w:rsidR="00A45B8B" w:rsidRPr="00C64277" w:rsidRDefault="00A45B8B" w:rsidP="00A45B8B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1,770,000</w:t>
            </w:r>
          </w:p>
        </w:tc>
      </w:tr>
      <w:tr w:rsidR="00AE7958" w:rsidRPr="00C64277" w14:paraId="3C8FE46A" w14:textId="77777777" w:rsidTr="00261BFC">
        <w:tc>
          <w:tcPr>
            <w:tcW w:w="2699" w:type="dxa"/>
          </w:tcPr>
          <w:p w14:paraId="59CC5CCE" w14:textId="77777777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101143C6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161BCDA" w14:textId="78CA5517" w:rsidR="00AE7958" w:rsidRPr="00754F45" w:rsidRDefault="00AE7958" w:rsidP="00CE7BA7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="00CE7BA7">
              <w:rPr>
                <w:rFonts w:asciiTheme="majorBidi" w:hAnsiTheme="majorBidi" w:cstheme="majorBidi"/>
              </w:rPr>
              <w:br/>
            </w:r>
            <w:r w:rsidRPr="00754F45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1D96BA55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771F21" w14:textId="62D82D23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6F20893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3FA774" w14:textId="3D76A212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B07BB86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B1C7DE" w14:textId="65DA8A02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694D4E5C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C420E6" w14:textId="3C93CA69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602EEC99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3789A5" w14:textId="5652F426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04A82D2D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D9CD99" w14:textId="142378A1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38B14489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9EFDC9" w14:textId="029DBBD7" w:rsidR="00AE7958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287,651</w:t>
            </w:r>
          </w:p>
        </w:tc>
        <w:tc>
          <w:tcPr>
            <w:tcW w:w="90" w:type="dxa"/>
            <w:shd w:val="clear" w:color="auto" w:fill="auto"/>
          </w:tcPr>
          <w:p w14:paraId="057ABC79" w14:textId="77777777" w:rsidR="00AE7958" w:rsidRPr="00C64277" w:rsidRDefault="00AE7958" w:rsidP="00AE795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9D2720" w14:textId="4F7EEA9E" w:rsidR="00AE7958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276,760</w:t>
            </w:r>
          </w:p>
        </w:tc>
        <w:tc>
          <w:tcPr>
            <w:tcW w:w="90" w:type="dxa"/>
            <w:shd w:val="clear" w:color="auto" w:fill="auto"/>
          </w:tcPr>
          <w:p w14:paraId="4A2F49A8" w14:textId="77777777" w:rsidR="00AE7958" w:rsidRPr="00C64277" w:rsidRDefault="00AE7958" w:rsidP="00AE79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2987FA" w14:textId="5A72E213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B524269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DCA7FA6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7958" w:rsidRPr="00C64277" w14:paraId="769AAE50" w14:textId="77777777" w:rsidTr="00261BFC">
        <w:tc>
          <w:tcPr>
            <w:tcW w:w="2699" w:type="dxa"/>
          </w:tcPr>
          <w:p w14:paraId="773A7991" w14:textId="77777777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19569F52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B2AD925" w14:textId="77777777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25D91771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6509F8" w14:textId="1A488A22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33C2040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ADF0B9" w14:textId="7370C9EF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FF8A8E7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74592B" w14:textId="0BED6CFC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778DA9C0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B61081" w14:textId="01884DD4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33A3F21E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8C26CA" w14:textId="476D4081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22B8EE93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A5330D" w14:textId="2A538B39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7BA455A8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77095C" w14:textId="1C3DDAAB" w:rsidR="00AE7958" w:rsidRPr="00C64277" w:rsidRDefault="0016171B" w:rsidP="00261BFC">
            <w:pPr>
              <w:tabs>
                <w:tab w:val="decimal" w:pos="745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1,668,657</w:t>
            </w:r>
          </w:p>
        </w:tc>
        <w:tc>
          <w:tcPr>
            <w:tcW w:w="90" w:type="dxa"/>
            <w:shd w:val="clear" w:color="auto" w:fill="auto"/>
          </w:tcPr>
          <w:p w14:paraId="73AF0E06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B9E2D5" w14:textId="0E417D4F" w:rsidR="00AE7958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1,768,849</w:t>
            </w:r>
          </w:p>
        </w:tc>
        <w:tc>
          <w:tcPr>
            <w:tcW w:w="90" w:type="dxa"/>
            <w:shd w:val="clear" w:color="auto" w:fill="auto"/>
          </w:tcPr>
          <w:p w14:paraId="5E15F727" w14:textId="77777777" w:rsidR="00AE7958" w:rsidRPr="00C64277" w:rsidRDefault="00AE7958" w:rsidP="00AE79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B77F5E" w14:textId="0457CF98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99DF7B7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C34F4A8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7958" w:rsidRPr="00C64277" w14:paraId="2961C067" w14:textId="77777777" w:rsidTr="00261BFC">
        <w:tc>
          <w:tcPr>
            <w:tcW w:w="2699" w:type="dxa"/>
          </w:tcPr>
          <w:p w14:paraId="271E38BD" w14:textId="3F67437B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lang w:val="en-US"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4D735FEF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E343348" w14:textId="77777777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90" w:type="dxa"/>
          </w:tcPr>
          <w:p w14:paraId="13A03ABC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F9EF27" w14:textId="6BE7FBD6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3586F22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AC1529" w14:textId="43100E75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EB4AD5F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6BE983" w14:textId="2E7AB57F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AE9EB75" w14:textId="77777777" w:rsidR="00AE7958" w:rsidRPr="00C64277" w:rsidRDefault="00AE7958" w:rsidP="00AE795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FAA911" w14:textId="5C78FA7F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34C88B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FE4E65" w14:textId="45506184" w:rsidR="00AE7958" w:rsidRPr="00C64277" w:rsidRDefault="00AE7958" w:rsidP="00AE795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331240A0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45FBFC" w14:textId="3C5E75B0" w:rsidR="00AE7958" w:rsidRPr="00C64277" w:rsidRDefault="00AE7958" w:rsidP="00AE795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3DE0E5C9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DC37CB" w14:textId="0BFAA1B3" w:rsidR="00AE7958" w:rsidRPr="00C64277" w:rsidRDefault="0016171B" w:rsidP="00734C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55568A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E5C646" w14:textId="34885BDE" w:rsidR="00AE7958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1,292,297</w:t>
            </w:r>
          </w:p>
        </w:tc>
        <w:tc>
          <w:tcPr>
            <w:tcW w:w="90" w:type="dxa"/>
            <w:shd w:val="clear" w:color="auto" w:fill="auto"/>
          </w:tcPr>
          <w:p w14:paraId="534E2439" w14:textId="77777777" w:rsidR="00AE7958" w:rsidRPr="00C64277" w:rsidRDefault="00AE7958" w:rsidP="00261BFC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D08E0C" w14:textId="37C3A1C8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6E65F6B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EE7457E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7958" w:rsidRPr="00C64277" w14:paraId="71028509" w14:textId="77777777" w:rsidTr="00261BFC">
        <w:tc>
          <w:tcPr>
            <w:tcW w:w="2699" w:type="dxa"/>
          </w:tcPr>
          <w:p w14:paraId="261EE9CA" w14:textId="77777777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0AFBB0F8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3664BB" w14:textId="770A3510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55C3149A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FA3A67" w14:textId="3DB53781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59F4ED2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9F9A1E" w14:textId="3F23C0F6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4E843D8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7F923A" w14:textId="34919A96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5219B654" w14:textId="77777777" w:rsidR="00AE7958" w:rsidRPr="00C64277" w:rsidRDefault="00AE7958" w:rsidP="00AE795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7486B6" w14:textId="70D79C88" w:rsidR="00AE7958" w:rsidRPr="00C64277" w:rsidRDefault="00AE7958" w:rsidP="00AE795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460D7EB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48507A" w14:textId="37B9D7D3" w:rsidR="00AE7958" w:rsidRPr="00C64277" w:rsidRDefault="00AE7958" w:rsidP="00AE795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B4426C5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90343A" w14:textId="12853503" w:rsidR="00AE7958" w:rsidRPr="00C64277" w:rsidRDefault="00AE7958" w:rsidP="00AE795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273054D6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335F53" w14:textId="2919FFC2" w:rsidR="00AE7958" w:rsidRPr="00C64277" w:rsidRDefault="0016171B" w:rsidP="00734C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DCB4DD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136796" w14:textId="6E392EE9" w:rsidR="00AE7958" w:rsidRPr="00C64277" w:rsidRDefault="00261BFC" w:rsidP="00261BF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CDBB51" w14:textId="77777777" w:rsidR="00AE7958" w:rsidRPr="00C64277" w:rsidRDefault="00AE7958" w:rsidP="00AE7958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97DF01" w14:textId="67224BE6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52F545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980B9D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45B8B" w:rsidRPr="00C64277" w14:paraId="7875397B" w14:textId="77777777" w:rsidTr="00261BFC">
        <w:tc>
          <w:tcPr>
            <w:tcW w:w="2699" w:type="dxa"/>
          </w:tcPr>
          <w:p w14:paraId="08B6A5FB" w14:textId="77777777" w:rsidR="00A45B8B" w:rsidRPr="00C64277" w:rsidRDefault="00A45B8B" w:rsidP="00A45B8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620A3D76" w14:textId="77777777" w:rsidR="00A45B8B" w:rsidRPr="00C64277" w:rsidRDefault="00A45B8B" w:rsidP="00A45B8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546008D" w14:textId="425028D3" w:rsidR="00A45B8B" w:rsidRPr="00754F45" w:rsidRDefault="00A45B8B" w:rsidP="00CE7BA7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398FCC02" w14:textId="77777777" w:rsidR="00A45B8B" w:rsidRPr="00C64277" w:rsidRDefault="00A45B8B" w:rsidP="00A45B8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9237B3" w14:textId="6C1F25F4" w:rsidR="00A45B8B" w:rsidRPr="00C64277" w:rsidRDefault="00A45B8B" w:rsidP="00A45B8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06FB919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1CE394" w14:textId="7A64F723" w:rsidR="00A45B8B" w:rsidRPr="00C64277" w:rsidRDefault="00A45B8B" w:rsidP="00A45B8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4536308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0B0192" w14:textId="50E430FA" w:rsidR="00A45B8B" w:rsidRPr="00C64277" w:rsidRDefault="00A45B8B" w:rsidP="00A45B8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07482BD0" w14:textId="77777777" w:rsidR="00A45B8B" w:rsidRPr="00C64277" w:rsidRDefault="00A45B8B" w:rsidP="00A45B8B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C58215" w14:textId="538A2387" w:rsidR="00A45B8B" w:rsidRPr="00C64277" w:rsidRDefault="00A45B8B" w:rsidP="00A45B8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121C5053" w14:textId="77777777" w:rsidR="00A45B8B" w:rsidRPr="00C64277" w:rsidRDefault="00A45B8B" w:rsidP="00A45B8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423AD2" w14:textId="6F998F71" w:rsidR="00A45B8B" w:rsidRPr="00C64277" w:rsidRDefault="00A45B8B" w:rsidP="00A45B8B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7ED76CBE" w14:textId="77777777" w:rsidR="00A45B8B" w:rsidRPr="00C64277" w:rsidRDefault="00A45B8B" w:rsidP="00A45B8B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73A8CA" w14:textId="134676E1" w:rsidR="00A45B8B" w:rsidRPr="00C64277" w:rsidRDefault="00A45B8B" w:rsidP="00A45B8B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551F1949" w14:textId="77777777" w:rsidR="00A45B8B" w:rsidRPr="00C64277" w:rsidRDefault="00A45B8B" w:rsidP="00A45B8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19DF6F" w14:textId="3143B2E5" w:rsidR="00A45B8B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1,292,544</w:t>
            </w:r>
          </w:p>
        </w:tc>
        <w:tc>
          <w:tcPr>
            <w:tcW w:w="90" w:type="dxa"/>
            <w:shd w:val="clear" w:color="auto" w:fill="auto"/>
          </w:tcPr>
          <w:p w14:paraId="6C9D7DF6" w14:textId="77777777" w:rsidR="00A45B8B" w:rsidRPr="00C64277" w:rsidRDefault="00A45B8B" w:rsidP="00A45B8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F641FF" w14:textId="3CD1068F" w:rsidR="00A45B8B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1,111,813</w:t>
            </w:r>
          </w:p>
        </w:tc>
        <w:tc>
          <w:tcPr>
            <w:tcW w:w="90" w:type="dxa"/>
            <w:shd w:val="clear" w:color="auto" w:fill="auto"/>
          </w:tcPr>
          <w:p w14:paraId="269A8FD2" w14:textId="77777777" w:rsidR="00A45B8B" w:rsidRPr="00C64277" w:rsidRDefault="00A45B8B" w:rsidP="00A45B8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8C2044" w14:textId="0BDB0B51" w:rsidR="00A45B8B" w:rsidRPr="00C64277" w:rsidRDefault="00AE7958" w:rsidP="00A45B8B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84,375</w:t>
            </w:r>
          </w:p>
        </w:tc>
        <w:tc>
          <w:tcPr>
            <w:tcW w:w="90" w:type="dxa"/>
          </w:tcPr>
          <w:p w14:paraId="24BE944A" w14:textId="77777777" w:rsidR="00A45B8B" w:rsidRPr="00C64277" w:rsidRDefault="00A45B8B" w:rsidP="00A45B8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E4BAE94" w14:textId="78C03395" w:rsidR="00A45B8B" w:rsidRPr="00C64277" w:rsidRDefault="00A45B8B" w:rsidP="00A45B8B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</w:tr>
      <w:tr w:rsidR="00AE7958" w:rsidRPr="00C64277" w14:paraId="40C8D4E2" w14:textId="77777777" w:rsidTr="00261BFC">
        <w:trPr>
          <w:trHeight w:val="243"/>
        </w:trPr>
        <w:tc>
          <w:tcPr>
            <w:tcW w:w="2699" w:type="dxa"/>
          </w:tcPr>
          <w:p w14:paraId="358DD644" w14:textId="580D317A" w:rsidR="00AE7958" w:rsidRPr="00C64277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6" w:type="dxa"/>
          </w:tcPr>
          <w:p w14:paraId="1D61C998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B7F8C5B" w14:textId="0D3009FD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77386B7A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802127" w14:textId="01FFF688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084BC7F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401A1E" w14:textId="719B387E" w:rsidR="00AE7958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936E3C4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CC9B37" w14:textId="5D37C168" w:rsidR="00AE7958" w:rsidRPr="00C64277" w:rsidRDefault="00AE7958" w:rsidP="00110CB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596B4B9F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40E6E9" w14:textId="0A44B47E" w:rsidR="00AE7958" w:rsidRDefault="00AE7958" w:rsidP="00110CB3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48E72B72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7A9418" w14:textId="7120E16D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64905B32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1077E62" w14:textId="4258D51B" w:rsidR="00AE7958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67883AAF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40378B" w14:textId="65453A31" w:rsidR="00AE7958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6,387</w:t>
            </w:r>
          </w:p>
        </w:tc>
        <w:tc>
          <w:tcPr>
            <w:tcW w:w="90" w:type="dxa"/>
            <w:shd w:val="clear" w:color="auto" w:fill="auto"/>
          </w:tcPr>
          <w:p w14:paraId="6A9FC5E1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748A5" w14:textId="1BC71F96" w:rsidR="00AE7958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3,310</w:t>
            </w:r>
          </w:p>
        </w:tc>
        <w:tc>
          <w:tcPr>
            <w:tcW w:w="90" w:type="dxa"/>
          </w:tcPr>
          <w:p w14:paraId="7E906C7D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9EF72B" w14:textId="0CCAEF93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E7CEB7D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962DD18" w14:textId="2930C1AB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7958" w:rsidRPr="00C64277" w14:paraId="543B3261" w14:textId="77777777" w:rsidTr="00261BFC">
        <w:tc>
          <w:tcPr>
            <w:tcW w:w="2699" w:type="dxa"/>
          </w:tcPr>
          <w:p w14:paraId="739BC2E8" w14:textId="77777777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39913232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23F8202" w14:textId="77777777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296B3209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6B5CAA" w14:textId="7245E931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01CE8DA0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1BD883" w14:textId="397E27F8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034E0BF0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2CA16B" w14:textId="7FC9F1CE" w:rsidR="00AE7958" w:rsidRPr="00C64277" w:rsidRDefault="00AE7958" w:rsidP="00110CB3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1F397EA9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BCDC61" w14:textId="72F51DB3" w:rsidR="00AE7958" w:rsidRPr="00C64277" w:rsidRDefault="00AE7958" w:rsidP="00110CB3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175F5DEA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A2AA68" w14:textId="3BBF1DB3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702DCD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99D907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27CD49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FB715D" w14:textId="2BD669DB" w:rsidR="00AE7958" w:rsidRPr="00C64277" w:rsidRDefault="0016171B" w:rsidP="00AE795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38E2C3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6034D8" w14:textId="41137F5B" w:rsidR="00AE7958" w:rsidRPr="00C64277" w:rsidRDefault="00261BFC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4FE719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616D72" w14:textId="60558050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BB06D35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5A45F8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7958" w:rsidRPr="00C64277" w14:paraId="5B8A6D96" w14:textId="77777777" w:rsidTr="00261BFC">
        <w:tc>
          <w:tcPr>
            <w:tcW w:w="2699" w:type="dxa"/>
          </w:tcPr>
          <w:p w14:paraId="7E0893AB" w14:textId="77777777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2A15FE8F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8D37C1B" w14:textId="77777777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544CEE93" w14:textId="77777777" w:rsidR="00AE7958" w:rsidRPr="00C64277" w:rsidRDefault="00AE7958" w:rsidP="00AE79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696448" w14:textId="7F0FED1D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3438E0B2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10CB88" w14:textId="4A1547F1" w:rsidR="00AE7958" w:rsidRPr="00C64277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705CE317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80DC85" w14:textId="014E6B4B" w:rsidR="00AE7958" w:rsidRPr="00C64277" w:rsidRDefault="00AE7958" w:rsidP="00AE795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0898BB34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52680B" w14:textId="41C9A871" w:rsidR="00AE7958" w:rsidRPr="00C64277" w:rsidRDefault="00AE7958" w:rsidP="00110CB3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026E6A02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0E57371" w14:textId="2DE32D7A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D8A900A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C4C63F" w14:textId="0BB3256F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42F626F8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41C7E4" w14:textId="25964E1F" w:rsidR="00AE7958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9,973</w:t>
            </w:r>
          </w:p>
        </w:tc>
        <w:tc>
          <w:tcPr>
            <w:tcW w:w="90" w:type="dxa"/>
            <w:shd w:val="clear" w:color="auto" w:fill="auto"/>
          </w:tcPr>
          <w:p w14:paraId="0E9E60D4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F5672D" w14:textId="7093D8A2" w:rsidR="00AE7958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7,566</w:t>
            </w:r>
          </w:p>
        </w:tc>
        <w:tc>
          <w:tcPr>
            <w:tcW w:w="90" w:type="dxa"/>
            <w:shd w:val="clear" w:color="auto" w:fill="auto"/>
          </w:tcPr>
          <w:p w14:paraId="02090378" w14:textId="77777777" w:rsidR="00AE7958" w:rsidRPr="00C64277" w:rsidRDefault="00AE7958" w:rsidP="00AE79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D6C459" w14:textId="4B2879D1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375531" w14:textId="77777777" w:rsidR="00AE7958" w:rsidRPr="00C64277" w:rsidRDefault="00AE7958" w:rsidP="00AE79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CBEE86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7958" w:rsidRPr="00C64277" w14:paraId="64610FA6" w14:textId="77777777" w:rsidTr="00261BFC">
        <w:trPr>
          <w:trHeight w:val="612"/>
        </w:trPr>
        <w:tc>
          <w:tcPr>
            <w:tcW w:w="2699" w:type="dxa"/>
          </w:tcPr>
          <w:p w14:paraId="689AF2B9" w14:textId="77777777" w:rsidR="00AE7958" w:rsidRPr="00444631" w:rsidRDefault="00AE7958" w:rsidP="00AE79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1B5E9E3E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7E96DBE" w14:textId="77777777" w:rsidR="00AE7958" w:rsidRPr="00754F45" w:rsidRDefault="00AE7958" w:rsidP="00CE7BA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7123D4DB" w14:textId="77777777" w:rsidR="00AE7958" w:rsidRPr="00C64277" w:rsidRDefault="00AE7958" w:rsidP="00AE7958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A9D6AA" w14:textId="21087C88" w:rsidR="00AE7958" w:rsidRPr="009130AB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C9CEA09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CB3089" w14:textId="257F60D0" w:rsidR="00AE7958" w:rsidRPr="009130AB" w:rsidRDefault="00AE7958" w:rsidP="00AE79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011ECBC" w14:textId="77777777" w:rsidR="00AE7958" w:rsidRPr="009130AB" w:rsidRDefault="00AE7958" w:rsidP="00AE7958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B3B09B" w14:textId="3876CEAC" w:rsidR="00AE7958" w:rsidRPr="00C64277" w:rsidRDefault="00AE7958" w:rsidP="00AE795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7A8AE8A5" w14:textId="77777777" w:rsidR="00AE7958" w:rsidRPr="00C64277" w:rsidRDefault="00AE7958" w:rsidP="00AE79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0C06F1" w14:textId="1D255AF9" w:rsidR="00AE7958" w:rsidRPr="00C64277" w:rsidRDefault="00AE7958" w:rsidP="00110CB3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6E730EE9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F0FE5CC" w14:textId="7F5465CD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FEFA557" w14:textId="77777777" w:rsidR="00AE7958" w:rsidRPr="00C64277" w:rsidRDefault="00AE7958" w:rsidP="00AE795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6D978" w14:textId="7CD57CCA" w:rsidR="00AE7958" w:rsidRPr="00C64277" w:rsidRDefault="00AE7958" w:rsidP="00AE795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76F1826B" w14:textId="77777777" w:rsidR="00AE7958" w:rsidRPr="00C64277" w:rsidRDefault="00AE7958" w:rsidP="00AE7958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253B0F" w14:textId="39AD05DD" w:rsidR="00AE7958" w:rsidRPr="00C64277" w:rsidRDefault="0016171B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99,796</w:t>
            </w:r>
          </w:p>
        </w:tc>
        <w:tc>
          <w:tcPr>
            <w:tcW w:w="90" w:type="dxa"/>
            <w:shd w:val="clear" w:color="auto" w:fill="auto"/>
          </w:tcPr>
          <w:p w14:paraId="71576F69" w14:textId="77777777" w:rsidR="00AE7958" w:rsidRPr="00C64277" w:rsidRDefault="00AE7958" w:rsidP="00AE7958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59FB7E" w14:textId="79E607BC" w:rsidR="00AE7958" w:rsidRPr="00C64277" w:rsidRDefault="00261BFC" w:rsidP="00261BF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99,254</w:t>
            </w:r>
          </w:p>
        </w:tc>
        <w:tc>
          <w:tcPr>
            <w:tcW w:w="90" w:type="dxa"/>
            <w:shd w:val="clear" w:color="auto" w:fill="auto"/>
          </w:tcPr>
          <w:p w14:paraId="10E8D2CE" w14:textId="77777777" w:rsidR="00AE7958" w:rsidRPr="00C64277" w:rsidRDefault="00AE7958" w:rsidP="00AE7958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EBDEB5" w14:textId="6AD63152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9CBB698" w14:textId="77777777" w:rsidR="00AE7958" w:rsidRPr="00C64277" w:rsidRDefault="00AE7958" w:rsidP="00AE7958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728D430" w14:textId="77777777" w:rsidR="00AE7958" w:rsidRPr="00C64277" w:rsidRDefault="00AE7958" w:rsidP="00AE795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1476C" w:rsidRPr="00C64277" w14:paraId="7429929F" w14:textId="77777777" w:rsidTr="0011476C">
        <w:tc>
          <w:tcPr>
            <w:tcW w:w="2699" w:type="dxa"/>
          </w:tcPr>
          <w:p w14:paraId="7AA247D1" w14:textId="55705D86" w:rsidR="004C7317" w:rsidRPr="00444631" w:rsidRDefault="004C7317" w:rsidP="004C731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EAA0813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C049127" w14:textId="74C396F0" w:rsidR="004C7317" w:rsidRPr="00754F45" w:rsidRDefault="004C7317" w:rsidP="004C731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414D3F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3D600D" w14:textId="7468D516" w:rsidR="004C7317" w:rsidRPr="00C64277" w:rsidRDefault="004C7317" w:rsidP="004C7317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9A976F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B04675" w14:textId="2D60C4C0" w:rsidR="004C7317" w:rsidRPr="00C64277" w:rsidRDefault="004C7317" w:rsidP="004C7317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8BB4C5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A2C13B" w14:textId="36065E69" w:rsidR="004C7317" w:rsidRPr="00C64277" w:rsidRDefault="004C7317" w:rsidP="004C731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DBE234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81C2C6" w14:textId="1D969CB4" w:rsidR="004C7317" w:rsidRPr="00C64277" w:rsidRDefault="004C7317" w:rsidP="004C731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1A16A0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BE2B2CC" w14:textId="723CB271" w:rsidR="004C7317" w:rsidRPr="00C64277" w:rsidRDefault="004C7317" w:rsidP="004C7317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F1F834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CBB04A" w14:textId="2A67FC09" w:rsidR="004C7317" w:rsidRPr="00C64277" w:rsidRDefault="004C7317" w:rsidP="004C7317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36F914" w14:textId="77777777" w:rsidR="004C7317" w:rsidRPr="00C64277" w:rsidRDefault="004C7317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FE20D9" w14:textId="64DA6BD7" w:rsidR="004C7317" w:rsidRPr="00C64277" w:rsidRDefault="004C7317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F0198" w14:textId="77777777" w:rsidR="004C7317" w:rsidRPr="00C64277" w:rsidRDefault="004C7317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2CF91E" w14:textId="37E199EA" w:rsidR="004C7317" w:rsidRPr="00C64277" w:rsidRDefault="004C731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6AED11" w14:textId="77777777" w:rsidR="004C7317" w:rsidRPr="00C64277" w:rsidRDefault="004C7317" w:rsidP="004C731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57D85" w14:textId="073C85B1" w:rsidR="004C7317" w:rsidRPr="00C64277" w:rsidRDefault="004C731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7D10B6" w14:textId="77777777" w:rsidR="004C7317" w:rsidRPr="00C64277" w:rsidRDefault="004C7317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3F6F534" w14:textId="4DA67DFF" w:rsidR="004C7317" w:rsidRPr="00C64277" w:rsidRDefault="004C731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1476C" w:rsidRPr="00C64277" w14:paraId="6D6F24C4" w14:textId="77777777" w:rsidTr="0011476C">
        <w:tc>
          <w:tcPr>
            <w:tcW w:w="2699" w:type="dxa"/>
          </w:tcPr>
          <w:p w14:paraId="0878CAB1" w14:textId="396AE8C3" w:rsidR="0011476C" w:rsidRPr="00444631" w:rsidRDefault="0011476C" w:rsidP="0011476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(ต่อ)</w:t>
            </w:r>
          </w:p>
        </w:tc>
        <w:tc>
          <w:tcPr>
            <w:tcW w:w="86" w:type="dxa"/>
          </w:tcPr>
          <w:p w14:paraId="1D048C32" w14:textId="77777777" w:rsidR="0011476C" w:rsidRPr="00C64277" w:rsidRDefault="0011476C" w:rsidP="0011476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2830DDD" w14:textId="77777777" w:rsidR="0011476C" w:rsidRPr="00754F45" w:rsidRDefault="0011476C" w:rsidP="0011476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8B7BDDE" w14:textId="77777777" w:rsidR="0011476C" w:rsidRPr="00C64277" w:rsidRDefault="0011476C" w:rsidP="0011476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FB9451" w14:textId="77777777" w:rsidR="0011476C" w:rsidRPr="00651B2A" w:rsidRDefault="0011476C" w:rsidP="0011476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759069" w14:textId="77777777" w:rsidR="0011476C" w:rsidRPr="00C64277" w:rsidRDefault="0011476C" w:rsidP="0011476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31F3B2" w14:textId="77777777" w:rsidR="0011476C" w:rsidRPr="00651B2A" w:rsidRDefault="0011476C" w:rsidP="0011476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5ECE8D" w14:textId="77777777" w:rsidR="0011476C" w:rsidRPr="00C64277" w:rsidRDefault="0011476C" w:rsidP="0011476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26DDB9" w14:textId="77777777" w:rsidR="0011476C" w:rsidRPr="00651B2A" w:rsidRDefault="0011476C" w:rsidP="0011476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14EEA2" w14:textId="77777777" w:rsidR="0011476C" w:rsidRPr="00C64277" w:rsidRDefault="0011476C" w:rsidP="0011476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136A08" w14:textId="77777777" w:rsidR="0011476C" w:rsidRPr="00651B2A" w:rsidRDefault="0011476C" w:rsidP="0011476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D7A30E" w14:textId="77777777" w:rsidR="0011476C" w:rsidRPr="00C64277" w:rsidRDefault="0011476C" w:rsidP="0011476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3970403" w14:textId="77777777" w:rsidR="0011476C" w:rsidRPr="00651B2A" w:rsidRDefault="0011476C" w:rsidP="0011476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81BC35" w14:textId="77777777" w:rsidR="0011476C" w:rsidRPr="00C64277" w:rsidRDefault="0011476C" w:rsidP="0011476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E2449" w14:textId="77777777" w:rsidR="0011476C" w:rsidRPr="00651B2A" w:rsidRDefault="0011476C" w:rsidP="0011476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62AEA1" w14:textId="77777777" w:rsidR="0011476C" w:rsidRPr="00C64277" w:rsidRDefault="0011476C" w:rsidP="0011476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D2337B" w14:textId="77777777" w:rsidR="0011476C" w:rsidRPr="00C64277" w:rsidRDefault="0011476C" w:rsidP="0011476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0DA9C2" w14:textId="77777777" w:rsidR="0011476C" w:rsidRPr="00C64277" w:rsidRDefault="0011476C" w:rsidP="0011476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365A8A" w14:textId="77777777" w:rsidR="0011476C" w:rsidRPr="00C64277" w:rsidRDefault="0011476C" w:rsidP="0011476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3C0932" w14:textId="77777777" w:rsidR="0011476C" w:rsidRPr="00C64277" w:rsidRDefault="0011476C" w:rsidP="0011476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398B52" w14:textId="77777777" w:rsidR="0011476C" w:rsidRPr="00C64277" w:rsidRDefault="0011476C" w:rsidP="0011476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4A29F8F" w14:textId="77777777" w:rsidR="0011476C" w:rsidRPr="00C64277" w:rsidRDefault="0011476C" w:rsidP="0011476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DCFF177" w14:textId="77777777" w:rsidR="0011476C" w:rsidRPr="00C64277" w:rsidRDefault="0011476C" w:rsidP="0011476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02B8" w:rsidRPr="00C64277" w14:paraId="77107ED2" w14:textId="77777777" w:rsidTr="00F05B85">
        <w:tc>
          <w:tcPr>
            <w:tcW w:w="2699" w:type="dxa"/>
          </w:tcPr>
          <w:p w14:paraId="255C65C1" w14:textId="19CECBCF" w:rsidR="005C02B8" w:rsidRPr="00444631" w:rsidRDefault="005C02B8" w:rsidP="005C02B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6" w:type="dxa"/>
          </w:tcPr>
          <w:p w14:paraId="64B8565B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ED5D893" w14:textId="2E026436" w:rsidR="005C02B8" w:rsidRPr="00754F45" w:rsidRDefault="005C02B8" w:rsidP="005C02B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90" w:type="dxa"/>
          </w:tcPr>
          <w:p w14:paraId="3CE22804" w14:textId="77777777" w:rsidR="005C02B8" w:rsidRPr="00C64277" w:rsidRDefault="005C02B8" w:rsidP="005C02B8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25E629" w14:textId="0160B8A9" w:rsidR="005C02B8" w:rsidRPr="00651B2A" w:rsidRDefault="005C02B8" w:rsidP="005C02B8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7FBA264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919498" w14:textId="3EE2C7DE" w:rsidR="005C02B8" w:rsidRPr="00651B2A" w:rsidRDefault="005C02B8" w:rsidP="005C02B8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AFE62E2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2465E0" w14:textId="0C931E1A" w:rsidR="005C02B8" w:rsidRPr="00651B2A" w:rsidRDefault="005C02B8" w:rsidP="005C02B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B64F9E5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D3B6E3" w14:textId="54D8CCE2" w:rsidR="005C02B8" w:rsidRPr="00651B2A" w:rsidRDefault="005C02B8" w:rsidP="005C02B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241BDD23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BFF43CE" w14:textId="6E4BE781" w:rsidR="005C02B8" w:rsidRPr="00651B2A" w:rsidRDefault="005C02B8" w:rsidP="005C02B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6AD92999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1DC4C6" w14:textId="5ACC8AC4" w:rsidR="005C02B8" w:rsidRPr="00651B2A" w:rsidRDefault="005C02B8" w:rsidP="005C02B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1912B2E1" w14:textId="77777777" w:rsidR="005C02B8" w:rsidRPr="00C64277" w:rsidRDefault="005C02B8" w:rsidP="005C02B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651822" w14:textId="537C617C" w:rsidR="005C02B8" w:rsidRPr="00C64277" w:rsidRDefault="00F05B85" w:rsidP="005C02B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5BCB9C" w14:textId="77777777" w:rsidR="005C02B8" w:rsidRPr="00F05B85" w:rsidRDefault="005C02B8" w:rsidP="00F05B8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9EF1DF" w14:textId="102776B6" w:rsidR="005C02B8" w:rsidRPr="00C64277" w:rsidRDefault="00F05B85" w:rsidP="00F05B85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4,117</w:t>
            </w:r>
          </w:p>
        </w:tc>
        <w:tc>
          <w:tcPr>
            <w:tcW w:w="90" w:type="dxa"/>
            <w:shd w:val="clear" w:color="auto" w:fill="auto"/>
          </w:tcPr>
          <w:p w14:paraId="52B1B574" w14:textId="77777777" w:rsidR="005C02B8" w:rsidRPr="00C64277" w:rsidRDefault="005C02B8" w:rsidP="005C02B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8AFAE3" w14:textId="23E05A94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CC77E7B" w14:textId="77777777" w:rsidR="005C02B8" w:rsidRPr="00C64277" w:rsidRDefault="005C02B8" w:rsidP="005C02B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C4BE803" w14:textId="73D05160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C02B8" w:rsidRPr="00C64277" w14:paraId="27B834D0" w14:textId="77777777" w:rsidTr="00F05B85">
        <w:tc>
          <w:tcPr>
            <w:tcW w:w="2699" w:type="dxa"/>
          </w:tcPr>
          <w:p w14:paraId="79EAC995" w14:textId="77777777" w:rsidR="005C02B8" w:rsidRPr="008854AA" w:rsidRDefault="005C02B8" w:rsidP="005C02B8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6" w:type="dxa"/>
          </w:tcPr>
          <w:p w14:paraId="3F4441A7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8978C7E" w14:textId="77777777" w:rsidR="005C02B8" w:rsidRPr="00444631" w:rsidRDefault="005C02B8" w:rsidP="005C02B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8F59C09" w14:textId="77777777" w:rsidR="005C02B8" w:rsidRPr="00C64277" w:rsidRDefault="005C02B8" w:rsidP="005C02B8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6FCC13" w14:textId="77777777" w:rsidR="005C02B8" w:rsidRPr="00C64277" w:rsidRDefault="005C02B8" w:rsidP="005C02B8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F4E7B1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6955A2" w14:textId="77777777" w:rsidR="005C02B8" w:rsidRPr="00C64277" w:rsidRDefault="005C02B8" w:rsidP="005C02B8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06E3A5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5808D5" w14:textId="77777777" w:rsidR="005C02B8" w:rsidRPr="00C64277" w:rsidRDefault="005C02B8" w:rsidP="005C02B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57AFB0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FBEAC0" w14:textId="77777777" w:rsidR="005C02B8" w:rsidRPr="00C64277" w:rsidRDefault="005C02B8" w:rsidP="005C02B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698C4F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2389441" w14:textId="77777777" w:rsidR="005C02B8" w:rsidRPr="00C64277" w:rsidRDefault="005C02B8" w:rsidP="005C02B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9C6E7B" w14:textId="77777777" w:rsidR="005C02B8" w:rsidRPr="00C64277" w:rsidRDefault="005C02B8" w:rsidP="005C02B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47620A" w14:textId="77777777" w:rsidR="005C02B8" w:rsidRPr="00C64277" w:rsidRDefault="005C02B8" w:rsidP="005C02B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88EF20" w14:textId="77777777" w:rsidR="005C02B8" w:rsidRPr="00C64277" w:rsidRDefault="005C02B8" w:rsidP="005C02B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A8222" w14:textId="77777777" w:rsidR="005C02B8" w:rsidRPr="00C64277" w:rsidRDefault="005C02B8" w:rsidP="005C02B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6F0E38" w14:textId="77777777" w:rsidR="005C02B8" w:rsidRPr="00C64277" w:rsidRDefault="005C02B8" w:rsidP="005C02B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815934" w14:textId="77777777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407218" w14:textId="77777777" w:rsidR="005C02B8" w:rsidRPr="00C64277" w:rsidRDefault="005C02B8" w:rsidP="005C02B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65E938" w14:textId="77777777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B0F5C3" w14:textId="77777777" w:rsidR="005C02B8" w:rsidRPr="00C64277" w:rsidRDefault="005C02B8" w:rsidP="005C02B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FD133AC" w14:textId="77777777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02B8" w:rsidRPr="00C64277" w14:paraId="350EDDCD" w14:textId="77777777" w:rsidTr="00F05B85">
        <w:tc>
          <w:tcPr>
            <w:tcW w:w="2699" w:type="dxa"/>
          </w:tcPr>
          <w:p w14:paraId="60CED58B" w14:textId="77777777" w:rsidR="005C02B8" w:rsidRPr="00444631" w:rsidRDefault="005C02B8" w:rsidP="005C02B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79E3285C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A903CB9" w14:textId="77777777" w:rsidR="005C02B8" w:rsidRPr="00444631" w:rsidRDefault="005C02B8" w:rsidP="005C02B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A763CE1" w14:textId="77777777" w:rsidR="005C02B8" w:rsidRPr="00C64277" w:rsidRDefault="005C02B8" w:rsidP="005C02B8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0A5C02" w14:textId="7698DDE5" w:rsidR="005C02B8" w:rsidRPr="00444631" w:rsidRDefault="005C02B8" w:rsidP="005C02B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49786B27" w14:textId="77777777" w:rsidR="005C02B8" w:rsidRPr="00444631" w:rsidRDefault="005C02B8" w:rsidP="005C02B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B39A60" w14:textId="769FE181" w:rsidR="005C02B8" w:rsidRPr="00444631" w:rsidRDefault="005C02B8" w:rsidP="005C02B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24361B3C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BF95C7" w14:textId="0144C906" w:rsidR="005C02B8" w:rsidRPr="00A453E5" w:rsidRDefault="005C02B8" w:rsidP="005C02B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E1C9FC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0EA875" w14:textId="44718857" w:rsidR="005C02B8" w:rsidRPr="00A453E5" w:rsidRDefault="005C02B8" w:rsidP="005C02B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61572A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59A4BF" w14:textId="70FD3739" w:rsidR="005C02B8" w:rsidRPr="008C15A8" w:rsidRDefault="005C02B8" w:rsidP="005C02B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53121FF5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60DB68" w14:textId="0149F371" w:rsidR="005C02B8" w:rsidRPr="008C15A8" w:rsidRDefault="005C02B8" w:rsidP="005C02B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13CE2A15" w14:textId="77777777" w:rsidR="005C02B8" w:rsidRPr="00C64277" w:rsidRDefault="005C02B8" w:rsidP="005C02B8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31207F" w14:textId="5A0810D6" w:rsidR="005C02B8" w:rsidRPr="00C64277" w:rsidRDefault="00F05B85" w:rsidP="00F05B85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9,329</w:t>
            </w:r>
          </w:p>
        </w:tc>
        <w:tc>
          <w:tcPr>
            <w:tcW w:w="90" w:type="dxa"/>
            <w:shd w:val="clear" w:color="auto" w:fill="auto"/>
          </w:tcPr>
          <w:p w14:paraId="62B8A32B" w14:textId="77777777" w:rsidR="005C02B8" w:rsidRPr="00C64277" w:rsidRDefault="005C02B8" w:rsidP="005C02B8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588C33" w14:textId="06408EAE" w:rsidR="005C02B8" w:rsidRPr="00C64277" w:rsidRDefault="00F05B85" w:rsidP="00F05B85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9,183</w:t>
            </w:r>
          </w:p>
        </w:tc>
        <w:tc>
          <w:tcPr>
            <w:tcW w:w="90" w:type="dxa"/>
            <w:shd w:val="clear" w:color="auto" w:fill="auto"/>
          </w:tcPr>
          <w:p w14:paraId="75431DD3" w14:textId="77777777" w:rsidR="005C02B8" w:rsidRPr="00017A78" w:rsidRDefault="005C02B8" w:rsidP="005C02B8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DC0DA2" w14:textId="70FF9304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703BB91" w14:textId="77777777" w:rsidR="005C02B8" w:rsidRPr="00C64277" w:rsidRDefault="005C02B8" w:rsidP="005C02B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53FA0F6" w14:textId="77777777" w:rsidR="005C02B8" w:rsidRPr="00C64277" w:rsidRDefault="005C02B8" w:rsidP="005C02B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6765" w:rsidRPr="00C64277" w14:paraId="2ED73D82" w14:textId="77777777" w:rsidTr="00F05B85">
        <w:tc>
          <w:tcPr>
            <w:tcW w:w="2699" w:type="dxa"/>
          </w:tcPr>
          <w:p w14:paraId="165FD28C" w14:textId="77777777" w:rsidR="009B6765" w:rsidRPr="00444631" w:rsidRDefault="009B6765" w:rsidP="009B676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6" w:type="dxa"/>
          </w:tcPr>
          <w:p w14:paraId="751D0CDD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7683697A" w14:textId="77777777" w:rsidR="009B6765" w:rsidRPr="00444631" w:rsidRDefault="009B6765" w:rsidP="009B676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2A725C71" w14:textId="77777777" w:rsidR="009B6765" w:rsidRPr="00C64277" w:rsidRDefault="009B6765" w:rsidP="009B6765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511CEB" w14:textId="6185845D" w:rsidR="009B6765" w:rsidRPr="00444631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42CF09E2" w14:textId="77777777" w:rsidR="009B6765" w:rsidRPr="00444631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BB0AE2" w14:textId="7D703271" w:rsidR="009B6765" w:rsidRPr="00444631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719D318D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82E9EE" w14:textId="46E092D1" w:rsidR="009B6765" w:rsidRPr="00A453E5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755251A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7D47E2" w14:textId="5E2ECF15" w:rsidR="009B6765" w:rsidRPr="00A453E5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3BA973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E0A6D4" w14:textId="3A49AFE1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6CC4D8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8644A" w14:textId="77777777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BC5DAC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6273D0" w14:textId="34216E20" w:rsidR="009B6765" w:rsidRPr="00C64277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01D4B8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4A6EBC" w14:textId="015165EC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5FF73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75B551" w14:textId="17B7E396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B9DCC3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C56F3E3" w14:textId="77777777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6765" w:rsidRPr="00C64277" w14:paraId="1E65B495" w14:textId="77777777" w:rsidTr="00F05B85">
        <w:tc>
          <w:tcPr>
            <w:tcW w:w="2699" w:type="dxa"/>
          </w:tcPr>
          <w:p w14:paraId="125F6963" w14:textId="77777777" w:rsidR="009B6765" w:rsidRPr="00181846" w:rsidRDefault="009B6765" w:rsidP="009B676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>TPI Polene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6" w:type="dxa"/>
          </w:tcPr>
          <w:p w14:paraId="715AC78A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42A5EB66" w14:textId="77777777" w:rsidR="009B6765" w:rsidRPr="00444631" w:rsidRDefault="009B6765" w:rsidP="009B6765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0" w:type="dxa"/>
          </w:tcPr>
          <w:p w14:paraId="7244820A" w14:textId="77777777" w:rsidR="009B6765" w:rsidRPr="00C64277" w:rsidRDefault="009B6765" w:rsidP="009B6765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3DBF9B" w14:textId="5A33D7FF" w:rsidR="009B6765" w:rsidRPr="00444631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60EC6E74" w14:textId="77777777" w:rsidR="009B6765" w:rsidRPr="00444631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564D7A" w14:textId="19844A6A" w:rsidR="009B6765" w:rsidRPr="00444631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EE72C65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9EE7D2" w14:textId="306D3924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6C3047EA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43DA1D" w14:textId="08576E6F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2D1358FD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499C34" w14:textId="37ED1033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FA5CDE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C992A8" w14:textId="77777777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0C00FD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8EA819" w14:textId="018A9C98" w:rsidR="009B6765" w:rsidRPr="00C64277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D3BE24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325D0C" w14:textId="78DB114F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C7E71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EB64EF" w14:textId="04A2B0F6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8BDAEB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E5A6F1E" w14:textId="77777777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6765" w:rsidRPr="00C64277" w14:paraId="53D4CA09" w14:textId="77777777" w:rsidTr="00F05B85">
        <w:tc>
          <w:tcPr>
            <w:tcW w:w="2699" w:type="dxa"/>
          </w:tcPr>
          <w:p w14:paraId="3ECD7426" w14:textId="77777777" w:rsidR="009B6765" w:rsidRPr="00181846" w:rsidRDefault="009B6765" w:rsidP="009B6765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6" w:type="dxa"/>
          </w:tcPr>
          <w:p w14:paraId="6AED9C3C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78FE24D1" w14:textId="18BADC71" w:rsidR="009B6765" w:rsidRPr="00444631" w:rsidRDefault="009B6765" w:rsidP="009B6765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8D74D2D" w14:textId="77777777" w:rsidR="009B6765" w:rsidRPr="00C64277" w:rsidRDefault="009B6765" w:rsidP="009B6765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B89CE1" w14:textId="11F24747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3671BEF" w14:textId="77777777" w:rsidR="009B6765" w:rsidRPr="00444631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A78281" w14:textId="45583F3A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646713F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734452" w14:textId="24062255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C10CDBE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B19E3A" w14:textId="4A92FB9B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8101DB7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50DF0E" w14:textId="1C93369E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9F34E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47BB4B" w14:textId="77777777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922C8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E83A47" w14:textId="3DA613F6" w:rsidR="009B6765" w:rsidRPr="00C64277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10BE03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565B9F" w14:textId="0733F8E4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47D47D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AF9368" w14:textId="706B7B12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6B6C803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D23DCA7" w14:textId="77777777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6765" w:rsidRPr="00C64277" w14:paraId="4EF9DE7C" w14:textId="77777777" w:rsidTr="00F05B85">
        <w:tc>
          <w:tcPr>
            <w:tcW w:w="2699" w:type="dxa"/>
          </w:tcPr>
          <w:p w14:paraId="25578D2B" w14:textId="77777777" w:rsidR="009B6765" w:rsidRPr="00734A1F" w:rsidRDefault="009B6765" w:rsidP="009B6765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734A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6" w:type="dxa"/>
          </w:tcPr>
          <w:p w14:paraId="2ACF728E" w14:textId="77777777" w:rsidR="009B6765" w:rsidRPr="00734A1F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6A7372" w14:textId="0979C0EE" w:rsidR="009B6765" w:rsidRPr="00734A1F" w:rsidRDefault="009B6765" w:rsidP="009B6765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/>
              </w:rPr>
              <w:br/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5DBCFA7" w14:textId="77777777" w:rsidR="009B6765" w:rsidRPr="00734A1F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BA2197" w14:textId="16A52904" w:rsidR="009B6765" w:rsidRPr="00734A1F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BA79B96" w14:textId="77777777" w:rsidR="009B6765" w:rsidRPr="00734A1F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089B8A" w14:textId="292B5271" w:rsidR="009B6765" w:rsidRPr="00734A1F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D43D300" w14:textId="77777777" w:rsidR="009B6765" w:rsidRPr="00734A1F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0286FB" w14:textId="1A5FEA6D" w:rsidR="009B6765" w:rsidRPr="00734A1F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013F40" w14:textId="77777777" w:rsidR="009B6765" w:rsidRPr="00734A1F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E43B97" w14:textId="057FD5EC" w:rsidR="009B6765" w:rsidRPr="00734A1F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2CED251" w14:textId="77777777" w:rsidR="009B6765" w:rsidRPr="00734A1F" w:rsidRDefault="009B6765" w:rsidP="009B676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3674BB0" w14:textId="56A306D1" w:rsidR="009B6765" w:rsidRPr="00734A1F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CF65BF" w14:textId="77777777" w:rsidR="009B6765" w:rsidRPr="00734A1F" w:rsidRDefault="009B6765" w:rsidP="009B676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7F1CD0" w14:textId="77777777" w:rsidR="009B6765" w:rsidRPr="00734A1F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813BE4" w14:textId="77777777" w:rsidR="009B6765" w:rsidRPr="00734A1F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E37BFD" w14:textId="2758ACAC" w:rsidR="009B6765" w:rsidRPr="00734A1F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184A70" w14:textId="77777777" w:rsidR="009B6765" w:rsidRPr="00734A1F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EC8700" w14:textId="6FDFF999" w:rsidR="009B6765" w:rsidRPr="00734A1F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9669E6" w14:textId="77777777" w:rsidR="009B6765" w:rsidRPr="00734A1F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8696E9A" w14:textId="49FB30E6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FC4DFD0" w14:textId="77777777" w:rsidR="009B6765" w:rsidRPr="00734A1F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ECB0E8B" w14:textId="56D276BE" w:rsidR="009B6765" w:rsidRPr="00C64277" w:rsidRDefault="009B6765" w:rsidP="009B6765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37,999</w:t>
            </w:r>
          </w:p>
        </w:tc>
      </w:tr>
      <w:tr w:rsidR="009B6765" w:rsidRPr="00C64277" w14:paraId="60D31A45" w14:textId="77777777" w:rsidTr="00F05B85">
        <w:tc>
          <w:tcPr>
            <w:tcW w:w="2699" w:type="dxa"/>
          </w:tcPr>
          <w:p w14:paraId="712792E6" w14:textId="77777777" w:rsidR="009B6765" w:rsidRPr="005012C7" w:rsidRDefault="009B6765" w:rsidP="009B676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163B8488" w14:textId="77777777" w:rsidR="009B6765" w:rsidRPr="005012C7" w:rsidRDefault="009B6765" w:rsidP="009B6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4581C5E" w14:textId="4DE054CA" w:rsidR="009B6765" w:rsidRPr="005012C7" w:rsidRDefault="009B6765" w:rsidP="009B6765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ประกอบกิจการท่าเทียบเรือ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344F626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A3EBE4" w14:textId="053FC75F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69D6CBB" w14:textId="77777777" w:rsidR="009B6765" w:rsidRPr="00444631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613926" w14:textId="1FE430E0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CDA19FA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238E58" w14:textId="1032FFF0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D18AFFE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247DF0" w14:textId="2410EED5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E0031C9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882BE71" w14:textId="4F5BEF4F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D0C766" w14:textId="77777777" w:rsidR="009B6765" w:rsidRPr="00C64277" w:rsidRDefault="009B6765" w:rsidP="009B676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7E5F6E" w14:textId="77777777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1FF4D2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0011DB" w14:textId="0FE4FB6F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B9B1CF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E73554" w14:textId="7E775A50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0B7AA8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6D885F" w14:textId="1C3600E9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15A2C4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0121597" w14:textId="77777777" w:rsidR="009B6765" w:rsidRPr="00C64277" w:rsidRDefault="009B6765" w:rsidP="009B6765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6765" w:rsidRPr="00C64277" w14:paraId="603AE00A" w14:textId="77777777" w:rsidTr="00F05B85">
        <w:tc>
          <w:tcPr>
            <w:tcW w:w="2699" w:type="dxa"/>
          </w:tcPr>
          <w:p w14:paraId="1DA3AFCC" w14:textId="77777777" w:rsidR="009B6765" w:rsidRPr="005012C7" w:rsidRDefault="009B6765" w:rsidP="009B676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86" w:type="dxa"/>
          </w:tcPr>
          <w:p w14:paraId="2B9BD9B6" w14:textId="77777777" w:rsidR="009B6765" w:rsidRPr="005012C7" w:rsidRDefault="009B6765" w:rsidP="009B6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4FBE23A" w14:textId="4D7FEA66" w:rsidR="009B6765" w:rsidRPr="005012C7" w:rsidRDefault="009B6765" w:rsidP="009B6765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ประกอบกิจการโรงไฟฟ้าและธุรกิจที่เกี่ยวข้อง (ยังไม่ได้ดำเนินงาน)</w:t>
            </w:r>
          </w:p>
        </w:tc>
        <w:tc>
          <w:tcPr>
            <w:tcW w:w="90" w:type="dxa"/>
          </w:tcPr>
          <w:p w14:paraId="1E228D02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885993" w14:textId="7AD02C60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FE119B2" w14:textId="77777777" w:rsidR="009B6765" w:rsidRPr="00444631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A38B78" w14:textId="77777777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2A5136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7A5D8F" w14:textId="0F914640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6401BA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3210D" w14:textId="77777777" w:rsidR="009B6765" w:rsidRPr="00F3681A" w:rsidRDefault="009B6765" w:rsidP="009B6765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37B974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DD266C9" w14:textId="14F89380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BE3072" w14:textId="77777777" w:rsidR="009B6765" w:rsidRPr="00C64277" w:rsidRDefault="009B6765" w:rsidP="009B676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554FF9" w14:textId="77777777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E9ACAC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1F236" w14:textId="5E8E8699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05F682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CE9A7D" w14:textId="43D0B975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C07E6E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BF223E" w14:textId="5ECDB652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E918E06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1024C6D" w14:textId="77777777" w:rsidR="009B6765" w:rsidRPr="00C64277" w:rsidRDefault="009B6765" w:rsidP="009B6765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6765" w:rsidRPr="00C64277" w14:paraId="534AC741" w14:textId="77777777" w:rsidTr="00F05B85">
        <w:tc>
          <w:tcPr>
            <w:tcW w:w="2699" w:type="dxa"/>
          </w:tcPr>
          <w:p w14:paraId="4DB1D5CB" w14:textId="77777777" w:rsidR="009B6765" w:rsidRPr="005012C7" w:rsidRDefault="009B6765" w:rsidP="009B676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6" w:type="dxa"/>
          </w:tcPr>
          <w:p w14:paraId="3A63B7BF" w14:textId="77777777" w:rsidR="009B6765" w:rsidRPr="005012C7" w:rsidRDefault="009B6765" w:rsidP="009B6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E8CDC8D" w14:textId="2E514F6A" w:rsidR="009B6765" w:rsidRPr="005012C7" w:rsidRDefault="009B6765" w:rsidP="009B6765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ไฟฟ้าจากพลังงานขยะและพลังงานชีวมวล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CF5CF9D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2A6AF7" w14:textId="1F4346CE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F5650A8" w14:textId="77777777" w:rsidR="009B6765" w:rsidRPr="00444631" w:rsidRDefault="009B6765" w:rsidP="009B6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612F73" w14:textId="2D4E829B" w:rsidR="009B6765" w:rsidRDefault="009B6765" w:rsidP="009B676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04661058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8DB0F8" w14:textId="5340B13B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8CB125B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8BF4FD" w14:textId="381B3109" w:rsidR="009B6765" w:rsidRPr="00F3681A" w:rsidRDefault="009B6765" w:rsidP="009B676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427623" w14:textId="77777777" w:rsidR="009B6765" w:rsidRPr="00C64277" w:rsidRDefault="009B6765" w:rsidP="009B676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DBAE9AB" w14:textId="1F3F5B43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A30D80" w14:textId="77777777" w:rsidR="009B6765" w:rsidRPr="00C64277" w:rsidRDefault="009B6765" w:rsidP="009B676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49D32C" w14:textId="77777777" w:rsidR="009B6765" w:rsidRPr="008C15A8" w:rsidRDefault="009B6765" w:rsidP="009B676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37197F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DA072A" w14:textId="1CCE7B0B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18A8E" w14:textId="77777777" w:rsidR="009B6765" w:rsidRPr="00C64277" w:rsidRDefault="009B6765" w:rsidP="009B6765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3D618B" w14:textId="396783DD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427D61" w14:textId="77777777" w:rsidR="009B6765" w:rsidRPr="00C64277" w:rsidRDefault="009B6765" w:rsidP="009B676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3D0CBDA" w14:textId="14D8532A" w:rsidR="009B6765" w:rsidRPr="00C64277" w:rsidRDefault="009B6765" w:rsidP="009B676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C294D54" w14:textId="77777777" w:rsidR="009B6765" w:rsidRPr="00C64277" w:rsidRDefault="009B6765" w:rsidP="009B676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7884EFB" w14:textId="77777777" w:rsidR="009B6765" w:rsidRPr="00C64277" w:rsidRDefault="009B6765" w:rsidP="009B6765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41CE" w:rsidRPr="00C64277" w14:paraId="10760D86" w14:textId="77777777" w:rsidTr="0011476C">
        <w:tc>
          <w:tcPr>
            <w:tcW w:w="2699" w:type="dxa"/>
          </w:tcPr>
          <w:p w14:paraId="1FFDC401" w14:textId="77777777" w:rsidR="00AF41CE" w:rsidRPr="005012C7" w:rsidRDefault="00AF41CE" w:rsidP="004C731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655516C1" w14:textId="77777777" w:rsidR="00AF41CE" w:rsidRPr="005012C7" w:rsidRDefault="00AF41CE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C56D364" w14:textId="77777777" w:rsidR="00AF41CE" w:rsidRPr="005012C7" w:rsidRDefault="00AF41CE" w:rsidP="0011476C">
            <w:pPr>
              <w:pStyle w:val="Bo-Blankline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9F85EAB" w14:textId="77777777" w:rsidR="00AF41CE" w:rsidRPr="00C64277" w:rsidRDefault="00AF41CE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54C0EE" w14:textId="77777777" w:rsidR="00AF41CE" w:rsidRDefault="00AF41CE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7A3935" w14:textId="77777777" w:rsidR="00AF41CE" w:rsidRPr="00444631" w:rsidRDefault="00AF41CE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F1A2C9" w14:textId="77777777" w:rsidR="00AF41CE" w:rsidRDefault="00AF41CE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FECEA9" w14:textId="77777777" w:rsidR="00AF41CE" w:rsidRPr="00C64277" w:rsidRDefault="00AF41CE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4B1AD6" w14:textId="77777777" w:rsidR="00AF41CE" w:rsidRPr="00F3681A" w:rsidRDefault="00AF41CE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515DBA" w14:textId="77777777" w:rsidR="00AF41CE" w:rsidRPr="00C64277" w:rsidRDefault="00AF41CE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85AE8A" w14:textId="77777777" w:rsidR="00AF41CE" w:rsidRDefault="00AF41CE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85DBA5" w14:textId="77777777" w:rsidR="00AF41CE" w:rsidRPr="00C64277" w:rsidRDefault="00AF41CE" w:rsidP="004C731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44817FD" w14:textId="77777777" w:rsidR="00AF41CE" w:rsidRPr="008C15A8" w:rsidRDefault="00AF41CE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CD36F4" w14:textId="77777777" w:rsidR="00AF41CE" w:rsidRPr="00C64277" w:rsidRDefault="00AF41CE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C1F3CD" w14:textId="77777777" w:rsidR="00AF41CE" w:rsidRPr="008C15A8" w:rsidRDefault="00AF41CE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B2CC0D" w14:textId="77777777" w:rsidR="00AF41CE" w:rsidRPr="00C64277" w:rsidRDefault="00AF41CE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4ADAA0" w14:textId="77777777" w:rsidR="00AF41CE" w:rsidRPr="00C64277" w:rsidRDefault="00AF41CE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B2060A" w14:textId="77777777" w:rsidR="00AF41CE" w:rsidRPr="00C64277" w:rsidRDefault="00AF41CE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9E8645" w14:textId="77777777" w:rsidR="00AF41CE" w:rsidRPr="00C64277" w:rsidRDefault="00AF41CE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9200B2" w14:textId="77777777" w:rsidR="00AF41CE" w:rsidRPr="00C64277" w:rsidRDefault="00AF41CE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1A1A0" w14:textId="77777777" w:rsidR="00AF41CE" w:rsidRPr="00C64277" w:rsidRDefault="00AF41CE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11265B8" w14:textId="77777777" w:rsidR="00AF41CE" w:rsidRPr="00C64277" w:rsidRDefault="00AF41CE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9D52194" w14:textId="77777777" w:rsidR="00AF41CE" w:rsidRPr="00C64277" w:rsidRDefault="00AF41CE" w:rsidP="004C731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41CE" w:rsidRPr="00C64277" w14:paraId="048ABBE1" w14:textId="77777777" w:rsidTr="0011476C">
        <w:tc>
          <w:tcPr>
            <w:tcW w:w="2699" w:type="dxa"/>
          </w:tcPr>
          <w:p w14:paraId="713A90CB" w14:textId="77777777" w:rsidR="00AF41CE" w:rsidRPr="005012C7" w:rsidRDefault="00AF41CE" w:rsidP="004C731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6ED1BFB1" w14:textId="77777777" w:rsidR="00AF41CE" w:rsidRPr="005012C7" w:rsidRDefault="00AF41CE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FB3E48E" w14:textId="77777777" w:rsidR="00AF41CE" w:rsidRPr="005012C7" w:rsidRDefault="00AF41CE" w:rsidP="0011476C">
            <w:pPr>
              <w:pStyle w:val="Bo-Blankline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3541426" w14:textId="77777777" w:rsidR="00AF41CE" w:rsidRPr="00C64277" w:rsidRDefault="00AF41CE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5B352" w14:textId="77777777" w:rsidR="00AF41CE" w:rsidRDefault="00AF41CE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0D2F7F" w14:textId="77777777" w:rsidR="00AF41CE" w:rsidRPr="00444631" w:rsidRDefault="00AF41CE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E40BC2" w14:textId="77777777" w:rsidR="00AF41CE" w:rsidRDefault="00AF41CE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A3C541" w14:textId="77777777" w:rsidR="00AF41CE" w:rsidRPr="00C64277" w:rsidRDefault="00AF41CE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D315CD" w14:textId="77777777" w:rsidR="00AF41CE" w:rsidRPr="00F3681A" w:rsidRDefault="00AF41CE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F7FC04" w14:textId="77777777" w:rsidR="00AF41CE" w:rsidRPr="00C64277" w:rsidRDefault="00AF41CE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8BF52E" w14:textId="77777777" w:rsidR="00AF41CE" w:rsidRDefault="00AF41CE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49BA61" w14:textId="77777777" w:rsidR="00AF41CE" w:rsidRPr="00C64277" w:rsidRDefault="00AF41CE" w:rsidP="004C731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7FFED1" w14:textId="77777777" w:rsidR="00AF41CE" w:rsidRPr="008C15A8" w:rsidRDefault="00AF41CE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5F8120" w14:textId="77777777" w:rsidR="00AF41CE" w:rsidRPr="00C64277" w:rsidRDefault="00AF41CE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E9835E" w14:textId="77777777" w:rsidR="00AF41CE" w:rsidRPr="008C15A8" w:rsidRDefault="00AF41CE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615F59" w14:textId="77777777" w:rsidR="00AF41CE" w:rsidRPr="00C64277" w:rsidRDefault="00AF41CE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93CDFE" w14:textId="77777777" w:rsidR="00AF41CE" w:rsidRPr="00C64277" w:rsidRDefault="00AF41CE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52825C" w14:textId="77777777" w:rsidR="00AF41CE" w:rsidRPr="00C64277" w:rsidRDefault="00AF41CE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5FCB47" w14:textId="77777777" w:rsidR="00AF41CE" w:rsidRPr="00C64277" w:rsidRDefault="00AF41CE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06440C" w14:textId="77777777" w:rsidR="00AF41CE" w:rsidRPr="00C64277" w:rsidRDefault="00AF41CE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6D77B9" w14:textId="77777777" w:rsidR="00AF41CE" w:rsidRPr="00C64277" w:rsidRDefault="00AF41CE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296B553" w14:textId="77777777" w:rsidR="00AF41CE" w:rsidRPr="00C64277" w:rsidRDefault="00AF41CE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AB6DEB5" w14:textId="77777777" w:rsidR="00AF41CE" w:rsidRPr="00C64277" w:rsidRDefault="00AF41CE" w:rsidP="004C731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6737B" w:rsidRPr="00C64277" w14:paraId="273DC693" w14:textId="77777777" w:rsidTr="0011476C">
        <w:tc>
          <w:tcPr>
            <w:tcW w:w="2699" w:type="dxa"/>
          </w:tcPr>
          <w:p w14:paraId="05E870D3" w14:textId="77777777" w:rsidR="0016737B" w:rsidRPr="005012C7" w:rsidRDefault="0016737B" w:rsidP="004C731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413CF205" w14:textId="77777777" w:rsidR="0016737B" w:rsidRPr="005012C7" w:rsidRDefault="0016737B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A1D7977" w14:textId="77777777" w:rsidR="0016737B" w:rsidRPr="005012C7" w:rsidRDefault="0016737B" w:rsidP="0011476C">
            <w:pPr>
              <w:pStyle w:val="Bo-Blankline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7C9A74B" w14:textId="77777777" w:rsidR="0016737B" w:rsidRPr="00C64277" w:rsidRDefault="0016737B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3B2A6" w14:textId="77777777" w:rsidR="0016737B" w:rsidRDefault="0016737B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89724E" w14:textId="77777777" w:rsidR="0016737B" w:rsidRPr="00444631" w:rsidRDefault="0016737B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F2F8AC" w14:textId="77777777" w:rsidR="0016737B" w:rsidRDefault="0016737B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3AAC43" w14:textId="77777777" w:rsidR="0016737B" w:rsidRPr="00C64277" w:rsidRDefault="0016737B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EF4EA5" w14:textId="77777777" w:rsidR="0016737B" w:rsidRPr="00F3681A" w:rsidRDefault="0016737B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A8F4A5" w14:textId="77777777" w:rsidR="0016737B" w:rsidRPr="00C64277" w:rsidRDefault="0016737B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BE3C94" w14:textId="77777777" w:rsidR="0016737B" w:rsidRDefault="0016737B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26BD0C" w14:textId="77777777" w:rsidR="0016737B" w:rsidRPr="00C64277" w:rsidRDefault="0016737B" w:rsidP="004C731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72F79E8" w14:textId="77777777" w:rsidR="0016737B" w:rsidRPr="008C15A8" w:rsidRDefault="0016737B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649F90" w14:textId="77777777" w:rsidR="0016737B" w:rsidRPr="00C64277" w:rsidRDefault="0016737B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4A0877" w14:textId="77777777" w:rsidR="0016737B" w:rsidRPr="008C15A8" w:rsidRDefault="0016737B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339D11" w14:textId="77777777" w:rsidR="0016737B" w:rsidRPr="00C64277" w:rsidRDefault="0016737B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1D54DD" w14:textId="77777777" w:rsidR="0016737B" w:rsidRPr="00C64277" w:rsidRDefault="0016737B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4D8B43" w14:textId="77777777" w:rsidR="0016737B" w:rsidRPr="00C64277" w:rsidRDefault="0016737B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E44F2D" w14:textId="77777777" w:rsidR="0016737B" w:rsidRPr="00C64277" w:rsidRDefault="0016737B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BE2FEA" w14:textId="77777777" w:rsidR="0016737B" w:rsidRPr="00C64277" w:rsidRDefault="0016737B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0F12F" w14:textId="77777777" w:rsidR="0016737B" w:rsidRPr="00C64277" w:rsidRDefault="0016737B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F71755D" w14:textId="77777777" w:rsidR="0016737B" w:rsidRPr="00C64277" w:rsidRDefault="0016737B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EB029BB" w14:textId="77777777" w:rsidR="0016737B" w:rsidRPr="00C64277" w:rsidRDefault="0016737B" w:rsidP="004C731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04037" w:rsidRPr="00C64277" w14:paraId="64CE714D" w14:textId="77777777" w:rsidTr="0011476C">
        <w:tc>
          <w:tcPr>
            <w:tcW w:w="2699" w:type="dxa"/>
          </w:tcPr>
          <w:p w14:paraId="7E1D7723" w14:textId="77777777" w:rsidR="00704037" w:rsidRPr="005012C7" w:rsidRDefault="00704037" w:rsidP="004C731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4B70671C" w14:textId="77777777" w:rsidR="00704037" w:rsidRPr="005012C7" w:rsidRDefault="00704037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2307E81" w14:textId="77777777" w:rsidR="00704037" w:rsidRPr="005012C7" w:rsidRDefault="00704037" w:rsidP="0011476C">
            <w:pPr>
              <w:pStyle w:val="Bo-Blankline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971F2D5" w14:textId="77777777" w:rsidR="00704037" w:rsidRPr="00C64277" w:rsidRDefault="0070403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7D924B" w14:textId="77777777" w:rsidR="00704037" w:rsidRPr="00651B2A" w:rsidRDefault="0070403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623AF0" w14:textId="77777777" w:rsidR="00704037" w:rsidRPr="00444631" w:rsidRDefault="00704037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7BCE0C" w14:textId="77777777" w:rsidR="00704037" w:rsidRPr="00651B2A" w:rsidRDefault="0070403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9C796D" w14:textId="77777777" w:rsidR="00704037" w:rsidRPr="00C64277" w:rsidRDefault="0070403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EB26FC" w14:textId="77777777" w:rsidR="00704037" w:rsidRPr="00651B2A" w:rsidRDefault="00704037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4369F6" w14:textId="77777777" w:rsidR="00704037" w:rsidRPr="00C64277" w:rsidRDefault="0070403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44E919" w14:textId="77777777" w:rsidR="00704037" w:rsidRPr="00651B2A" w:rsidRDefault="00704037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AF18B0" w14:textId="77777777" w:rsidR="00704037" w:rsidRPr="00C64277" w:rsidRDefault="00704037" w:rsidP="004C731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52B8AF" w14:textId="77777777" w:rsidR="00704037" w:rsidRPr="008C15A8" w:rsidRDefault="00704037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83D384" w14:textId="77777777" w:rsidR="00704037" w:rsidRPr="00C64277" w:rsidRDefault="00704037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56336F" w14:textId="77777777" w:rsidR="00704037" w:rsidRPr="008C15A8" w:rsidRDefault="00704037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002A47" w14:textId="77777777" w:rsidR="00704037" w:rsidRPr="00C64277" w:rsidRDefault="00704037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62B07F" w14:textId="77777777" w:rsidR="00704037" w:rsidRPr="00C64277" w:rsidRDefault="0070403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19D5A7" w14:textId="77777777" w:rsidR="00704037" w:rsidRPr="00C64277" w:rsidRDefault="00704037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260F29" w14:textId="77777777" w:rsidR="00704037" w:rsidRPr="00C64277" w:rsidRDefault="0070403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2040CF" w14:textId="77777777" w:rsidR="00704037" w:rsidRPr="00C64277" w:rsidRDefault="0070403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62FF6B" w14:textId="77777777" w:rsidR="00704037" w:rsidRPr="00C64277" w:rsidRDefault="0070403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ED8AE1" w14:textId="77777777" w:rsidR="00704037" w:rsidRPr="00C64277" w:rsidRDefault="00704037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EF5BFDD" w14:textId="77777777" w:rsidR="00704037" w:rsidRPr="00C64277" w:rsidRDefault="00704037" w:rsidP="004C731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1476C" w:rsidRPr="00C64277" w14:paraId="34BCB268" w14:textId="77777777" w:rsidTr="0011476C">
        <w:tc>
          <w:tcPr>
            <w:tcW w:w="2699" w:type="dxa"/>
          </w:tcPr>
          <w:p w14:paraId="76CADACE" w14:textId="1DC1667E" w:rsidR="004C7317" w:rsidRPr="005012C7" w:rsidRDefault="00012349" w:rsidP="004C731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(ต่อ)</w:t>
            </w:r>
          </w:p>
        </w:tc>
        <w:tc>
          <w:tcPr>
            <w:tcW w:w="86" w:type="dxa"/>
          </w:tcPr>
          <w:p w14:paraId="5F391B01" w14:textId="77777777" w:rsidR="004C7317" w:rsidRPr="005012C7" w:rsidRDefault="004C7317" w:rsidP="004C731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E42532E" w14:textId="5EDD8617" w:rsidR="004C7317" w:rsidRPr="005012C7" w:rsidRDefault="004C7317" w:rsidP="004C7317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17E0BC4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962203" w14:textId="6B126AD0" w:rsidR="004C7317" w:rsidRDefault="004C731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A3B5B1" w14:textId="77777777" w:rsidR="004C7317" w:rsidRPr="00444631" w:rsidRDefault="004C7317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7E1C20" w14:textId="0315816A" w:rsidR="004C7317" w:rsidRDefault="004C7317" w:rsidP="004C731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099C6A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C26F77" w14:textId="264368BA" w:rsidR="004C7317" w:rsidRPr="00F3681A" w:rsidRDefault="004C7317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B03B8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0A7B5E" w14:textId="7BEF4BFF" w:rsidR="004C7317" w:rsidRPr="00F3681A" w:rsidRDefault="004C7317" w:rsidP="004C731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2B909B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573A6A" w14:textId="457D88A0" w:rsidR="004C7317" w:rsidRPr="008C15A8" w:rsidRDefault="004C7317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68BF83" w14:textId="77777777" w:rsidR="004C7317" w:rsidRPr="00C64277" w:rsidRDefault="004C7317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87D79D" w14:textId="0C4EC8E4" w:rsidR="004C7317" w:rsidRPr="008C15A8" w:rsidRDefault="004C7317" w:rsidP="004C731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675F67" w14:textId="77777777" w:rsidR="004C7317" w:rsidRPr="00C64277" w:rsidRDefault="004C7317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8C3C331" w14:textId="07F2E52E" w:rsidR="004C7317" w:rsidRPr="00C64277" w:rsidRDefault="004C731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24014C" w14:textId="77777777" w:rsidR="004C7317" w:rsidRPr="00C64277" w:rsidRDefault="004C7317" w:rsidP="004C731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5299EE" w14:textId="14BBE954" w:rsidR="004C7317" w:rsidRPr="00C64277" w:rsidRDefault="004C731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A270FF" w14:textId="77777777" w:rsidR="004C7317" w:rsidRPr="00C64277" w:rsidRDefault="004C7317" w:rsidP="004C731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D5B649" w14:textId="5F492922" w:rsidR="004C7317" w:rsidRPr="00C64277" w:rsidRDefault="004C7317" w:rsidP="004C731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1BEEB94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4607D88" w14:textId="736E0881" w:rsidR="004C7317" w:rsidRPr="00C64277" w:rsidRDefault="004C7317" w:rsidP="004C731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9147D" w:rsidRPr="00C64277" w14:paraId="58C3581B" w14:textId="77777777" w:rsidTr="00E95FDA">
        <w:tc>
          <w:tcPr>
            <w:tcW w:w="2699" w:type="dxa"/>
          </w:tcPr>
          <w:p w14:paraId="7B720CA4" w14:textId="708FFB3C" w:rsidR="0039147D" w:rsidRPr="005012C7" w:rsidRDefault="0039147D" w:rsidP="0039147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15BFA6B" w14:textId="77777777" w:rsidR="0039147D" w:rsidRPr="005012C7" w:rsidRDefault="0039147D" w:rsidP="003914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0A2CB0A" w14:textId="6D516FEA" w:rsidR="0039147D" w:rsidRPr="005012C7" w:rsidRDefault="0039147D" w:rsidP="00D56F5D">
            <w:pPr>
              <w:pStyle w:val="Bo-Blankline"/>
              <w:ind w:left="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90" w:type="dxa"/>
          </w:tcPr>
          <w:p w14:paraId="20541541" w14:textId="77777777" w:rsidR="0039147D" w:rsidRPr="00C64277" w:rsidRDefault="0039147D" w:rsidP="0039147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C01130" w14:textId="3D405E48" w:rsidR="0039147D" w:rsidRPr="00651B2A" w:rsidRDefault="0039147D" w:rsidP="003914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7604F94" w14:textId="77777777" w:rsidR="0039147D" w:rsidRPr="00444631" w:rsidRDefault="0039147D" w:rsidP="0039147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D9C53E" w14:textId="57E9634E" w:rsidR="0039147D" w:rsidRPr="00651B2A" w:rsidRDefault="0039147D" w:rsidP="003914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170CB9D" w14:textId="77777777" w:rsidR="0039147D" w:rsidRPr="00C64277" w:rsidRDefault="0039147D" w:rsidP="0039147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403C0C" w14:textId="6B81B240" w:rsidR="0039147D" w:rsidRPr="00651B2A" w:rsidRDefault="0039147D" w:rsidP="0039147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E4C756C" w14:textId="77777777" w:rsidR="0039147D" w:rsidRPr="00C64277" w:rsidRDefault="0039147D" w:rsidP="0039147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417AA3" w14:textId="38919805" w:rsidR="0039147D" w:rsidRPr="00651B2A" w:rsidRDefault="0039147D" w:rsidP="0039147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90AA737" w14:textId="77777777" w:rsidR="0039147D" w:rsidRPr="00C64277" w:rsidRDefault="0039147D" w:rsidP="0039147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8BDC751" w14:textId="6A85542E" w:rsidR="0039147D" w:rsidRPr="008C15A8" w:rsidRDefault="0039147D" w:rsidP="0039147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943C33" w14:textId="77777777" w:rsidR="0039147D" w:rsidRPr="00C64277" w:rsidRDefault="0039147D" w:rsidP="0039147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D65F32" w14:textId="3BCA8644" w:rsidR="0039147D" w:rsidRPr="008C15A8" w:rsidRDefault="0039147D" w:rsidP="0039147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EE5DE" w14:textId="77777777" w:rsidR="0039147D" w:rsidRPr="00C64277" w:rsidRDefault="0039147D" w:rsidP="0039147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955448" w14:textId="0146478E" w:rsidR="0039147D" w:rsidRPr="00C64277" w:rsidRDefault="00E95FDA" w:rsidP="0039147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CF37CD" w14:textId="77777777" w:rsidR="0039147D" w:rsidRPr="00C64277" w:rsidRDefault="0039147D" w:rsidP="0039147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9CB805" w14:textId="5E72D7C7" w:rsidR="0039147D" w:rsidRPr="00C64277" w:rsidRDefault="00E95FDA" w:rsidP="0039147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4C7E18" w14:textId="77777777" w:rsidR="0039147D" w:rsidRPr="00C64277" w:rsidRDefault="0039147D" w:rsidP="0039147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E363D" w14:textId="55BE0301" w:rsidR="0039147D" w:rsidRPr="00C64277" w:rsidRDefault="00B951C6" w:rsidP="0039147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37BA2" w14:textId="77777777" w:rsidR="0039147D" w:rsidRPr="00C64277" w:rsidRDefault="0039147D" w:rsidP="0039147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06AB58A" w14:textId="01A0D467" w:rsidR="0039147D" w:rsidRPr="00C64277" w:rsidRDefault="0039147D" w:rsidP="0039147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9147D" w:rsidRPr="00C64277" w14:paraId="78A4B808" w14:textId="77777777" w:rsidTr="00E95FDA">
        <w:tc>
          <w:tcPr>
            <w:tcW w:w="2699" w:type="dxa"/>
          </w:tcPr>
          <w:p w14:paraId="46151E1E" w14:textId="77777777" w:rsidR="0039147D" w:rsidRPr="005012C7" w:rsidRDefault="0039147D" w:rsidP="0039147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333132AD" w14:textId="77777777" w:rsidR="0039147D" w:rsidRPr="005012C7" w:rsidRDefault="0039147D" w:rsidP="003914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171DF28" w14:textId="601CDBA5" w:rsidR="0039147D" w:rsidRPr="005012C7" w:rsidRDefault="0039147D" w:rsidP="00D56F5D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662433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ไฟฟ้าจากพลังงานลม(ยังไม่ได้ดำเนินงาน)</w:t>
            </w:r>
          </w:p>
        </w:tc>
        <w:tc>
          <w:tcPr>
            <w:tcW w:w="90" w:type="dxa"/>
          </w:tcPr>
          <w:p w14:paraId="088ABFE0" w14:textId="77777777" w:rsidR="0039147D" w:rsidRPr="00C64277" w:rsidRDefault="0039147D" w:rsidP="0039147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EFACA6" w14:textId="696DCA5E" w:rsidR="0039147D" w:rsidRDefault="0039147D" w:rsidP="003914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7EBF2B17" w14:textId="77777777" w:rsidR="0039147D" w:rsidRPr="00444631" w:rsidRDefault="0039147D" w:rsidP="0039147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E4FE28" w14:textId="49AFA2EF" w:rsidR="0039147D" w:rsidRDefault="0039147D" w:rsidP="003914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9F6EE1E" w14:textId="77777777" w:rsidR="0039147D" w:rsidRPr="00C64277" w:rsidRDefault="0039147D" w:rsidP="0039147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19C778" w14:textId="69A02833" w:rsidR="0039147D" w:rsidRPr="00F3681A" w:rsidRDefault="0039147D" w:rsidP="0039147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50626E0" w14:textId="77777777" w:rsidR="0039147D" w:rsidRPr="00C64277" w:rsidRDefault="0039147D" w:rsidP="0039147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0E48E0" w14:textId="41DF3C84" w:rsidR="0039147D" w:rsidRPr="00F3681A" w:rsidRDefault="0039147D" w:rsidP="0039147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70E899F" w14:textId="77777777" w:rsidR="0039147D" w:rsidRPr="00C64277" w:rsidRDefault="0039147D" w:rsidP="0039147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3C28736" w14:textId="17FB5D27" w:rsidR="0039147D" w:rsidRPr="008C15A8" w:rsidRDefault="0039147D" w:rsidP="0039147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C9CC34" w14:textId="77777777" w:rsidR="0039147D" w:rsidRPr="00C64277" w:rsidRDefault="0039147D" w:rsidP="0039147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ABB976" w14:textId="77777777" w:rsidR="0039147D" w:rsidRPr="008C15A8" w:rsidRDefault="0039147D" w:rsidP="0039147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F6C426" w14:textId="77777777" w:rsidR="0039147D" w:rsidRPr="00C64277" w:rsidRDefault="0039147D" w:rsidP="0039147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CFCF4E" w14:textId="0033CE02" w:rsidR="0039147D" w:rsidRPr="00C64277" w:rsidRDefault="00E95FDA" w:rsidP="0039147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50B395" w14:textId="77777777" w:rsidR="0039147D" w:rsidRPr="00C64277" w:rsidRDefault="0039147D" w:rsidP="0039147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064994" w14:textId="76CCC358" w:rsidR="0039147D" w:rsidRPr="00C64277" w:rsidRDefault="00E95FDA" w:rsidP="0039147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ACAC9B" w14:textId="77777777" w:rsidR="0039147D" w:rsidRPr="00C64277" w:rsidRDefault="0039147D" w:rsidP="0039147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6A4C1" w14:textId="75862DAE" w:rsidR="0039147D" w:rsidRPr="00C64277" w:rsidRDefault="00B951C6" w:rsidP="0039147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5CB500F" w14:textId="77777777" w:rsidR="0039147D" w:rsidRPr="00C64277" w:rsidRDefault="0039147D" w:rsidP="0039147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3CB4863" w14:textId="77777777" w:rsidR="0039147D" w:rsidRPr="00C64277" w:rsidRDefault="0039147D" w:rsidP="0039147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1476C" w:rsidRPr="00C64277" w14:paraId="4C91ADEF" w14:textId="77777777" w:rsidTr="00E95FDA">
        <w:tc>
          <w:tcPr>
            <w:tcW w:w="2699" w:type="dxa"/>
          </w:tcPr>
          <w:p w14:paraId="62350257" w14:textId="77777777" w:rsidR="004C7317" w:rsidRPr="00444631" w:rsidRDefault="004C7317" w:rsidP="004C7317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26A7B220" w14:textId="77777777" w:rsidR="004C7317" w:rsidRPr="00C64277" w:rsidRDefault="004C7317" w:rsidP="004C731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A694C65" w14:textId="77777777" w:rsidR="004C7317" w:rsidRPr="00444631" w:rsidRDefault="004C7317" w:rsidP="004C731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A47F35" w14:textId="77777777" w:rsidR="004C7317" w:rsidRPr="00C64277" w:rsidRDefault="004C7317" w:rsidP="004C7317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B0D6CB" w14:textId="77777777" w:rsidR="004C7317" w:rsidRPr="00C64277" w:rsidRDefault="004C7317" w:rsidP="004C7317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2CE89C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E491B9" w14:textId="77777777" w:rsidR="004C7317" w:rsidRPr="00C64277" w:rsidRDefault="004C7317" w:rsidP="004C7317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73301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2CB489" w14:textId="77777777" w:rsidR="004C7317" w:rsidRPr="00C64277" w:rsidRDefault="004C7317" w:rsidP="004C7317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16B951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D0588D" w14:textId="77777777" w:rsidR="004C7317" w:rsidRPr="00C64277" w:rsidRDefault="004C7317" w:rsidP="004C7317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E20A71" w14:textId="77777777" w:rsidR="004C7317" w:rsidRPr="00C64277" w:rsidRDefault="004C7317" w:rsidP="004C731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75636" w14:textId="7E15BDC3" w:rsidR="004C7317" w:rsidRPr="00A453E5" w:rsidRDefault="0039147D" w:rsidP="008E58A5">
            <w:pPr>
              <w:tabs>
                <w:tab w:val="decimal" w:pos="895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64732231" w14:textId="77777777" w:rsidR="004C7317" w:rsidRPr="00C64277" w:rsidRDefault="004C7317" w:rsidP="004C7317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3A411" w14:textId="045587DD" w:rsidR="004C7317" w:rsidRPr="00A453E5" w:rsidRDefault="00EE7549" w:rsidP="008E58A5">
            <w:pPr>
              <w:tabs>
                <w:tab w:val="decimal" w:pos="895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4C731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214</w:t>
            </w:r>
            <w:r w:rsidR="004C731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30E9FA17" w14:textId="77777777" w:rsidR="004C7317" w:rsidRPr="00C64277" w:rsidRDefault="004C7317" w:rsidP="004C731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C1D00" w14:textId="05D66F67" w:rsidR="004C7317" w:rsidRPr="008C15A8" w:rsidRDefault="00E95FDA" w:rsidP="008E58A5">
            <w:pPr>
              <w:tabs>
                <w:tab w:val="decimal" w:pos="89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24,911,629</w:t>
            </w:r>
          </w:p>
        </w:tc>
        <w:tc>
          <w:tcPr>
            <w:tcW w:w="90" w:type="dxa"/>
            <w:shd w:val="clear" w:color="auto" w:fill="auto"/>
          </w:tcPr>
          <w:p w14:paraId="066137E9" w14:textId="77777777" w:rsidR="004C7317" w:rsidRPr="00C64277" w:rsidRDefault="004C7317" w:rsidP="004C731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8DE1" w14:textId="18D2E394" w:rsidR="004C7317" w:rsidRPr="00E95FDA" w:rsidRDefault="00E95FDA" w:rsidP="008E58A5">
            <w:pPr>
              <w:tabs>
                <w:tab w:val="decimal" w:pos="895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5FDA">
              <w:rPr>
                <w:rFonts w:asciiTheme="majorBidi" w:hAnsiTheme="majorBidi" w:cstheme="majorBidi"/>
                <w:b/>
                <w:bCs/>
                <w:lang w:val="en-US"/>
              </w:rPr>
              <w:t>24,591,555</w:t>
            </w:r>
          </w:p>
        </w:tc>
        <w:tc>
          <w:tcPr>
            <w:tcW w:w="90" w:type="dxa"/>
            <w:shd w:val="clear" w:color="auto" w:fill="auto"/>
          </w:tcPr>
          <w:p w14:paraId="1BE546BE" w14:textId="77777777" w:rsidR="004C7317" w:rsidRPr="00C64277" w:rsidRDefault="004C7317" w:rsidP="004C731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7951B" w14:textId="3293EB6D" w:rsidR="004C7317" w:rsidRPr="008C15A8" w:rsidRDefault="00B951C6" w:rsidP="008E58A5">
            <w:pPr>
              <w:tabs>
                <w:tab w:val="decimal" w:pos="895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1,972,375</w:t>
            </w:r>
          </w:p>
        </w:tc>
        <w:tc>
          <w:tcPr>
            <w:tcW w:w="90" w:type="dxa"/>
          </w:tcPr>
          <w:p w14:paraId="7A80127C" w14:textId="77777777" w:rsidR="004C7317" w:rsidRPr="00C64277" w:rsidRDefault="004C7317" w:rsidP="004C7317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520B8C" w14:textId="16CDDAAA" w:rsidR="004C7317" w:rsidRPr="008C15A8" w:rsidRDefault="00EE7549" w:rsidP="008E58A5">
            <w:pPr>
              <w:tabs>
                <w:tab w:val="decimal" w:pos="895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AF41C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995</w:t>
            </w:r>
            <w:r w:rsidR="00AF41C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499</w:t>
            </w:r>
          </w:p>
        </w:tc>
      </w:tr>
    </w:tbl>
    <w:p w14:paraId="5B21577D" w14:textId="77777777" w:rsidR="0059608C" w:rsidRDefault="0059608C" w:rsidP="001D550C">
      <w:pPr>
        <w:pStyle w:val="Bo-C1Content"/>
        <w:ind w:left="0"/>
        <w:rPr>
          <w:rFonts w:asciiTheme="majorBidi" w:hAnsiTheme="majorBidi" w:cstheme="majorBidi"/>
          <w:sz w:val="12"/>
          <w:szCs w:val="12"/>
        </w:rPr>
      </w:pPr>
    </w:p>
    <w:p w14:paraId="268AC665" w14:textId="2D807E67" w:rsidR="00E65947" w:rsidRDefault="00E65947" w:rsidP="00E65947">
      <w:pPr>
        <w:pStyle w:val="Bo-C1Content"/>
        <w:ind w:left="360" w:hanging="360"/>
      </w:pPr>
      <w:r>
        <w:rPr>
          <w:rFonts w:hint="cs"/>
          <w:cs/>
        </w:rPr>
        <w:t xml:space="preserve">การจำแนกต้นทุนทางการเงินอธิบายไว้ในหมายเหตุข้อ </w:t>
      </w:r>
      <w:r w:rsidR="000C6909">
        <w:rPr>
          <w:lang w:val="en-US"/>
        </w:rPr>
        <w:t>24</w:t>
      </w:r>
      <w:r>
        <w:rPr>
          <w:rFonts w:hint="cs"/>
          <w:cs/>
          <w:lang w:val="en-US"/>
        </w:rPr>
        <w:t>(ง)</w:t>
      </w:r>
    </w:p>
    <w:p w14:paraId="3F6526B5" w14:textId="77777777" w:rsidR="00E65947" w:rsidRDefault="00E65947" w:rsidP="001D550C">
      <w:pPr>
        <w:pStyle w:val="Bo-C1Content"/>
        <w:ind w:left="0"/>
        <w:rPr>
          <w:rFonts w:asciiTheme="majorBidi" w:hAnsiTheme="majorBidi" w:cstheme="majorBidi"/>
          <w:sz w:val="12"/>
          <w:szCs w:val="12"/>
        </w:rPr>
      </w:pPr>
    </w:p>
    <w:p w14:paraId="4075C71E" w14:textId="5237BD47" w:rsidR="00E65947" w:rsidRDefault="00E65947" w:rsidP="001D550C">
      <w:pPr>
        <w:pStyle w:val="Bo-C1Content"/>
        <w:ind w:left="0"/>
        <w:rPr>
          <w:rFonts w:asciiTheme="majorBidi" w:hAnsiTheme="majorBidi" w:cstheme="majorBidi"/>
          <w:sz w:val="12"/>
          <w:szCs w:val="12"/>
          <w:cs/>
        </w:rPr>
        <w:sectPr w:rsidR="00E65947" w:rsidSect="00DE7164">
          <w:footerReference w:type="default" r:id="rId14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0164B247" w14:textId="00AE95D4" w:rsidR="0059608C" w:rsidRPr="00222494" w:rsidRDefault="0059608C" w:rsidP="0059608C">
      <w:pPr>
        <w:pStyle w:val="Bo-C1Content"/>
        <w:ind w:left="540"/>
        <w:rPr>
          <w:cs/>
          <w:lang w:val="en-US"/>
        </w:rPr>
      </w:pPr>
      <w:r w:rsidRPr="00181846">
        <w:rPr>
          <w:cs/>
        </w:rPr>
        <w:lastRenderedPageBreak/>
        <w:t>บริษัทย่อยทั้งหมด</w:t>
      </w:r>
      <w:r w:rsidR="00222494">
        <w:rPr>
          <w:rFonts w:hint="cs"/>
          <w:cs/>
        </w:rPr>
        <w:t>จดทะเบียนจัดตั้งและ</w:t>
      </w:r>
      <w:r w:rsidRPr="00181846">
        <w:rPr>
          <w:cs/>
        </w:rPr>
        <w:t>ดำเนินธุรกิจในประเทศไทยยกเว้น</w:t>
      </w:r>
      <w:r>
        <w:t xml:space="preserve"> </w:t>
      </w:r>
      <w:r w:rsidRPr="00181846">
        <w:t>TPI Polene Power Investment Co., Ltd</w:t>
      </w:r>
      <w:r>
        <w:rPr>
          <w:rFonts w:hint="cs"/>
          <w:cs/>
        </w:rPr>
        <w:t>.</w:t>
      </w:r>
      <w:r w:rsidRPr="00181846">
        <w:t xml:space="preserve"> </w:t>
      </w:r>
      <w:r>
        <w:rPr>
          <w:cs/>
        </w:rPr>
        <w:t>ซึ่ง</w:t>
      </w:r>
      <w:r w:rsidR="00222494">
        <w:rPr>
          <w:rFonts w:hint="cs"/>
          <w:cs/>
        </w:rPr>
        <w:t>จดทะเบียนจัดตั้งและ</w:t>
      </w:r>
      <w:r>
        <w:rPr>
          <w:cs/>
        </w:rPr>
        <w:t>ดำเนินธุรกิจในประเทศ</w:t>
      </w:r>
      <w:r>
        <w:rPr>
          <w:rFonts w:hint="cs"/>
          <w:cs/>
        </w:rPr>
        <w:t>กัมพูชา</w:t>
      </w:r>
      <w:r w:rsidR="00222494">
        <w:rPr>
          <w:rFonts w:hint="cs"/>
          <w:cs/>
        </w:rPr>
        <w:t xml:space="preserve"> ซึ่ง ณ วันที่ </w:t>
      </w:r>
      <w:r w:rsidR="00EE7549">
        <w:rPr>
          <w:lang w:val="en-US"/>
        </w:rPr>
        <w:t>31</w:t>
      </w:r>
      <w:r w:rsidR="00222494">
        <w:rPr>
          <w:lang w:val="en-US"/>
        </w:rPr>
        <w:t xml:space="preserve"> </w:t>
      </w:r>
      <w:r w:rsidR="00222494">
        <w:rPr>
          <w:rFonts w:hint="cs"/>
          <w:cs/>
          <w:lang w:val="en-US"/>
        </w:rPr>
        <w:t xml:space="preserve">ธันวาคม </w:t>
      </w:r>
      <w:r w:rsidR="00EE7549">
        <w:rPr>
          <w:lang w:val="en-US"/>
        </w:rPr>
        <w:t>2563</w:t>
      </w:r>
      <w:r w:rsidR="00222494">
        <w:rPr>
          <w:lang w:val="en-US"/>
        </w:rPr>
        <w:t xml:space="preserve"> </w:t>
      </w:r>
      <w:r w:rsidR="00222494">
        <w:rPr>
          <w:rFonts w:hint="cs"/>
          <w:cs/>
          <w:lang w:val="en-US"/>
        </w:rPr>
        <w:t>บริษัทอยู่ระหว่างการจดทะเบียนเลิกกิจการ</w:t>
      </w:r>
    </w:p>
    <w:p w14:paraId="0F18023F" w14:textId="77777777" w:rsidR="0059608C" w:rsidRDefault="0059608C" w:rsidP="00E60C7D">
      <w:pPr>
        <w:pStyle w:val="Bo-Blankline"/>
      </w:pPr>
    </w:p>
    <w:p w14:paraId="718377FD" w14:textId="5237DE88" w:rsidR="007865BF" w:rsidRPr="007865BF" w:rsidRDefault="007865BF" w:rsidP="007865BF">
      <w:pPr>
        <w:pStyle w:val="Bo-C1Content"/>
      </w:pPr>
      <w:r w:rsidRPr="007865BF">
        <w:rPr>
          <w:cs/>
        </w:rPr>
        <w:t xml:space="preserve"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Pr="007865BF">
        <w:rPr>
          <w:spacing w:val="4"/>
          <w:cs/>
        </w:rPr>
        <w:t xml:space="preserve">เมื่อวันที่ </w:t>
      </w:r>
      <w:r w:rsidRPr="007865BF">
        <w:rPr>
          <w:spacing w:val="4"/>
        </w:rPr>
        <w:t>31</w:t>
      </w:r>
      <w:r w:rsidRPr="007865BF">
        <w:rPr>
          <w:spacing w:val="4"/>
          <w:cs/>
        </w:rPr>
        <w:t xml:space="preserve"> ธันวาคม </w:t>
      </w:r>
      <w:r w:rsidRPr="007865BF">
        <w:rPr>
          <w:spacing w:val="4"/>
        </w:rPr>
        <w:t>2563</w:t>
      </w:r>
      <w:r w:rsidRPr="007865BF">
        <w:rPr>
          <w:spacing w:val="4"/>
          <w:cs/>
        </w:rPr>
        <w:t xml:space="preserve"> มีราคาปิดอยู่ที่ </w:t>
      </w:r>
      <w:r w:rsidRPr="007865BF">
        <w:rPr>
          <w:spacing w:val="4"/>
        </w:rPr>
        <w:t>4.28</w:t>
      </w:r>
      <w:r w:rsidRPr="007865BF">
        <w:rPr>
          <w:spacing w:val="4"/>
          <w:cs/>
        </w:rPr>
        <w:t xml:space="preserve"> บาท </w:t>
      </w:r>
      <w:r w:rsidRPr="009E3B07">
        <w:rPr>
          <w:i/>
          <w:iCs/>
          <w:spacing w:val="4"/>
          <w:cs/>
        </w:rPr>
        <w:t>(</w:t>
      </w:r>
      <w:r w:rsidRPr="009E3B07">
        <w:rPr>
          <w:i/>
          <w:iCs/>
          <w:spacing w:val="4"/>
        </w:rPr>
        <w:t>2562: 4.40</w:t>
      </w:r>
      <w:r w:rsidRPr="009E3B07">
        <w:rPr>
          <w:i/>
          <w:iCs/>
          <w:spacing w:val="4"/>
          <w:cs/>
        </w:rPr>
        <w:t xml:space="preserve"> บาท)</w:t>
      </w:r>
      <w:r w:rsidRPr="007865BF">
        <w:rPr>
          <w:spacing w:val="4"/>
          <w:cs/>
        </w:rPr>
        <w:t xml:space="preserve"> มูลค่ายุติธรรมของเงินลงทุนในบริษัท</w:t>
      </w:r>
      <w:r>
        <w:br/>
      </w:r>
      <w:r w:rsidRPr="007865BF">
        <w:rPr>
          <w:cs/>
        </w:rPr>
        <w:t xml:space="preserve">ทีพีไอ โพลีน เพาเวอร์ จำกัด (มหาชน) เท่ากับ </w:t>
      </w:r>
      <w:r w:rsidRPr="007865BF">
        <w:t xml:space="preserve">25,252 </w:t>
      </w:r>
      <w:r w:rsidRPr="007865BF">
        <w:rPr>
          <w:cs/>
        </w:rPr>
        <w:t xml:space="preserve">ล้านบาท </w:t>
      </w:r>
      <w:r w:rsidRPr="007865BF">
        <w:rPr>
          <w:i/>
          <w:iCs/>
          <w:cs/>
        </w:rPr>
        <w:t>(</w:t>
      </w:r>
      <w:r w:rsidRPr="007865BF">
        <w:rPr>
          <w:i/>
          <w:iCs/>
        </w:rPr>
        <w:t xml:space="preserve">2562: 25,960 </w:t>
      </w:r>
      <w:r w:rsidRPr="007865BF">
        <w:rPr>
          <w:i/>
          <w:iCs/>
          <w:cs/>
        </w:rPr>
        <w:t>ล้านบาท)</w:t>
      </w:r>
      <w:r w:rsidRPr="007865BF">
        <w:rPr>
          <w:cs/>
        </w:rPr>
        <w:t xml:space="preserve"> </w:t>
      </w:r>
    </w:p>
    <w:p w14:paraId="50481E46" w14:textId="003BC05E" w:rsidR="0078107B" w:rsidRDefault="0078107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0F4F795E" w14:textId="76EFCCDC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68930797" w14:textId="6B971F05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1F8DE3A0" w14:textId="21623EAE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510B4C9C" w14:textId="3986EDBD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085B492D" w14:textId="3112EAD6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3DC7E304" w14:textId="385CF109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6097C547" w14:textId="39781AEC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4FAD9950" w14:textId="51DF7A23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</w:pPr>
    </w:p>
    <w:p w14:paraId="31DF55A4" w14:textId="77777777" w:rsidR="00084C2B" w:rsidRDefault="00084C2B" w:rsidP="007E5CA2">
      <w:pPr>
        <w:pStyle w:val="Bo-C1Content"/>
        <w:rPr>
          <w:rFonts w:asciiTheme="majorBidi" w:hAnsiTheme="majorBidi"/>
          <w:sz w:val="20"/>
          <w:szCs w:val="20"/>
        </w:rPr>
        <w:sectPr w:rsidR="00084C2B" w:rsidSect="00F145FD">
          <w:pgSz w:w="11909" w:h="16834" w:code="9"/>
          <w:pgMar w:top="1174" w:right="1109" w:bottom="1008" w:left="1170" w:header="720" w:footer="677" w:gutter="0"/>
          <w:paperSrc w:first="15" w:other="15"/>
          <w:cols w:space="737"/>
          <w:docGrid w:linePitch="299"/>
        </w:sectPr>
      </w:pPr>
    </w:p>
    <w:p w14:paraId="681E1215" w14:textId="21122D3E" w:rsidR="0078107B" w:rsidRPr="00257F6A" w:rsidRDefault="0078107B" w:rsidP="003765C6">
      <w:pPr>
        <w:pStyle w:val="Bo-C1Content"/>
        <w:tabs>
          <w:tab w:val="left" w:pos="90"/>
        </w:tabs>
        <w:ind w:left="0" w:right="-198"/>
        <w:rPr>
          <w:rFonts w:asciiTheme="majorBidi" w:hAnsiTheme="majorBidi" w:cstheme="majorBidi"/>
        </w:rPr>
      </w:pPr>
      <w:r w:rsidRPr="0011704E">
        <w:rPr>
          <w:rFonts w:asciiTheme="majorBidi" w:hAnsiTheme="majorBidi" w:cstheme="majorBidi"/>
          <w:cs/>
        </w:rPr>
        <w:lastRenderedPageBreak/>
        <w:t>ตารางต่อไปนี้สรุปข้อมูลทางการเงินของบริษัท</w:t>
      </w:r>
      <w:r w:rsidR="002C097C" w:rsidRPr="0011704E">
        <w:rPr>
          <w:rFonts w:asciiTheme="majorBidi" w:hAnsiTheme="majorBidi" w:cstheme="majorBidi" w:hint="cs"/>
          <w:cs/>
        </w:rPr>
        <w:t>ย่อย</w:t>
      </w:r>
      <w:r w:rsidRPr="0011704E">
        <w:rPr>
          <w:rFonts w:asciiTheme="majorBidi" w:hAnsiTheme="majorBidi" w:cstheme="majorBidi"/>
          <w:cs/>
        </w:rPr>
        <w:t>ที่รวมอยู่ในงบการเงินของบริษัท</w:t>
      </w:r>
      <w:r w:rsidR="002C097C" w:rsidRPr="0011704E">
        <w:rPr>
          <w:rFonts w:asciiTheme="majorBidi" w:hAnsiTheme="majorBidi" w:cstheme="majorBidi" w:hint="cs"/>
          <w:cs/>
        </w:rPr>
        <w:t>ย่อย</w:t>
      </w:r>
      <w:r w:rsidRPr="0011704E">
        <w:rPr>
          <w:rFonts w:asciiTheme="majorBidi" w:hAnsiTheme="majorBidi" w:cstheme="majorBidi"/>
          <w:cs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A3610FD" w14:textId="77777777" w:rsidR="0078107B" w:rsidRPr="0078107B" w:rsidRDefault="0078107B" w:rsidP="0078107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lang w:val="en-US"/>
        </w:rPr>
      </w:pPr>
    </w:p>
    <w:tbl>
      <w:tblPr>
        <w:tblStyle w:val="TableGridLight1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270"/>
        <w:gridCol w:w="1530"/>
        <w:gridCol w:w="270"/>
        <w:gridCol w:w="1530"/>
        <w:gridCol w:w="270"/>
        <w:gridCol w:w="1440"/>
        <w:gridCol w:w="270"/>
        <w:gridCol w:w="1440"/>
        <w:gridCol w:w="270"/>
        <w:gridCol w:w="1620"/>
      </w:tblGrid>
      <w:tr w:rsidR="006C4918" w:rsidRPr="00080768" w14:paraId="0F18D8E3" w14:textId="77777777" w:rsidTr="003765C6">
        <w:trPr>
          <w:trHeight w:val="20"/>
        </w:trPr>
        <w:tc>
          <w:tcPr>
            <w:tcW w:w="4500" w:type="dxa"/>
          </w:tcPr>
          <w:p w14:paraId="310D6E00" w14:textId="77777777" w:rsidR="006C4918" w:rsidRPr="00F647CE" w:rsidRDefault="006C4918" w:rsidP="00781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3965F93C" w14:textId="7FBB5BFF" w:rsidR="006C4918" w:rsidRPr="004A289F" w:rsidRDefault="006C4918" w:rsidP="00084C2B">
            <w:pPr>
              <w:ind w:firstLine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89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ทีพีไอ คอนกรีต จำกัด</w:t>
            </w:r>
          </w:p>
        </w:tc>
        <w:tc>
          <w:tcPr>
            <w:tcW w:w="270" w:type="dxa"/>
          </w:tcPr>
          <w:p w14:paraId="7DDA76B2" w14:textId="0385A70B" w:rsidR="006C4918" w:rsidRPr="004A289F" w:rsidRDefault="006C4918" w:rsidP="00084C2B">
            <w:pPr>
              <w:ind w:firstLine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</w:tcPr>
          <w:p w14:paraId="574A0BFB" w14:textId="16CE41FE" w:rsidR="006C4918" w:rsidRPr="004A289F" w:rsidRDefault="006C4918" w:rsidP="00084C2B">
            <w:pPr>
              <w:ind w:firstLine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270" w:type="dxa"/>
          </w:tcPr>
          <w:p w14:paraId="7E1AE014" w14:textId="06F3EFFA" w:rsidR="006C4918" w:rsidRPr="004A289F" w:rsidRDefault="006C4918" w:rsidP="00084C2B">
            <w:pPr>
              <w:ind w:firstLine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30" w:type="dxa"/>
            <w:gridSpan w:val="3"/>
          </w:tcPr>
          <w:p w14:paraId="6B41BA7B" w14:textId="13203C9B" w:rsidR="006C4918" w:rsidRPr="00F647CE" w:rsidRDefault="006C4918" w:rsidP="00084C2B">
            <w:pPr>
              <w:ind w:firstLine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</w:tr>
      <w:tr w:rsidR="006C4918" w:rsidRPr="00080768" w14:paraId="40BAA357" w14:textId="77777777" w:rsidTr="003765C6">
        <w:trPr>
          <w:trHeight w:val="20"/>
        </w:trPr>
        <w:tc>
          <w:tcPr>
            <w:tcW w:w="4500" w:type="dxa"/>
          </w:tcPr>
          <w:p w14:paraId="474523F4" w14:textId="77777777" w:rsidR="006C4918" w:rsidRPr="00F647CE" w:rsidRDefault="006C4918" w:rsidP="006C491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DA70A9B" w14:textId="1BB4B199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1DAC1281" w14:textId="77777777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E405947" w14:textId="7E0DEC42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</w:tcPr>
          <w:p w14:paraId="7DD8AE6E" w14:textId="18173B08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750C3C4" w14:textId="138F2170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1987EFC1" w14:textId="77777777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48A9C1D" w14:textId="750272F1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</w:tcPr>
          <w:p w14:paraId="4C0E3BA6" w14:textId="4EBA84EF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28116EA" w14:textId="68136B74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6D58EF97" w14:textId="77777777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7EC52DE" w14:textId="77777777" w:rsidR="006C4918" w:rsidRPr="00F647CE" w:rsidRDefault="006C4918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063337" w:rsidRPr="00080768" w14:paraId="7BD2A2D8" w14:textId="77777777" w:rsidTr="003765C6">
        <w:trPr>
          <w:trHeight w:val="20"/>
        </w:trPr>
        <w:tc>
          <w:tcPr>
            <w:tcW w:w="4500" w:type="dxa"/>
          </w:tcPr>
          <w:p w14:paraId="2D047E0B" w14:textId="77777777" w:rsidR="00063337" w:rsidRPr="00F647CE" w:rsidRDefault="00063337" w:rsidP="006C491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0643C2C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0652519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34D0401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9F5EA0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8FDE5CF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F662431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C875E85" w14:textId="16349FC9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</w:tcPr>
          <w:p w14:paraId="1041CB51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721A257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05DBB1E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6E07418" w14:textId="77777777" w:rsidR="00063337" w:rsidRPr="00F647CE" w:rsidRDefault="00063337" w:rsidP="006C491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C4918" w:rsidRPr="00080768" w14:paraId="6D21C16B" w14:textId="77777777" w:rsidTr="003765C6">
        <w:trPr>
          <w:trHeight w:val="20"/>
        </w:trPr>
        <w:tc>
          <w:tcPr>
            <w:tcW w:w="4500" w:type="dxa"/>
          </w:tcPr>
          <w:p w14:paraId="53190949" w14:textId="77777777" w:rsidR="006C4918" w:rsidRPr="00F647CE" w:rsidRDefault="006C4918" w:rsidP="00781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0440" w:type="dxa"/>
            <w:gridSpan w:val="11"/>
          </w:tcPr>
          <w:p w14:paraId="1B61A5AB" w14:textId="59132878" w:rsidR="006C4918" w:rsidRPr="00F647CE" w:rsidRDefault="006C4918" w:rsidP="0078107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</w:t>
            </w: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นบาท)</w:t>
            </w:r>
          </w:p>
        </w:tc>
      </w:tr>
      <w:tr w:rsidR="00540BCA" w:rsidRPr="00080768" w14:paraId="0E485D92" w14:textId="77777777" w:rsidTr="003765C6">
        <w:trPr>
          <w:trHeight w:val="20"/>
        </w:trPr>
        <w:tc>
          <w:tcPr>
            <w:tcW w:w="4500" w:type="dxa"/>
          </w:tcPr>
          <w:p w14:paraId="43061165" w14:textId="77777777" w:rsidR="00540BCA" w:rsidRPr="001A460B" w:rsidRDefault="00540BCA" w:rsidP="007810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460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6BD44F06" w14:textId="59DEEF62" w:rsidR="00540BCA" w:rsidRPr="001A460B" w:rsidRDefault="007D23AD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5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,029,337</w:t>
            </w:r>
          </w:p>
        </w:tc>
        <w:tc>
          <w:tcPr>
            <w:tcW w:w="270" w:type="dxa"/>
          </w:tcPr>
          <w:p w14:paraId="2ADAE16E" w14:textId="77777777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B2030E5" w14:textId="49EC62E8" w:rsidR="00540BCA" w:rsidRPr="001A460B" w:rsidRDefault="005E7AFE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4,911,723</w:t>
            </w:r>
          </w:p>
        </w:tc>
        <w:tc>
          <w:tcPr>
            <w:tcW w:w="270" w:type="dxa"/>
          </w:tcPr>
          <w:p w14:paraId="19648F42" w14:textId="4369C10F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7F5CAA3" w14:textId="2C336215" w:rsidR="00540BCA" w:rsidRPr="001A460B" w:rsidRDefault="009A248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11,444,002</w:t>
            </w:r>
          </w:p>
        </w:tc>
        <w:tc>
          <w:tcPr>
            <w:tcW w:w="270" w:type="dxa"/>
          </w:tcPr>
          <w:p w14:paraId="46B16D61" w14:textId="77777777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39A2F1" w14:textId="6B303439" w:rsidR="00540BCA" w:rsidRPr="001A460B" w:rsidRDefault="009A2482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10,905,825</w:t>
            </w:r>
          </w:p>
        </w:tc>
        <w:tc>
          <w:tcPr>
            <w:tcW w:w="270" w:type="dxa"/>
          </w:tcPr>
          <w:p w14:paraId="13821F80" w14:textId="66D27E06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D63345" w14:textId="48F2D2EC" w:rsidR="00540BCA" w:rsidRPr="001A460B" w:rsidRDefault="00F27226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1,005,863</w:t>
            </w:r>
          </w:p>
        </w:tc>
        <w:tc>
          <w:tcPr>
            <w:tcW w:w="270" w:type="dxa"/>
          </w:tcPr>
          <w:p w14:paraId="6679C744" w14:textId="77777777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DE5670" w14:textId="1F2D4F7E" w:rsidR="00540BCA" w:rsidRPr="001A460B" w:rsidRDefault="004771E7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375</w:t>
            </w:r>
          </w:p>
        </w:tc>
      </w:tr>
      <w:tr w:rsidR="00540BCA" w:rsidRPr="00080768" w14:paraId="4597701D" w14:textId="77777777" w:rsidTr="003765C6">
        <w:trPr>
          <w:trHeight w:val="20"/>
        </w:trPr>
        <w:tc>
          <w:tcPr>
            <w:tcW w:w="4500" w:type="dxa"/>
          </w:tcPr>
          <w:p w14:paraId="093A54AE" w14:textId="77777777" w:rsidR="00540BCA" w:rsidRPr="001A460B" w:rsidRDefault="00540BCA" w:rsidP="007810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460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530" w:type="dxa"/>
          </w:tcPr>
          <w:p w14:paraId="58767497" w14:textId="380A7302" w:rsidR="00540BCA" w:rsidRPr="001A460B" w:rsidRDefault="007D23AD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241,119</w:t>
            </w:r>
          </w:p>
        </w:tc>
        <w:tc>
          <w:tcPr>
            <w:tcW w:w="270" w:type="dxa"/>
          </w:tcPr>
          <w:p w14:paraId="6C0A3869" w14:textId="77777777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9C06DA" w14:textId="1B9B212F" w:rsidR="00540BCA" w:rsidRPr="001A460B" w:rsidRDefault="005E7AFE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(152,175)</w:t>
            </w:r>
          </w:p>
        </w:tc>
        <w:tc>
          <w:tcPr>
            <w:tcW w:w="270" w:type="dxa"/>
          </w:tcPr>
          <w:p w14:paraId="2AD9FA99" w14:textId="2D008FDE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7E2F93" w14:textId="1FB5CD52" w:rsidR="00540BCA" w:rsidRPr="001A460B" w:rsidRDefault="009A248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4,505,82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0" w:type="dxa"/>
          </w:tcPr>
          <w:p w14:paraId="570656BB" w14:textId="77777777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D72199" w14:textId="28C9B3A1" w:rsidR="00540BCA" w:rsidRPr="001A460B" w:rsidRDefault="009A2482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4,606,80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0" w:type="dxa"/>
          </w:tcPr>
          <w:p w14:paraId="36E0BDF9" w14:textId="222CCD92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CF3D64" w14:textId="1659268D" w:rsidR="00540BCA" w:rsidRPr="001A460B" w:rsidRDefault="00F27226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248,062</w:t>
            </w:r>
          </w:p>
        </w:tc>
        <w:tc>
          <w:tcPr>
            <w:tcW w:w="270" w:type="dxa"/>
          </w:tcPr>
          <w:p w14:paraId="3272DA91" w14:textId="77777777" w:rsidR="00540BCA" w:rsidRPr="00F647CE" w:rsidRDefault="00540BCA" w:rsidP="0078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B37B577" w14:textId="155798F5" w:rsidR="00540BCA" w:rsidRPr="001A460B" w:rsidRDefault="004771E7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242,277</w:t>
            </w:r>
          </w:p>
        </w:tc>
      </w:tr>
      <w:tr w:rsidR="00F27226" w:rsidRPr="00080768" w14:paraId="459A54A9" w14:textId="77777777" w:rsidTr="003765C6">
        <w:trPr>
          <w:trHeight w:val="20"/>
        </w:trPr>
        <w:tc>
          <w:tcPr>
            <w:tcW w:w="4500" w:type="dxa"/>
          </w:tcPr>
          <w:p w14:paraId="682968FE" w14:textId="77777777" w:rsidR="00F27226" w:rsidRPr="001A460B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460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7235284" w14:textId="68C1057C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(119)</w:t>
            </w:r>
          </w:p>
        </w:tc>
        <w:tc>
          <w:tcPr>
            <w:tcW w:w="270" w:type="dxa"/>
          </w:tcPr>
          <w:p w14:paraId="76DE48E0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B06A80" w14:textId="68ECB89D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(1,236)</w:t>
            </w:r>
          </w:p>
        </w:tc>
        <w:tc>
          <w:tcPr>
            <w:tcW w:w="270" w:type="dxa"/>
          </w:tcPr>
          <w:p w14:paraId="7091A6DB" w14:textId="6595BE3F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6D73FB" w14:textId="5DA0A070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42218F08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3ACA3A" w14:textId="61C43654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(2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4,857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2E5B72F4" w14:textId="7B9F959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ADC0BA" w14:textId="7528A3D2" w:rsidR="00F27226" w:rsidRPr="001A460B" w:rsidRDefault="00F27226" w:rsidP="001A460B">
            <w:pPr>
              <w:spacing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</w:tcPr>
          <w:p w14:paraId="7FC75AFC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DFA7753" w14:textId="037131DA" w:rsidR="00F27226" w:rsidRPr="00F647CE" w:rsidRDefault="00F27226" w:rsidP="00F2722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2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27226" w:rsidRPr="00080768" w14:paraId="65F9E809" w14:textId="77777777" w:rsidTr="003765C6">
        <w:trPr>
          <w:trHeight w:val="20"/>
        </w:trPr>
        <w:tc>
          <w:tcPr>
            <w:tcW w:w="4500" w:type="dxa"/>
          </w:tcPr>
          <w:p w14:paraId="4CAEB522" w14:textId="77777777" w:rsidR="00F27226" w:rsidRPr="001A460B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460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กำไรขาดทุนเบ็ดเสร็จรวม</w:t>
            </w:r>
            <w:r w:rsidRPr="001A460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1A4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1A460B">
              <w:rPr>
                <w:rFonts w:asciiTheme="majorBidi" w:hAnsiTheme="majorBidi" w:cstheme="majorBidi"/>
                <w:sz w:val="24"/>
                <w:szCs w:val="24"/>
              </w:rPr>
              <w:t>100)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925C871" w14:textId="6FAE91A6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241,000</w:t>
            </w:r>
          </w:p>
        </w:tc>
        <w:tc>
          <w:tcPr>
            <w:tcW w:w="270" w:type="dxa"/>
          </w:tcPr>
          <w:p w14:paraId="09CCB0C3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418B4D" w14:textId="264E9FEB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(153,41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082C36B7" w14:textId="56F294C1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E03278" w14:textId="57EBBBA6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4,505,80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0" w:type="dxa"/>
          </w:tcPr>
          <w:p w14:paraId="6640735A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813BC" w14:textId="4E03E036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581,951</w:t>
            </w:r>
          </w:p>
        </w:tc>
        <w:tc>
          <w:tcPr>
            <w:tcW w:w="270" w:type="dxa"/>
          </w:tcPr>
          <w:p w14:paraId="4929DFD4" w14:textId="4E6CDD06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7ACBF" w14:textId="055EEEBF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1,253,925</w:t>
            </w:r>
          </w:p>
        </w:tc>
        <w:tc>
          <w:tcPr>
            <w:tcW w:w="270" w:type="dxa"/>
          </w:tcPr>
          <w:p w14:paraId="555AFB98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72D8C0" w14:textId="4B9BFA1D" w:rsidR="00F27226" w:rsidRPr="001A460B" w:rsidRDefault="004771E7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1,378,246</w:t>
            </w:r>
          </w:p>
        </w:tc>
      </w:tr>
      <w:tr w:rsidR="00F27226" w:rsidRPr="00080768" w14:paraId="081B452A" w14:textId="77777777" w:rsidTr="00851BEC">
        <w:trPr>
          <w:trHeight w:val="20"/>
        </w:trPr>
        <w:tc>
          <w:tcPr>
            <w:tcW w:w="4500" w:type="dxa"/>
            <w:vAlign w:val="bottom"/>
          </w:tcPr>
          <w:p w14:paraId="3F479BA1" w14:textId="77777777" w:rsidR="00F27226" w:rsidRPr="001A460B" w:rsidRDefault="00F27226" w:rsidP="00F27226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1A460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A2D740" w14:textId="7234678B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241,000</w:t>
            </w:r>
          </w:p>
        </w:tc>
        <w:tc>
          <w:tcPr>
            <w:tcW w:w="270" w:type="dxa"/>
          </w:tcPr>
          <w:p w14:paraId="54F5DF15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22737B" w14:textId="59918271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(153,41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47D8FBD2" w14:textId="7489E4FB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3B3A3" w14:textId="0386E25E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3,164,878</w:t>
            </w:r>
          </w:p>
        </w:tc>
        <w:tc>
          <w:tcPr>
            <w:tcW w:w="270" w:type="dxa"/>
          </w:tcPr>
          <w:p w14:paraId="0CA0A144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C7929" w14:textId="627F2CBE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3,2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18,362</w:t>
            </w:r>
          </w:p>
        </w:tc>
        <w:tc>
          <w:tcPr>
            <w:tcW w:w="270" w:type="dxa"/>
          </w:tcPr>
          <w:p w14:paraId="57AA7119" w14:textId="50C9E3FE" w:rsidR="00F27226" w:rsidRPr="001A460B" w:rsidRDefault="00F27226" w:rsidP="001A460B">
            <w:pPr>
              <w:pStyle w:val="acctfourfigures"/>
              <w:tabs>
                <w:tab w:val="clear" w:pos="765"/>
                <w:tab w:val="decimal" w:pos="551"/>
                <w:tab w:val="decimal" w:pos="1236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A3AB8" w14:textId="097D0C2D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1,253,925</w:t>
            </w:r>
          </w:p>
        </w:tc>
        <w:tc>
          <w:tcPr>
            <w:tcW w:w="270" w:type="dxa"/>
            <w:vAlign w:val="bottom"/>
          </w:tcPr>
          <w:p w14:paraId="241B6668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347B26" w14:textId="690FC7B5" w:rsidR="00F27226" w:rsidRPr="001A460B" w:rsidRDefault="004771E7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1,378,246</w:t>
            </w:r>
          </w:p>
        </w:tc>
      </w:tr>
      <w:tr w:rsidR="00F27226" w:rsidRPr="00080768" w14:paraId="0BD92BCB" w14:textId="77777777" w:rsidTr="001E0AE9">
        <w:trPr>
          <w:trHeight w:val="20"/>
        </w:trPr>
        <w:tc>
          <w:tcPr>
            <w:tcW w:w="4500" w:type="dxa"/>
            <w:vAlign w:val="bottom"/>
          </w:tcPr>
          <w:p w14:paraId="0CBEBCA0" w14:textId="77777777" w:rsidR="00F27226" w:rsidRPr="00F647CE" w:rsidRDefault="00F27226" w:rsidP="00F27226">
            <w:pPr>
              <w:ind w:left="144" w:right="-108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F647CE">
              <w:rPr>
                <w:rFonts w:asciiTheme="majorBidi" w:hAnsiTheme="majorBidi" w:cstheme="majorBidi"/>
                <w:sz w:val="24"/>
                <w:szCs w:val="24"/>
              </w:rPr>
              <w:t xml:space="preserve">downstream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8446E7" w14:textId="75E6E572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(2,134)</w:t>
            </w:r>
          </w:p>
        </w:tc>
        <w:tc>
          <w:tcPr>
            <w:tcW w:w="270" w:type="dxa"/>
          </w:tcPr>
          <w:p w14:paraId="11D40456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D5940F" w14:textId="30798967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(2,342)</w:t>
            </w:r>
          </w:p>
        </w:tc>
        <w:tc>
          <w:tcPr>
            <w:tcW w:w="270" w:type="dxa"/>
          </w:tcPr>
          <w:p w14:paraId="7832E802" w14:textId="2FA6FA1A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06681" w14:textId="7E40398B" w:rsidR="00F27226" w:rsidRPr="001A460B" w:rsidRDefault="00121C11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(993,810)</w:t>
            </w:r>
          </w:p>
        </w:tc>
        <w:tc>
          <w:tcPr>
            <w:tcW w:w="270" w:type="dxa"/>
            <w:shd w:val="clear" w:color="auto" w:fill="auto"/>
          </w:tcPr>
          <w:p w14:paraId="0877A1C3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C6B9B6" w14:textId="782BDB46" w:rsidR="00F27226" w:rsidRPr="001E0AE9" w:rsidRDefault="00121C11" w:rsidP="001E0AE9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E0AE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(1,210,502)</w:t>
            </w:r>
          </w:p>
        </w:tc>
        <w:tc>
          <w:tcPr>
            <w:tcW w:w="270" w:type="dxa"/>
          </w:tcPr>
          <w:p w14:paraId="7A3134CD" w14:textId="28D43A21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6F269" w14:textId="3F856333" w:rsidR="00F27226" w:rsidRPr="00F27226" w:rsidRDefault="00F27226" w:rsidP="00F2722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72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E9E6707" w14:textId="77777777" w:rsidR="00F27226" w:rsidRPr="00F27226" w:rsidRDefault="00F27226" w:rsidP="00F2722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DE38349" w14:textId="168D1E0F" w:rsidR="00F27226" w:rsidRPr="001A460B" w:rsidRDefault="00F27226" w:rsidP="009E754B">
            <w:pPr>
              <w:tabs>
                <w:tab w:val="decimal" w:pos="-109"/>
              </w:tabs>
              <w:spacing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F27226" w:rsidRPr="00080768" w14:paraId="12BCCB17" w14:textId="77777777" w:rsidTr="001E0AE9">
        <w:trPr>
          <w:trHeight w:val="20"/>
        </w:trPr>
        <w:tc>
          <w:tcPr>
            <w:tcW w:w="4500" w:type="dxa"/>
          </w:tcPr>
          <w:p w14:paraId="2571C498" w14:textId="77777777" w:rsidR="00F27226" w:rsidRPr="00F647CE" w:rsidRDefault="00F27226" w:rsidP="00F2722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5DDE50" w14:textId="690C6606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238,866</w:t>
            </w:r>
          </w:p>
        </w:tc>
        <w:tc>
          <w:tcPr>
            <w:tcW w:w="270" w:type="dxa"/>
          </w:tcPr>
          <w:p w14:paraId="42B59FEC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6AD224" w14:textId="44767DAE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(155,752)</w:t>
            </w:r>
          </w:p>
        </w:tc>
        <w:tc>
          <w:tcPr>
            <w:tcW w:w="270" w:type="dxa"/>
          </w:tcPr>
          <w:p w14:paraId="72516573" w14:textId="239DCA69" w:rsidR="00F27226" w:rsidRPr="001A460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03799" w14:textId="365D4D6D" w:rsidR="00F27226" w:rsidRPr="001A460B" w:rsidRDefault="00121C11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2,171,068</w:t>
            </w:r>
          </w:p>
        </w:tc>
        <w:tc>
          <w:tcPr>
            <w:tcW w:w="270" w:type="dxa"/>
            <w:shd w:val="clear" w:color="auto" w:fill="auto"/>
          </w:tcPr>
          <w:p w14:paraId="49039BA6" w14:textId="77777777" w:rsidR="00F27226" w:rsidRPr="001A460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6DD07" w14:textId="10C1869A" w:rsidR="00F27226" w:rsidRPr="001E0AE9" w:rsidRDefault="00121C11" w:rsidP="001E0AE9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1E0AE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2,007,860</w:t>
            </w:r>
          </w:p>
        </w:tc>
        <w:tc>
          <w:tcPr>
            <w:tcW w:w="270" w:type="dxa"/>
          </w:tcPr>
          <w:p w14:paraId="06C61187" w14:textId="12CF5E07" w:rsidR="00F27226" w:rsidRPr="001A460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8FB764" w14:textId="3DDC5B48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1,253,925</w:t>
            </w:r>
          </w:p>
        </w:tc>
        <w:tc>
          <w:tcPr>
            <w:tcW w:w="270" w:type="dxa"/>
          </w:tcPr>
          <w:p w14:paraId="5C7B2555" w14:textId="77777777" w:rsidR="00F27226" w:rsidRPr="001A460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B541BF2" w14:textId="6DC2CE8E" w:rsidR="00F27226" w:rsidRPr="001A460B" w:rsidRDefault="004771E7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1,378,246</w:t>
            </w:r>
          </w:p>
        </w:tc>
      </w:tr>
      <w:tr w:rsidR="00F27226" w:rsidRPr="00080768" w14:paraId="1747888E" w14:textId="77777777" w:rsidTr="00851BEC">
        <w:trPr>
          <w:trHeight w:val="20"/>
        </w:trPr>
        <w:tc>
          <w:tcPr>
            <w:tcW w:w="4500" w:type="dxa"/>
          </w:tcPr>
          <w:p w14:paraId="6FC7F2EA" w14:textId="77777777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D1C1E5D" w14:textId="6082F441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0" w:type="dxa"/>
          </w:tcPr>
          <w:p w14:paraId="38FC2B89" w14:textId="77777777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036B05" w14:textId="77777777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0" w:type="dxa"/>
          </w:tcPr>
          <w:p w14:paraId="270743E5" w14:textId="580CB187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F3B5EF" w14:textId="37ADF11A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0" w:type="dxa"/>
          </w:tcPr>
          <w:p w14:paraId="35448F7E" w14:textId="77777777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A34EC" w14:textId="2A7713EF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BDAC04" w14:textId="776A2F01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BEF8BC" w14:textId="779B1D3D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593CB6" w14:textId="77777777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7AC19F" w14:textId="77777777" w:rsidR="00F27226" w:rsidRPr="00080768" w:rsidRDefault="00F27226" w:rsidP="00F2722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7226" w:rsidRPr="00080768" w14:paraId="0CF1A66A" w14:textId="77777777" w:rsidTr="003765C6">
        <w:trPr>
          <w:trHeight w:val="20"/>
        </w:trPr>
        <w:tc>
          <w:tcPr>
            <w:tcW w:w="4500" w:type="dxa"/>
          </w:tcPr>
          <w:p w14:paraId="2E4E75F2" w14:textId="77777777" w:rsidR="00F27226" w:rsidRPr="00F647CE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6B45F1EF" w14:textId="21C30583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1,160,484</w:t>
            </w:r>
          </w:p>
        </w:tc>
        <w:tc>
          <w:tcPr>
            <w:tcW w:w="270" w:type="dxa"/>
          </w:tcPr>
          <w:p w14:paraId="691F5593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20ECB7FB" w14:textId="19093344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1,176,164</w:t>
            </w:r>
          </w:p>
        </w:tc>
        <w:tc>
          <w:tcPr>
            <w:tcW w:w="270" w:type="dxa"/>
          </w:tcPr>
          <w:p w14:paraId="768A036F" w14:textId="702D9CFE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190ED54" w14:textId="55F97C12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7,158,06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0" w:type="dxa"/>
          </w:tcPr>
          <w:p w14:paraId="4A116E85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590075F" w14:textId="1ECCDAA9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6,667,08</w:t>
            </w:r>
            <w:r w:rsidR="00812E0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0" w:type="dxa"/>
          </w:tcPr>
          <w:p w14:paraId="1031C1BC" w14:textId="19ED0972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30F8DE6" w14:textId="437EEE86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881,602</w:t>
            </w:r>
          </w:p>
        </w:tc>
        <w:tc>
          <w:tcPr>
            <w:tcW w:w="270" w:type="dxa"/>
          </w:tcPr>
          <w:p w14:paraId="56C360E2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689E03" w14:textId="1C1B3828" w:rsidR="00F27226" w:rsidRPr="001A460B" w:rsidRDefault="00CE6D1A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712,57</w:t>
            </w:r>
            <w:r w:rsidR="00723AE0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</w:p>
        </w:tc>
      </w:tr>
      <w:tr w:rsidR="00F27226" w:rsidRPr="00080768" w14:paraId="368A22AD" w14:textId="77777777" w:rsidTr="003765C6">
        <w:trPr>
          <w:trHeight w:val="20"/>
        </w:trPr>
        <w:tc>
          <w:tcPr>
            <w:tcW w:w="4500" w:type="dxa"/>
          </w:tcPr>
          <w:p w14:paraId="2D89E52F" w14:textId="77777777" w:rsidR="00F27226" w:rsidRPr="00F647CE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66004BCA" w14:textId="40A01646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2,197,819</w:t>
            </w:r>
          </w:p>
        </w:tc>
        <w:tc>
          <w:tcPr>
            <w:tcW w:w="270" w:type="dxa"/>
          </w:tcPr>
          <w:p w14:paraId="3E624994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F62A919" w14:textId="0A4232A5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868,205</w:t>
            </w:r>
          </w:p>
        </w:tc>
        <w:tc>
          <w:tcPr>
            <w:tcW w:w="270" w:type="dxa"/>
          </w:tcPr>
          <w:p w14:paraId="0C3CBBF9" w14:textId="345AEDD4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72837D" w14:textId="516E533D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36,617,08</w:t>
            </w:r>
            <w:r w:rsidR="00723AE0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0" w:type="dxa"/>
          </w:tcPr>
          <w:p w14:paraId="6DF23AC9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5ECC68" w14:textId="3002A189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31,185,488</w:t>
            </w:r>
          </w:p>
        </w:tc>
        <w:tc>
          <w:tcPr>
            <w:tcW w:w="270" w:type="dxa"/>
          </w:tcPr>
          <w:p w14:paraId="7E0C6E2E" w14:textId="7177A0C0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2A0A27" w14:textId="42F54ABD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470,190</w:t>
            </w:r>
          </w:p>
        </w:tc>
        <w:tc>
          <w:tcPr>
            <w:tcW w:w="270" w:type="dxa"/>
          </w:tcPr>
          <w:p w14:paraId="4DD437FC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7492C4" w14:textId="0A357BFD" w:rsidR="00F27226" w:rsidRPr="001A460B" w:rsidRDefault="00CE6D1A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405,376</w:t>
            </w:r>
          </w:p>
        </w:tc>
      </w:tr>
      <w:tr w:rsidR="00F27226" w:rsidRPr="00080768" w14:paraId="6211A6CC" w14:textId="77777777" w:rsidTr="003765C6">
        <w:trPr>
          <w:trHeight w:val="20"/>
        </w:trPr>
        <w:tc>
          <w:tcPr>
            <w:tcW w:w="4500" w:type="dxa"/>
          </w:tcPr>
          <w:p w14:paraId="6C610E54" w14:textId="77777777" w:rsidR="00F27226" w:rsidRPr="00F647CE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2543A7BD" w14:textId="50F3445D" w:rsidR="00F27226" w:rsidRPr="001A460B" w:rsidRDefault="005258A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1,417,650</w:t>
            </w:r>
            <w:r w:rsidR="00323A0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2B906CA3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3491A5C" w14:textId="5604ECD8" w:rsidR="00F27226" w:rsidRPr="001A460B" w:rsidRDefault="005258A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1,381,372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5E5DBA13" w14:textId="26FDD7B6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A9B016F" w14:textId="27AF5C21" w:rsidR="00F27226" w:rsidRPr="001A460B" w:rsidRDefault="005258A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5,784,194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49D79D71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62F07B" w14:textId="31FB8E89" w:rsidR="00F27226" w:rsidRPr="001A460B" w:rsidRDefault="005258A2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2,334,26</w:t>
            </w:r>
            <w:r w:rsidR="00812E0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1D764688" w14:textId="70D45F8F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6F914B" w14:textId="1F9A71FF" w:rsidR="00F27226" w:rsidRPr="001A460B" w:rsidRDefault="005258A2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4771E7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134,053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6D25CFEC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EA67D3B" w14:textId="309FBDD6" w:rsidR="00F27226" w:rsidRPr="001A460B" w:rsidRDefault="005258A2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CE6D1A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71,082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</w:tr>
      <w:tr w:rsidR="00F27226" w:rsidRPr="00080768" w14:paraId="4939AC3D" w14:textId="77777777" w:rsidTr="003765C6">
        <w:trPr>
          <w:trHeight w:val="20"/>
        </w:trPr>
        <w:tc>
          <w:tcPr>
            <w:tcW w:w="4500" w:type="dxa"/>
          </w:tcPr>
          <w:p w14:paraId="5A38C70F" w14:textId="77777777" w:rsidR="00F27226" w:rsidRPr="00F647CE" w:rsidRDefault="00F27226" w:rsidP="00F27226">
            <w:pPr>
              <w:ind w:right="2508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37247B" w14:textId="422B060D" w:rsidR="00F27226" w:rsidRPr="001A460B" w:rsidRDefault="005258A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276,31</w:t>
            </w:r>
            <w:r w:rsidR="007F6E0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676FCB53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FFC9DF" w14:textId="2BED7276" w:rsidR="00F27226" w:rsidRPr="001A460B" w:rsidRDefault="005258A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39,655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55BBCCFA" w14:textId="568532EE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638E53" w14:textId="3DB27D52" w:rsidR="00F27226" w:rsidRPr="001A460B" w:rsidRDefault="005258A2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9,062,820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2EEC3D8F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2B639" w14:textId="4EFAFBC5" w:rsidR="00F27226" w:rsidRPr="001A460B" w:rsidRDefault="005258A2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F27226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8,407,97</w:t>
            </w:r>
            <w:r w:rsidR="00812E00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0EBE325E" w14:textId="54B0582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397A51" w14:textId="394B3B25" w:rsidR="00F27226" w:rsidRPr="001A460B" w:rsidRDefault="005258A2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4771E7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51,88</w:t>
            </w:r>
            <w:r w:rsidR="00723AE0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70" w:type="dxa"/>
          </w:tcPr>
          <w:p w14:paraId="6B165688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0288D4" w14:textId="356AB697" w:rsidR="00F27226" w:rsidRPr="001A460B" w:rsidRDefault="005258A2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="00CE6D1A"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44,708</w:t>
            </w: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</w:tr>
      <w:tr w:rsidR="00F27226" w:rsidRPr="00080768" w14:paraId="322EBAA5" w14:textId="77777777" w:rsidTr="003765C6">
        <w:trPr>
          <w:trHeight w:val="20"/>
        </w:trPr>
        <w:tc>
          <w:tcPr>
            <w:tcW w:w="4500" w:type="dxa"/>
          </w:tcPr>
          <w:p w14:paraId="44917282" w14:textId="77777777" w:rsidR="00F27226" w:rsidRPr="00F647CE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สินทรัพย์สุทธิ (ร้อยละ </w:t>
            </w:r>
            <w:r w:rsidRPr="00F647CE">
              <w:rPr>
                <w:rFonts w:asciiTheme="majorBidi" w:hAnsiTheme="majorBidi" w:cstheme="majorBidi"/>
                <w:sz w:val="24"/>
                <w:szCs w:val="24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D34E280" w14:textId="6A8B7A4B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1,664,342</w:t>
            </w:r>
          </w:p>
        </w:tc>
        <w:tc>
          <w:tcPr>
            <w:tcW w:w="270" w:type="dxa"/>
          </w:tcPr>
          <w:p w14:paraId="6E418BDE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1EE7819" w14:textId="68A37A01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1,423,342</w:t>
            </w:r>
          </w:p>
        </w:tc>
        <w:tc>
          <w:tcPr>
            <w:tcW w:w="270" w:type="dxa"/>
          </w:tcPr>
          <w:p w14:paraId="1FEBEF18" w14:textId="45F0620D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1BFABA" w14:textId="76FCD01E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28,928,13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0" w:type="dxa"/>
          </w:tcPr>
          <w:p w14:paraId="4CDC7306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72EE9F" w14:textId="410BAFB5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27,110,331</w:t>
            </w:r>
          </w:p>
        </w:tc>
        <w:tc>
          <w:tcPr>
            <w:tcW w:w="270" w:type="dxa"/>
          </w:tcPr>
          <w:p w14:paraId="3D170EB7" w14:textId="10856B52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E2B09B" w14:textId="6D45766D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1,165,851</w:t>
            </w:r>
          </w:p>
        </w:tc>
        <w:tc>
          <w:tcPr>
            <w:tcW w:w="270" w:type="dxa"/>
          </w:tcPr>
          <w:p w14:paraId="059DF9D0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8854954" w14:textId="46B515DB" w:rsidR="00F27226" w:rsidRPr="001A460B" w:rsidRDefault="00CE6D1A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1,002,164</w:t>
            </w:r>
          </w:p>
        </w:tc>
      </w:tr>
      <w:tr w:rsidR="00F27226" w:rsidRPr="00080768" w14:paraId="1EBB23E5" w14:textId="77777777" w:rsidTr="003765C6">
        <w:trPr>
          <w:trHeight w:val="20"/>
        </w:trPr>
        <w:tc>
          <w:tcPr>
            <w:tcW w:w="4500" w:type="dxa"/>
          </w:tcPr>
          <w:p w14:paraId="45BB0722" w14:textId="77777777" w:rsidR="00F27226" w:rsidRPr="00F647CE" w:rsidRDefault="00F27226" w:rsidP="00F2722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FB0A53D" w14:textId="7B3B9723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1,664,342</w:t>
            </w:r>
          </w:p>
        </w:tc>
        <w:tc>
          <w:tcPr>
            <w:tcW w:w="270" w:type="dxa"/>
          </w:tcPr>
          <w:p w14:paraId="7FDC39F6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882E5A" w14:textId="770330FB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1,423,342</w:t>
            </w:r>
          </w:p>
        </w:tc>
        <w:tc>
          <w:tcPr>
            <w:tcW w:w="270" w:type="dxa"/>
          </w:tcPr>
          <w:p w14:paraId="6C4CEF15" w14:textId="248215B9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C9CB95" w14:textId="4BDC4430" w:rsidR="00F27226" w:rsidRPr="001A460B" w:rsidRDefault="00F27226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20,319,12</w:t>
            </w:r>
            <w:r w:rsidR="002C633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0" w:type="dxa"/>
          </w:tcPr>
          <w:p w14:paraId="637ABA9A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1097B" w14:textId="3862FDBE" w:rsidR="00F27226" w:rsidRPr="001A460B" w:rsidRDefault="00F27226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19,042,296</w:t>
            </w:r>
          </w:p>
        </w:tc>
        <w:tc>
          <w:tcPr>
            <w:tcW w:w="270" w:type="dxa"/>
          </w:tcPr>
          <w:p w14:paraId="61A8664C" w14:textId="79392EB0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D9039" w14:textId="0D5683CB" w:rsidR="00F27226" w:rsidRPr="001A460B" w:rsidRDefault="004771E7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1,165,851</w:t>
            </w:r>
          </w:p>
        </w:tc>
        <w:tc>
          <w:tcPr>
            <w:tcW w:w="270" w:type="dxa"/>
          </w:tcPr>
          <w:p w14:paraId="2A62B1A0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7451594" w14:textId="1E4234CE" w:rsidR="00F27226" w:rsidRPr="001A460B" w:rsidRDefault="00CE6D1A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1A460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1,002,164</w:t>
            </w:r>
          </w:p>
        </w:tc>
      </w:tr>
      <w:tr w:rsidR="00F27226" w:rsidRPr="00080768" w14:paraId="03AE2846" w14:textId="77777777" w:rsidTr="009B126A">
        <w:trPr>
          <w:trHeight w:val="20"/>
        </w:trPr>
        <w:tc>
          <w:tcPr>
            <w:tcW w:w="4500" w:type="dxa"/>
            <w:vAlign w:val="bottom"/>
          </w:tcPr>
          <w:p w14:paraId="0C5CD8E5" w14:textId="77777777" w:rsidR="00F27226" w:rsidRPr="00F647CE" w:rsidRDefault="00F27226" w:rsidP="00F27226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F647CE">
              <w:rPr>
                <w:rFonts w:asciiTheme="majorBidi" w:hAnsiTheme="majorBidi" w:cstheme="majorBidi"/>
                <w:sz w:val="24"/>
                <w:szCs w:val="24"/>
              </w:rPr>
              <w:t xml:space="preserve">downstream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17C40F" w14:textId="12ED43AD" w:rsidR="00F27226" w:rsidRPr="001A460B" w:rsidRDefault="002C6331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629EAD22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83ED69A" w14:textId="13F12E9F" w:rsidR="00F27226" w:rsidRPr="001A460B" w:rsidRDefault="00520A0D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(2,226)</w:t>
            </w:r>
          </w:p>
        </w:tc>
        <w:tc>
          <w:tcPr>
            <w:tcW w:w="270" w:type="dxa"/>
            <w:shd w:val="clear" w:color="auto" w:fill="auto"/>
          </w:tcPr>
          <w:p w14:paraId="7AA7FD9B" w14:textId="5C670BDC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6780C2" w14:textId="1759E07D" w:rsidR="00F27226" w:rsidRPr="001A460B" w:rsidRDefault="00520A0D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(446,486)</w:t>
            </w:r>
          </w:p>
        </w:tc>
        <w:tc>
          <w:tcPr>
            <w:tcW w:w="270" w:type="dxa"/>
            <w:shd w:val="clear" w:color="auto" w:fill="auto"/>
          </w:tcPr>
          <w:p w14:paraId="4DEDDBD2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D5B5C" w14:textId="7F9CD11E" w:rsidR="00F27226" w:rsidRPr="001A460B" w:rsidRDefault="00520A0D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(445,006)</w:t>
            </w:r>
          </w:p>
        </w:tc>
        <w:tc>
          <w:tcPr>
            <w:tcW w:w="270" w:type="dxa"/>
            <w:shd w:val="clear" w:color="auto" w:fill="auto"/>
          </w:tcPr>
          <w:p w14:paraId="269FEB07" w14:textId="05956AC3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96E5B" w14:textId="3F38EF27" w:rsidR="00F27226" w:rsidRPr="001A460B" w:rsidRDefault="00520A0D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126,693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B767E" w14:textId="77777777" w:rsidR="00F27226" w:rsidRPr="00F647CE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CDAD05" w14:textId="078F03C4" w:rsidR="00F27226" w:rsidRPr="001A460B" w:rsidRDefault="00520A0D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109,649</w:t>
            </w:r>
          </w:p>
        </w:tc>
      </w:tr>
      <w:tr w:rsidR="00F27226" w:rsidRPr="00080768" w14:paraId="479C73C0" w14:textId="77777777" w:rsidTr="009B126A">
        <w:trPr>
          <w:trHeight w:val="20"/>
        </w:trPr>
        <w:tc>
          <w:tcPr>
            <w:tcW w:w="4500" w:type="dxa"/>
          </w:tcPr>
          <w:p w14:paraId="5CD85455" w14:textId="2DF2923F" w:rsidR="00F27226" w:rsidRPr="00F647CE" w:rsidRDefault="00F27226" w:rsidP="00F2722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ย่อย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B28AA" w14:textId="684949C9" w:rsidR="00F27226" w:rsidRPr="001A460B" w:rsidRDefault="002C6331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1,664,654</w:t>
            </w:r>
          </w:p>
        </w:tc>
        <w:tc>
          <w:tcPr>
            <w:tcW w:w="270" w:type="dxa"/>
            <w:shd w:val="clear" w:color="auto" w:fill="auto"/>
          </w:tcPr>
          <w:p w14:paraId="71928CEB" w14:textId="77777777" w:rsidR="00F27226" w:rsidRPr="001A460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D1AD" w14:textId="4A7ABF31" w:rsidR="00F27226" w:rsidRPr="009E754B" w:rsidRDefault="00520A0D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9E754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1,421,116</w:t>
            </w:r>
          </w:p>
        </w:tc>
        <w:tc>
          <w:tcPr>
            <w:tcW w:w="270" w:type="dxa"/>
            <w:shd w:val="clear" w:color="auto" w:fill="auto"/>
          </w:tcPr>
          <w:p w14:paraId="5B6843CC" w14:textId="78791739" w:rsidR="00F27226" w:rsidRPr="009E754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67D33" w14:textId="061E29D0" w:rsidR="00F27226" w:rsidRPr="009E754B" w:rsidRDefault="00520A0D" w:rsidP="001A460B">
            <w:pPr>
              <w:tabs>
                <w:tab w:val="decimal" w:pos="132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9E754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19,872,</w:t>
            </w:r>
            <w:r w:rsidR="00C831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638</w:t>
            </w:r>
          </w:p>
        </w:tc>
        <w:tc>
          <w:tcPr>
            <w:tcW w:w="270" w:type="dxa"/>
            <w:shd w:val="clear" w:color="auto" w:fill="auto"/>
          </w:tcPr>
          <w:p w14:paraId="4B226613" w14:textId="77777777" w:rsidR="00F27226" w:rsidRPr="009E754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1D78" w14:textId="7E6E2DE7" w:rsidR="00F27226" w:rsidRPr="009E754B" w:rsidRDefault="00520A0D" w:rsidP="001A460B">
            <w:pPr>
              <w:tabs>
                <w:tab w:val="decimal" w:pos="123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9E754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18,597,290</w:t>
            </w:r>
          </w:p>
        </w:tc>
        <w:tc>
          <w:tcPr>
            <w:tcW w:w="270" w:type="dxa"/>
            <w:shd w:val="clear" w:color="auto" w:fill="auto"/>
          </w:tcPr>
          <w:p w14:paraId="2DCE2271" w14:textId="5B9767E2" w:rsidR="00F27226" w:rsidRPr="009E754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8347E" w14:textId="5355867E" w:rsidR="00F27226" w:rsidRPr="009E754B" w:rsidRDefault="00520A0D" w:rsidP="001A46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9E754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1,292,544</w:t>
            </w:r>
          </w:p>
        </w:tc>
        <w:tc>
          <w:tcPr>
            <w:tcW w:w="270" w:type="dxa"/>
            <w:shd w:val="clear" w:color="auto" w:fill="auto"/>
          </w:tcPr>
          <w:p w14:paraId="0B72AA08" w14:textId="77777777" w:rsidR="00F27226" w:rsidRPr="009E754B" w:rsidRDefault="00F27226" w:rsidP="00F27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A9E1" w14:textId="070B1E62" w:rsidR="00F27226" w:rsidRPr="009E754B" w:rsidRDefault="00520A0D" w:rsidP="001A460B">
            <w:pPr>
              <w:tabs>
                <w:tab w:val="decimal" w:pos="1416"/>
              </w:tabs>
              <w:spacing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9E754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1,111,813</w:t>
            </w:r>
          </w:p>
        </w:tc>
      </w:tr>
    </w:tbl>
    <w:p w14:paraId="4AC85593" w14:textId="77777777" w:rsidR="00084C2B" w:rsidRDefault="00084C2B" w:rsidP="0078107B">
      <w:pPr>
        <w:rPr>
          <w:rFonts w:asciiTheme="majorBidi" w:hAnsiTheme="majorBidi" w:cstheme="majorBidi"/>
          <w:b/>
          <w:bCs/>
          <w:sz w:val="24"/>
          <w:szCs w:val="24"/>
        </w:rPr>
        <w:sectPr w:rsidR="00084C2B" w:rsidSect="00084C2B">
          <w:pgSz w:w="16834" w:h="11909" w:orient="landscape" w:code="9"/>
          <w:pgMar w:top="1170" w:right="1174" w:bottom="1109" w:left="1008" w:header="720" w:footer="677" w:gutter="0"/>
          <w:paperSrc w:first="15" w:other="15"/>
          <w:cols w:space="737"/>
          <w:docGrid w:linePitch="299"/>
        </w:sectPr>
      </w:pPr>
    </w:p>
    <w:p w14:paraId="599FE4BB" w14:textId="2B85F7B5" w:rsidR="00C62D37" w:rsidRPr="00775431" w:rsidRDefault="00C62D37" w:rsidP="00C62D37">
      <w:pPr>
        <w:pStyle w:val="Bo-C1Content"/>
        <w:rPr>
          <w:rFonts w:asciiTheme="majorBidi" w:hAnsiTheme="majorBidi" w:cstheme="majorBidi"/>
          <w:i/>
          <w:iCs/>
          <w:cs/>
        </w:rPr>
      </w:pPr>
      <w:r w:rsidRPr="00775431">
        <w:rPr>
          <w:rFonts w:asciiTheme="majorBidi" w:hAnsiTheme="majorBidi" w:cstheme="majorBidi"/>
          <w:i/>
          <w:iCs/>
          <w:cs/>
        </w:rPr>
        <w:lastRenderedPageBreak/>
        <w:t>บริษัท</w:t>
      </w:r>
      <w:r w:rsidR="0011704E">
        <w:rPr>
          <w:rFonts w:asciiTheme="majorBidi" w:hAnsiTheme="majorBidi" w:cstheme="majorBidi" w:hint="cs"/>
          <w:i/>
          <w:iCs/>
          <w:cs/>
        </w:rPr>
        <w:t>ย่อย</w:t>
      </w:r>
      <w:r w:rsidRPr="00775431">
        <w:rPr>
          <w:rFonts w:asciiTheme="majorBidi" w:hAnsiTheme="majorBidi" w:cstheme="majorBidi"/>
          <w:i/>
          <w:iCs/>
          <w:cs/>
        </w:rPr>
        <w:t>ที่ไม่มีสาระสำคัญ</w:t>
      </w:r>
    </w:p>
    <w:p w14:paraId="6616CD19" w14:textId="77777777" w:rsidR="00C62D37" w:rsidRPr="00374526" w:rsidRDefault="00C62D37" w:rsidP="00C62D37">
      <w:pPr>
        <w:pStyle w:val="Bo-Blankline"/>
      </w:pPr>
    </w:p>
    <w:p w14:paraId="13C718E4" w14:textId="6BE06918" w:rsidR="00C62D37" w:rsidRPr="008741E9" w:rsidRDefault="00C62D37" w:rsidP="00C62D37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8741E9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</w:t>
      </w:r>
      <w:r w:rsidR="0011704E">
        <w:rPr>
          <w:rFonts w:asciiTheme="majorBidi" w:hAnsiTheme="majorBidi" w:cstheme="majorBidi" w:hint="cs"/>
          <w:cs/>
          <w:lang w:val="en-US"/>
        </w:rPr>
        <w:t>ย่อย</w:t>
      </w:r>
      <w:r w:rsidRPr="008741E9">
        <w:rPr>
          <w:rFonts w:asciiTheme="majorBidi" w:hAnsiTheme="majorBidi" w:cstheme="majorBidi"/>
          <w:cs/>
          <w:lang w:val="en-US"/>
        </w:rPr>
        <w:t>ที่ไม่มีสาระสำคัญ จากจำนวนเงินที่รายงานในงบการเงินรวมของกลุ่มบริษัท</w:t>
      </w:r>
    </w:p>
    <w:p w14:paraId="5812B061" w14:textId="77777777" w:rsidR="00C62D37" w:rsidRPr="00374526" w:rsidRDefault="00C62D37" w:rsidP="00C62D37">
      <w:pPr>
        <w:pStyle w:val="Bo-Blankline"/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C62D37" w:rsidRPr="008741E9" w14:paraId="735D480A" w14:textId="77777777" w:rsidTr="00015405">
        <w:tc>
          <w:tcPr>
            <w:tcW w:w="3854" w:type="dxa"/>
            <w:shd w:val="clear" w:color="auto" w:fill="FFFFFF" w:themeFill="background1"/>
          </w:tcPr>
          <w:p w14:paraId="60055300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74E1811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9FE21B0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55F2ACA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F956A8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E7E4B9C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FFFFFF" w:themeFill="background1"/>
          </w:tcPr>
          <w:p w14:paraId="7E27A51E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51F65D11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C62D37" w:rsidRPr="008741E9" w14:paraId="268AE10D" w14:textId="77777777" w:rsidTr="00015405">
        <w:tc>
          <w:tcPr>
            <w:tcW w:w="3854" w:type="dxa"/>
            <w:shd w:val="clear" w:color="auto" w:fill="FFFFFF" w:themeFill="background1"/>
          </w:tcPr>
          <w:p w14:paraId="5CA192EE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3D8E927F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196EA68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35AB4A35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74AB676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58469339" w14:textId="77777777" w:rsidR="00C62D37" w:rsidRPr="008741E9" w:rsidRDefault="00C62D37" w:rsidP="00015405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2D37" w:rsidRPr="008741E9" w14:paraId="00C21540" w14:textId="77777777" w:rsidTr="00015405">
        <w:tc>
          <w:tcPr>
            <w:tcW w:w="6306" w:type="dxa"/>
            <w:gridSpan w:val="4"/>
            <w:shd w:val="clear" w:color="auto" w:fill="FFFFFF" w:themeFill="background1"/>
          </w:tcPr>
          <w:p w14:paraId="38E8866A" w14:textId="3249E690" w:rsidR="00C62D37" w:rsidRPr="008741E9" w:rsidRDefault="00C62D37" w:rsidP="00015405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</w:t>
            </w:r>
            <w:r w:rsidR="00117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236" w:type="dxa"/>
            <w:shd w:val="clear" w:color="auto" w:fill="auto"/>
          </w:tcPr>
          <w:p w14:paraId="4B79706A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CDA7F88" w14:textId="495CD9E3" w:rsidR="00C62D37" w:rsidRPr="00ED25AC" w:rsidRDefault="000D5FEF" w:rsidP="00015405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2,081,793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55B42E6" w14:textId="77777777" w:rsidR="00C62D37" w:rsidRPr="008741E9" w:rsidRDefault="00C62D37" w:rsidP="00015405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092237C4" w14:textId="2866DB30" w:rsidR="00C62D37" w:rsidRPr="008741E9" w:rsidRDefault="000D5FEF" w:rsidP="00015405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3,461,336</w:t>
            </w:r>
          </w:p>
        </w:tc>
      </w:tr>
      <w:tr w:rsidR="00C62D37" w:rsidRPr="008741E9" w14:paraId="72D457D0" w14:textId="77777777" w:rsidTr="00015405">
        <w:tc>
          <w:tcPr>
            <w:tcW w:w="3854" w:type="dxa"/>
            <w:shd w:val="clear" w:color="auto" w:fill="FFFFFF" w:themeFill="background1"/>
          </w:tcPr>
          <w:p w14:paraId="30B5F0D2" w14:textId="77777777" w:rsidR="00C62D37" w:rsidRPr="008741E9" w:rsidRDefault="00C62D37" w:rsidP="000154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4EE48773" w14:textId="77777777" w:rsidR="00C62D37" w:rsidRPr="008741E9" w:rsidRDefault="00C62D37" w:rsidP="00015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02D1FFB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E30B035" w14:textId="77777777" w:rsidR="00C62D37" w:rsidRPr="008741E9" w:rsidRDefault="00C62D37" w:rsidP="00015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CE4BACB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DDED9E9" w14:textId="44A474BA" w:rsidR="00C62D37" w:rsidRPr="00ED25AC" w:rsidRDefault="00C62D37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95A8327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00666243" w14:textId="77777777" w:rsidR="00C62D37" w:rsidRPr="008741E9" w:rsidRDefault="00C62D37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2D37" w:rsidRPr="008741E9" w14:paraId="0E1FF2A8" w14:textId="77777777" w:rsidTr="00015405">
        <w:tc>
          <w:tcPr>
            <w:tcW w:w="6306" w:type="dxa"/>
            <w:gridSpan w:val="4"/>
            <w:shd w:val="clear" w:color="auto" w:fill="FFFFFF" w:themeFill="background1"/>
          </w:tcPr>
          <w:p w14:paraId="5739BE99" w14:textId="77777777" w:rsidR="00C62D37" w:rsidRPr="008741E9" w:rsidRDefault="00C62D37" w:rsidP="004E040D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5D51DB5B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5921DA" w14:textId="61FAAA0E" w:rsidR="00C62D37" w:rsidRPr="00ED25AC" w:rsidRDefault="000D5FEF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E04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1,692,095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7E748255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56B8E46C" w14:textId="36598989" w:rsidR="00C62D37" w:rsidRPr="008741E9" w:rsidRDefault="000D5FEF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E04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132,238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62D37" w:rsidRPr="008741E9" w14:paraId="5A5C5806" w14:textId="77777777" w:rsidTr="00015405">
        <w:tc>
          <w:tcPr>
            <w:tcW w:w="3854" w:type="dxa"/>
            <w:shd w:val="clear" w:color="auto" w:fill="FFFFFF" w:themeFill="background1"/>
          </w:tcPr>
          <w:p w14:paraId="7AACCE53" w14:textId="77777777" w:rsidR="00C62D37" w:rsidRPr="008741E9" w:rsidRDefault="00C62D37" w:rsidP="00015405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5274484D" w14:textId="77777777" w:rsidR="00C62D37" w:rsidRPr="008741E9" w:rsidRDefault="00C62D37" w:rsidP="00015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2069F71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31F9A59" w14:textId="77777777" w:rsidR="00C62D37" w:rsidRPr="008741E9" w:rsidRDefault="00C62D37" w:rsidP="00015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E71428A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A128BC9" w14:textId="21C0AEB6" w:rsidR="00C62D37" w:rsidRPr="00ED25AC" w:rsidRDefault="004E040D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 w:themeFill="background1"/>
          </w:tcPr>
          <w:p w14:paraId="64898E2F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0C209E0F" w14:textId="1436B4C0" w:rsidR="00C62D37" w:rsidRPr="008741E9" w:rsidRDefault="004E040D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62D37" w:rsidRPr="008741E9" w14:paraId="51432568" w14:textId="77777777" w:rsidTr="00015405">
        <w:tc>
          <w:tcPr>
            <w:tcW w:w="6306" w:type="dxa"/>
            <w:gridSpan w:val="4"/>
            <w:shd w:val="clear" w:color="auto" w:fill="FFFFFF" w:themeFill="background1"/>
          </w:tcPr>
          <w:p w14:paraId="23A9CF53" w14:textId="77777777" w:rsidR="00C62D37" w:rsidRPr="008741E9" w:rsidRDefault="00C62D37" w:rsidP="00015405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44836145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75DCB" w14:textId="29D6CF7E" w:rsidR="00C62D37" w:rsidRPr="00ED25AC" w:rsidRDefault="000D5FEF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0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1,692,089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A162AC3" w14:textId="77777777" w:rsidR="00C62D37" w:rsidRPr="008741E9" w:rsidRDefault="00C62D37" w:rsidP="0001540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73319E" w14:textId="28B4F072" w:rsidR="00C62D37" w:rsidRPr="008741E9" w:rsidRDefault="000D5FEF" w:rsidP="00015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0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7BFF17C" w14:textId="77777777" w:rsidR="00C62D37" w:rsidRPr="00205E5D" w:rsidRDefault="00C62D37" w:rsidP="004A289F">
      <w:pPr>
        <w:pStyle w:val="Bo-C1Content"/>
        <w:ind w:left="540"/>
        <w:rPr>
          <w:rFonts w:asciiTheme="majorBidi" w:hAnsiTheme="majorBidi" w:cstheme="majorBidi"/>
          <w:b/>
          <w:bCs/>
        </w:rPr>
      </w:pPr>
    </w:p>
    <w:p w14:paraId="4DABE921" w14:textId="2B2BF700" w:rsidR="0078107B" w:rsidRDefault="0078107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1537A87F" w14:textId="02826F11" w:rsidR="00194DE3" w:rsidRPr="008F14FB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  <w:lang w:val="th-TH"/>
        </w:rPr>
      </w:pPr>
      <w:r w:rsidRPr="008F14FB">
        <w:rPr>
          <w:rFonts w:asciiTheme="majorBidi" w:hAnsiTheme="majorBidi" w:cstheme="majorBidi"/>
          <w:cs/>
          <w:lang w:val="th-TH"/>
        </w:rPr>
        <w:lastRenderedPageBreak/>
        <w:t>ส่วนได้เสียที่ไม่มีอำนาจควบคุม</w:t>
      </w:r>
    </w:p>
    <w:p w14:paraId="28B382CC" w14:textId="0DF74381" w:rsidR="00194DE3" w:rsidRDefault="00194DE3" w:rsidP="005E045A">
      <w:pPr>
        <w:pStyle w:val="Bo-Blankline"/>
      </w:pPr>
    </w:p>
    <w:p w14:paraId="7D3AD7DA" w14:textId="0E6C98FE" w:rsidR="005E045A" w:rsidRDefault="005E045A" w:rsidP="00112ED7">
      <w:pPr>
        <w:pStyle w:val="Ang15"/>
      </w:pPr>
      <w:r w:rsidRPr="0053771C">
        <w:rPr>
          <w:rFonts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Default="003B120F" w:rsidP="003B120F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170"/>
        <w:gridCol w:w="180"/>
        <w:gridCol w:w="1260"/>
        <w:gridCol w:w="180"/>
        <w:gridCol w:w="1260"/>
      </w:tblGrid>
      <w:tr w:rsidR="00910D5A" w:rsidRPr="00C651E0" w14:paraId="160FF178" w14:textId="77777777" w:rsidTr="009B496B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1437D41D" w14:textId="25246C0F" w:rsidR="00910D5A" w:rsidRPr="00C651E0" w:rsidRDefault="0023393B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5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E7549" w:rsidRPr="00C65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65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65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0" w:type="dxa"/>
            <w:gridSpan w:val="3"/>
            <w:vAlign w:val="bottom"/>
          </w:tcPr>
          <w:p w14:paraId="3CD11B07" w14:textId="78965BA8" w:rsidR="00910D5A" w:rsidRPr="00C651E0" w:rsidRDefault="00EE75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D06A1C0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2782428" w14:textId="37F28F21" w:rsidR="00910D5A" w:rsidRPr="00C651E0" w:rsidRDefault="00EE75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2562</w:t>
            </w:r>
          </w:p>
        </w:tc>
      </w:tr>
      <w:tr w:rsidR="00910D5A" w:rsidRPr="00C651E0" w14:paraId="719ED195" w14:textId="77777777" w:rsidTr="004B475F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CAF4163" w14:textId="77777777" w:rsidR="00910D5A" w:rsidRPr="00C651E0" w:rsidRDefault="00910D5A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A6C6707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  <w:vAlign w:val="bottom"/>
          </w:tcPr>
          <w:p w14:paraId="5BB95F51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18A9637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CB1BC7B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7998A84D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C651E0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</w:tcPr>
          <w:p w14:paraId="707D8848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AE22B2B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C651E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รวม</w:t>
            </w:r>
          </w:p>
        </w:tc>
      </w:tr>
      <w:tr w:rsidR="007E5742" w:rsidRPr="00C651E0" w14:paraId="492B1ABE" w14:textId="77777777" w:rsidTr="000B3E1D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08EF4C09" w14:textId="77777777" w:rsidR="007E5742" w:rsidRPr="00C651E0" w:rsidRDefault="007E5742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4B76E" w14:textId="77777777" w:rsidR="007E5742" w:rsidRPr="00C651E0" w:rsidRDefault="007E5742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A3DDFB5" w14:textId="77777777" w:rsidR="007E5742" w:rsidRPr="00C651E0" w:rsidRDefault="007E57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2BC2068" w14:textId="77777777" w:rsidR="007E5742" w:rsidRPr="00C651E0" w:rsidRDefault="007E57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342712" w14:textId="77777777" w:rsidR="007E5742" w:rsidRPr="00C651E0" w:rsidRDefault="007E5742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DC0D152" w14:textId="3AD8A074" w:rsidR="007E5742" w:rsidRPr="00C651E0" w:rsidRDefault="007E5742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  <w:r w:rsidRPr="00C651E0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(ปรับปรุงใหม่)</w:t>
            </w:r>
          </w:p>
        </w:tc>
      </w:tr>
      <w:tr w:rsidR="00910D5A" w:rsidRPr="00C651E0" w14:paraId="35C3BC67" w14:textId="77777777" w:rsidTr="004B475F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4DB2D79" w14:textId="77777777" w:rsidR="00910D5A" w:rsidRPr="00C651E0" w:rsidRDefault="00910D5A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hideMark/>
          </w:tcPr>
          <w:p w14:paraId="176C6DFA" w14:textId="77777777" w:rsidR="00910D5A" w:rsidRPr="00C651E0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C651E0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07A8D" w:rsidRPr="00C651E0" w14:paraId="46C30367" w14:textId="77777777" w:rsidTr="00967352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7247DCA5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E88FAA" w14:textId="7200591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651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29.76</w:t>
            </w:r>
            <w:r w:rsidRPr="00C651E0">
              <w:rPr>
                <w:rFonts w:asciiTheme="majorBidi" w:hAnsiTheme="majorBidi" w:cstheme="majorBidi"/>
                <w:b w:val="0"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79DC51FC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21999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CCF89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20128327" w14:textId="06474FD9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29.76</w:t>
            </w:r>
            <w:r w:rsidRPr="00C651E0">
              <w:rPr>
                <w:rFonts w:asciiTheme="majorBidi" w:hAnsiTheme="majorBidi" w:cstheme="majorBidi"/>
                <w:b w:val="0"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013E347B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7006D5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07A8D" w:rsidRPr="00C651E0" w14:paraId="6A8077AE" w14:textId="77777777" w:rsidTr="00967352">
        <w:trPr>
          <w:cantSplit/>
          <w:trHeight w:val="20"/>
        </w:trPr>
        <w:tc>
          <w:tcPr>
            <w:tcW w:w="3690" w:type="dxa"/>
          </w:tcPr>
          <w:p w14:paraId="42666C8C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5F0070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DA0B0C3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A0E38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F04AF8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78D0A8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E97839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B60F94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07A8D" w:rsidRPr="00C651E0" w14:paraId="24D74445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5D7C4306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03241DD7" w14:textId="3868C52C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158,067</w:t>
            </w:r>
          </w:p>
        </w:tc>
        <w:tc>
          <w:tcPr>
            <w:tcW w:w="180" w:type="dxa"/>
          </w:tcPr>
          <w:p w14:paraId="1B9980B9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EBF4DA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D3026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CD23CD" w14:textId="371F1D88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667,08</w:t>
            </w:r>
            <w:r w:rsidR="003102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BE3755F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1A87C4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07A8D" w:rsidRPr="00C651E0" w14:paraId="0C32C8D4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7162CB47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61D562E" w14:textId="3C9CB061" w:rsidR="00A07A8D" w:rsidRPr="00C651E0" w:rsidRDefault="00CB3D71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36,617,085</w:t>
            </w:r>
          </w:p>
        </w:tc>
        <w:tc>
          <w:tcPr>
            <w:tcW w:w="180" w:type="dxa"/>
          </w:tcPr>
          <w:p w14:paraId="5E80186C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35CEDB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4DAFC7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5D47D3" w14:textId="23D14447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185,488</w:t>
            </w:r>
          </w:p>
        </w:tc>
        <w:tc>
          <w:tcPr>
            <w:tcW w:w="180" w:type="dxa"/>
          </w:tcPr>
          <w:p w14:paraId="7A993E18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3F013C1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07A8D" w:rsidRPr="00C651E0" w14:paraId="550FA00A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134F2E35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5FAC5BC7" w14:textId="56BD5DFB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(5,78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4,194</w:t>
            </w: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249C7CB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82A32C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BA7C2B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E3A4567" w14:textId="48C0EF09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(2,33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</w:t>
            </w:r>
            <w:r w:rsidR="003102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C855AB6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F5A6DF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07A8D" w:rsidRPr="00C651E0" w14:paraId="3241F298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537B702E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B78AA" w14:textId="2782A0E8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(9,06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2,820</w:t>
            </w: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EA0F770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4149D3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B9D7BB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6DDF3924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(8,407,97</w:t>
            </w:r>
            <w:r w:rsidR="003102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F6421EA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75B8DF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07A8D" w:rsidRPr="00C651E0" w14:paraId="64275EFD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270471CF" w14:textId="77777777" w:rsidR="00A07A8D" w:rsidRPr="00C651E0" w:rsidRDefault="00A07A8D" w:rsidP="00A07A8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EDBB4" w14:textId="7E551791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28,92</w:t>
            </w:r>
            <w:r w:rsidR="00A7677F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677F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B3D71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38F6980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F1690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A15B97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251F40B3" w:rsidR="00A07A8D" w:rsidRPr="00C651E0" w:rsidRDefault="00A07A8D" w:rsidP="00A07A8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4E5BDA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110,3</w:t>
            </w:r>
            <w:r w:rsidR="00CB3D71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</w:tcPr>
          <w:p w14:paraId="58BAD8A8" w14:textId="77777777" w:rsidR="00A07A8D" w:rsidRPr="00C651E0" w:rsidRDefault="00A07A8D" w:rsidP="00A07A8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16938E" w14:textId="77777777" w:rsidR="00A07A8D" w:rsidRPr="00C651E0" w:rsidRDefault="00A07A8D" w:rsidP="00A07A8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496B" w:rsidRPr="00C651E0" w14:paraId="0F5B4734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5573F6C9" w14:textId="77777777" w:rsidR="009B496B" w:rsidRPr="00C651E0" w:rsidRDefault="009B496B" w:rsidP="009B496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65EB" w14:textId="518C0475" w:rsidR="009B496B" w:rsidRPr="00C651E0" w:rsidRDefault="00A07A8D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A7677F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09,014</w:t>
            </w:r>
          </w:p>
        </w:tc>
        <w:tc>
          <w:tcPr>
            <w:tcW w:w="180" w:type="dxa"/>
            <w:vAlign w:val="bottom"/>
          </w:tcPr>
          <w:p w14:paraId="1B85CD9A" w14:textId="77777777" w:rsidR="009B496B" w:rsidRPr="00C651E0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D4FA1" w14:textId="75490225" w:rsidR="009B496B" w:rsidRPr="00C651E0" w:rsidRDefault="00A07A8D" w:rsidP="009B49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</w:rPr>
              <w:t>8,60</w:t>
            </w:r>
            <w:r w:rsidR="00A7677F" w:rsidRPr="00C651E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65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77F" w:rsidRPr="00C651E0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054C6A8" w14:textId="77777777" w:rsidR="009B496B" w:rsidRPr="00C651E0" w:rsidRDefault="009B496B" w:rsidP="009B49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55D58C" w14:textId="50B5972D" w:rsidR="009B496B" w:rsidRPr="00C651E0" w:rsidRDefault="00EE7549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B496B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2A41A3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B496B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A41A3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AEE56BE" w14:textId="77777777" w:rsidR="009B496B" w:rsidRPr="00C651E0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34828CAB" w14:textId="5AE22B2C" w:rsidR="009B496B" w:rsidRPr="00C651E0" w:rsidRDefault="009B496B" w:rsidP="009B49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4E5BDA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068,03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07A8D" w:rsidRPr="00C651E0" w14:paraId="40AF0423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3BC74984" w14:textId="77777777" w:rsidR="00A07A8D" w:rsidRPr="00C651E0" w:rsidRDefault="00A07A8D" w:rsidP="00A07A8D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C2C8F" w14:textId="77777777" w:rsidR="00A07A8D" w:rsidRPr="00C651E0" w:rsidRDefault="00A07A8D" w:rsidP="00A07A8D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66175" w14:textId="77777777" w:rsidR="00A07A8D" w:rsidRPr="00C651E0" w:rsidRDefault="00A07A8D" w:rsidP="00A0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75BAD8" w14:textId="064EB832" w:rsidR="00A07A8D" w:rsidRPr="00C651E0" w:rsidRDefault="00CB3D71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</w:rPr>
              <w:t>8,775</w:t>
            </w:r>
          </w:p>
        </w:tc>
        <w:tc>
          <w:tcPr>
            <w:tcW w:w="180" w:type="dxa"/>
          </w:tcPr>
          <w:p w14:paraId="548DB52D" w14:textId="77777777" w:rsidR="00A07A8D" w:rsidRPr="00C651E0" w:rsidRDefault="00A07A8D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6C6ED7" w14:textId="77777777" w:rsidR="00A07A8D" w:rsidRPr="00C651E0" w:rsidRDefault="00A07A8D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512BB" w14:textId="77777777" w:rsidR="00A07A8D" w:rsidRPr="00C651E0" w:rsidRDefault="00A07A8D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C8DF7" w14:textId="195EDB24" w:rsidR="00A07A8D" w:rsidRPr="00C651E0" w:rsidRDefault="00967352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B3D71" w:rsidRPr="00C651E0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A07A8D" w:rsidRPr="00C651E0" w14:paraId="2B928D04" w14:textId="77777777" w:rsidTr="00967352">
        <w:trPr>
          <w:cantSplit/>
          <w:trHeight w:val="20"/>
        </w:trPr>
        <w:tc>
          <w:tcPr>
            <w:tcW w:w="3690" w:type="dxa"/>
            <w:hideMark/>
          </w:tcPr>
          <w:p w14:paraId="153E9087" w14:textId="77777777" w:rsidR="00A07A8D" w:rsidRPr="00C651E0" w:rsidRDefault="00A07A8D" w:rsidP="00A07A8D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C3B4E68" w14:textId="77777777" w:rsidR="00A07A8D" w:rsidRPr="00C651E0" w:rsidRDefault="00A07A8D" w:rsidP="00A07A8D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A3BAA93" w14:textId="77777777" w:rsidR="00A07A8D" w:rsidRPr="00C651E0" w:rsidRDefault="00A07A8D" w:rsidP="00A0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0B851F" w14:textId="421439A4" w:rsidR="00A07A8D" w:rsidRPr="00C651E0" w:rsidRDefault="00D91270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</w:t>
            </w:r>
            <w:r w:rsidR="00C57400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B3D71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17,789</w:t>
            </w:r>
          </w:p>
        </w:tc>
        <w:tc>
          <w:tcPr>
            <w:tcW w:w="180" w:type="dxa"/>
          </w:tcPr>
          <w:p w14:paraId="2AFEC730" w14:textId="77777777" w:rsidR="00A07A8D" w:rsidRPr="00C651E0" w:rsidRDefault="00A07A8D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C3683" w14:textId="77777777" w:rsidR="00A07A8D" w:rsidRPr="00C651E0" w:rsidRDefault="00A07A8D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3EA4D" w14:textId="77777777" w:rsidR="00A07A8D" w:rsidRPr="00C651E0" w:rsidRDefault="00A07A8D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B053FA" w14:textId="78AFE148" w:rsidR="00A07A8D" w:rsidRPr="00C651E0" w:rsidRDefault="00967352" w:rsidP="00A07A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8,076,33</w:t>
            </w:r>
            <w:r w:rsidR="00CB3D71" w:rsidRPr="00C65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17CA2ED" w14:textId="5D4A56C5" w:rsidR="00625216" w:rsidRDefault="00625216">
      <w:pPr>
        <w:rPr>
          <w:cs/>
        </w:rPr>
      </w:pPr>
    </w:p>
    <w:p w14:paraId="07EFA115" w14:textId="77777777" w:rsidR="00625216" w:rsidRDefault="00625216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170"/>
        <w:gridCol w:w="180"/>
        <w:gridCol w:w="1260"/>
        <w:gridCol w:w="180"/>
        <w:gridCol w:w="1260"/>
      </w:tblGrid>
      <w:tr w:rsidR="0023393B" w:rsidRPr="004B475F" w14:paraId="24DE37BD" w14:textId="77777777" w:rsidTr="009B496B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510F494F" w14:textId="2247FDAF" w:rsidR="0023393B" w:rsidRPr="001327BB" w:rsidRDefault="0023393B" w:rsidP="005A313E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32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="00EE7549" w:rsidRPr="00132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32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32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0" w:type="dxa"/>
            <w:gridSpan w:val="3"/>
            <w:vAlign w:val="bottom"/>
          </w:tcPr>
          <w:p w14:paraId="527C4187" w14:textId="7079F3D6" w:rsidR="0023393B" w:rsidRPr="001327BB" w:rsidRDefault="00EE7549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3EAAC1E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CD9A6BB" w14:textId="4EB05F82" w:rsidR="0023393B" w:rsidRPr="001327BB" w:rsidRDefault="00EE7549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2562</w:t>
            </w:r>
          </w:p>
        </w:tc>
      </w:tr>
      <w:tr w:rsidR="0023393B" w:rsidRPr="004B475F" w14:paraId="1324F9E6" w14:textId="77777777" w:rsidTr="005A313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C0D2566" w14:textId="77777777" w:rsidR="0023393B" w:rsidRPr="001327BB" w:rsidRDefault="0023393B" w:rsidP="005A313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F60AECC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  <w:vAlign w:val="bottom"/>
          </w:tcPr>
          <w:p w14:paraId="5B1E7B95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B77FB2A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4EB53A7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52F4D587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1327BB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</w:tcPr>
          <w:p w14:paraId="15B08E29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14A86DF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1327BB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รวม</w:t>
            </w:r>
          </w:p>
        </w:tc>
      </w:tr>
      <w:tr w:rsidR="00380B7C" w:rsidRPr="004B475F" w14:paraId="6454BF03" w14:textId="77777777" w:rsidTr="000B3E1D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5022E26" w14:textId="77777777" w:rsidR="00380B7C" w:rsidRPr="001327BB" w:rsidRDefault="00380B7C" w:rsidP="005A313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B14F9E" w14:textId="77777777" w:rsidR="00380B7C" w:rsidRPr="001327BB" w:rsidRDefault="00380B7C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484089" w14:textId="77777777" w:rsidR="00380B7C" w:rsidRPr="001327BB" w:rsidRDefault="00380B7C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E07D0B" w14:textId="77777777" w:rsidR="00380B7C" w:rsidRPr="001327BB" w:rsidRDefault="00380B7C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529EE75" w14:textId="77777777" w:rsidR="00380B7C" w:rsidRPr="001327BB" w:rsidRDefault="00380B7C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A72E1FF" w14:textId="346E9892" w:rsidR="00380B7C" w:rsidRPr="001327BB" w:rsidRDefault="00380B7C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  <w:r w:rsidRPr="001327BB"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23393B" w:rsidRPr="004B475F" w14:paraId="2B53BCEB" w14:textId="77777777" w:rsidTr="005A313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0C939AB7" w14:textId="77777777" w:rsidR="0023393B" w:rsidRPr="001327BB" w:rsidRDefault="0023393B" w:rsidP="005A313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hideMark/>
          </w:tcPr>
          <w:p w14:paraId="15A30DC3" w14:textId="77777777" w:rsidR="0023393B" w:rsidRPr="001327BB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1327BB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E1343" w:rsidRPr="004B475F" w14:paraId="6988C27D" w14:textId="77777777" w:rsidTr="0090186F">
        <w:trPr>
          <w:cantSplit/>
          <w:trHeight w:val="20"/>
        </w:trPr>
        <w:tc>
          <w:tcPr>
            <w:tcW w:w="3690" w:type="dxa"/>
          </w:tcPr>
          <w:p w14:paraId="4589212F" w14:textId="4AF5A9B2" w:rsidR="00CE1343" w:rsidRPr="001327BB" w:rsidRDefault="00CE1343" w:rsidP="00CE1343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910" w:hanging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14:paraId="38CAE3F0" w14:textId="6A3BD90C" w:rsidR="00CE1343" w:rsidRPr="001327BB" w:rsidRDefault="00DA5448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</w:t>
            </w:r>
            <w:r w:rsid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44,002</w:t>
            </w:r>
          </w:p>
        </w:tc>
        <w:tc>
          <w:tcPr>
            <w:tcW w:w="180" w:type="dxa"/>
          </w:tcPr>
          <w:p w14:paraId="5A973C30" w14:textId="77777777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ECDAA5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CEAA4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29BC6" w14:textId="4D3291F2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FB7888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E3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05,825</w:t>
            </w:r>
          </w:p>
        </w:tc>
        <w:tc>
          <w:tcPr>
            <w:tcW w:w="180" w:type="dxa"/>
          </w:tcPr>
          <w:p w14:paraId="08EEE110" w14:textId="77777777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CC61A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1343" w:rsidRPr="004B475F" w14:paraId="6FB4C063" w14:textId="77777777" w:rsidTr="0090186F">
        <w:trPr>
          <w:cantSplit/>
          <w:trHeight w:val="20"/>
        </w:trPr>
        <w:tc>
          <w:tcPr>
            <w:tcW w:w="3690" w:type="dxa"/>
            <w:hideMark/>
          </w:tcPr>
          <w:p w14:paraId="2F5A0C2C" w14:textId="77777777" w:rsidR="00CE1343" w:rsidRPr="001327BB" w:rsidRDefault="00CE1343" w:rsidP="00CE134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260" w:type="dxa"/>
            <w:shd w:val="clear" w:color="auto" w:fill="auto"/>
          </w:tcPr>
          <w:p w14:paraId="2C91CB94" w14:textId="4658E393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</w:t>
            </w:r>
            <w:r w:rsidR="00DA5448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</w:t>
            </w:r>
            <w:r w:rsidR="00DE3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03BAD34" w14:textId="77777777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7085D3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CAB2B7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36DFC2" w14:textId="67335E3E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</w:t>
            </w:r>
            <w:r w:rsidR="00DA5448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06,808</w:t>
            </w:r>
          </w:p>
        </w:tc>
        <w:tc>
          <w:tcPr>
            <w:tcW w:w="180" w:type="dxa"/>
          </w:tcPr>
          <w:p w14:paraId="1E33080B" w14:textId="77777777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C85D6C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1343" w:rsidRPr="004B475F" w14:paraId="6CC6F94E" w14:textId="77777777" w:rsidTr="0090186F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04459319" w14:textId="77777777" w:rsidR="00CE1343" w:rsidRPr="001327BB" w:rsidRDefault="00CE1343" w:rsidP="00CE1343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8E6BE" w14:textId="0B8550AD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A5448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828FDDC" w14:textId="77777777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9FBE0E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4B16D1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75A2B" w14:textId="73BC360C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</w:t>
            </w:r>
            <w:r w:rsidR="00DA5448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A0B0268" w14:textId="77777777" w:rsidR="00CE1343" w:rsidRPr="001327BB" w:rsidRDefault="00CE1343" w:rsidP="00CE134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682101" w14:textId="77777777" w:rsidR="00CE1343" w:rsidRPr="001327BB" w:rsidRDefault="00CE1343" w:rsidP="00CE1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96B" w:rsidRPr="004B475F" w14:paraId="1B54BF32" w14:textId="77777777" w:rsidTr="009B496B">
        <w:trPr>
          <w:cantSplit/>
          <w:trHeight w:val="20"/>
        </w:trPr>
        <w:tc>
          <w:tcPr>
            <w:tcW w:w="3690" w:type="dxa"/>
            <w:hideMark/>
          </w:tcPr>
          <w:p w14:paraId="28570C4A" w14:textId="77777777" w:rsidR="009B496B" w:rsidRPr="001327BB" w:rsidRDefault="009B496B" w:rsidP="009B496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F3C8A" w14:textId="5CFC0F05" w:rsidR="009B496B" w:rsidRPr="001327BB" w:rsidRDefault="00DA5448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4,505,80</w:t>
            </w:r>
            <w:r w:rsidR="00DE35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24242D0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0A06BF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B1976A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AA909" w14:textId="07DB194C" w:rsidR="009B496B" w:rsidRPr="001327BB" w:rsidRDefault="00EE7549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B496B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B7888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581,951</w:t>
            </w:r>
          </w:p>
        </w:tc>
        <w:tc>
          <w:tcPr>
            <w:tcW w:w="180" w:type="dxa"/>
          </w:tcPr>
          <w:p w14:paraId="6E03647B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32B4F4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96B" w:rsidRPr="004B475F" w14:paraId="7325F4FD" w14:textId="77777777" w:rsidTr="00260772">
        <w:trPr>
          <w:cantSplit/>
          <w:trHeight w:val="20"/>
        </w:trPr>
        <w:tc>
          <w:tcPr>
            <w:tcW w:w="3690" w:type="dxa"/>
            <w:hideMark/>
          </w:tcPr>
          <w:p w14:paraId="1D37B0BE" w14:textId="24772FDE" w:rsidR="009B496B" w:rsidRPr="001327BB" w:rsidRDefault="009B496B" w:rsidP="009B496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กำไรขาดทุนเบ็ดเสร็จรวมที่แบ่งให้กับส่วนได้เสียที่ไม่มีอำนาจควบคุม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C8418C0" w14:textId="2DEEBA48" w:rsidR="009B496B" w:rsidRPr="001327BB" w:rsidRDefault="00FB7888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1,340,928</w:t>
            </w:r>
          </w:p>
        </w:tc>
        <w:tc>
          <w:tcPr>
            <w:tcW w:w="180" w:type="dxa"/>
            <w:shd w:val="clear" w:color="auto" w:fill="FFFFFF" w:themeFill="background1"/>
          </w:tcPr>
          <w:p w14:paraId="72B672A3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C58BED7" w14:textId="03DF8454" w:rsidR="009B496B" w:rsidRPr="001327BB" w:rsidRDefault="00FB7888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1,340,928</w:t>
            </w:r>
          </w:p>
        </w:tc>
        <w:tc>
          <w:tcPr>
            <w:tcW w:w="180" w:type="dxa"/>
            <w:vAlign w:val="bottom"/>
          </w:tcPr>
          <w:p w14:paraId="539E2009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3FE29E" w14:textId="6126CE25" w:rsidR="009B496B" w:rsidRPr="001327BB" w:rsidRDefault="00EE7549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B496B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66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63,589</w:t>
            </w:r>
          </w:p>
        </w:tc>
        <w:tc>
          <w:tcPr>
            <w:tcW w:w="180" w:type="dxa"/>
          </w:tcPr>
          <w:p w14:paraId="51E5B013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3A0994C" w14:textId="01E00A10" w:rsidR="009B496B" w:rsidRPr="001327BB" w:rsidRDefault="00EE7549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B496B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B496B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B7888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B496B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7888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  <w:tr w:rsidR="009B496B" w:rsidRPr="004B475F" w14:paraId="297C8933" w14:textId="77777777" w:rsidTr="00260772">
        <w:trPr>
          <w:cantSplit/>
          <w:trHeight w:val="20"/>
        </w:trPr>
        <w:tc>
          <w:tcPr>
            <w:tcW w:w="3690" w:type="dxa"/>
            <w:hideMark/>
          </w:tcPr>
          <w:p w14:paraId="12347BD5" w14:textId="77777777" w:rsidR="009B496B" w:rsidRPr="001327BB" w:rsidRDefault="009B496B" w:rsidP="009B496B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shd w:val="clear" w:color="auto" w:fill="FFFFFF" w:themeFill="background1"/>
          </w:tcPr>
          <w:p w14:paraId="027F5FD7" w14:textId="77777777" w:rsidR="009B496B" w:rsidRPr="001327BB" w:rsidRDefault="009B496B" w:rsidP="009B496B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6B8C7D31" w14:textId="77777777" w:rsidR="009B496B" w:rsidRPr="001327BB" w:rsidRDefault="009B496B" w:rsidP="009B49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7ABA297" w14:textId="3C2B8D7A" w:rsidR="009B496B" w:rsidRPr="001327BB" w:rsidRDefault="00FB7888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180" w:type="dxa"/>
          </w:tcPr>
          <w:p w14:paraId="5E89208B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B25C59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8D92BB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2E5F4" w14:textId="2FD9CA97" w:rsidR="009B496B" w:rsidRPr="001327BB" w:rsidRDefault="00FB7888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7,459</w:t>
            </w:r>
          </w:p>
        </w:tc>
      </w:tr>
      <w:tr w:rsidR="009B496B" w:rsidRPr="004B475F" w14:paraId="6C5163BB" w14:textId="77777777" w:rsidTr="00260772">
        <w:trPr>
          <w:cantSplit/>
          <w:trHeight w:val="20"/>
        </w:trPr>
        <w:tc>
          <w:tcPr>
            <w:tcW w:w="3690" w:type="dxa"/>
            <w:hideMark/>
          </w:tcPr>
          <w:p w14:paraId="29A82EEA" w14:textId="77777777" w:rsidR="009B496B" w:rsidRPr="001327BB" w:rsidRDefault="009B496B" w:rsidP="009B496B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FFFFFF" w:themeFill="background1"/>
          </w:tcPr>
          <w:p w14:paraId="341C8221" w14:textId="77777777" w:rsidR="009B496B" w:rsidRPr="001327BB" w:rsidRDefault="009B496B" w:rsidP="009B496B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44B8EB87" w14:textId="77777777" w:rsidR="009B496B" w:rsidRPr="001327BB" w:rsidRDefault="009B496B" w:rsidP="009B49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5307516" w14:textId="1796BD6A" w:rsidR="009B496B" w:rsidRPr="001327BB" w:rsidRDefault="00FB7888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1,341,015</w:t>
            </w:r>
          </w:p>
        </w:tc>
        <w:tc>
          <w:tcPr>
            <w:tcW w:w="180" w:type="dxa"/>
          </w:tcPr>
          <w:p w14:paraId="2F0874B5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720191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B31243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D04E1C" w14:textId="586EFAC4" w:rsidR="009B496B" w:rsidRPr="001327BB" w:rsidRDefault="00EE7549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B496B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9B496B"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</w:p>
        </w:tc>
      </w:tr>
      <w:tr w:rsidR="009B496B" w:rsidRPr="004B475F" w14:paraId="2CAE3B1E" w14:textId="77777777" w:rsidTr="00260772">
        <w:trPr>
          <w:cantSplit/>
          <w:trHeight w:val="20"/>
        </w:trPr>
        <w:tc>
          <w:tcPr>
            <w:tcW w:w="3690" w:type="dxa"/>
            <w:vAlign w:val="bottom"/>
          </w:tcPr>
          <w:p w14:paraId="0283A904" w14:textId="5AE9213E" w:rsidR="009B496B" w:rsidRPr="001327BB" w:rsidRDefault="009B496B" w:rsidP="009B496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FF79EAD" w14:textId="5E6EC785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298F0A60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F8DBFD7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059970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DC1AC0" w14:textId="7F5441D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FFB3961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4FB01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96B" w:rsidRPr="004B475F" w14:paraId="27C6AC0B" w14:textId="77777777" w:rsidTr="00260772">
        <w:trPr>
          <w:cantSplit/>
          <w:trHeight w:val="20"/>
        </w:trPr>
        <w:tc>
          <w:tcPr>
            <w:tcW w:w="3690" w:type="dxa"/>
            <w:vAlign w:val="bottom"/>
          </w:tcPr>
          <w:p w14:paraId="06AAE78A" w14:textId="2A7DFB30" w:rsidR="009B496B" w:rsidRPr="001327BB" w:rsidRDefault="009B496B" w:rsidP="009B496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5813C33" w14:textId="26A3545C" w:rsidR="009B496B" w:rsidRPr="001327BB" w:rsidRDefault="00DF600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1,434,</w:t>
            </w:r>
            <w:r w:rsidR="00DE3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  <w:shd w:val="clear" w:color="auto" w:fill="FFFFFF" w:themeFill="background1"/>
          </w:tcPr>
          <w:p w14:paraId="29EF4AAB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C10494D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D8FE3D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9E603F" w14:textId="40C371F2" w:rsidR="009B496B" w:rsidRPr="001327BB" w:rsidRDefault="00EE7549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B496B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0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359,105</w:t>
            </w:r>
          </w:p>
        </w:tc>
        <w:tc>
          <w:tcPr>
            <w:tcW w:w="180" w:type="dxa"/>
          </w:tcPr>
          <w:p w14:paraId="08DF34EB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FDE1A7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96B" w:rsidRPr="004B475F" w14:paraId="32F52087" w14:textId="77777777" w:rsidTr="00EA4227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331EBB00" w14:textId="77777777" w:rsidR="009B496B" w:rsidRPr="001327BB" w:rsidRDefault="009B496B" w:rsidP="009B496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CF8C551" w14:textId="5BA999CA" w:rsidR="009B496B" w:rsidRPr="001327BB" w:rsidRDefault="00DF6007" w:rsidP="00EA669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(1,45</w:t>
            </w:r>
            <w:r w:rsidR="00DE3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4,024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FFFFFF" w:themeFill="background1"/>
          </w:tcPr>
          <w:p w14:paraId="2EB697DB" w14:textId="77777777" w:rsidR="009B496B" w:rsidRPr="001327BB" w:rsidRDefault="009B496B" w:rsidP="00380B7C">
            <w:pPr>
              <w:tabs>
                <w:tab w:val="decimal" w:pos="109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DEC87D3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36644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7173CE1" w14:textId="275520FA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A42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720,599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1877F72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10E0E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96B" w:rsidRPr="004B475F" w14:paraId="2595A170" w14:textId="77777777" w:rsidTr="00EA4227">
        <w:trPr>
          <w:cantSplit/>
          <w:trHeight w:val="20"/>
        </w:trPr>
        <w:tc>
          <w:tcPr>
            <w:tcW w:w="3690" w:type="dxa"/>
            <w:hideMark/>
          </w:tcPr>
          <w:p w14:paraId="3A46D384" w14:textId="6078288D" w:rsidR="009B496B" w:rsidRPr="001327BB" w:rsidRDefault="009B496B" w:rsidP="009B496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กระแสเงินสดจากกิจกรรมจัดหาเงิน 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จำนวน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F6007" w:rsidRPr="001327BB">
              <w:rPr>
                <w:rFonts w:asciiTheme="majorBidi" w:hAnsiTheme="majorBidi" w:cstheme="majorBidi"/>
                <w:spacing w:val="-4"/>
                <w:sz w:val="30"/>
                <w:szCs w:val="30"/>
                <w:shd w:val="clear" w:color="auto" w:fill="FFFFFF" w:themeFill="background1"/>
                <w:lang w:val="en-US"/>
              </w:rPr>
              <w:t>800</w:t>
            </w:r>
            <w:r w:rsidR="00CE1343" w:rsidRPr="001327BB">
              <w:rPr>
                <w:rFonts w:asciiTheme="majorBidi" w:hAnsiTheme="majorBidi" w:cstheme="majorBidi"/>
                <w:spacing w:val="-4"/>
                <w:sz w:val="30"/>
                <w:szCs w:val="30"/>
                <w:shd w:val="clear" w:color="auto" w:fill="FFFFFF" w:themeFill="background1"/>
              </w:rPr>
              <w:t xml:space="preserve"> 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  <w:shd w:val="clear" w:color="auto" w:fill="FFFFFF" w:themeFill="background1"/>
                <w:cs/>
              </w:rPr>
              <w:t>ล้าน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บาท </w:t>
            </w:r>
            <w:r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/>
              </w:rPr>
              <w:t>(</w:t>
            </w:r>
            <w:r w:rsidR="00EE7549"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/>
              </w:rPr>
              <w:t>2562</w:t>
            </w:r>
            <w:r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/>
              </w:rPr>
              <w:t>:</w:t>
            </w:r>
            <w:r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EE7549"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/>
              </w:rPr>
              <w:t>750</w:t>
            </w:r>
            <w:r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1327B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  <w:r w:rsidRPr="001327B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656428" w14:textId="4D25BA30" w:rsidR="009B496B" w:rsidRPr="001327BB" w:rsidRDefault="00DF600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346,9</w:t>
            </w:r>
            <w:r w:rsidR="00DE3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16C03152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630C1A5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81D33F" w14:textId="77777777" w:rsidR="009B496B" w:rsidRPr="001327BB" w:rsidRDefault="009B496B" w:rsidP="009B49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CFCC84" w14:textId="1059F9AA" w:rsidR="009B496B" w:rsidRPr="001327BB" w:rsidRDefault="00EE7549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 w:rsidR="009B496B"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2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  <w:vAlign w:val="bottom"/>
          </w:tcPr>
          <w:p w14:paraId="61E5EB7F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8579B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27" w:rsidRPr="004B475F" w14:paraId="62485991" w14:textId="77777777" w:rsidTr="00EA4227">
        <w:trPr>
          <w:cantSplit/>
          <w:trHeight w:val="20"/>
        </w:trPr>
        <w:tc>
          <w:tcPr>
            <w:tcW w:w="3690" w:type="dxa"/>
          </w:tcPr>
          <w:p w14:paraId="42D9915C" w14:textId="45A661DB" w:rsidR="00EA4227" w:rsidRPr="001327BB" w:rsidRDefault="00EA4227" w:rsidP="009B496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FAA5A27" w14:textId="67F2FF1D" w:rsidR="00EA4227" w:rsidRPr="001327BB" w:rsidRDefault="00EA422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35515AF1" w14:textId="77777777" w:rsidR="00EA4227" w:rsidRPr="001327BB" w:rsidRDefault="00EA422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D1AA20D" w14:textId="77777777" w:rsidR="00EA4227" w:rsidRPr="001327BB" w:rsidRDefault="00EA4227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C77FAC" w14:textId="77777777" w:rsidR="00EA4227" w:rsidRPr="001327BB" w:rsidRDefault="00EA4227" w:rsidP="009B49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9D71A" w14:textId="68D5D00D" w:rsidR="00EA4227" w:rsidRPr="001327BB" w:rsidRDefault="00EA422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80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1,444</w:t>
            </w:r>
          </w:p>
        </w:tc>
        <w:tc>
          <w:tcPr>
            <w:tcW w:w="180" w:type="dxa"/>
            <w:vAlign w:val="bottom"/>
          </w:tcPr>
          <w:p w14:paraId="763DF6AE" w14:textId="77777777" w:rsidR="00EA4227" w:rsidRPr="001327BB" w:rsidRDefault="00EA4227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2D6354" w14:textId="77777777" w:rsidR="00EA4227" w:rsidRPr="001327BB" w:rsidRDefault="00EA4227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96B" w:rsidRPr="004B475F" w14:paraId="34FD2D4D" w14:textId="77777777" w:rsidTr="00260772">
        <w:trPr>
          <w:cantSplit/>
          <w:trHeight w:val="20"/>
        </w:trPr>
        <w:tc>
          <w:tcPr>
            <w:tcW w:w="3690" w:type="dxa"/>
            <w:hideMark/>
          </w:tcPr>
          <w:p w14:paraId="785F0E24" w14:textId="77777777" w:rsidR="009B496B" w:rsidRPr="001327BB" w:rsidRDefault="009B496B" w:rsidP="009B496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BB40263" w14:textId="40F62178" w:rsidR="009B496B" w:rsidRPr="001327BB" w:rsidRDefault="00DF600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2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DE35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7,666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53CC6203" w14:textId="77777777" w:rsidR="009B496B" w:rsidRPr="001327BB" w:rsidRDefault="009B496B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2D8E2F5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87B0FD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11381" w14:textId="77915181" w:rsidR="009B496B" w:rsidRPr="001327BB" w:rsidRDefault="00EA4227" w:rsidP="009B496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71,243</w:t>
            </w:r>
          </w:p>
        </w:tc>
        <w:tc>
          <w:tcPr>
            <w:tcW w:w="180" w:type="dxa"/>
            <w:vAlign w:val="bottom"/>
          </w:tcPr>
          <w:p w14:paraId="5DC60272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58AD4D" w14:textId="77777777" w:rsidR="009B496B" w:rsidRPr="001327BB" w:rsidRDefault="009B496B" w:rsidP="009B49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BAE5214" w14:textId="77777777" w:rsidR="00F145FD" w:rsidRPr="004B475F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lang w:val="en-US"/>
        </w:rPr>
      </w:pPr>
    </w:p>
    <w:p w14:paraId="298FA14F" w14:textId="77777777" w:rsidR="00F145FD" w:rsidRPr="00B3049D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cs/>
          <w:lang w:val="en-US"/>
        </w:rPr>
        <w:sectPr w:rsidR="00F145FD" w:rsidRPr="00B3049D" w:rsidSect="00084C2B">
          <w:pgSz w:w="11909" w:h="16834" w:code="9"/>
          <w:pgMar w:top="1174" w:right="1109" w:bottom="1008" w:left="1170" w:header="720" w:footer="677" w:gutter="0"/>
          <w:paperSrc w:first="15" w:other="15"/>
          <w:cols w:space="737"/>
          <w:docGrid w:linePitch="299"/>
        </w:sectPr>
      </w:pPr>
    </w:p>
    <w:p w14:paraId="062C1797" w14:textId="77777777" w:rsidR="007A22EA" w:rsidRPr="008F14FB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F14FB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744476" w:rsidRDefault="007A22EA" w:rsidP="00E60C7D">
      <w:pPr>
        <w:pStyle w:val="Bo-Blankline"/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2C6FE2" w:rsidRPr="00744476" w14:paraId="36556E6E" w14:textId="77777777" w:rsidTr="00C62FB4">
        <w:tc>
          <w:tcPr>
            <w:tcW w:w="3060" w:type="dxa"/>
          </w:tcPr>
          <w:p w14:paraId="4181FE43" w14:textId="77777777" w:rsidR="002C6FE2" w:rsidRPr="00744476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330423E3" w14:textId="77777777" w:rsidR="002C6FE2" w:rsidRPr="00744476" w:rsidRDefault="002C6FE2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0E1833F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2674E22D" w14:textId="77777777" w:rsidR="002C6FE2" w:rsidRPr="00744476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6D15AD77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AC9541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3EE6D586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9A59B6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4706167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C6FE2" w:rsidRPr="00744476" w14:paraId="641C45BC" w14:textId="77777777" w:rsidTr="00C62FB4">
        <w:tc>
          <w:tcPr>
            <w:tcW w:w="3060" w:type="dxa"/>
          </w:tcPr>
          <w:p w14:paraId="067A4CC7" w14:textId="77777777" w:rsidR="002C6FE2" w:rsidRPr="00744476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744476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744476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744476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4F9F" w:rsidRPr="00744476" w14:paraId="7AB98B06" w14:textId="77777777" w:rsidTr="00C62FB4">
        <w:tc>
          <w:tcPr>
            <w:tcW w:w="3060" w:type="dxa"/>
          </w:tcPr>
          <w:p w14:paraId="2BAC1E68" w14:textId="77777777" w:rsidR="00AE4F9F" w:rsidRPr="00744476" w:rsidRDefault="00AE4F9F" w:rsidP="00AE4F9F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AE4F9F" w:rsidRPr="00744476" w:rsidRDefault="00AE4F9F" w:rsidP="00AE4F9F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AE4F9F" w:rsidRPr="00744476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4094F254" w:rsidR="00AE4F9F" w:rsidRPr="00744476" w:rsidRDefault="00EE7549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8346E55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71F3597B" w:rsidR="00AE4F9F" w:rsidRPr="00744476" w:rsidRDefault="00EE7549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27A265D2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2532A9FA" w:rsidR="00AE4F9F" w:rsidRPr="00744476" w:rsidRDefault="00EE7549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8EBE2E1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268589D2" w:rsidR="00AE4F9F" w:rsidRPr="00744476" w:rsidRDefault="00EE7549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0BE9A430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152DBA06" w:rsidR="00AE4F9F" w:rsidRPr="00744476" w:rsidRDefault="00EE7549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AD2CEA8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1EBA8A0C" w:rsidR="00AE4F9F" w:rsidRPr="00744476" w:rsidRDefault="00EE7549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2562</w:t>
            </w:r>
          </w:p>
        </w:tc>
      </w:tr>
      <w:tr w:rsidR="00AE4F9F" w:rsidRPr="00744476" w14:paraId="2C24D5AE" w14:textId="77777777" w:rsidTr="00C62FB4">
        <w:tc>
          <w:tcPr>
            <w:tcW w:w="3060" w:type="dxa"/>
          </w:tcPr>
          <w:p w14:paraId="3B17690E" w14:textId="77777777" w:rsidR="00AE4F9F" w:rsidRPr="00744476" w:rsidRDefault="00AE4F9F" w:rsidP="00AE4F9F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AE4F9F" w:rsidRPr="00744476" w:rsidRDefault="00AE4F9F" w:rsidP="00AE4F9F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AE4F9F" w:rsidRPr="00744476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AE4F9F" w:rsidRPr="00744476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AE4F9F" w:rsidRPr="00744476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E4F9F" w:rsidRPr="00744476" w14:paraId="63024BE7" w14:textId="77777777" w:rsidTr="00C62FB4">
        <w:tc>
          <w:tcPr>
            <w:tcW w:w="3060" w:type="dxa"/>
          </w:tcPr>
          <w:p w14:paraId="1C263327" w14:textId="77777777" w:rsidR="00AE4F9F" w:rsidRPr="00744476" w:rsidRDefault="00AE4F9F" w:rsidP="00AE4F9F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AE4F9F" w:rsidRPr="00744476" w:rsidRDefault="00AE4F9F" w:rsidP="00AE4F9F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AE4F9F" w:rsidRPr="00744476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AE4F9F" w:rsidRPr="00744476" w:rsidRDefault="00AE4F9F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AE4F9F" w:rsidRPr="00744476" w:rsidRDefault="00AE4F9F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AE4F9F" w:rsidRPr="00744476" w:rsidRDefault="00AE4F9F" w:rsidP="00AE4F9F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AE4F9F" w:rsidRPr="00744476" w:rsidRDefault="00AE4F9F" w:rsidP="00AE4F9F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AE4F9F" w:rsidRPr="00744476" w:rsidRDefault="00AE4F9F" w:rsidP="00AE4F9F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AE4F9F" w:rsidRPr="00744476" w:rsidRDefault="00AE4F9F" w:rsidP="00AE4F9F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AE4F9F" w:rsidRPr="00744476" w14:paraId="1D5F56F5" w14:textId="77777777" w:rsidTr="00747D2D">
        <w:tc>
          <w:tcPr>
            <w:tcW w:w="3060" w:type="dxa"/>
          </w:tcPr>
          <w:p w14:paraId="6A26D387" w14:textId="77777777" w:rsidR="00AE4F9F" w:rsidRPr="00744476" w:rsidRDefault="00AE4F9F" w:rsidP="00AE4F9F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AE4F9F" w:rsidRPr="00744476" w:rsidRDefault="00AE4F9F" w:rsidP="00AE4F9F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AE4F9F" w:rsidRPr="00744476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FD7EA5" w14:textId="41213594" w:rsidR="00AE4F9F" w:rsidRPr="00744476" w:rsidRDefault="007E2072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0.65</w:t>
            </w:r>
          </w:p>
        </w:tc>
        <w:tc>
          <w:tcPr>
            <w:tcW w:w="236" w:type="dxa"/>
          </w:tcPr>
          <w:p w14:paraId="12F06493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15469C48" w:rsidR="00AE4F9F" w:rsidRPr="00744476" w:rsidRDefault="00EE7549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E4F9F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="00AE4F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12A7432A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859B5" w14:textId="4F16D651" w:rsidR="00AE4F9F" w:rsidRPr="00744476" w:rsidRDefault="007E2072" w:rsidP="00AE4F9F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6226381D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62153D54" w:rsidR="00AE4F9F" w:rsidRPr="00744476" w:rsidRDefault="00EE7549" w:rsidP="00AE4F9F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E4F9F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AE4F9F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0ED26306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2D87D1" w14:textId="686EF4B3" w:rsidR="00AE4F9F" w:rsidRPr="00744476" w:rsidRDefault="00EE7549" w:rsidP="00AE4F9F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E4F9F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45C01DF7" w14:textId="77777777" w:rsidR="00AE4F9F" w:rsidRPr="00744476" w:rsidRDefault="00AE4F9F" w:rsidP="00AE4F9F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55497950" w:rsidR="00AE4F9F" w:rsidRPr="00744476" w:rsidRDefault="00EE7549" w:rsidP="00AE4F9F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E4F9F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AE4F9F" w:rsidRPr="00744476" w14:paraId="72FD0B85" w14:textId="77777777" w:rsidTr="00747D2D">
        <w:tc>
          <w:tcPr>
            <w:tcW w:w="3060" w:type="dxa"/>
          </w:tcPr>
          <w:p w14:paraId="00E55D22" w14:textId="77777777" w:rsidR="00AE4F9F" w:rsidRPr="00744476" w:rsidRDefault="00AE4F9F" w:rsidP="00AE4F9F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7A329772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E8F62B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38711D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D5846CB" w14:textId="77777777" w:rsidR="00AE4F9F" w:rsidRPr="00744476" w:rsidRDefault="00AE4F9F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A0C1BF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8359ABA" w14:textId="77777777" w:rsidR="00AE4F9F" w:rsidRPr="00744476" w:rsidRDefault="00AE4F9F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7D78FC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79723DA" w14:textId="77777777" w:rsidR="00AE4F9F" w:rsidRPr="00744476" w:rsidRDefault="00AE4F9F" w:rsidP="00AE4F9F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4746E7" w14:textId="77777777" w:rsidR="00AE4F9F" w:rsidRPr="00744476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77C430" w14:textId="77777777" w:rsidR="00AE4F9F" w:rsidRPr="00744476" w:rsidRDefault="00AE4F9F" w:rsidP="00AE4F9F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AE4F17" w14:textId="77777777" w:rsidR="00AE4F9F" w:rsidRPr="00744476" w:rsidRDefault="00AE4F9F" w:rsidP="00AE4F9F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CDD2E" w14:textId="22794680" w:rsidR="00AE4F9F" w:rsidRPr="00E95457" w:rsidRDefault="00EE7549" w:rsidP="00AE4F9F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4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AE4F9F" w:rsidRPr="00E954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4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0E5DED8E" w14:textId="77777777" w:rsidR="00AE4F9F" w:rsidRPr="00FC5D0C" w:rsidRDefault="00AE4F9F" w:rsidP="00AE4F9F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6F0AC5" w14:textId="0906CDF9" w:rsidR="00AE4F9F" w:rsidRPr="00744476" w:rsidRDefault="00EE7549" w:rsidP="00AE4F9F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AE4F9F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</w:tr>
    </w:tbl>
    <w:p w14:paraId="70AFD2FE" w14:textId="77777777" w:rsidR="007A22EA" w:rsidRPr="00744476" w:rsidRDefault="007A22EA" w:rsidP="003345DB">
      <w:pPr>
        <w:pStyle w:val="Bo-Blankline"/>
        <w:rPr>
          <w:rFonts w:asciiTheme="majorBidi" w:hAnsiTheme="majorBidi" w:cstheme="majorBidi"/>
          <w:lang w:val="en-US"/>
        </w:rPr>
      </w:pPr>
    </w:p>
    <w:p w14:paraId="243E46D9" w14:textId="77777777" w:rsidR="00911358" w:rsidRPr="00744476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430ADF4" w14:textId="77777777" w:rsidR="00D563F5" w:rsidRPr="00744476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lang w:val="en-US"/>
        </w:rPr>
        <w:sectPr w:rsidR="00D563F5" w:rsidRPr="00744476" w:rsidSect="00DE7164"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5A8E292E" w14:textId="77777777" w:rsidR="00E124B0" w:rsidRPr="008F14FB" w:rsidRDefault="00316193" w:rsidP="00AE4F9F">
      <w:pPr>
        <w:pStyle w:val="Caption"/>
        <w:shd w:val="clear" w:color="auto" w:fill="FFFFFF" w:themeFill="background1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8F14FB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7777777" w:rsidR="00E124B0" w:rsidRPr="00D57BD1" w:rsidRDefault="00E124B0" w:rsidP="00E60C7D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80"/>
        <w:gridCol w:w="242"/>
        <w:gridCol w:w="1111"/>
        <w:gridCol w:w="236"/>
        <w:gridCol w:w="1199"/>
        <w:gridCol w:w="236"/>
        <w:gridCol w:w="1136"/>
        <w:gridCol w:w="236"/>
        <w:gridCol w:w="1199"/>
      </w:tblGrid>
      <w:tr w:rsidR="00AE4F9F" w:rsidRPr="00744476" w14:paraId="3470937D" w14:textId="77777777" w:rsidTr="00AE4F9F">
        <w:tc>
          <w:tcPr>
            <w:tcW w:w="3580" w:type="dxa"/>
          </w:tcPr>
          <w:p w14:paraId="049327D4" w14:textId="77777777" w:rsidR="00AE4F9F" w:rsidRPr="00744476" w:rsidRDefault="00AE4F9F" w:rsidP="0007668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C6BADD5" w14:textId="77777777" w:rsidR="00AE4F9F" w:rsidRPr="00744476" w:rsidRDefault="00AE4F9F" w:rsidP="0007668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69F89899" w14:textId="77777777" w:rsidR="00AE4F9F" w:rsidRPr="00744476" w:rsidRDefault="00AE4F9F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0305B8" w14:textId="77777777" w:rsidR="00AE4F9F" w:rsidRPr="00744476" w:rsidRDefault="00AE4F9F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6BFF190A" w14:textId="77777777" w:rsidR="00AE4F9F" w:rsidRPr="00744476" w:rsidRDefault="00AE4F9F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F9F" w:rsidRPr="00744476" w14:paraId="4811009F" w14:textId="77777777" w:rsidTr="00AE4F9F">
        <w:tc>
          <w:tcPr>
            <w:tcW w:w="3580" w:type="dxa"/>
          </w:tcPr>
          <w:p w14:paraId="5DD6F55B" w14:textId="77777777" w:rsidR="00AE4F9F" w:rsidRPr="00744476" w:rsidRDefault="00AE4F9F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A8F80D3" w14:textId="77777777" w:rsidR="00AE4F9F" w:rsidRPr="00744476" w:rsidRDefault="00AE4F9F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0E4DCD30" w14:textId="788062DB" w:rsidR="00AE4F9F" w:rsidRPr="00744476" w:rsidRDefault="00EE7549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9C55632" w14:textId="77777777" w:rsidR="00AE4F9F" w:rsidRPr="00744476" w:rsidRDefault="00AE4F9F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2889901" w14:textId="47139698" w:rsidR="00AE4F9F" w:rsidRPr="00744476" w:rsidRDefault="00EE7549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4D6270DD" w14:textId="77777777" w:rsidR="00AE4F9F" w:rsidRPr="00744476" w:rsidRDefault="00AE4F9F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14:paraId="54909C49" w14:textId="6C75F19B" w:rsidR="00AE4F9F" w:rsidRPr="00744476" w:rsidRDefault="00EE7549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AC890BC" w14:textId="77777777" w:rsidR="00AE4F9F" w:rsidRPr="00744476" w:rsidRDefault="00AE4F9F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B654B93" w14:textId="5F7020BC" w:rsidR="00AE4F9F" w:rsidRPr="00744476" w:rsidRDefault="00EE7549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2562</w:t>
            </w:r>
          </w:p>
        </w:tc>
      </w:tr>
      <w:tr w:rsidR="00AE4F9F" w:rsidRPr="00744476" w14:paraId="63E58D99" w14:textId="77777777" w:rsidTr="00AE4F9F">
        <w:tc>
          <w:tcPr>
            <w:tcW w:w="3580" w:type="dxa"/>
          </w:tcPr>
          <w:p w14:paraId="4F51B2C5" w14:textId="77777777" w:rsidR="00AE4F9F" w:rsidRPr="00744476" w:rsidRDefault="00AE4F9F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C4415B2" w14:textId="77777777" w:rsidR="00AE4F9F" w:rsidRPr="00744476" w:rsidRDefault="00AE4F9F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2B01173F" w14:textId="77777777" w:rsidR="00AE4F9F" w:rsidRPr="00744476" w:rsidRDefault="00AE4F9F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E4F9F" w:rsidRPr="00744476" w14:paraId="2B0D8B13" w14:textId="77777777" w:rsidTr="00AE4F9F">
        <w:tc>
          <w:tcPr>
            <w:tcW w:w="3580" w:type="dxa"/>
          </w:tcPr>
          <w:p w14:paraId="78760BE2" w14:textId="77777777" w:rsidR="00AE4F9F" w:rsidRPr="00744476" w:rsidRDefault="00AE4F9F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2" w:type="dxa"/>
            <w:vAlign w:val="center"/>
          </w:tcPr>
          <w:p w14:paraId="63B2CD1E" w14:textId="77777777" w:rsidR="00AE4F9F" w:rsidRPr="00744476" w:rsidRDefault="00AE4F9F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5D73E704" w14:textId="77777777" w:rsidR="00AE4F9F" w:rsidRPr="00744476" w:rsidRDefault="00AE4F9F" w:rsidP="004C5E5A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726C9B" w14:textId="77777777" w:rsidR="00AE4F9F" w:rsidRPr="00744476" w:rsidRDefault="00AE4F9F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3ABD3C38" w14:textId="77777777" w:rsidR="00AE4F9F" w:rsidRPr="00744476" w:rsidRDefault="00AE4F9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8BBF5E2" w14:textId="77777777" w:rsidR="00AE4F9F" w:rsidRPr="00744476" w:rsidRDefault="00AE4F9F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D481CB" w14:textId="77777777" w:rsidR="00AE4F9F" w:rsidRPr="00744476" w:rsidRDefault="00AE4F9F" w:rsidP="004C5E5A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C842668" w14:textId="77777777" w:rsidR="00AE4F9F" w:rsidRPr="00744476" w:rsidRDefault="00AE4F9F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04C23F93" w14:textId="77777777" w:rsidR="00AE4F9F" w:rsidRPr="00744476" w:rsidRDefault="00AE4F9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60C" w:rsidRPr="00744476" w14:paraId="17555A95" w14:textId="77777777" w:rsidTr="00301FE6">
        <w:tc>
          <w:tcPr>
            <w:tcW w:w="3580" w:type="dxa"/>
          </w:tcPr>
          <w:p w14:paraId="419D12DF" w14:textId="3EE9479D" w:rsidR="0004360C" w:rsidRPr="00744476" w:rsidRDefault="0004360C" w:rsidP="0004360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center"/>
          </w:tcPr>
          <w:p w14:paraId="41E9CCFA" w14:textId="77777777" w:rsidR="0004360C" w:rsidRPr="00744476" w:rsidRDefault="0004360C" w:rsidP="0004360C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169761A" w14:textId="3EF99F4F" w:rsidR="0004360C" w:rsidRPr="00744476" w:rsidRDefault="0004360C" w:rsidP="0004360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390,394</w:t>
            </w:r>
          </w:p>
        </w:tc>
        <w:tc>
          <w:tcPr>
            <w:tcW w:w="236" w:type="dxa"/>
            <w:vAlign w:val="center"/>
          </w:tcPr>
          <w:p w14:paraId="05E490C6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C92C0CA" w14:textId="54F0787D" w:rsidR="0004360C" w:rsidRPr="00744476" w:rsidRDefault="0004360C" w:rsidP="0004360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14FADC74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6E80429" w14:textId="2BB092BA" w:rsidR="0004360C" w:rsidRPr="00744476" w:rsidRDefault="0004360C" w:rsidP="0004360C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  <w:vAlign w:val="center"/>
          </w:tcPr>
          <w:p w14:paraId="3DF497AC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B6B8835" w14:textId="092A8DC9" w:rsidR="0004360C" w:rsidRPr="00744476" w:rsidRDefault="0004360C" w:rsidP="0004360C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74,044</w:t>
            </w:r>
          </w:p>
        </w:tc>
      </w:tr>
      <w:tr w:rsidR="0004360C" w:rsidRPr="00744476" w14:paraId="25A3C0A7" w14:textId="77777777" w:rsidTr="00301FE6">
        <w:tc>
          <w:tcPr>
            <w:tcW w:w="3580" w:type="dxa"/>
          </w:tcPr>
          <w:p w14:paraId="41A82F6D" w14:textId="06004E12" w:rsidR="0004360C" w:rsidRPr="00744476" w:rsidRDefault="0004360C" w:rsidP="0004360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vAlign w:val="center"/>
          </w:tcPr>
          <w:p w14:paraId="6C303A6B" w14:textId="77777777" w:rsidR="0004360C" w:rsidRPr="00744476" w:rsidRDefault="0004360C" w:rsidP="0004360C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13E0233" w14:textId="0961751E" w:rsidR="0004360C" w:rsidRPr="00744476" w:rsidRDefault="0004360C" w:rsidP="0004360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133,819</w:t>
            </w:r>
          </w:p>
        </w:tc>
        <w:tc>
          <w:tcPr>
            <w:tcW w:w="236" w:type="dxa"/>
            <w:vAlign w:val="center"/>
          </w:tcPr>
          <w:p w14:paraId="12E72497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7361F6" w14:textId="46211BD9" w:rsidR="0004360C" w:rsidRDefault="0004360C" w:rsidP="000436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D82018C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F820FE8" w14:textId="579C3317" w:rsidR="0004360C" w:rsidRDefault="0004360C" w:rsidP="009C68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BA90C06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F3F2CBB" w14:textId="1A439EEE" w:rsidR="0004360C" w:rsidRDefault="0004360C" w:rsidP="009C68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4360C" w:rsidRPr="00744476" w14:paraId="725A3846" w14:textId="77777777" w:rsidTr="00301FE6">
        <w:tc>
          <w:tcPr>
            <w:tcW w:w="3580" w:type="dxa"/>
          </w:tcPr>
          <w:p w14:paraId="6EB61F52" w14:textId="484DD17F" w:rsidR="0004360C" w:rsidRPr="00744476" w:rsidRDefault="00301FE6" w:rsidP="0004360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42" w:type="dxa"/>
            <w:vAlign w:val="center"/>
          </w:tcPr>
          <w:p w14:paraId="5BDC747D" w14:textId="77777777" w:rsidR="0004360C" w:rsidRPr="00744476" w:rsidRDefault="0004360C" w:rsidP="0004360C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36DC83C" w14:textId="7AD6A416" w:rsidR="0004360C" w:rsidRPr="00744476" w:rsidRDefault="0004360C" w:rsidP="0004360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(14,000)</w:t>
            </w:r>
          </w:p>
        </w:tc>
        <w:tc>
          <w:tcPr>
            <w:tcW w:w="236" w:type="dxa"/>
            <w:vAlign w:val="center"/>
          </w:tcPr>
          <w:p w14:paraId="15A7840F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681FA41" w14:textId="7F363DC7" w:rsidR="0004360C" w:rsidRDefault="0004360C" w:rsidP="000436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36A8267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8198DBF" w14:textId="15C0C633" w:rsidR="0004360C" w:rsidRDefault="0004360C" w:rsidP="009C68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75FBA8B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843E63" w14:textId="2F34C044" w:rsidR="0004360C" w:rsidRDefault="0004360C" w:rsidP="009C6830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4360C" w:rsidRPr="00744476" w14:paraId="4D5F3B04" w14:textId="77777777" w:rsidTr="00301FE6">
        <w:tc>
          <w:tcPr>
            <w:tcW w:w="3580" w:type="dxa"/>
          </w:tcPr>
          <w:p w14:paraId="4080CD63" w14:textId="278C48A4" w:rsidR="0004360C" w:rsidRPr="00744476" w:rsidRDefault="0004360C" w:rsidP="0004360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28541ED7" w14:textId="77777777" w:rsidR="0004360C" w:rsidRPr="00744476" w:rsidRDefault="0004360C" w:rsidP="0004360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FE9B5" w14:textId="1761D5EF" w:rsidR="0004360C" w:rsidRPr="00744476" w:rsidRDefault="0004360C" w:rsidP="0004360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510,213</w:t>
            </w:r>
          </w:p>
        </w:tc>
        <w:tc>
          <w:tcPr>
            <w:tcW w:w="236" w:type="dxa"/>
          </w:tcPr>
          <w:p w14:paraId="4F25A928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2D74CA7" w14:textId="43AEB095" w:rsidR="0004360C" w:rsidRPr="00744476" w:rsidRDefault="0004360C" w:rsidP="0004360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8A49CCD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0414E" w14:textId="79DFABBE" w:rsidR="0004360C" w:rsidRPr="00744476" w:rsidRDefault="0004360C" w:rsidP="0004360C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14:paraId="66764F8F" w14:textId="77777777" w:rsidR="0004360C" w:rsidRPr="00744476" w:rsidRDefault="0004360C" w:rsidP="0004360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3D71576" w14:textId="22DD8A03" w:rsidR="0004360C" w:rsidRPr="00744476" w:rsidRDefault="0004360C" w:rsidP="0004360C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  <w:tr w:rsidR="00AE4F9F" w:rsidRPr="00744476" w14:paraId="6E2445A5" w14:textId="77777777" w:rsidTr="00301FE6">
        <w:tc>
          <w:tcPr>
            <w:tcW w:w="3580" w:type="dxa"/>
          </w:tcPr>
          <w:p w14:paraId="5967D88D" w14:textId="77777777" w:rsidR="00AE4F9F" w:rsidRPr="00E05F8C" w:rsidRDefault="00AE4F9F" w:rsidP="00AE4F9F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vAlign w:val="center"/>
          </w:tcPr>
          <w:p w14:paraId="7FEB79BA" w14:textId="77777777" w:rsidR="00AE4F9F" w:rsidRPr="00E05F8C" w:rsidRDefault="00AE4F9F" w:rsidP="00AE4F9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07A9D2FA" w14:textId="77777777" w:rsidR="00AE4F9F" w:rsidRPr="00E05F8C" w:rsidRDefault="00AE4F9F" w:rsidP="00AE4F9F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190F84C8" w14:textId="77777777" w:rsidR="00AE4F9F" w:rsidRPr="00E05F8C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0365BCD5" w14:textId="77777777" w:rsidR="00AE4F9F" w:rsidRPr="00E05F8C" w:rsidRDefault="00AE4F9F" w:rsidP="00AE4F9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109F87D" w14:textId="77777777" w:rsidR="00AE4F9F" w:rsidRPr="00E05F8C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68ECDB2" w14:textId="77777777" w:rsidR="00AE4F9F" w:rsidRPr="00E05F8C" w:rsidRDefault="00AE4F9F" w:rsidP="00AE4F9F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75E9EC" w14:textId="77777777" w:rsidR="00AE4F9F" w:rsidRPr="00E05F8C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99BEEC7" w14:textId="77777777" w:rsidR="00AE4F9F" w:rsidRPr="00E05F8C" w:rsidRDefault="00AE4F9F" w:rsidP="00AE4F9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E4F9F" w:rsidRPr="00744476" w14:paraId="1A805808" w14:textId="62C5E7BA" w:rsidTr="00301FE6">
        <w:tc>
          <w:tcPr>
            <w:tcW w:w="3822" w:type="dxa"/>
            <w:gridSpan w:val="2"/>
          </w:tcPr>
          <w:p w14:paraId="0090C6CD" w14:textId="77777777" w:rsidR="00AE4F9F" w:rsidRPr="00744476" w:rsidRDefault="00AE4F9F" w:rsidP="00AE4F9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11" w:type="dxa"/>
            <w:shd w:val="clear" w:color="auto" w:fill="auto"/>
          </w:tcPr>
          <w:p w14:paraId="4D2763B0" w14:textId="77777777" w:rsidR="00AE4F9F" w:rsidRPr="00744476" w:rsidRDefault="00AE4F9F" w:rsidP="00AE4F9F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B284022" w14:textId="77777777" w:rsidR="00AE4F9F" w:rsidRPr="00744476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523164EB" w14:textId="77777777" w:rsidR="00AE4F9F" w:rsidRPr="00744476" w:rsidRDefault="00AE4F9F" w:rsidP="00AE4F9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95BEB" w14:textId="77777777" w:rsidR="00AE4F9F" w:rsidRPr="00744476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8482A54" w14:textId="77777777" w:rsidR="00AE4F9F" w:rsidRPr="00744476" w:rsidRDefault="00AE4F9F" w:rsidP="00AE4F9F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8C97D5" w14:textId="77777777" w:rsidR="00AE4F9F" w:rsidRPr="00744476" w:rsidRDefault="00AE4F9F" w:rsidP="00AE4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03A98C84" w14:textId="77777777" w:rsidR="00AE4F9F" w:rsidRPr="00744476" w:rsidRDefault="00AE4F9F" w:rsidP="00AE4F9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B9C" w:rsidRPr="00744476" w14:paraId="09DC05CE" w14:textId="77777777" w:rsidTr="00301FE6">
        <w:tc>
          <w:tcPr>
            <w:tcW w:w="3580" w:type="dxa"/>
          </w:tcPr>
          <w:p w14:paraId="48BDE799" w14:textId="455B778D" w:rsidR="00635B9C" w:rsidRPr="00744476" w:rsidRDefault="00635B9C" w:rsidP="00635B9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center"/>
          </w:tcPr>
          <w:p w14:paraId="386AB75E" w14:textId="77777777" w:rsidR="00635B9C" w:rsidRPr="00744476" w:rsidRDefault="00635B9C" w:rsidP="00635B9C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109625E" w14:textId="20766DAC" w:rsidR="00635B9C" w:rsidRPr="00744476" w:rsidRDefault="00635B9C" w:rsidP="00635B9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17,644</w:t>
            </w:r>
          </w:p>
        </w:tc>
        <w:tc>
          <w:tcPr>
            <w:tcW w:w="236" w:type="dxa"/>
            <w:vAlign w:val="center"/>
          </w:tcPr>
          <w:p w14:paraId="100FAC75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457C52B" w14:textId="43CE1295" w:rsidR="00635B9C" w:rsidRPr="00744476" w:rsidRDefault="00635B9C" w:rsidP="00635B9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7633D317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D361CB5" w14:textId="242AB5B7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FF80F43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A6E706E" w14:textId="14DF9CA3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35B9C" w:rsidRPr="00744476" w14:paraId="3E1B42EB" w14:textId="77777777" w:rsidTr="00301FE6">
        <w:tc>
          <w:tcPr>
            <w:tcW w:w="3580" w:type="dxa"/>
          </w:tcPr>
          <w:p w14:paraId="58D75B25" w14:textId="77777777" w:rsidR="00635B9C" w:rsidRPr="00744476" w:rsidRDefault="00635B9C" w:rsidP="00635B9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2" w:type="dxa"/>
            <w:vAlign w:val="center"/>
          </w:tcPr>
          <w:p w14:paraId="58D073D4" w14:textId="77777777" w:rsidR="00635B9C" w:rsidRPr="00744476" w:rsidRDefault="00635B9C" w:rsidP="00635B9C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FF8809A" w14:textId="7A5A10DC" w:rsidR="00635B9C" w:rsidRPr="00744476" w:rsidRDefault="00635B9C" w:rsidP="00635B9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6" w:type="dxa"/>
            <w:vAlign w:val="center"/>
          </w:tcPr>
          <w:p w14:paraId="0B6A8611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A5DFCB" w14:textId="6122DD4B" w:rsidR="00635B9C" w:rsidRPr="00744476" w:rsidRDefault="00635B9C" w:rsidP="00635B9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46872944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A46EA39" w14:textId="1589EA1A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D94625A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08DE1C6" w14:textId="5ABF35D7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35B9C" w:rsidRPr="00744476" w14:paraId="76636E6B" w14:textId="77777777" w:rsidTr="00301FE6">
        <w:tc>
          <w:tcPr>
            <w:tcW w:w="3580" w:type="dxa"/>
          </w:tcPr>
          <w:p w14:paraId="37CEF4E3" w14:textId="1AED21E6" w:rsidR="00635B9C" w:rsidRPr="000A5DF4" w:rsidRDefault="00635B9C" w:rsidP="00635B9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42" w:type="dxa"/>
            <w:vAlign w:val="center"/>
          </w:tcPr>
          <w:p w14:paraId="199568C2" w14:textId="77777777" w:rsidR="00635B9C" w:rsidRPr="00744476" w:rsidRDefault="00635B9C" w:rsidP="00635B9C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3E0881C" w14:textId="6C45BCA8" w:rsidR="00635B9C" w:rsidRPr="00744476" w:rsidRDefault="00635B9C" w:rsidP="00635B9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(14,000)</w:t>
            </w:r>
          </w:p>
        </w:tc>
        <w:tc>
          <w:tcPr>
            <w:tcW w:w="236" w:type="dxa"/>
            <w:vAlign w:val="center"/>
          </w:tcPr>
          <w:p w14:paraId="27D26567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D88E1FB" w14:textId="1A726F0D" w:rsidR="00635B9C" w:rsidRPr="000A5DF4" w:rsidRDefault="00635B9C" w:rsidP="00635B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752318E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743C01F" w14:textId="77B9054D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D2E2D32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F889907" w14:textId="100D436D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35B9C" w:rsidRPr="00744476" w14:paraId="7C915EA5" w14:textId="77777777" w:rsidTr="00301FE6">
        <w:tc>
          <w:tcPr>
            <w:tcW w:w="3580" w:type="dxa"/>
          </w:tcPr>
          <w:p w14:paraId="36E310FB" w14:textId="6FDC02F3" w:rsidR="00635B9C" w:rsidRPr="00744476" w:rsidRDefault="00635B9C" w:rsidP="00635B9C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00F3E55" w14:textId="77777777" w:rsidR="00635B9C" w:rsidRPr="00744476" w:rsidRDefault="00635B9C" w:rsidP="00635B9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711DB" w14:textId="4A63793C" w:rsidR="00635B9C" w:rsidRPr="00744476" w:rsidRDefault="00635B9C" w:rsidP="00635B9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3,944</w:t>
            </w:r>
          </w:p>
        </w:tc>
        <w:tc>
          <w:tcPr>
            <w:tcW w:w="236" w:type="dxa"/>
          </w:tcPr>
          <w:p w14:paraId="0CD4C345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953F732" w14:textId="3572C234" w:rsidR="00635B9C" w:rsidRPr="00744476" w:rsidRDefault="00635B9C" w:rsidP="00635B9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053F1DCC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CC69" w14:textId="66E698E5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FBCC5EA" w14:textId="77777777" w:rsidR="00635B9C" w:rsidRPr="00744476" w:rsidRDefault="00635B9C" w:rsidP="00635B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8017FD1" w14:textId="201B824E" w:rsidR="00635B9C" w:rsidRPr="00744476" w:rsidRDefault="00635B9C" w:rsidP="00635B9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AE4F9F" w:rsidRPr="00744476" w14:paraId="22F91CD0" w14:textId="77777777" w:rsidTr="00301FE6">
        <w:trPr>
          <w:trHeight w:val="253"/>
        </w:trPr>
        <w:tc>
          <w:tcPr>
            <w:tcW w:w="3580" w:type="dxa"/>
          </w:tcPr>
          <w:p w14:paraId="6FE8EB75" w14:textId="77777777" w:rsidR="00AE4F9F" w:rsidRPr="00E05F8C" w:rsidRDefault="00AE4F9F" w:rsidP="00AE4F9F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vAlign w:val="center"/>
          </w:tcPr>
          <w:p w14:paraId="559DC9BC" w14:textId="77777777" w:rsidR="00AE4F9F" w:rsidRPr="00E05F8C" w:rsidRDefault="00AE4F9F" w:rsidP="00AE4F9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2151103C" w14:textId="77777777" w:rsidR="00AE4F9F" w:rsidRPr="00E05F8C" w:rsidRDefault="00AE4F9F" w:rsidP="00AE4F9F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3DE88698" w14:textId="77777777" w:rsidR="00AE4F9F" w:rsidRPr="00E05F8C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C8042EC" w14:textId="77777777" w:rsidR="00AE4F9F" w:rsidRPr="00E05F8C" w:rsidRDefault="00AE4F9F" w:rsidP="00AE4F9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F941911" w14:textId="77777777" w:rsidR="00AE4F9F" w:rsidRPr="00E05F8C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F92B05C" w14:textId="77777777" w:rsidR="00AE4F9F" w:rsidRPr="00E05F8C" w:rsidRDefault="00AE4F9F" w:rsidP="00AE4F9F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84BE1E" w14:textId="77777777" w:rsidR="00AE4F9F" w:rsidRPr="00E05F8C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47E791D" w14:textId="77777777" w:rsidR="00AE4F9F" w:rsidRPr="00E05F8C" w:rsidRDefault="00AE4F9F" w:rsidP="00AE4F9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E4F9F" w:rsidRPr="00744476" w14:paraId="0A37EF86" w14:textId="5A62A740" w:rsidTr="00301FE6">
        <w:tc>
          <w:tcPr>
            <w:tcW w:w="3822" w:type="dxa"/>
            <w:gridSpan w:val="2"/>
          </w:tcPr>
          <w:p w14:paraId="49D311C8" w14:textId="77777777" w:rsidR="00AE4F9F" w:rsidRPr="00744476" w:rsidRDefault="00AE4F9F" w:rsidP="00AE4F9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1" w:type="dxa"/>
            <w:shd w:val="clear" w:color="auto" w:fill="auto"/>
          </w:tcPr>
          <w:p w14:paraId="415E04AA" w14:textId="77777777" w:rsidR="00AE4F9F" w:rsidRPr="00744476" w:rsidRDefault="00AE4F9F" w:rsidP="00AE4F9F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EE5D3E2" w14:textId="77777777" w:rsidR="00AE4F9F" w:rsidRPr="00744476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61FE750B" w14:textId="77777777" w:rsidR="00AE4F9F" w:rsidRPr="00744476" w:rsidRDefault="00AE4F9F" w:rsidP="00AE4F9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D0F11" w14:textId="77777777" w:rsidR="00AE4F9F" w:rsidRPr="00744476" w:rsidRDefault="00AE4F9F" w:rsidP="00AE4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0980AD8" w14:textId="77777777" w:rsidR="00AE4F9F" w:rsidRPr="00744476" w:rsidRDefault="00AE4F9F" w:rsidP="00AE4F9F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E4CA1F" w14:textId="77777777" w:rsidR="00AE4F9F" w:rsidRPr="00744476" w:rsidRDefault="00AE4F9F" w:rsidP="00AE4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0B2AF64F" w14:textId="77777777" w:rsidR="00AE4F9F" w:rsidRPr="00744476" w:rsidRDefault="00AE4F9F" w:rsidP="00AE4F9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31E1" w:rsidRPr="00744476" w14:paraId="64E4121C" w14:textId="77777777" w:rsidTr="00301FE6">
        <w:tc>
          <w:tcPr>
            <w:tcW w:w="3580" w:type="dxa"/>
          </w:tcPr>
          <w:p w14:paraId="1EEC8B59" w14:textId="35E764F4" w:rsidR="006C31E1" w:rsidRPr="00744476" w:rsidRDefault="006C31E1" w:rsidP="006C31E1">
            <w:pPr>
              <w:spacing w:line="240" w:lineRule="atLeast"/>
              <w:ind w:left="270" w:right="-14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42" w:type="dxa"/>
          </w:tcPr>
          <w:p w14:paraId="73AA9A7D" w14:textId="77777777" w:rsidR="006C31E1" w:rsidRPr="00744476" w:rsidRDefault="006C31E1" w:rsidP="006C31E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72F5A059" w14:textId="647914C6" w:rsidR="006C31E1" w:rsidRPr="00744476" w:rsidRDefault="006C31E1" w:rsidP="006C31E1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,750</w:t>
            </w:r>
          </w:p>
        </w:tc>
        <w:tc>
          <w:tcPr>
            <w:tcW w:w="236" w:type="dxa"/>
          </w:tcPr>
          <w:p w14:paraId="541568BF" w14:textId="77777777" w:rsidR="006C31E1" w:rsidRPr="00744476" w:rsidRDefault="006C31E1" w:rsidP="006C3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54604F50" w14:textId="5F2A22C9" w:rsidR="006C31E1" w:rsidRPr="00744476" w:rsidRDefault="006C31E1" w:rsidP="006C31E1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,688</w:t>
            </w:r>
          </w:p>
        </w:tc>
        <w:tc>
          <w:tcPr>
            <w:tcW w:w="236" w:type="dxa"/>
          </w:tcPr>
          <w:p w14:paraId="0DCF876F" w14:textId="77777777" w:rsidR="006C31E1" w:rsidRPr="00744476" w:rsidRDefault="006C31E1" w:rsidP="006C3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</w:tcPr>
          <w:p w14:paraId="6D8B58DB" w14:textId="58C9F79F" w:rsidR="006C31E1" w:rsidRPr="00744476" w:rsidRDefault="006C31E1" w:rsidP="006C31E1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14:paraId="15DCB7DB" w14:textId="77777777" w:rsidR="006C31E1" w:rsidRPr="00744476" w:rsidRDefault="006C31E1" w:rsidP="006C31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4F860E6C" w14:textId="48F6021D" w:rsidR="006C31E1" w:rsidRPr="00744476" w:rsidRDefault="006C31E1" w:rsidP="006C31E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  <w:tr w:rsidR="006C31E1" w:rsidRPr="00744476" w14:paraId="10A21056" w14:textId="77777777" w:rsidTr="00301FE6">
        <w:tc>
          <w:tcPr>
            <w:tcW w:w="3580" w:type="dxa"/>
          </w:tcPr>
          <w:p w14:paraId="1C97A3F3" w14:textId="0DDF3B8B" w:rsidR="006C31E1" w:rsidRPr="00744476" w:rsidRDefault="006C31E1" w:rsidP="006C31E1">
            <w:pPr>
              <w:spacing w:line="240" w:lineRule="atLeast"/>
              <w:ind w:left="270" w:right="-14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42" w:type="dxa"/>
          </w:tcPr>
          <w:p w14:paraId="00796AB6" w14:textId="77777777" w:rsidR="006C31E1" w:rsidRPr="00744476" w:rsidRDefault="006C31E1" w:rsidP="006C31E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FF7BE4" w14:textId="141EDCBB" w:rsidR="006C31E1" w:rsidRPr="00744476" w:rsidRDefault="006C31E1" w:rsidP="006C31E1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506,269</w:t>
            </w:r>
          </w:p>
        </w:tc>
        <w:tc>
          <w:tcPr>
            <w:tcW w:w="236" w:type="dxa"/>
          </w:tcPr>
          <w:p w14:paraId="0040C761" w14:textId="77777777" w:rsidR="006C31E1" w:rsidRPr="00744476" w:rsidRDefault="006C31E1" w:rsidP="006C3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502D823E" w14:textId="2849FF9D" w:rsidR="006C31E1" w:rsidRPr="00744476" w:rsidRDefault="006C31E1" w:rsidP="006C31E1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7CEA7297" w14:textId="77777777" w:rsidR="006C31E1" w:rsidRPr="00744476" w:rsidRDefault="006C31E1" w:rsidP="006C3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3B12ED" w14:textId="572D71F8" w:rsidR="006C31E1" w:rsidRPr="00744476" w:rsidRDefault="006C31E1" w:rsidP="006C31E1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14:paraId="7A51E28A" w14:textId="77777777" w:rsidR="006C31E1" w:rsidRPr="00744476" w:rsidRDefault="006C31E1" w:rsidP="006C31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326CBD2C" w14:textId="637F1B05" w:rsidR="006C31E1" w:rsidRPr="00744476" w:rsidRDefault="006C31E1" w:rsidP="006C31E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</w:tbl>
    <w:p w14:paraId="3459746E" w14:textId="77777777" w:rsidR="004051DB" w:rsidRPr="00E60C7D" w:rsidRDefault="004051DB" w:rsidP="00E60C7D">
      <w:pPr>
        <w:pStyle w:val="Bo-Blankline"/>
      </w:pPr>
    </w:p>
    <w:p w14:paraId="66D47AD9" w14:textId="5FD7124A" w:rsidR="003345DB" w:rsidRPr="00D57BD1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686FD2">
        <w:rPr>
          <w:rFonts w:asciiTheme="majorBidi" w:hAnsiTheme="majorBidi" w:cstheme="majorBidi"/>
          <w:cs/>
        </w:rPr>
        <w:t>มูลค่ายุติธรรมของอสังหาริมทรัพย์</w:t>
      </w:r>
      <w:r w:rsidRPr="00933382">
        <w:rPr>
          <w:rFonts w:asciiTheme="majorBidi" w:hAnsiTheme="majorBidi" w:cstheme="majorBidi"/>
          <w:cs/>
        </w:rPr>
        <w:t xml:space="preserve">เพื่อการลงทุนของกลุ่มบริษัทและบริษัท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933382">
        <w:rPr>
          <w:rFonts w:asciiTheme="majorBidi" w:hAnsiTheme="majorBidi" w:cstheme="majorBidi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Pr="00933382">
        <w:rPr>
          <w:rFonts w:asciiTheme="majorBidi" w:hAnsiTheme="majorBidi" w:cstheme="majorBidi"/>
          <w:cs/>
        </w:rPr>
        <w:t xml:space="preserve"> </w:t>
      </w:r>
      <w:r w:rsidRPr="00984CF2">
        <w:rPr>
          <w:rFonts w:asciiTheme="majorBidi" w:hAnsiTheme="majorBidi" w:cstheme="majorBidi"/>
          <w:cs/>
        </w:rPr>
        <w:t>จำนวน</w:t>
      </w:r>
      <w:r w:rsidR="00932FF1" w:rsidRPr="00984CF2">
        <w:rPr>
          <w:rFonts w:asciiTheme="majorBidi" w:hAnsiTheme="majorBidi" w:cstheme="majorBidi"/>
          <w:lang w:val="en-US"/>
        </w:rPr>
        <w:t xml:space="preserve"> </w:t>
      </w:r>
      <w:r w:rsidR="00301FE6" w:rsidRPr="00301FE6">
        <w:rPr>
          <w:rFonts w:asciiTheme="majorBidi" w:hAnsiTheme="majorBidi" w:cstheme="majorBidi"/>
          <w:lang w:val="en-US"/>
        </w:rPr>
        <w:t>964</w:t>
      </w:r>
      <w:r w:rsidR="0036112D">
        <w:rPr>
          <w:rFonts w:asciiTheme="majorBidi" w:hAnsiTheme="majorBidi" w:cstheme="majorBidi"/>
          <w:lang w:val="en-US"/>
        </w:rPr>
        <w:t xml:space="preserve"> </w:t>
      </w:r>
      <w:r w:rsidR="00686FD2" w:rsidRPr="00933382">
        <w:rPr>
          <w:rFonts w:asciiTheme="majorBidi" w:hAnsiTheme="majorBidi" w:cstheme="majorBidi"/>
          <w:cs/>
          <w:lang w:val="en-US"/>
        </w:rPr>
        <w:t>ล้านบาท</w:t>
      </w:r>
      <w:r w:rsidR="00686FD2" w:rsidRPr="00984CF2">
        <w:rPr>
          <w:rFonts w:asciiTheme="majorBidi" w:hAnsiTheme="majorBidi" w:cstheme="majorBidi"/>
          <w:cs/>
          <w:lang w:val="en-US"/>
        </w:rPr>
        <w:t>แล</w:t>
      </w:r>
      <w:r w:rsidR="00686FD2" w:rsidRPr="00984CF2">
        <w:rPr>
          <w:rFonts w:asciiTheme="majorBidi" w:hAnsiTheme="majorBidi" w:cstheme="majorBidi" w:hint="cs"/>
          <w:cs/>
          <w:lang w:val="en-US"/>
        </w:rPr>
        <w:t xml:space="preserve">ะ </w:t>
      </w:r>
      <w:r w:rsidR="00D134E7" w:rsidRPr="00FE08F0">
        <w:rPr>
          <w:rFonts w:asciiTheme="majorBidi" w:hAnsiTheme="majorBidi" w:cstheme="majorBidi"/>
          <w:lang w:val="en-US"/>
        </w:rPr>
        <w:t>75</w:t>
      </w:r>
      <w:r w:rsidRPr="00933382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933382">
        <w:rPr>
          <w:rFonts w:asciiTheme="majorBidi" w:hAnsiTheme="majorBidi" w:cstheme="majorBidi"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933382">
        <w:rPr>
          <w:rFonts w:asciiTheme="majorBidi" w:hAnsiTheme="majorBidi" w:cstheme="majorBidi"/>
          <w:i/>
          <w:iCs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C9703C">
        <w:rPr>
          <w:rFonts w:asciiTheme="majorBidi" w:hAnsiTheme="majorBidi" w:cstheme="majorBidi"/>
          <w:i/>
          <w:iCs/>
        </w:rPr>
        <w:t>56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DD669E" w:rsidRPr="00933382">
        <w:rPr>
          <w:rFonts w:asciiTheme="majorBidi" w:hAnsiTheme="majorBidi" w:cstheme="majorBidi"/>
          <w:i/>
          <w:iCs/>
        </w:rPr>
        <w:t xml:space="preserve">: </w:t>
      </w:r>
      <w:r w:rsidR="00AE4F9F">
        <w:rPr>
          <w:rFonts w:asciiTheme="majorBidi" w:hAnsiTheme="majorBidi" w:cstheme="majorBidi"/>
          <w:i/>
          <w:iCs/>
        </w:rPr>
        <w:t>69</w:t>
      </w:r>
      <w:r w:rsidR="00EE7549">
        <w:rPr>
          <w:rFonts w:asciiTheme="majorBidi" w:hAnsiTheme="majorBidi" w:cstheme="majorBidi"/>
          <w:i/>
          <w:iCs/>
          <w:lang w:val="en-US"/>
        </w:rPr>
        <w:t>4</w:t>
      </w:r>
      <w:r w:rsidRPr="00933382">
        <w:rPr>
          <w:rFonts w:asciiTheme="majorBidi" w:hAnsiTheme="majorBidi" w:cstheme="majorBidi"/>
          <w:i/>
          <w:iCs/>
          <w:cs/>
        </w:rPr>
        <w:t xml:space="preserve"> ล้านบาทและ </w:t>
      </w:r>
      <w:r w:rsidR="00C9703C">
        <w:rPr>
          <w:rFonts w:asciiTheme="majorBidi" w:hAnsiTheme="majorBidi" w:cstheme="majorBidi"/>
          <w:i/>
          <w:iCs/>
        </w:rPr>
        <w:t>75</w:t>
      </w:r>
      <w:r w:rsidR="00DD669E" w:rsidRPr="00933382">
        <w:rPr>
          <w:rFonts w:asciiTheme="majorBidi" w:hAnsiTheme="majorBidi" w:cstheme="majorBidi"/>
          <w:i/>
          <w:iCs/>
        </w:rPr>
        <w:t xml:space="preserve"> </w:t>
      </w:r>
      <w:r w:rsidRPr="00933382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933382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933382">
        <w:rPr>
          <w:rFonts w:asciiTheme="majorBidi" w:hAnsiTheme="majorBidi" w:cstheme="majorBidi"/>
          <w:i/>
          <w:iCs/>
        </w:rPr>
        <w:t>)</w:t>
      </w:r>
      <w:r w:rsidRPr="00933382">
        <w:rPr>
          <w:rFonts w:asciiTheme="majorBidi" w:hAnsiTheme="majorBidi" w:cstheme="majorBidi"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cs/>
        </w:rPr>
        <w:t>ประเมินราคาโดย</w:t>
      </w:r>
      <w:r w:rsidR="000E7E48">
        <w:rPr>
          <w:rFonts w:asciiTheme="majorBidi" w:hAnsiTheme="majorBidi" w:cstheme="majorBidi"/>
        </w:rPr>
        <w:br/>
      </w:r>
      <w:r w:rsidRPr="00933382">
        <w:rPr>
          <w:rFonts w:asciiTheme="majorBidi" w:hAnsiTheme="majorBidi" w:cstheme="majorBidi"/>
          <w:cs/>
        </w:rPr>
        <w:t>ผู้ประเมินราคาอิสระ</w:t>
      </w:r>
      <w:r w:rsidRPr="00933382">
        <w:rPr>
          <w:rFonts w:asciiTheme="majorBidi" w:hAnsiTheme="majorBidi" w:cstheme="majorBidi"/>
          <w:cs/>
          <w:lang w:val="en-US"/>
        </w:rPr>
        <w:t>โดย</w:t>
      </w:r>
      <w:r w:rsidR="004C793C" w:rsidRPr="004C793C">
        <w:rPr>
          <w:rFonts w:asciiTheme="majorBidi" w:hAnsiTheme="majorBidi"/>
          <w:cs/>
          <w:lang w:val="en-US"/>
        </w:rPr>
        <w:t>วิธีมูลค่าตลาดสำหรับการใช้ประโยชน์ปัจจุบัน</w:t>
      </w:r>
      <w:r w:rsidRPr="00933382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E7549">
        <w:rPr>
          <w:rFonts w:asciiTheme="majorBidi" w:hAnsiTheme="majorBidi" w:cstheme="majorBidi"/>
          <w:lang w:val="en-US"/>
        </w:rPr>
        <w:t>3</w:t>
      </w:r>
    </w:p>
    <w:p w14:paraId="0079BD57" w14:textId="77777777" w:rsidR="00AB61DA" w:rsidRPr="00E60C7D" w:rsidRDefault="00AB61DA" w:rsidP="00E60C7D">
      <w:pPr>
        <w:pStyle w:val="Bo-Blankline"/>
      </w:pPr>
    </w:p>
    <w:p w14:paraId="5961524D" w14:textId="77777777" w:rsidR="007A22EA" w:rsidRPr="00D57BD1" w:rsidRDefault="00AB61DA" w:rsidP="002353BC">
      <w:pPr>
        <w:pStyle w:val="Bo-C1Content"/>
        <w:rPr>
          <w:rFonts w:asciiTheme="majorBidi" w:hAnsiTheme="majorBidi" w:cstheme="majorBidi"/>
          <w:lang w:val="en-US"/>
        </w:rPr>
      </w:pPr>
      <w:r w:rsidRPr="00D57BD1">
        <w:rPr>
          <w:rFonts w:asciiTheme="majorBidi" w:hAnsiTheme="majorBidi" w:cstheme="majorBidi"/>
          <w:cs/>
          <w:lang w:val="en-US"/>
        </w:rPr>
        <w:t>อสังหาริมทรัพย์เพื่อ</w:t>
      </w:r>
      <w:r w:rsidRPr="00D57BD1">
        <w:rPr>
          <w:rFonts w:asciiTheme="majorBidi" w:hAnsiTheme="majorBidi" w:cstheme="majorBidi"/>
          <w:cs/>
        </w:rPr>
        <w:t>การ</w:t>
      </w:r>
      <w:r w:rsidRPr="00D57BD1">
        <w:rPr>
          <w:rFonts w:asciiTheme="majorBidi" w:hAnsiTheme="majorBidi" w:cstheme="majorBidi"/>
          <w:cs/>
          <w:lang w:val="en-US"/>
        </w:rPr>
        <w:t>ลงทุนประกอบด</w:t>
      </w:r>
      <w:r w:rsidR="00955B11" w:rsidRPr="00D57BD1">
        <w:rPr>
          <w:rFonts w:asciiTheme="majorBidi" w:hAnsiTheme="majorBidi" w:cstheme="majorBidi"/>
          <w:cs/>
          <w:lang w:val="en-US"/>
        </w:rPr>
        <w:t>้วย ที่ดินให้เช่า ที่ดินเปล่า</w:t>
      </w:r>
      <w:r w:rsidR="00C80DE4" w:rsidRPr="00D57BD1">
        <w:rPr>
          <w:rFonts w:asciiTheme="majorBidi" w:hAnsiTheme="majorBidi" w:cstheme="majorBidi"/>
          <w:cs/>
          <w:lang w:val="en-US"/>
        </w:rPr>
        <w:t>และ</w:t>
      </w:r>
      <w:r w:rsidRPr="00D57BD1">
        <w:rPr>
          <w:rFonts w:asciiTheme="majorBidi" w:hAnsiTheme="majorBidi" w:cstheme="majorBidi"/>
          <w:cs/>
          <w:lang w:val="en-US"/>
        </w:rPr>
        <w:t>อาคารชุด</w:t>
      </w:r>
    </w:p>
    <w:p w14:paraId="059F2773" w14:textId="77777777" w:rsidR="0097424F" w:rsidRPr="00D57BD1" w:rsidRDefault="0097424F" w:rsidP="003345D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5B90CB1" w14:textId="77777777" w:rsidR="008315C1" w:rsidRDefault="008315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728B8B1" w14:textId="77777777" w:rsidR="0097424F" w:rsidRPr="00D57BD1" w:rsidRDefault="0097424F" w:rsidP="0097424F">
      <w:pPr>
        <w:ind w:left="540" w:right="-360"/>
        <w:jc w:val="both"/>
        <w:rPr>
          <w:rFonts w:asciiTheme="majorBidi" w:hAnsiTheme="majorBidi" w:cstheme="majorBidi"/>
          <w:sz w:val="30"/>
          <w:szCs w:val="30"/>
        </w:rPr>
      </w:pPr>
      <w:r w:rsidRPr="00D57BD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D57BD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4248B4" w14:textId="77777777" w:rsidR="00926687" w:rsidRPr="00E60C7D" w:rsidRDefault="00926687" w:rsidP="00E60C7D">
      <w:pPr>
        <w:pStyle w:val="Bo-Blankline"/>
      </w:pPr>
    </w:p>
    <w:p w14:paraId="29EBD22C" w14:textId="77777777" w:rsidR="0097424F" w:rsidRPr="00D57BD1" w:rsidRDefault="0097424F" w:rsidP="00DA62C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57B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56EA9EFA" w14:textId="77777777" w:rsidR="00926687" w:rsidRPr="00E60C7D" w:rsidRDefault="00926687" w:rsidP="00E60C7D">
      <w:pPr>
        <w:pStyle w:val="Bo-Blankline"/>
      </w:pPr>
    </w:p>
    <w:p w14:paraId="01E1B11E" w14:textId="77777777" w:rsidR="0097424F" w:rsidRPr="00D57BD1" w:rsidRDefault="0097424F" w:rsidP="00B75228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</w:t>
      </w:r>
      <w:r w:rsidR="0067650D" w:rsidRPr="00D57BD1">
        <w:rPr>
          <w:rFonts w:asciiTheme="majorBidi" w:hAnsiTheme="majorBidi" w:cstheme="majorBidi"/>
          <w:cs/>
        </w:rPr>
        <w:t>อิสระจากภายนอก</w:t>
      </w:r>
      <w:r w:rsidRPr="00D57BD1">
        <w:rPr>
          <w:rFonts w:asciiTheme="majorBidi" w:hAnsiTheme="majorBidi" w:cstheme="majorBidi"/>
          <w:cs/>
        </w:rPr>
        <w:t xml:space="preserve">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</w:t>
      </w:r>
      <w:r w:rsidR="0067650D" w:rsidRPr="00D57BD1">
        <w:rPr>
          <w:rFonts w:asciiTheme="majorBidi" w:hAnsiTheme="majorBidi" w:cstheme="majorBidi"/>
          <w:cs/>
        </w:rPr>
        <w:t>ทรัพย์สินอิสระ</w:t>
      </w:r>
      <w:r w:rsidRPr="00D57BD1">
        <w:rPr>
          <w:rFonts w:asciiTheme="majorBidi" w:hAnsiTheme="majorBidi" w:cstheme="majorBidi"/>
          <w:cs/>
        </w:rPr>
        <w:t>ได้ประเมินมูลค่ายุติธรรมของอสังหาริมทรัพย์เพื่อการลงทุนของกลุ่ม</w:t>
      </w:r>
      <w:r w:rsidR="006D61CD" w:rsidRPr="00D57BD1">
        <w:rPr>
          <w:rFonts w:asciiTheme="majorBidi" w:hAnsiTheme="majorBidi" w:cstheme="majorBidi"/>
          <w:cs/>
        </w:rPr>
        <w:t>บริษัทเป็นประจำ</w:t>
      </w:r>
    </w:p>
    <w:p w14:paraId="4A548CA3" w14:textId="77777777" w:rsidR="0067650D" w:rsidRPr="00D57BD1" w:rsidRDefault="0067650D" w:rsidP="00E60C7D">
      <w:pPr>
        <w:pStyle w:val="Bo-Blankline"/>
      </w:pPr>
    </w:p>
    <w:p w14:paraId="28A420A9" w14:textId="46ABF629" w:rsidR="002353BC" w:rsidRPr="00D57BD1" w:rsidRDefault="00716F9D" w:rsidP="00716F9D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การวัดมูลค่ายุติธรรมของอสังหาริมทรัพย์เพื่อการลงทุนทั้งหมดถูกจ</w:t>
      </w:r>
      <w:r w:rsidR="00DF1B14">
        <w:rPr>
          <w:rFonts w:asciiTheme="majorBidi" w:hAnsiTheme="majorBidi" w:cstheme="majorBidi"/>
          <w:cs/>
        </w:rPr>
        <w:t>ัดลำดับชั้นการวัดมูลค่ายุติธรรม</w:t>
      </w:r>
      <w:r w:rsidRPr="00D57BD1">
        <w:rPr>
          <w:rFonts w:asciiTheme="majorBidi" w:hAnsiTheme="majorBidi" w:cstheme="majorBidi"/>
          <w:cs/>
        </w:rPr>
        <w:t xml:space="preserve">อยู่ในระดับที่ </w:t>
      </w:r>
      <w:r w:rsidR="00EE7549">
        <w:rPr>
          <w:rFonts w:asciiTheme="majorBidi" w:hAnsiTheme="majorBidi" w:cstheme="majorBidi"/>
          <w:lang w:val="en-US"/>
        </w:rPr>
        <w:t>3</w:t>
      </w:r>
      <w:r w:rsidRPr="00D57BD1">
        <w:rPr>
          <w:rFonts w:asciiTheme="majorBidi" w:hAnsiTheme="majorBidi" w:cstheme="majorBidi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B85BCE6" w14:textId="77777777" w:rsidR="00332856" w:rsidRPr="00E60C7D" w:rsidRDefault="00332856" w:rsidP="00E60C7D">
      <w:pPr>
        <w:pStyle w:val="Bo-Blankline"/>
      </w:pPr>
    </w:p>
    <w:p w14:paraId="14ACA4AA" w14:textId="77777777" w:rsidR="002353BC" w:rsidRPr="00D57BD1" w:rsidRDefault="00716F9D" w:rsidP="002353BC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i/>
          <w:iCs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E35D0D2" w14:textId="77777777" w:rsidR="002353BC" w:rsidRPr="00E60C7D" w:rsidRDefault="002353BC" w:rsidP="00E60C7D">
      <w:pPr>
        <w:pStyle w:val="Bo-Blankline"/>
      </w:pPr>
    </w:p>
    <w:p w14:paraId="3198D192" w14:textId="77777777" w:rsidR="002353BC" w:rsidRPr="00D57BD1" w:rsidRDefault="00716F9D" w:rsidP="00716F9D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4EAC9A3E" w14:textId="77777777" w:rsidR="00716F9D" w:rsidRPr="00D57BD1" w:rsidRDefault="00716F9D" w:rsidP="00E60C7D">
      <w:pPr>
        <w:pStyle w:val="Bo-Blankline"/>
      </w:pPr>
    </w:p>
    <w:tbl>
      <w:tblPr>
        <w:tblW w:w="9198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4878"/>
        <w:gridCol w:w="4320"/>
      </w:tblGrid>
      <w:tr w:rsidR="00C542DD" w:rsidRPr="00744476" w14:paraId="54E64617" w14:textId="77777777" w:rsidTr="00406DF5">
        <w:tc>
          <w:tcPr>
            <w:tcW w:w="4878" w:type="dxa"/>
            <w:shd w:val="clear" w:color="auto" w:fill="auto"/>
            <w:vAlign w:val="bottom"/>
          </w:tcPr>
          <w:p w14:paraId="4EA60BF2" w14:textId="77777777" w:rsidR="00C542DD" w:rsidRPr="00744476" w:rsidRDefault="00C542DD" w:rsidP="00DA7E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5325316F" w14:textId="77777777" w:rsidR="00C542DD" w:rsidRPr="00744476" w:rsidRDefault="00C542DD" w:rsidP="00DA7E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C542DD" w:rsidRPr="00744476" w14:paraId="6073D1B9" w14:textId="77777777" w:rsidTr="00406DF5">
        <w:tc>
          <w:tcPr>
            <w:tcW w:w="4878" w:type="dxa"/>
            <w:shd w:val="clear" w:color="auto" w:fill="auto"/>
          </w:tcPr>
          <w:p w14:paraId="211BC73C" w14:textId="28F24159" w:rsidR="00C542DD" w:rsidRPr="00744476" w:rsidRDefault="00C542DD" w:rsidP="00DA7E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 หรือ รองลงมา)คุณภาพเครดิตของผู้เช่าและระยะเวลาการเช่า </w:t>
            </w:r>
          </w:p>
          <w:p w14:paraId="41B70B55" w14:textId="77777777" w:rsidR="00C542DD" w:rsidRPr="00744476" w:rsidRDefault="00C542DD" w:rsidP="00DA7E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263AA11C" w14:textId="77777777" w:rsidR="00C542DD" w:rsidRPr="00744476" w:rsidRDefault="00C542DD" w:rsidP="005A438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324371DC" w14:textId="77777777" w:rsidR="00C542DD" w:rsidRPr="00744476" w:rsidRDefault="00C542DD" w:rsidP="005A438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อัตราคิดลดที่ปรับค่าความเสี่ยงแล้ว  </w:t>
            </w:r>
          </w:p>
        </w:tc>
      </w:tr>
      <w:tr w:rsidR="00C542DD" w:rsidRPr="00744476" w14:paraId="3F536A21" w14:textId="77777777" w:rsidTr="00406DF5">
        <w:tc>
          <w:tcPr>
            <w:tcW w:w="4878" w:type="dxa"/>
            <w:shd w:val="clear" w:color="auto" w:fill="auto"/>
          </w:tcPr>
          <w:p w14:paraId="56418703" w14:textId="77777777" w:rsidR="00C542DD" w:rsidRPr="00744476" w:rsidRDefault="00C542DD" w:rsidP="00A72C7F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4320" w:type="dxa"/>
            <w:shd w:val="clear" w:color="auto" w:fill="auto"/>
          </w:tcPr>
          <w:p w14:paraId="2AE57201" w14:textId="4993C320" w:rsidR="00C542DD" w:rsidRPr="00744476" w:rsidRDefault="00C542DD" w:rsidP="003819F6">
            <w:pPr>
              <w:tabs>
                <w:tab w:val="left" w:pos="540"/>
              </w:tabs>
              <w:ind w:right="-9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</w:t>
            </w:r>
            <w:r w:rsidR="003819F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</w:t>
            </w:r>
            <w:r w:rsidR="003819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ทรัพย์เพื่อการลงทุนเปรียบเทียบที่คล้ายคลึงกัน ปรับด้วยปัจจัยความต่างอื่น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</w:tr>
    </w:tbl>
    <w:p w14:paraId="7E1B3EB0" w14:textId="77777777" w:rsidR="0001734B" w:rsidRPr="00744476" w:rsidRDefault="0001734B">
      <w:pPr>
        <w:rPr>
          <w:rFonts w:asciiTheme="majorBidi" w:hAnsiTheme="majorBidi" w:cstheme="majorBidi"/>
        </w:rPr>
      </w:pPr>
    </w:p>
    <w:p w14:paraId="7640E9CF" w14:textId="77777777" w:rsidR="0001734B" w:rsidRPr="00744476" w:rsidRDefault="0001734B">
      <w:pPr>
        <w:rPr>
          <w:rFonts w:asciiTheme="majorBidi" w:hAnsiTheme="majorBidi" w:cstheme="majorBidi"/>
        </w:rPr>
      </w:pPr>
    </w:p>
    <w:p w14:paraId="33569E6A" w14:textId="77777777" w:rsidR="00F4177C" w:rsidRPr="00744476" w:rsidRDefault="00F4177C" w:rsidP="00F356C1">
      <w:pPr>
        <w:pStyle w:val="Caption"/>
        <w:rPr>
          <w:rFonts w:asciiTheme="majorBidi" w:hAnsiTheme="majorBidi" w:cstheme="majorBidi"/>
          <w:cs/>
        </w:rPr>
        <w:sectPr w:rsidR="00F4177C" w:rsidRPr="00744476" w:rsidSect="00B52FBC">
          <w:footerReference w:type="default" r:id="rId15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1D0817DC" w14:textId="77777777" w:rsidR="00F356C1" w:rsidRPr="008F14FB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F14FB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5A88141C" w14:textId="77777777" w:rsidR="00F356C1" w:rsidRPr="00744476" w:rsidRDefault="00F356C1" w:rsidP="00E60C7D">
      <w:pPr>
        <w:pStyle w:val="Bo-Blankline"/>
        <w:rPr>
          <w:lang w:val="en-US"/>
        </w:rPr>
      </w:pP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EC6EC4" w:rsidRPr="00744476" w14:paraId="497460B3" w14:textId="77777777" w:rsidTr="00042D4C">
        <w:tc>
          <w:tcPr>
            <w:tcW w:w="2862" w:type="dxa"/>
            <w:vAlign w:val="bottom"/>
          </w:tcPr>
          <w:p w14:paraId="31785110" w14:textId="77777777" w:rsidR="00EC6EC4" w:rsidRPr="00744476" w:rsidRDefault="00EC6EC4" w:rsidP="001D5D0B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6FCA92F3" w14:textId="77777777" w:rsidR="00EC6EC4" w:rsidRPr="00744476" w:rsidRDefault="00EC6EC4" w:rsidP="001D5D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6EC4" w:rsidRPr="00744476" w14:paraId="192DF191" w14:textId="77777777" w:rsidTr="00042D4C">
        <w:tc>
          <w:tcPr>
            <w:tcW w:w="2862" w:type="dxa"/>
            <w:vAlign w:val="bottom"/>
          </w:tcPr>
          <w:p w14:paraId="10AE8693" w14:textId="77777777" w:rsidR="00EC6EC4" w:rsidRPr="00744476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26D7D30" w14:textId="77777777" w:rsidR="00EC6EC4" w:rsidRPr="00744476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D684E5E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5931AE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7BF6F2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9BD7276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3DCFCD2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FDBE9F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AB953B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B88AC82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4EDA49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18DAF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9420C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6BA21DF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B24EF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C8C233B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73095E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F3A858" w14:textId="77777777" w:rsidR="00EC6EC4" w:rsidRPr="00744476" w:rsidRDefault="00EC6EC4" w:rsidP="006765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8E013F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DD2C073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6EC4" w:rsidRPr="00744476" w14:paraId="6A60B351" w14:textId="77777777" w:rsidTr="00042D4C">
        <w:tc>
          <w:tcPr>
            <w:tcW w:w="2862" w:type="dxa"/>
            <w:vAlign w:val="bottom"/>
          </w:tcPr>
          <w:p w14:paraId="12990FD6" w14:textId="77777777" w:rsidR="00EC6EC4" w:rsidRPr="00744476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15013526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C6EC4" w:rsidRPr="00744476" w14:paraId="1443DEDF" w14:textId="77777777" w:rsidTr="00042D4C">
        <w:tc>
          <w:tcPr>
            <w:tcW w:w="2862" w:type="dxa"/>
            <w:vAlign w:val="bottom"/>
          </w:tcPr>
          <w:p w14:paraId="1ACC1354" w14:textId="77777777" w:rsidR="00EC6EC4" w:rsidRPr="00744476" w:rsidRDefault="00EC6EC4" w:rsidP="00EC6EC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20E3C62" w14:textId="77777777" w:rsidR="00EC6EC4" w:rsidRPr="00744476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72F3E4A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A7569B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643F61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1E0602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7D591EF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74C488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487578E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36CDD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825544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0DEE1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73C0C5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B72C4C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2B144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4B60299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8E6566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D4CE4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8FA339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198F6E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366AA" w:rsidRPr="00744476" w14:paraId="3F60021C" w14:textId="77777777" w:rsidTr="00042D4C">
        <w:tc>
          <w:tcPr>
            <w:tcW w:w="2862" w:type="dxa"/>
            <w:vAlign w:val="bottom"/>
          </w:tcPr>
          <w:p w14:paraId="0AC9CF48" w14:textId="2ACD8D1D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7B21AE75" w14:textId="708B08C0" w:rsidR="006366AA" w:rsidRPr="006366AA" w:rsidRDefault="00EE7549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62EAC46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793D750" w14:textId="4DD11E75" w:rsidR="006366AA" w:rsidRPr="006366AA" w:rsidRDefault="00EE7549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B808C1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834B524" w14:textId="245A3616" w:rsidR="006366AA" w:rsidRPr="006366AA" w:rsidRDefault="00EE7549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162EE6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311FB1C" w14:textId="4BEAE1C7" w:rsidR="006366AA" w:rsidRPr="006366AA" w:rsidRDefault="00EE7549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3DB1492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6B1161B" w14:textId="270E2287" w:rsidR="006366AA" w:rsidRPr="006366AA" w:rsidRDefault="00EE7549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A9FE53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E8E7AF0" w14:textId="55C54CA0" w:rsidR="006366AA" w:rsidRPr="006366AA" w:rsidRDefault="00EE7549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B0F1948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49E608" w14:textId="27D45B45" w:rsidR="006366AA" w:rsidRPr="006366AA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0A7295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DAA861" w14:textId="321229FB" w:rsidR="006366AA" w:rsidRPr="006366AA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7A5A71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9EC8CA6" w14:textId="306D3706" w:rsidR="006366AA" w:rsidRPr="006366AA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2DC8FDA" w14:textId="77777777" w:rsidR="006366AA" w:rsidRPr="006366A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8765FB" w14:textId="28B952B4" w:rsidR="006366AA" w:rsidRPr="006366AA" w:rsidRDefault="00EE7549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  <w:r w:rsidR="006366AA" w:rsidRP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6366AA" w:rsidRPr="00744476" w14:paraId="1DAF46D1" w14:textId="77777777" w:rsidTr="00042D4C">
        <w:tc>
          <w:tcPr>
            <w:tcW w:w="2862" w:type="dxa"/>
            <w:vAlign w:val="bottom"/>
          </w:tcPr>
          <w:p w14:paraId="613DC14A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2D1AE9" w14:textId="117C8F0C" w:rsidR="006366AA" w:rsidRPr="00744476" w:rsidRDefault="00EE7549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26E2D1D" w14:textId="77777777" w:rsidR="006366AA" w:rsidRPr="00744476" w:rsidRDefault="006366AA" w:rsidP="006366AA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7C5B4E3" w14:textId="3FC56765" w:rsidR="006366AA" w:rsidRPr="00744476" w:rsidRDefault="00EE7549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6B92BFA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8D8E28C" w14:textId="41A31643" w:rsidR="006366AA" w:rsidRPr="00744476" w:rsidRDefault="00EE7549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377EEB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B0D1AB2" w14:textId="4D82E421" w:rsidR="006366AA" w:rsidRPr="00744476" w:rsidRDefault="00EE7549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C61E6A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B89BD2B" w14:textId="30FAC160" w:rsidR="006366AA" w:rsidRPr="00744476" w:rsidRDefault="00EE7549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E2B13C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5A2AE8F" w14:textId="1222E0DD" w:rsidR="006366AA" w:rsidRPr="00744476" w:rsidRDefault="00EE7549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0F61C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226706C" w14:textId="01A31FBE" w:rsidR="006366AA" w:rsidRPr="00744476" w:rsidRDefault="006366AA" w:rsidP="005C48B3">
            <w:pPr>
              <w:tabs>
                <w:tab w:val="decimal" w:pos="6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B3BF5D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C154B6" w14:textId="32F6EB57" w:rsidR="006366AA" w:rsidRPr="00744476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4DBA2C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8FFC1BF" w14:textId="6E6CCE67" w:rsidR="006366AA" w:rsidRPr="00744476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6B88AFD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0B8D425" w14:textId="5F45B1D4" w:rsidR="006366AA" w:rsidRPr="00744476" w:rsidRDefault="00EE7549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</w:tr>
      <w:tr w:rsidR="006366AA" w:rsidRPr="00744476" w14:paraId="19D16167" w14:textId="77777777" w:rsidTr="00042D4C">
        <w:tc>
          <w:tcPr>
            <w:tcW w:w="2862" w:type="dxa"/>
            <w:vAlign w:val="bottom"/>
          </w:tcPr>
          <w:p w14:paraId="683C7C51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7A18B2" w14:textId="78D83A09" w:rsidR="006366AA" w:rsidRPr="00744476" w:rsidRDefault="006366AA" w:rsidP="005C48B3">
            <w:pPr>
              <w:tabs>
                <w:tab w:val="decimal" w:pos="5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126CBC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3E23CBE" w14:textId="0A766893" w:rsidR="006366AA" w:rsidRPr="00744476" w:rsidRDefault="00EE7549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4113B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D893B" w14:textId="51DD74A6" w:rsidR="006366AA" w:rsidRPr="00744476" w:rsidRDefault="00EE7549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A64FAF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4BCFB5" w14:textId="61C4B02C" w:rsidR="006366AA" w:rsidRPr="00744476" w:rsidRDefault="00EE7549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86C1D9B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B8AEC2" w14:textId="2231D5D8" w:rsidR="006366AA" w:rsidRPr="00744476" w:rsidRDefault="00EE7549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366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150E16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0CA3204" w14:textId="050AA027" w:rsidR="006366AA" w:rsidRPr="00744476" w:rsidRDefault="00EE7549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ED9CFE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1AC986F" w14:textId="6C85EBAF" w:rsidR="006366AA" w:rsidRPr="00744476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560C43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C53A541" w14:textId="148FF41E" w:rsidR="006366AA" w:rsidRPr="00744476" w:rsidRDefault="006366AA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F7887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3A9BD1" w14:textId="7970FB07" w:rsidR="006366AA" w:rsidRPr="00744476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17853F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03985DD" w14:textId="4A5EFE89" w:rsidR="006366AA" w:rsidRPr="00744476" w:rsidRDefault="006366AA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366AA" w:rsidRPr="00744476" w14:paraId="6858921A" w14:textId="77777777" w:rsidTr="00042D4C">
        <w:tc>
          <w:tcPr>
            <w:tcW w:w="2862" w:type="dxa"/>
            <w:vAlign w:val="bottom"/>
          </w:tcPr>
          <w:p w14:paraId="10927866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E219B92" w14:textId="74A02801" w:rsidR="006366AA" w:rsidRPr="00744476" w:rsidRDefault="006366AA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A5A2AEC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2D7562" w14:textId="4A1A4C62" w:rsidR="006366AA" w:rsidRPr="00744476" w:rsidRDefault="006366AA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FCD550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05E6C" w14:textId="61968C9C" w:rsidR="006366AA" w:rsidRPr="00744476" w:rsidRDefault="006366AA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82F69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3A5F16" w14:textId="571F32C2" w:rsidR="006366AA" w:rsidRPr="00744476" w:rsidRDefault="006366AA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E5EB3B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20924D" w14:textId="7DB8292A" w:rsidR="006366AA" w:rsidRPr="00744476" w:rsidRDefault="006366AA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99574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B55D2A" w14:textId="6EE97CED" w:rsidR="006366AA" w:rsidRPr="00744476" w:rsidRDefault="006366AA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C3EB1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1F0BEE" w14:textId="56C75294" w:rsidR="006366AA" w:rsidRPr="00744476" w:rsidRDefault="006366AA" w:rsidP="005C48B3">
            <w:pPr>
              <w:tabs>
                <w:tab w:val="decimal" w:pos="6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41967E1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B2E1FA" w14:textId="256C10E4" w:rsidR="006366AA" w:rsidRPr="00744476" w:rsidRDefault="006366AA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94195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69D49E3" w14:textId="0DAF8A7D" w:rsidR="006366AA" w:rsidRPr="00744476" w:rsidRDefault="006366AA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28928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E89679C" w14:textId="35DB05C8" w:rsidR="006366AA" w:rsidRPr="00744476" w:rsidRDefault="006366AA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366AA" w:rsidRPr="00744476" w14:paraId="3D898325" w14:textId="77777777" w:rsidTr="00042D4C">
        <w:tc>
          <w:tcPr>
            <w:tcW w:w="2862" w:type="dxa"/>
            <w:vAlign w:val="bottom"/>
          </w:tcPr>
          <w:p w14:paraId="28E9E5C2" w14:textId="7AF13C13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20160D" w14:textId="27A82860" w:rsidR="006366AA" w:rsidRPr="00744476" w:rsidRDefault="006366AA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FAAAA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0713F15" w14:textId="38301526" w:rsidR="006366AA" w:rsidRPr="00744476" w:rsidRDefault="006366AA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8DB28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063A09" w14:textId="2EDEE626" w:rsidR="006366AA" w:rsidRPr="00744476" w:rsidRDefault="006366AA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ED469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CB9225D" w14:textId="761C1858" w:rsidR="006366AA" w:rsidRPr="00744476" w:rsidRDefault="006366AA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67FCAA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154C60D" w14:textId="283E38F7" w:rsidR="006366AA" w:rsidRPr="00744476" w:rsidRDefault="006366AA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3E8E5B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6E80449" w14:textId="7E4B425F" w:rsidR="006366AA" w:rsidRPr="00744476" w:rsidRDefault="006366AA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F957F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1AFC50B" w14:textId="3E2721DF" w:rsidR="006366AA" w:rsidRPr="00744476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F27009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64DEF7A" w14:textId="1E5F03F2" w:rsidR="006366AA" w:rsidRPr="00744476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E900B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3CCA3A7" w14:textId="73F5237A" w:rsidR="006366AA" w:rsidRPr="00744476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CAF023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0F54CA0" w14:textId="168B2AC9" w:rsidR="006366AA" w:rsidRPr="00744476" w:rsidRDefault="006366AA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366AA" w:rsidRPr="00744476" w14:paraId="44109B9D" w14:textId="77777777" w:rsidTr="007C740C">
        <w:tc>
          <w:tcPr>
            <w:tcW w:w="2862" w:type="dxa"/>
            <w:shd w:val="clear" w:color="auto" w:fill="auto"/>
            <w:vAlign w:val="bottom"/>
          </w:tcPr>
          <w:p w14:paraId="5F79074B" w14:textId="2B83D399" w:rsidR="006366AA" w:rsidRPr="00744476" w:rsidRDefault="006366AA" w:rsidP="006366AA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9B4D1" w14:textId="44F37814" w:rsidR="006366AA" w:rsidRPr="00744476" w:rsidRDefault="00EE7549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198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3A9756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CC76D0" w14:textId="34EC68EE" w:rsidR="006366AA" w:rsidRPr="00744476" w:rsidRDefault="00EE7549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115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974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F6E8B8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4ACF0E" w14:textId="5BFB4B8F" w:rsidR="006366AA" w:rsidRPr="00744476" w:rsidRDefault="00EE7549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089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F641CC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4716BD" w14:textId="43E3A1E1" w:rsidR="006366AA" w:rsidRPr="00744476" w:rsidRDefault="00EE7549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827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400C2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1F168C" w14:textId="4A3E2C90" w:rsidR="006366AA" w:rsidRPr="00744476" w:rsidRDefault="00EE7549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694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B0E5BB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A0DD9" w14:textId="1AE14D10" w:rsidR="006366AA" w:rsidRPr="00744476" w:rsidRDefault="00EE7549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A232A6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7DC498" w14:textId="3017B864" w:rsidR="006366AA" w:rsidRPr="00744476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EC078F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EADB07" w14:textId="77472E45" w:rsidR="006366AA" w:rsidRPr="00744476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364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E192D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CAAF73" w14:textId="798712D7" w:rsidR="006366AA" w:rsidRPr="00744476" w:rsidRDefault="00EE7549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988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B99FEC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391612" w14:textId="713B8E50" w:rsidR="006366AA" w:rsidRPr="00744476" w:rsidRDefault="00EE7549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162</w:t>
            </w:r>
            <w:r w:rsidR="006366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736</w:t>
            </w:r>
          </w:p>
        </w:tc>
      </w:tr>
      <w:tr w:rsidR="006366AA" w:rsidRPr="00744476" w14:paraId="51EA7A9A" w14:textId="77777777" w:rsidTr="00296EBF">
        <w:tc>
          <w:tcPr>
            <w:tcW w:w="2862" w:type="dxa"/>
            <w:shd w:val="clear" w:color="auto" w:fill="auto"/>
            <w:vAlign w:val="bottom"/>
          </w:tcPr>
          <w:p w14:paraId="4C2E9F2A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9CF2E3" w14:textId="512A1815" w:rsidR="006366AA" w:rsidRPr="00744476" w:rsidRDefault="0057150D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4,005,750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1EC622" w14:textId="77777777" w:rsidR="006366AA" w:rsidRPr="00744476" w:rsidRDefault="006366AA" w:rsidP="006366AA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2A3CDC2" w14:textId="5F935989" w:rsidR="006366AA" w:rsidRPr="00744476" w:rsidRDefault="0057150D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6,433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19694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E8FF3F" w14:textId="5286ED9C" w:rsidR="006366AA" w:rsidRPr="00744476" w:rsidRDefault="0057150D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="009D2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,881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94D2AD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6318ED" w14:textId="77FAD7A9" w:rsidR="006366AA" w:rsidRPr="00744476" w:rsidRDefault="0057150D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359,4</w:t>
            </w:r>
            <w:r w:rsidR="009D2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C0336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801709" w14:textId="20A1830E" w:rsidR="006366AA" w:rsidRPr="00744476" w:rsidRDefault="003316B3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28,599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00855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848FA" w14:textId="06059A4E" w:rsidR="006366AA" w:rsidRPr="00744476" w:rsidRDefault="003316B3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E467A6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693A6C" w14:textId="112B5D6D" w:rsidR="006366AA" w:rsidRPr="00744476" w:rsidRDefault="003316B3" w:rsidP="00AB03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84,</w:t>
            </w:r>
            <w:r w:rsidR="009D2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F3296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8780E0" w14:textId="7B58DE6D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237,</w:t>
            </w:r>
            <w:r w:rsidR="00CA24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67D6E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AC71B4" w14:textId="01B7B963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6,216,394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92BDB0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F83E4BA" w14:textId="0EDAA366" w:rsidR="006366AA" w:rsidRPr="00744476" w:rsidRDefault="003316B3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11,235,5</w:t>
            </w:r>
            <w:r w:rsidR="00CA24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</w:tr>
      <w:tr w:rsidR="006366AA" w:rsidRPr="00744476" w14:paraId="707F86EC" w14:textId="77777777" w:rsidTr="00296EBF">
        <w:tc>
          <w:tcPr>
            <w:tcW w:w="2862" w:type="dxa"/>
            <w:shd w:val="clear" w:color="auto" w:fill="auto"/>
            <w:vAlign w:val="bottom"/>
          </w:tcPr>
          <w:p w14:paraId="2B6E4747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B146C2" w14:textId="56EAB1FF" w:rsidR="006366AA" w:rsidRPr="00744476" w:rsidRDefault="0057150D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463C1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9A3D6CE" w14:textId="4FAA1C16" w:rsidR="006366AA" w:rsidRPr="00744476" w:rsidRDefault="0057150D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73,708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7461B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4C0BB" w14:textId="0EEE34A9" w:rsidR="006366AA" w:rsidRPr="00744476" w:rsidRDefault="0057150D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1,638,008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F2A25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49FC34" w14:textId="5FAE77D7" w:rsidR="006366AA" w:rsidRPr="00744476" w:rsidRDefault="0057150D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54,662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5D3D9E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1B15D" w14:textId="09737482" w:rsidR="006366AA" w:rsidRPr="00744476" w:rsidRDefault="003316B3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4,867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E03E5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782A21" w14:textId="1FFD61CD" w:rsidR="006366AA" w:rsidRPr="00744476" w:rsidRDefault="003316B3" w:rsidP="00AB03AA">
            <w:pPr>
              <w:tabs>
                <w:tab w:val="decimal" w:pos="-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F507D5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3A5A09" w14:textId="1E024413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(2,688)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9CD51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A71086" w14:textId="4D6DD5C7" w:rsidR="006366AA" w:rsidRPr="00744476" w:rsidRDefault="003316B3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1974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8489C2" w14:textId="6DD5F9D0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(1,768,557)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A59598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8B1F2" w14:textId="7545DCF0" w:rsidR="006366AA" w:rsidRPr="00744476" w:rsidRDefault="003316B3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366AA" w:rsidRPr="00744476" w14:paraId="1EC0C095" w14:textId="77777777" w:rsidTr="00296EBF">
        <w:tc>
          <w:tcPr>
            <w:tcW w:w="2862" w:type="dxa"/>
            <w:shd w:val="clear" w:color="auto" w:fill="auto"/>
            <w:vAlign w:val="bottom"/>
          </w:tcPr>
          <w:p w14:paraId="67680F28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A6273" w14:textId="7656F2DC" w:rsidR="006366AA" w:rsidRPr="00744476" w:rsidRDefault="0057150D" w:rsidP="00AB03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(296)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3FA55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B743CA" w14:textId="2C721817" w:rsidR="006366AA" w:rsidRPr="00744476" w:rsidRDefault="0057150D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(17,023)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B06AFD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050DC7" w14:textId="1AD72774" w:rsidR="006366AA" w:rsidRPr="00744476" w:rsidRDefault="0057150D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(229,540)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EE690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402B4D" w14:textId="5DCA6B62" w:rsidR="006366AA" w:rsidRPr="00744476" w:rsidRDefault="0057150D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</w:t>
            </w:r>
            <w:r w:rsidR="003316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A0942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7D1EC31" w14:textId="448973DA" w:rsidR="006366AA" w:rsidRPr="00744476" w:rsidRDefault="003316B3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(26,333)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5EC4A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AB24FE" w14:textId="0E64A345" w:rsidR="006366AA" w:rsidRPr="00744476" w:rsidRDefault="003316B3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(50,7</w:t>
            </w:r>
            <w:r w:rsidR="009D2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B6F486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CF80C3" w14:textId="493DF715" w:rsidR="006366AA" w:rsidRPr="00744476" w:rsidRDefault="009D2B2F" w:rsidP="009D2B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8B88A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05C036" w14:textId="09AF2078" w:rsidR="006366AA" w:rsidRPr="00744476" w:rsidRDefault="003316B3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ABC024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F70DE6" w14:textId="44DD8916" w:rsidR="006366AA" w:rsidRPr="00744476" w:rsidRDefault="003316B3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DD3540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850CC78" w14:textId="17A35504" w:rsidR="006366AA" w:rsidRPr="00744476" w:rsidRDefault="003316B3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(332,</w:t>
            </w:r>
            <w:r w:rsidR="00CA24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366AA" w:rsidRPr="00744476" w14:paraId="18E4266F" w14:textId="77777777" w:rsidTr="00296EBF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63A8D551" w14:textId="1D33ECE6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5F50" w14:textId="00CF1634" w:rsidR="006366AA" w:rsidRPr="00744476" w:rsidRDefault="0057150D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13,203,704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B16690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8EBC" w14:textId="2ECBB228" w:rsidR="006366AA" w:rsidRPr="00744476" w:rsidRDefault="0057150D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18,179,092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4895D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94740" w14:textId="6AA5B8B9" w:rsidR="006366AA" w:rsidRPr="00744476" w:rsidRDefault="0057150D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83,7</w:t>
            </w:r>
            <w:r w:rsidR="009D2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91,873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F3CB1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80EFE" w14:textId="766BB130" w:rsidR="006366AA" w:rsidRPr="00744476" w:rsidRDefault="003316B3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9,233,08</w:t>
            </w:r>
            <w:r w:rsidR="009D2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14050E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2E1AC" w14:textId="059BD21A" w:rsidR="006366AA" w:rsidRPr="00744476" w:rsidRDefault="003316B3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701,826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68596D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B918D" w14:textId="172BA295" w:rsidR="006366AA" w:rsidRPr="00744476" w:rsidRDefault="003316B3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2,384,53</w:t>
            </w:r>
            <w:r w:rsidR="009D2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4B97BB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89BAE" w14:textId="42D077B4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533,075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492545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7B7B6" w14:textId="5EDC89F0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1,601</w:t>
            </w:r>
            <w:r w:rsidR="00CA24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,820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BF8D5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5236" w14:textId="2CE4F04D" w:rsidR="006366AA" w:rsidRPr="00744476" w:rsidRDefault="003316B3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9,436,781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67D023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8A58F" w14:textId="446C55EE" w:rsidR="006366AA" w:rsidRPr="00744476" w:rsidRDefault="003316B3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139,065,7</w:t>
            </w:r>
            <w:r w:rsidR="00CA24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</w:t>
            </w:r>
          </w:p>
        </w:tc>
      </w:tr>
      <w:tr w:rsidR="006366AA" w:rsidRPr="00744476" w14:paraId="60E696A3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03A32EBE" w14:textId="77777777" w:rsidR="006366AA" w:rsidRPr="00744476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644EE44" w14:textId="77777777" w:rsidR="006366AA" w:rsidRPr="00744476" w:rsidRDefault="006366AA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7565DE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BD1D435" w14:textId="77777777" w:rsidR="006366AA" w:rsidRPr="00744476" w:rsidRDefault="006366AA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C6D7F0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656CE22" w14:textId="77777777" w:rsidR="006366AA" w:rsidRPr="00744476" w:rsidRDefault="006366AA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2EADD1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8CEFF00" w14:textId="77777777" w:rsidR="006366AA" w:rsidRPr="00744476" w:rsidRDefault="006366AA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8194ED6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F2252F" w14:textId="77777777" w:rsidR="006366AA" w:rsidRPr="00744476" w:rsidRDefault="006366AA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953D0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861474C" w14:textId="77777777" w:rsidR="006366AA" w:rsidRPr="00744476" w:rsidRDefault="006366AA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F92EA9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7FF391" w14:textId="77777777" w:rsidR="006366AA" w:rsidRPr="00744476" w:rsidRDefault="006366AA" w:rsidP="006366AA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AFEA4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2BB6F26" w14:textId="77777777" w:rsidR="006366AA" w:rsidRPr="00744476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A3D7FB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7A15D20" w14:textId="77777777" w:rsidR="006366AA" w:rsidRPr="00744476" w:rsidRDefault="006366AA" w:rsidP="006366AA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7E5D27" w14:textId="77777777" w:rsidR="006366AA" w:rsidRPr="00744476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C89AC7" w14:textId="77777777" w:rsidR="006366AA" w:rsidRPr="00744476" w:rsidRDefault="006366AA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92DDCF6" w14:textId="77777777" w:rsidR="008315C1" w:rsidRDefault="008315C1">
      <w: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7C3A4F" w:rsidRPr="00744476" w14:paraId="74A6F58E" w14:textId="77777777" w:rsidTr="007C3A4F">
        <w:tc>
          <w:tcPr>
            <w:tcW w:w="2862" w:type="dxa"/>
            <w:vAlign w:val="bottom"/>
          </w:tcPr>
          <w:p w14:paraId="3F827281" w14:textId="77777777" w:rsidR="007C3A4F" w:rsidRPr="00EF554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0A6F8DFE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C3A4F" w:rsidRPr="00744476" w14:paraId="5E5B38FC" w14:textId="77777777" w:rsidTr="007C3A4F">
        <w:tc>
          <w:tcPr>
            <w:tcW w:w="2862" w:type="dxa"/>
            <w:vAlign w:val="bottom"/>
          </w:tcPr>
          <w:p w14:paraId="44272FD6" w14:textId="77777777"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E630A45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88DD7A1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495F7CE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8507C24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2B756E7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8DD659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650D0B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B22A74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313543E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93BFE3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3560D8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CD1488F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D98D29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C09376F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8A0797C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6173EC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8A8F175" w14:textId="77777777" w:rsidR="007C3A4F" w:rsidRPr="00744476" w:rsidRDefault="007C3A4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4415B5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01926D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3A4F" w:rsidRPr="00744476" w14:paraId="765AF9A5" w14:textId="77777777" w:rsidTr="007C3A4F">
        <w:tc>
          <w:tcPr>
            <w:tcW w:w="2862" w:type="dxa"/>
            <w:vAlign w:val="bottom"/>
          </w:tcPr>
          <w:p w14:paraId="6CA61022" w14:textId="77777777"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39C5DA78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C3A4F" w:rsidRPr="00744476" w14:paraId="79991D46" w14:textId="77777777" w:rsidTr="007C3A4F">
        <w:tc>
          <w:tcPr>
            <w:tcW w:w="2862" w:type="dxa"/>
            <w:vAlign w:val="bottom"/>
          </w:tcPr>
          <w:p w14:paraId="1B2816CB" w14:textId="77777777" w:rsidR="007C3A4F" w:rsidRPr="00744476" w:rsidRDefault="007C3A4F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FF3A4B" w14:textId="77777777"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6C3334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6F5115C" w14:textId="77777777" w:rsidR="007C3A4F" w:rsidRPr="00744476" w:rsidRDefault="007C3A4F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A7A422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50582F" w14:textId="77777777"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53E6E1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CD348F" w14:textId="77777777"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661E3B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A26D77" w14:textId="77777777" w:rsidR="007C3A4F" w:rsidRPr="00744476" w:rsidRDefault="007C3A4F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4E3244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DEB31D7" w14:textId="77777777"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2E40ED3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198919" w14:textId="77777777" w:rsidR="007C3A4F" w:rsidRPr="00744476" w:rsidRDefault="007C3A4F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D52C1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C4CABAD" w14:textId="77777777" w:rsidR="007C3A4F" w:rsidRPr="00744476" w:rsidRDefault="007C3A4F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62E577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09C2FF" w14:textId="77777777" w:rsidR="007C3A4F" w:rsidRPr="00744476" w:rsidRDefault="007C3A4F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E8A9664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B8476E" w14:textId="77777777"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48B3" w:rsidRPr="00744476" w14:paraId="1D178B1A" w14:textId="77777777" w:rsidTr="007C3A4F">
        <w:tc>
          <w:tcPr>
            <w:tcW w:w="2862" w:type="dxa"/>
            <w:vAlign w:val="bottom"/>
          </w:tcPr>
          <w:p w14:paraId="0205103A" w14:textId="63F674E1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4C360C" w14:textId="5637BC5F" w:rsidR="005C48B3" w:rsidRPr="005C48B3" w:rsidRDefault="00EE7549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C22DF2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169879C" w14:textId="78042409" w:rsidR="005C48B3" w:rsidRPr="005C48B3" w:rsidRDefault="00EE7549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845EAF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93158E3" w14:textId="12F81EA0" w:rsidR="005C48B3" w:rsidRPr="005C48B3" w:rsidRDefault="00EE7549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52BB2F0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87C7D0D" w14:textId="410DAF61" w:rsidR="005C48B3" w:rsidRPr="005C48B3" w:rsidRDefault="00EE7549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D629BA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50B7B6B" w14:textId="4324D4C2" w:rsidR="005C48B3" w:rsidRPr="005C48B3" w:rsidRDefault="00EE7549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8A9036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CB4761" w14:textId="45C490DE" w:rsidR="005C48B3" w:rsidRPr="005C48B3" w:rsidRDefault="00EE7549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7E0CF6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40019" w14:textId="74F0083D" w:rsidR="005C48B3" w:rsidRPr="005C48B3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44AAE7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5D485F" w14:textId="38131205" w:rsidR="005C48B3" w:rsidRPr="005C48B3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1AE2015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11889D" w14:textId="18C366B2" w:rsidR="005C48B3" w:rsidRPr="005C48B3" w:rsidRDefault="00EE7549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B2D7B6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70A3171" w14:textId="27A0929A" w:rsidR="005C48B3" w:rsidRPr="005C48B3" w:rsidRDefault="00EE7549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</w:tr>
      <w:tr w:rsidR="005C48B3" w:rsidRPr="00744476" w14:paraId="2168E724" w14:textId="77777777" w:rsidTr="007C3A4F">
        <w:tc>
          <w:tcPr>
            <w:tcW w:w="2862" w:type="dxa"/>
            <w:vAlign w:val="bottom"/>
          </w:tcPr>
          <w:p w14:paraId="2B403020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300A2" w14:textId="054CF6AD" w:rsidR="005C48B3" w:rsidRPr="00744476" w:rsidRDefault="00EE7549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BC2BD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EB44B4" w14:textId="0F3007C0" w:rsidR="005C48B3" w:rsidRPr="00744476" w:rsidRDefault="00EE7549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B7868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0B1D546" w14:textId="3CEE6BE1" w:rsidR="005C48B3" w:rsidRPr="00744476" w:rsidRDefault="00EE7549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4F902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5B25EE" w14:textId="629073B5" w:rsidR="005C48B3" w:rsidRPr="00744476" w:rsidRDefault="00EE7549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7CAEC0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ECCECAF" w14:textId="75B905B8" w:rsidR="005C48B3" w:rsidRPr="00744476" w:rsidRDefault="00EE7549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A0B4E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4854F6" w14:textId="2F5905D2" w:rsidR="005C48B3" w:rsidRPr="00744476" w:rsidRDefault="00EE7549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F03BC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63330E4" w14:textId="4C6F0388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E7799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F314D42" w14:textId="1D252BB6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6DB2E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75C852" w14:textId="5397A255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92E1A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2E7CB23" w14:textId="763DC358" w:rsidR="005C48B3" w:rsidRPr="00744476" w:rsidRDefault="00EE7549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</w:tr>
      <w:tr w:rsidR="005C48B3" w:rsidRPr="00744476" w14:paraId="7D16344D" w14:textId="77777777" w:rsidTr="007C3A4F">
        <w:tc>
          <w:tcPr>
            <w:tcW w:w="2862" w:type="dxa"/>
            <w:vAlign w:val="bottom"/>
          </w:tcPr>
          <w:p w14:paraId="5078195B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A71AAA0" w14:textId="4C58F00B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AB8B8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01156862" w14:textId="24D61941" w:rsidR="005C48B3" w:rsidRPr="00744476" w:rsidRDefault="005C48B3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D52280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3D5953E" w14:textId="40AAADF4" w:rsidR="005C48B3" w:rsidRPr="00744476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CB398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66C16CA" w14:textId="7D226AD6" w:rsidR="005C48B3" w:rsidRPr="00744476" w:rsidRDefault="005C48B3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B31655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06C7146" w14:textId="4E920A83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4285B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20F8323" w14:textId="2E66C1E4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269327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AE83D45" w14:textId="0E24A149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8374E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027BC78" w14:textId="3C4F6924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76348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4CA7005" w14:textId="78759972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383A3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91E5E58" w14:textId="3F8E5E60" w:rsidR="005C48B3" w:rsidRPr="00744476" w:rsidRDefault="005C48B3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48B3" w:rsidRPr="00744476" w14:paraId="2819985B" w14:textId="77777777" w:rsidTr="007C3A4F">
        <w:tc>
          <w:tcPr>
            <w:tcW w:w="2862" w:type="dxa"/>
            <w:vAlign w:val="bottom"/>
          </w:tcPr>
          <w:p w14:paraId="57E1621C" w14:textId="169A74A3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7DBAFD" w14:textId="28BA20B0" w:rsidR="005C48B3" w:rsidRPr="00744476" w:rsidRDefault="005C48B3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7B6E8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04CEDC3" w14:textId="730BDA14" w:rsidR="005C48B3" w:rsidRPr="00744476" w:rsidRDefault="005C48B3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4A4A4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70F4F1D" w14:textId="5EE785FB" w:rsidR="005C48B3" w:rsidRPr="00744476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5B11E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DC9EFBB" w14:textId="41DD392F" w:rsidR="005C48B3" w:rsidRPr="00744476" w:rsidRDefault="005C48B3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FEB09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3C9CB59" w14:textId="4B5974A8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8B198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65E5397" w14:textId="64CDEF12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B986A5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76F4A05" w14:textId="0A5B1F56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77991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E395AE1" w14:textId="24311764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9603AD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BBD0592" w14:textId="7D724795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8B7AD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AF585C5" w14:textId="062CBD99" w:rsidR="005C48B3" w:rsidRPr="00744476" w:rsidRDefault="005C48B3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C48B3" w:rsidRPr="00744476" w14:paraId="0B2A0EAC" w14:textId="77777777" w:rsidTr="00A27DA1">
        <w:tc>
          <w:tcPr>
            <w:tcW w:w="2862" w:type="dxa"/>
            <w:shd w:val="clear" w:color="auto" w:fill="auto"/>
            <w:vAlign w:val="bottom"/>
          </w:tcPr>
          <w:p w14:paraId="78F6A0F7" w14:textId="51213FDF" w:rsidR="005C48B3" w:rsidRPr="00744476" w:rsidRDefault="005C48B3" w:rsidP="005C48B3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0FA1" w14:textId="601C0E2E" w:rsidR="005C48B3" w:rsidRPr="00744476" w:rsidRDefault="00EE7549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865C8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91E28" w14:textId="3B23A6AA" w:rsidR="005C48B3" w:rsidRPr="00744476" w:rsidRDefault="00EE7549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588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26C05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CD0D3" w14:textId="7CE9E467" w:rsidR="005C48B3" w:rsidRPr="00744476" w:rsidRDefault="00EE7549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384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D3E99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650BB" w14:textId="1FB096EF" w:rsidR="005C48B3" w:rsidRPr="00744476" w:rsidRDefault="00EE7549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512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43D2D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CC286" w14:textId="5EF57024" w:rsidR="005C48B3" w:rsidRPr="00744476" w:rsidRDefault="00EE7549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BF538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4AC33" w14:textId="3F722458" w:rsidR="005C48B3" w:rsidRPr="00744476" w:rsidRDefault="00EE7549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893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7EFCE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9756C" w14:textId="2BBC93A2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DA96F5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E3655" w14:textId="7C78842A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721F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FA8DA" w14:textId="42D7096F" w:rsidR="005C48B3" w:rsidRPr="00744476" w:rsidRDefault="00EE7549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3D60A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B081" w14:textId="43D2CCBB" w:rsidR="005C48B3" w:rsidRPr="00744476" w:rsidRDefault="00EE7549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910</w:t>
            </w:r>
            <w:r w:rsidR="005C48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435</w:t>
            </w:r>
          </w:p>
        </w:tc>
      </w:tr>
      <w:tr w:rsidR="005C48B3" w:rsidRPr="00744476" w14:paraId="0B12AB38" w14:textId="77777777" w:rsidTr="00296EBF">
        <w:tc>
          <w:tcPr>
            <w:tcW w:w="2862" w:type="dxa"/>
            <w:shd w:val="clear" w:color="auto" w:fill="auto"/>
            <w:vAlign w:val="bottom"/>
          </w:tcPr>
          <w:p w14:paraId="67818CBC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10799" w14:textId="7C5D0626" w:rsidR="005C48B3" w:rsidRPr="00744476" w:rsidRDefault="00B43442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8D69B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DC2D6" w14:textId="617FFDE2" w:rsidR="005C48B3" w:rsidRPr="00744476" w:rsidRDefault="00B43442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532,82</w:t>
            </w:r>
            <w:r w:rsidR="00E80F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8637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D5A6C" w14:textId="0250E498" w:rsidR="005C48B3" w:rsidRPr="00744476" w:rsidRDefault="00B43442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1,864,385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A2BAE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9D9D6" w14:textId="6C5DD2B0" w:rsidR="005C48B3" w:rsidRPr="00744476" w:rsidRDefault="00B43442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437,060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56A20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21A91" w14:textId="0E877E4C" w:rsidR="005C48B3" w:rsidRPr="00744476" w:rsidRDefault="00B43442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40,681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11FF7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293C7" w14:textId="7C73A792" w:rsidR="005C48B3" w:rsidRPr="00744476" w:rsidRDefault="00B43442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63,498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6C3CC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50931" w14:textId="0180C1BE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1E87A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6C5E4" w14:textId="7B6A5E17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22ACD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CAD6" w14:textId="37AF71ED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0E1F6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6E76" w14:textId="0218313A" w:rsidR="005C48B3" w:rsidRPr="00744476" w:rsidRDefault="00B43442" w:rsidP="005C48B3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2,938,67</w:t>
            </w:r>
            <w:r w:rsidR="004741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EF5546" w:rsidRPr="00744476" w14:paraId="27B103F9" w14:textId="77777777" w:rsidTr="00296EBF">
        <w:tc>
          <w:tcPr>
            <w:tcW w:w="2862" w:type="dxa"/>
            <w:shd w:val="clear" w:color="auto" w:fill="auto"/>
            <w:vAlign w:val="bottom"/>
          </w:tcPr>
          <w:p w14:paraId="5D3ACD2D" w14:textId="2566A62E" w:rsidR="00EF5546" w:rsidRPr="00744476" w:rsidRDefault="00EF5546" w:rsidP="00EF55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658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E1024" w14:textId="414FBDAF" w:rsidR="00EF5546" w:rsidRPr="00EF5546" w:rsidRDefault="00EF5546" w:rsidP="00EF55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1DF1EB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6B118" w14:textId="2B2CADA7" w:rsidR="00EF5546" w:rsidRPr="00EF5546" w:rsidRDefault="00EF5546" w:rsidP="00EF55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54AEB4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EDFB8" w14:textId="0BF541A5" w:rsidR="00EF5546" w:rsidRPr="00EF5546" w:rsidRDefault="00EF5546" w:rsidP="00EF55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9975C0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33C6" w14:textId="6C0EB9A8" w:rsidR="00EF5546" w:rsidRPr="00EF5546" w:rsidRDefault="00EF5546" w:rsidP="00EF5546">
            <w:pPr>
              <w:tabs>
                <w:tab w:val="decimal" w:pos="-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99F16B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F8271" w14:textId="5AE401B9" w:rsidR="00EF5546" w:rsidRPr="00EF5546" w:rsidRDefault="00EF5546" w:rsidP="00EF5546">
            <w:pPr>
              <w:tabs>
                <w:tab w:val="decimal" w:pos="-8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CC0A75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A0970" w14:textId="78230B8B" w:rsidR="00EF5546" w:rsidRPr="00EF5546" w:rsidRDefault="00EF5546" w:rsidP="00EF55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08ECD9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0E89" w14:textId="737EBE91" w:rsidR="00EF5546" w:rsidRPr="00EF5546" w:rsidRDefault="00EF5546" w:rsidP="00EF55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015F1C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A77A2" w14:textId="65466ED6" w:rsidR="00EF5546" w:rsidRPr="00EF5546" w:rsidRDefault="00EF5546" w:rsidP="00EF554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1,601,</w:t>
            </w:r>
            <w:r w:rsidR="00E80F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BC601D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FFF57" w14:textId="6061B03E" w:rsidR="00EF5546" w:rsidRPr="00EF5546" w:rsidRDefault="00EF5546" w:rsidP="00EF55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B39F65" w14:textId="77777777" w:rsidR="00EF5546" w:rsidRPr="00EF5546" w:rsidRDefault="00EF5546" w:rsidP="00EF55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6CA05" w14:textId="094BBEE7" w:rsidR="00EF5546" w:rsidRPr="00EF5546" w:rsidRDefault="00EF5546" w:rsidP="00EF5546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55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1,601,</w:t>
            </w:r>
            <w:r w:rsidR="004741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  <w:tr w:rsidR="005C48B3" w:rsidRPr="00744476" w14:paraId="0AD0F328" w14:textId="77777777" w:rsidTr="00296EBF">
        <w:tc>
          <w:tcPr>
            <w:tcW w:w="2862" w:type="dxa"/>
            <w:shd w:val="clear" w:color="auto" w:fill="auto"/>
            <w:vAlign w:val="bottom"/>
          </w:tcPr>
          <w:p w14:paraId="663F2AAE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53CEA" w14:textId="17C1D751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0E9F7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089CDB" w14:textId="3BA76164" w:rsidR="005C48B3" w:rsidRPr="00744476" w:rsidRDefault="00B43442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(14,851)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76445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29A214" w14:textId="322647F7" w:rsidR="005C48B3" w:rsidRPr="00744476" w:rsidRDefault="00B43442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(215,482)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3BA5D7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1B5E" w14:textId="41A6AADE" w:rsidR="005C48B3" w:rsidRPr="00744476" w:rsidRDefault="00B43442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(5,222)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4E58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C53F1B" w14:textId="098F3010" w:rsidR="005C48B3" w:rsidRPr="00744476" w:rsidRDefault="00B43442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(26,326)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12E65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AA6C4" w14:textId="66A1D551" w:rsidR="005C48B3" w:rsidRPr="00744476" w:rsidRDefault="00B43442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(48,2</w:t>
            </w:r>
            <w:r w:rsidR="00E80F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7C721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30A6E1" w14:textId="4395544A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EE22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B5BE0A" w14:textId="3AA89483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486C5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71E076" w14:textId="60B26D55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BCDCF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4EDBA" w14:textId="3851ADFF" w:rsidR="005C48B3" w:rsidRPr="00744476" w:rsidRDefault="00F76589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(310,13</w:t>
            </w:r>
            <w:r w:rsidR="004741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48B3" w:rsidRPr="00744476" w14:paraId="269140F0" w14:textId="77777777" w:rsidTr="00296EBF">
        <w:tc>
          <w:tcPr>
            <w:tcW w:w="2862" w:type="dxa"/>
            <w:shd w:val="clear" w:color="auto" w:fill="auto"/>
            <w:vAlign w:val="bottom"/>
          </w:tcPr>
          <w:p w14:paraId="0D0CFF4E" w14:textId="1F598A4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0889" w14:textId="6D503E02" w:rsidR="005C48B3" w:rsidRPr="00744476" w:rsidRDefault="00B43442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73484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7F9AC" w14:textId="3B37D117" w:rsidR="005C48B3" w:rsidRPr="00744476" w:rsidRDefault="00B43442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7,106,87</w:t>
            </w:r>
            <w:r w:rsidR="00E80F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22125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5E7FE" w14:textId="2E663892" w:rsidR="005C48B3" w:rsidRPr="00744476" w:rsidRDefault="00B43442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29,033,624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42069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2B5ED" w14:textId="4C527130" w:rsidR="005C48B3" w:rsidRPr="00744476" w:rsidRDefault="00B43442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5,944,590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A295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3CE2" w14:textId="73D0FA54" w:rsidR="005C48B3" w:rsidRPr="00744476" w:rsidRDefault="00B43442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540,213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E9861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AE27A" w14:textId="26460322" w:rsidR="005C48B3" w:rsidRPr="00744476" w:rsidRDefault="00B43442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1,908,56</w:t>
            </w:r>
            <w:r w:rsidR="00E80F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5F10E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92D30" w14:textId="52CF728D" w:rsidR="005C48B3" w:rsidRPr="00744476" w:rsidRDefault="00B43442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E76327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3AB67" w14:textId="4E9340CD" w:rsidR="005C48B3" w:rsidRPr="004741E7" w:rsidRDefault="00E80F4C" w:rsidP="00E80F4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41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1,601,820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637F4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5F5F2" w14:textId="14F99234" w:rsidR="005C48B3" w:rsidRPr="00744476" w:rsidRDefault="00B43442" w:rsidP="0069275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891F2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C0323" w14:textId="1782FC41" w:rsidR="005C48B3" w:rsidRPr="00744476" w:rsidRDefault="00F76589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46,140,</w:t>
            </w:r>
            <w:r w:rsidR="004741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</w:p>
        </w:tc>
      </w:tr>
      <w:tr w:rsidR="005C48B3" w:rsidRPr="00744476" w14:paraId="0D62D49A" w14:textId="77777777" w:rsidTr="00A27DA1">
        <w:tc>
          <w:tcPr>
            <w:tcW w:w="2862" w:type="dxa"/>
            <w:shd w:val="clear" w:color="auto" w:fill="auto"/>
            <w:vAlign w:val="bottom"/>
          </w:tcPr>
          <w:p w14:paraId="2D750E55" w14:textId="77777777" w:rsidR="005C48B3" w:rsidRPr="00824A49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38FDE" w14:textId="77777777" w:rsidR="005C48B3" w:rsidRPr="00824A49" w:rsidRDefault="005C48B3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A3324E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DC184" w14:textId="77777777" w:rsidR="005C48B3" w:rsidRPr="00824A49" w:rsidRDefault="005C48B3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859D00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4DDBF" w14:textId="77777777" w:rsidR="005C48B3" w:rsidRPr="00824A49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1BAC92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B8421E" w14:textId="77777777" w:rsidR="005C48B3" w:rsidRPr="00824A49" w:rsidRDefault="005C48B3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5402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1CCC22" w14:textId="77777777" w:rsidR="005C48B3" w:rsidRPr="00824A49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0147D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AEB49D" w14:textId="77777777" w:rsidR="005C48B3" w:rsidRPr="00824A49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539D2A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11B98" w14:textId="77777777" w:rsidR="005C48B3" w:rsidRPr="00824A49" w:rsidRDefault="005C48B3" w:rsidP="005C48B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4C46B3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410882" w14:textId="77777777" w:rsidR="005C48B3" w:rsidRPr="00824A49" w:rsidRDefault="005C48B3" w:rsidP="005C48B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4802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0733F8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617041" w14:textId="77777777" w:rsidR="005C48B3" w:rsidRPr="00824A49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1C7288" w14:textId="77777777" w:rsidR="005C48B3" w:rsidRPr="00824A49" w:rsidRDefault="005C48B3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8444D" w:rsidRPr="00744476" w14:paraId="778D4F2A" w14:textId="77777777" w:rsidTr="00296EBF">
        <w:tc>
          <w:tcPr>
            <w:tcW w:w="2862" w:type="dxa"/>
            <w:vAlign w:val="bottom"/>
          </w:tcPr>
          <w:p w14:paraId="5CCADB7D" w14:textId="77777777"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3200D" w14:textId="77777777"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01842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81966" w14:textId="77777777"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33253D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85E10" w14:textId="77777777"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AD81E7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D3895" w14:textId="77777777"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5098C5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1CC4E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07A73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71C37" w14:textId="77777777"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F209AC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A0551" w14:textId="77777777"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5AF29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F9A7" w14:textId="77777777"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8B5150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3525" w14:textId="77777777"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F28011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7EBC9" w14:textId="77777777"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5BDA" w:rsidRPr="00744476" w14:paraId="1D85D727" w14:textId="77777777" w:rsidTr="00296EBF">
        <w:tc>
          <w:tcPr>
            <w:tcW w:w="2862" w:type="dxa"/>
            <w:vAlign w:val="bottom"/>
          </w:tcPr>
          <w:p w14:paraId="5D9AE009" w14:textId="1923ACCD" w:rsidR="004E5BDA" w:rsidRPr="00B82F45" w:rsidRDefault="004E5BDA" w:rsidP="004E5BDA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919EF3" w14:textId="36E882D0" w:rsidR="004E5BDA" w:rsidRPr="004E5BDA" w:rsidRDefault="004E5BDA" w:rsidP="004E5BD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E5B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9,197,886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8B966A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161495" w14:textId="10EF445A" w:rsidR="004E5BDA" w:rsidRPr="00744476" w:rsidRDefault="004E5BDA" w:rsidP="00692755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11,527,080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207B30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B22AFDD" w14:textId="461DDB8E" w:rsidR="004E5BDA" w:rsidRPr="00744476" w:rsidRDefault="004E5BDA" w:rsidP="004E5BD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54,704,803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C17971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5CBAD1" w14:textId="027CAC88" w:rsidR="004E5BDA" w:rsidRPr="00744476" w:rsidRDefault="004E5BDA" w:rsidP="004E5BD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3,314,697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7CACE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BAC035F" w14:textId="03F39E00" w:rsidR="004E5BDA" w:rsidRPr="00744476" w:rsidRDefault="004E5BDA" w:rsidP="00692755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168,835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0A38BD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2F93B6" w14:textId="34010925" w:rsidR="004E5BDA" w:rsidRPr="00744476" w:rsidRDefault="004E5BDA" w:rsidP="00692755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538,845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427A12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51CCEC" w14:textId="26C8A22E" w:rsidR="004E5BDA" w:rsidRPr="00744476" w:rsidRDefault="004E5BDA" w:rsidP="00692755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451,301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2F3F0C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D926383" w14:textId="7A028FD1" w:rsidR="004E5BDA" w:rsidRPr="00744476" w:rsidRDefault="004E5BDA" w:rsidP="001B74D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1,364,442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005C40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CDFDDE9" w14:textId="4F5449F6" w:rsidR="004E5BDA" w:rsidRPr="00692755" w:rsidRDefault="004E5BDA" w:rsidP="004E5BDA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4,984,412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512B9B" w14:textId="77777777" w:rsidR="004E5BDA" w:rsidRPr="00744476" w:rsidRDefault="004E5BDA" w:rsidP="004E5BD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2ABCE" w14:textId="6FA63C5A" w:rsidR="004E5BDA" w:rsidRPr="00744476" w:rsidRDefault="004E5BDA" w:rsidP="004E5BDA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86,252,301</w:t>
            </w:r>
          </w:p>
        </w:tc>
      </w:tr>
      <w:tr w:rsidR="005C48B3" w:rsidRPr="00744476" w14:paraId="4A238176" w14:textId="77777777" w:rsidTr="00296EBF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4123ED25" w14:textId="59C4B3B3" w:rsidR="005C48B3" w:rsidRPr="00744476" w:rsidRDefault="004E5BDA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D6C00" w14:textId="4F805E36" w:rsidR="005C48B3" w:rsidRPr="00744476" w:rsidRDefault="00CC05EA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13,203,116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35016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2EE16" w14:textId="6F292A7C" w:rsidR="005C48B3" w:rsidRPr="00744476" w:rsidRDefault="00CC05EA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11,072,2</w:t>
            </w:r>
            <w:r w:rsidR="00B006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F4818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A1972" w14:textId="279F9CF6" w:rsidR="005C48B3" w:rsidRPr="00744476" w:rsidRDefault="00CC05EA" w:rsidP="005C48B3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54,758,24</w:t>
            </w:r>
            <w:r w:rsidR="00B006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4EF87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FB796" w14:textId="30987EC9" w:rsidR="005C48B3" w:rsidRPr="00744476" w:rsidRDefault="00CC05EA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3,288,49</w:t>
            </w:r>
            <w:r w:rsidR="00B006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52F01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0E909" w14:textId="6282944C" w:rsidR="005C48B3" w:rsidRPr="00744476" w:rsidRDefault="00CC05EA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161,613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88D9D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998DE" w14:textId="07713CBD" w:rsidR="005C48B3" w:rsidRPr="00744476" w:rsidRDefault="00CC05EA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475,9</w:t>
            </w:r>
            <w:r w:rsidR="00B006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0A6A5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E88D0" w14:textId="419CE458" w:rsidR="005C48B3" w:rsidRPr="00744476" w:rsidRDefault="00CC05EA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533,075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F35B0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99C6" w14:textId="3AF0D7AA" w:rsidR="005C48B3" w:rsidRPr="00744476" w:rsidRDefault="00CC05EA" w:rsidP="00B330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30268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314EF" w14:textId="657175A8" w:rsidR="005C48B3" w:rsidRPr="00744476" w:rsidRDefault="00CC05EA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9,432,249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86F36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D948" w14:textId="08E8C095" w:rsidR="005C48B3" w:rsidRPr="00744476" w:rsidRDefault="00CC05EA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92,924,990</w:t>
            </w:r>
          </w:p>
        </w:tc>
      </w:tr>
    </w:tbl>
    <w:p w14:paraId="4182F0D2" w14:textId="77777777" w:rsidR="000E7E48" w:rsidRDefault="000E7E4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744476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106DCF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744476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744476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744476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744476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744476" w14:paraId="0447E3DA" w14:textId="77777777" w:rsidTr="00042D4C">
        <w:tc>
          <w:tcPr>
            <w:tcW w:w="4032" w:type="dxa"/>
            <w:vAlign w:val="bottom"/>
          </w:tcPr>
          <w:p w14:paraId="19C34AF4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F26F0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4D62D4D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082A24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7F13A3E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4BAD3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FA2001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C76EEA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C19431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52B71E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48B3" w:rsidRPr="00744476" w14:paraId="0947FA05" w14:textId="77777777" w:rsidTr="00042D4C">
        <w:tc>
          <w:tcPr>
            <w:tcW w:w="4032" w:type="dxa"/>
            <w:vAlign w:val="bottom"/>
          </w:tcPr>
          <w:p w14:paraId="54FCCF87" w14:textId="4A6CB8F9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01B243C4" w14:textId="3A8419AF" w:rsidR="005C48B3" w:rsidRPr="005C48B3" w:rsidRDefault="00EE7549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DE61E3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45E1756" w14:textId="7F64AFCE" w:rsidR="005C48B3" w:rsidRPr="005C48B3" w:rsidRDefault="00EE7549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8B20EDD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1F11F35" w14:textId="0A055543" w:rsidR="005C48B3" w:rsidRPr="005C48B3" w:rsidRDefault="00EE7549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4715CF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1C9339" w14:textId="687E4535" w:rsidR="005C48B3" w:rsidRPr="005C48B3" w:rsidRDefault="00EE7549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48B032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9C5ABC" w14:textId="48C0E047" w:rsidR="005C48B3" w:rsidRPr="005C48B3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B51BFC8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371B32" w14:textId="5D43D894" w:rsidR="005C48B3" w:rsidRPr="005C48B3" w:rsidRDefault="00EE7549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F1B2834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FE220F7" w14:textId="11DADABF" w:rsidR="005C48B3" w:rsidRPr="005C48B3" w:rsidRDefault="00EE7549" w:rsidP="0070482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11787E9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C5C9F1" w14:textId="3ADD9370" w:rsidR="005C48B3" w:rsidRPr="005C48B3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4E0E34A" w14:textId="77777777" w:rsidR="005C48B3" w:rsidRPr="005C48B3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7C6553" w14:textId="535F6983" w:rsidR="005C48B3" w:rsidRPr="005C48B3" w:rsidRDefault="00EE7549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5C48B3" w:rsidRP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</w:tr>
      <w:tr w:rsidR="005C48B3" w:rsidRPr="00744476" w14:paraId="0ADE549A" w14:textId="77777777" w:rsidTr="00042D4C">
        <w:tc>
          <w:tcPr>
            <w:tcW w:w="4032" w:type="dxa"/>
            <w:vAlign w:val="bottom"/>
          </w:tcPr>
          <w:p w14:paraId="294F55A1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394C3B9" w14:textId="58C50839" w:rsidR="005C48B3" w:rsidRPr="00744476" w:rsidRDefault="00EE7549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257FEC" w14:textId="77777777" w:rsidR="005C48B3" w:rsidRPr="00744476" w:rsidRDefault="005C48B3" w:rsidP="005C48B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2A97A46" w14:textId="74FEABDC" w:rsidR="005C48B3" w:rsidRPr="00744476" w:rsidRDefault="005C48B3" w:rsidP="005C48B3">
            <w:pPr>
              <w:tabs>
                <w:tab w:val="decimal" w:pos="55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3AC4745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DB1290C" w14:textId="7B319D09" w:rsidR="005C48B3" w:rsidRPr="00744476" w:rsidRDefault="00EE7549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0753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B1EBB17" w14:textId="04303DEF" w:rsidR="005C48B3" w:rsidRPr="00744476" w:rsidRDefault="00EE7549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FC4CF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210030" w14:textId="436B253A" w:rsidR="005C48B3" w:rsidRPr="00744476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10F94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389380" w14:textId="6A846496" w:rsidR="005C48B3" w:rsidRPr="00744476" w:rsidRDefault="00EE7549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E7F8CD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4BBB52" w14:textId="4AAC8084" w:rsidR="005C48B3" w:rsidRPr="00744476" w:rsidRDefault="005C48B3" w:rsidP="00852D4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5E2C1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CED031" w14:textId="46FEA1B1" w:rsidR="005C48B3" w:rsidRPr="00744476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15AD1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09EE5B0" w14:textId="27F4078A" w:rsidR="005C48B3" w:rsidRPr="00744476" w:rsidRDefault="00EE7549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</w:tr>
      <w:tr w:rsidR="005C48B3" w:rsidRPr="00744476" w14:paraId="75CC5988" w14:textId="77777777" w:rsidTr="00042D4C">
        <w:tc>
          <w:tcPr>
            <w:tcW w:w="4032" w:type="dxa"/>
            <w:vAlign w:val="bottom"/>
          </w:tcPr>
          <w:p w14:paraId="0E604C40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05B2755C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5C48B3" w:rsidRPr="00744476" w:rsidRDefault="005C48B3" w:rsidP="005C48B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3712B2A8" w:rsidR="005C48B3" w:rsidRPr="00744476" w:rsidRDefault="00EE7549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2D2F5A2C" w:rsidR="005C48B3" w:rsidRPr="00744476" w:rsidRDefault="00EE7549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65359A47" w:rsidR="005C48B3" w:rsidRPr="00744476" w:rsidRDefault="00EE7549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02E9556D" w:rsidR="005C48B3" w:rsidRPr="00744476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48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5DD19331" w:rsidR="005C48B3" w:rsidRPr="00744476" w:rsidRDefault="00EE7549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3A3A5FD9" w:rsidR="005C48B3" w:rsidRPr="00744476" w:rsidRDefault="005C48B3" w:rsidP="0070482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589EF35B" w:rsidR="005C48B3" w:rsidRPr="00744476" w:rsidRDefault="005C48B3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3060172C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C48B3" w:rsidRPr="00744476" w14:paraId="0888B987" w14:textId="77777777" w:rsidTr="00042D4C">
        <w:tc>
          <w:tcPr>
            <w:tcW w:w="4032" w:type="dxa"/>
            <w:vAlign w:val="bottom"/>
          </w:tcPr>
          <w:p w14:paraId="3B93B676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68FC917F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47314B5A" w:rsidR="005C48B3" w:rsidRPr="00744476" w:rsidRDefault="005C48B3" w:rsidP="005C48B3">
            <w:pPr>
              <w:tabs>
                <w:tab w:val="decimal" w:pos="56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5C48B3" w:rsidRPr="00744476" w:rsidRDefault="005C48B3" w:rsidP="005C48B3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6D932C1E" w:rsidR="005C48B3" w:rsidRPr="00744476" w:rsidRDefault="005C48B3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091C5690" w:rsidR="005C48B3" w:rsidRPr="00744476" w:rsidRDefault="005C48B3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2B8E7651" w:rsidR="005C48B3" w:rsidRPr="00744476" w:rsidRDefault="005C48B3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1A5D3165" w:rsidR="005C48B3" w:rsidRPr="00744476" w:rsidRDefault="005C48B3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23E66E71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3E9727BF" w:rsidR="005C48B3" w:rsidRPr="00744476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60CF56D4" w:rsidR="005C48B3" w:rsidRPr="00744476" w:rsidRDefault="005C48B3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48B3" w:rsidRPr="00744476" w14:paraId="35BE0F67" w14:textId="77777777" w:rsidTr="00042D4C">
        <w:tc>
          <w:tcPr>
            <w:tcW w:w="4032" w:type="dxa"/>
            <w:vAlign w:val="bottom"/>
          </w:tcPr>
          <w:p w14:paraId="004227B8" w14:textId="2608E7FA" w:rsidR="005C48B3" w:rsidRPr="00744476" w:rsidRDefault="005C48B3" w:rsidP="005C48B3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5DBA1A35" w:rsidR="005C48B3" w:rsidRPr="00A76E8D" w:rsidRDefault="00EE7549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C48B3"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093</w:t>
            </w:r>
            <w:r w:rsidR="005C48B3"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4BE3312A" w:rsidR="005C48B3" w:rsidRPr="00A76E8D" w:rsidRDefault="00EE7549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5C48B3"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543</w:t>
            </w:r>
            <w:r w:rsidR="005C48B3"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6A146764" w:rsidR="005C48B3" w:rsidRPr="000507EE" w:rsidRDefault="00EE7549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507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5C48B3" w:rsidRPr="000507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507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  <w:r w:rsidR="005C48B3" w:rsidRPr="000507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507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4A2ED2D8" w:rsidR="005C48B3" w:rsidRPr="00773DE0" w:rsidRDefault="00EE7549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3D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5C48B3" w:rsidRPr="00773D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3D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481</w:t>
            </w:r>
            <w:r w:rsidR="005C48B3" w:rsidRPr="00773D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3D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1AE5A46D" w:rsidR="005C48B3" w:rsidRPr="00704824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566</w:t>
            </w:r>
            <w:r w:rsidR="005C48B3"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7D221937" w:rsidR="005C48B3" w:rsidRPr="00704824" w:rsidRDefault="00EE7549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5C48B3"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395</w:t>
            </w:r>
            <w:r w:rsidR="005C48B3"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3D0F2157" w:rsidR="005C48B3" w:rsidRPr="00704824" w:rsidRDefault="00EE7549" w:rsidP="005C48B3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351</w:t>
            </w:r>
            <w:r w:rsidR="005C48B3"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2A349B1A" w:rsidR="005C48B3" w:rsidRPr="00704824" w:rsidRDefault="00EE7549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5C48B3"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409</w:t>
            </w:r>
            <w:r w:rsidR="005C48B3"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450147BA" w:rsidR="005C48B3" w:rsidRPr="00FF1DD1" w:rsidRDefault="00EE7549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1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</w:t>
            </w:r>
            <w:r w:rsidR="005C48B3" w:rsidRPr="00FF1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F1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798</w:t>
            </w:r>
            <w:r w:rsidR="005C48B3" w:rsidRPr="00FF1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F1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359</w:t>
            </w:r>
          </w:p>
        </w:tc>
      </w:tr>
      <w:tr w:rsidR="005C48B3" w:rsidRPr="00744476" w14:paraId="5DDFD8CE" w14:textId="77777777" w:rsidTr="00153C01">
        <w:tc>
          <w:tcPr>
            <w:tcW w:w="4032" w:type="dxa"/>
            <w:vAlign w:val="bottom"/>
          </w:tcPr>
          <w:p w14:paraId="5761A7F3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504B2" w14:textId="5BCC9A14" w:rsidR="005C48B3" w:rsidRPr="00744476" w:rsidRDefault="000A2758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1,977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1FE54" w14:textId="77777777" w:rsidR="005C48B3" w:rsidRPr="00744476" w:rsidRDefault="005C48B3" w:rsidP="005C48B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C691F1" w14:textId="2E1D8FA3" w:rsidR="005C48B3" w:rsidRPr="00744476" w:rsidRDefault="000A2758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D9919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2E277" w14:textId="444A3DD5" w:rsidR="005C48B3" w:rsidRPr="00744476" w:rsidRDefault="000A2758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A6A0D5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74EEA8" w14:textId="7B9BFF5E" w:rsidR="005C48B3" w:rsidRPr="00744476" w:rsidRDefault="000A2758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333,675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496B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46FC10" w14:textId="52635059" w:rsidR="005C48B3" w:rsidRPr="00744476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15,788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0EF5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29D9C8" w14:textId="213570A4" w:rsidR="005C48B3" w:rsidRPr="00744476" w:rsidRDefault="000A2758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3,057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94A21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1B8E1E" w14:textId="2F30C10B" w:rsidR="005C48B3" w:rsidRPr="00744476" w:rsidRDefault="000A2758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80A7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262A8E" w14:textId="04F1138F" w:rsidR="005C48B3" w:rsidRPr="00744476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4,544,826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3B73A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D1E235" w14:textId="42BD2E46" w:rsidR="005C48B3" w:rsidRPr="00744476" w:rsidRDefault="000A2758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4,905,851</w:t>
            </w:r>
          </w:p>
        </w:tc>
      </w:tr>
      <w:tr w:rsidR="005C48B3" w:rsidRPr="00744476" w14:paraId="60A0CBF8" w14:textId="77777777" w:rsidTr="00153C01">
        <w:tc>
          <w:tcPr>
            <w:tcW w:w="4032" w:type="dxa"/>
            <w:vAlign w:val="bottom"/>
          </w:tcPr>
          <w:p w14:paraId="6F8D3099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E4EA7" w14:textId="533FCBA1" w:rsidR="005C48B3" w:rsidRPr="00744476" w:rsidRDefault="000A2758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C13E3" w14:textId="77777777" w:rsidR="005C48B3" w:rsidRPr="00744476" w:rsidRDefault="005C48B3" w:rsidP="005C48B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3E6A7" w14:textId="3D21D0ED" w:rsidR="005C48B3" w:rsidRPr="00744476" w:rsidRDefault="000A2758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28,628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97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4D1E77" w14:textId="6A617D1F" w:rsidR="005C48B3" w:rsidRPr="00744476" w:rsidRDefault="000A2758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1,377,509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6705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612495" w14:textId="0A6CF6A7" w:rsidR="005C48B3" w:rsidRPr="00744476" w:rsidRDefault="000A2758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47,034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C5339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58B199" w14:textId="5EA0D44D" w:rsidR="005C48B3" w:rsidRPr="00744476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A205B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C2DE41" w14:textId="1A2F157A" w:rsidR="005C48B3" w:rsidRPr="00744476" w:rsidRDefault="000A2758" w:rsidP="000A2758">
            <w:pPr>
              <w:tabs>
                <w:tab w:val="decimal" w:pos="-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D53F1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E299F8" w14:textId="43033AF2" w:rsidR="005C48B3" w:rsidRPr="00744476" w:rsidRDefault="000A2758" w:rsidP="0070482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(64,280)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98A8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4F354" w14:textId="5F727A0F" w:rsidR="005C48B3" w:rsidRPr="00744476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(1,390,564)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7A88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88C955" w14:textId="6EA501A7" w:rsidR="005C48B3" w:rsidRPr="00744476" w:rsidRDefault="000A2758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C48B3" w:rsidRPr="00744476" w14:paraId="72BAEB21" w14:textId="77777777" w:rsidTr="00153C01">
        <w:tc>
          <w:tcPr>
            <w:tcW w:w="4032" w:type="dxa"/>
            <w:vAlign w:val="bottom"/>
          </w:tcPr>
          <w:p w14:paraId="13BDE04F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2E9CC" w14:textId="2AB8A559" w:rsidR="005C48B3" w:rsidRPr="00744476" w:rsidRDefault="000A2758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(296)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E032A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0491D3" w14:textId="3489285B" w:rsidR="005C48B3" w:rsidRPr="00744476" w:rsidRDefault="000A2758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5B4555" w14:textId="77777777" w:rsidR="005C48B3" w:rsidRPr="00744476" w:rsidRDefault="005C48B3" w:rsidP="005C48B3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7FCD7B" w14:textId="041C2251" w:rsidR="005C48B3" w:rsidRPr="00744476" w:rsidRDefault="000A2758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(23,591)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ACE6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CD6D2F" w14:textId="2A6C27A9" w:rsidR="005C48B3" w:rsidRPr="00744476" w:rsidRDefault="000A2758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(8,205)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2723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44DFDB" w14:textId="1506DFA0" w:rsidR="005C48B3" w:rsidRPr="00744476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(21,105)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CA4A7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55A189" w14:textId="3F3A6626" w:rsidR="005C48B3" w:rsidRPr="00744476" w:rsidRDefault="000A2758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(50,796)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23032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3D994E" w14:textId="6DF9281C" w:rsidR="005C48B3" w:rsidRPr="00744476" w:rsidRDefault="000A2758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3BF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1BA15C" w14:textId="40CF8B67" w:rsidR="005C48B3" w:rsidRPr="00744476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(2,907)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A163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034D58" w14:textId="2C4E6658" w:rsidR="005C48B3" w:rsidRPr="00744476" w:rsidRDefault="000A2758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(106,900)</w:t>
            </w:r>
          </w:p>
        </w:tc>
      </w:tr>
      <w:tr w:rsidR="005C48B3" w:rsidRPr="00744476" w14:paraId="59E4A419" w14:textId="77777777" w:rsidTr="00153C01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3764BAE8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4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2DF1B" w14:textId="5A66A039" w:rsidR="005C48B3" w:rsidRPr="00A76E8D" w:rsidRDefault="000A2758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C15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DDDF" w14:textId="22DE5621" w:rsidR="005C48B3" w:rsidRPr="00A76E8D" w:rsidRDefault="000A2758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6E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15,572,014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DAB0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38F" w14:textId="7C81B3A3" w:rsidR="005C48B3" w:rsidRPr="000507EE" w:rsidRDefault="000A2758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507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53,316,414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7C68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2FBC" w14:textId="3CBEF123" w:rsidR="005C48B3" w:rsidRPr="00773DE0" w:rsidRDefault="000A2758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3D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8,854,422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AF163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40A6F" w14:textId="52DD22B0" w:rsidR="005C48B3" w:rsidRPr="00704824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562,787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0FE9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960" w14:textId="3D9C45DB" w:rsidR="005C48B3" w:rsidRPr="00704824" w:rsidRDefault="000A2758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2,348,180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C419E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1BD0E" w14:textId="7E2BDB9E" w:rsidR="005C48B3" w:rsidRPr="00704824" w:rsidRDefault="000A2758" w:rsidP="005C48B3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287,470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5EA6A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B26C" w14:textId="6AAD94FB" w:rsidR="005C48B3" w:rsidRPr="00704824" w:rsidRDefault="000A2758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48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5,560,585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68D91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1029" w14:textId="01C96104" w:rsidR="005C48B3" w:rsidRPr="00FF1DD1" w:rsidRDefault="000A2758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1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89,597,310</w:t>
            </w:r>
          </w:p>
        </w:tc>
      </w:tr>
      <w:tr w:rsidR="005C48B3" w:rsidRPr="00744476" w14:paraId="28E426CB" w14:textId="77777777" w:rsidTr="00042D4C">
        <w:tc>
          <w:tcPr>
            <w:tcW w:w="4032" w:type="dxa"/>
            <w:vAlign w:val="bottom"/>
          </w:tcPr>
          <w:p w14:paraId="33783D8E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DE4EB3" w14:textId="77777777" w:rsidR="005C48B3" w:rsidRPr="00744476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7DE1E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0093A" w14:textId="77777777" w:rsidR="005C48B3" w:rsidRPr="00744476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7EB34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B0E0B9" w14:textId="77777777" w:rsidR="005C48B3" w:rsidRPr="00744476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9CD9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0A5B3" w14:textId="77777777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21830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D0D9E" w14:textId="77777777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685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DEB4C8" w14:textId="77777777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A2FD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99A352" w14:textId="77777777" w:rsidR="005C48B3" w:rsidRPr="00744476" w:rsidRDefault="005C48B3" w:rsidP="005C48B3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B495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8A209" w14:textId="77777777" w:rsidR="005C48B3" w:rsidRPr="00744476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D059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5D49C7" w14:textId="77777777" w:rsidR="005C48B3" w:rsidRPr="00744476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48B3" w:rsidRPr="00744476" w14:paraId="0DE76ED6" w14:textId="77777777" w:rsidTr="00042D4C">
        <w:tc>
          <w:tcPr>
            <w:tcW w:w="4032" w:type="dxa"/>
            <w:vAlign w:val="bottom"/>
          </w:tcPr>
          <w:p w14:paraId="53B108DF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5C48B3" w:rsidRPr="00744476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5C48B3" w:rsidRPr="00744476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5C48B3" w:rsidRPr="00744476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5C48B3" w:rsidRPr="00744476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5C48B3" w:rsidRPr="00744476" w:rsidRDefault="005C48B3" w:rsidP="005C48B3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5C48B3" w:rsidRPr="00744476" w:rsidRDefault="005C48B3" w:rsidP="005C48B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5C48B3" w:rsidRPr="00744476" w:rsidRDefault="005C48B3" w:rsidP="005C48B3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5C48B3" w:rsidRPr="00744476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5C48B3" w:rsidRPr="00744476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48B3" w:rsidRPr="00744476" w14:paraId="45B73142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0293B527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994F7D" w14:textId="77777777" w:rsidR="005C48B3" w:rsidRPr="00744476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F8B62B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565A59" w14:textId="77777777" w:rsidR="005C48B3" w:rsidRPr="00744476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D4E2B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A09A2BF" w14:textId="77777777" w:rsidR="005C48B3" w:rsidRPr="00744476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B582A7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46237E0" w14:textId="77777777" w:rsidR="005C48B3" w:rsidRPr="00744476" w:rsidRDefault="005C48B3" w:rsidP="005C48B3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68C3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13D7C3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ED3DF7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2FBD21" w14:textId="77777777" w:rsidR="005C48B3" w:rsidRPr="00744476" w:rsidRDefault="005C48B3" w:rsidP="005C48B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7774F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CF7A6E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989F1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81CC425" w14:textId="77777777" w:rsidR="005C48B3" w:rsidRPr="00744476" w:rsidRDefault="005C48B3" w:rsidP="005C48B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9DAA8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A35315" w14:textId="77777777" w:rsidR="005C48B3" w:rsidRPr="00744476" w:rsidRDefault="005C48B3" w:rsidP="005C48B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48B3" w:rsidRPr="00744476" w14:paraId="1FA39145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1FE988A5" w14:textId="77777777" w:rsidR="005C48B3" w:rsidRPr="00744476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D2BE959" w14:textId="77777777" w:rsidR="005C48B3" w:rsidRPr="00744476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A3D924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0CE23CD" w14:textId="77777777" w:rsidR="005C48B3" w:rsidRPr="00744476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054B3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1FE4014" w14:textId="77777777" w:rsidR="005C48B3" w:rsidRPr="00744476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ED0C1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DF4C8FB" w14:textId="77777777" w:rsidR="005C48B3" w:rsidRPr="00744476" w:rsidRDefault="005C48B3" w:rsidP="005C48B3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2CF391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CE4DEC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902867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6AF72B" w14:textId="77777777" w:rsidR="005C48B3" w:rsidRPr="00744476" w:rsidRDefault="005C48B3" w:rsidP="005C48B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992149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9EC03D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841D262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30B492" w14:textId="77777777" w:rsidR="005C48B3" w:rsidRPr="00744476" w:rsidRDefault="005C48B3" w:rsidP="005C48B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8C1D01" w14:textId="77777777" w:rsidR="005C48B3" w:rsidRPr="00744476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4192A4" w14:textId="77777777" w:rsidR="005C48B3" w:rsidRPr="00744476" w:rsidRDefault="005C48B3" w:rsidP="005C48B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108C8EC" w14:textId="77777777" w:rsidR="008315C1" w:rsidRDefault="008315C1">
      <w: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744476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744476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744476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744476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744476" w14:paraId="2BE03343" w14:textId="77777777" w:rsidTr="00042D4C">
        <w:tc>
          <w:tcPr>
            <w:tcW w:w="4032" w:type="dxa"/>
            <w:vAlign w:val="bottom"/>
          </w:tcPr>
          <w:p w14:paraId="623B360F" w14:textId="77777777"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744476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744476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46AC7" w:rsidRPr="00744476" w14:paraId="46DECEF6" w14:textId="77777777" w:rsidTr="00042D4C">
        <w:tc>
          <w:tcPr>
            <w:tcW w:w="4032" w:type="dxa"/>
            <w:vAlign w:val="bottom"/>
          </w:tcPr>
          <w:p w14:paraId="531B5A05" w14:textId="4A591C4C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1225FFA5" w:rsidR="00746AC7" w:rsidRPr="00746AC7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0AB78272" w:rsidR="00746AC7" w:rsidRPr="00746AC7" w:rsidRDefault="00EE7549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3536FADA" w:rsidR="00746AC7" w:rsidRPr="00746AC7" w:rsidRDefault="00EE7549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1D3D920B" w:rsidR="00746AC7" w:rsidRPr="00746AC7" w:rsidRDefault="00EE7549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1CC0F691" w:rsidR="00746AC7" w:rsidRPr="00746AC7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6C3C21A1" w:rsidR="00746AC7" w:rsidRPr="00746AC7" w:rsidRDefault="00EE7549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02691232" w:rsidR="00746AC7" w:rsidRPr="00746AC7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746AC7" w:rsidRPr="00746AC7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568D089D" w:rsidR="00746AC7" w:rsidRPr="00746AC7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746AC7" w:rsidRPr="00746AC7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78980563" w:rsidR="00746AC7" w:rsidRPr="00746AC7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746AC7" w:rsidRP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</w:tr>
      <w:tr w:rsidR="00746AC7" w:rsidRPr="00744476" w14:paraId="5574FBEC" w14:textId="77777777" w:rsidTr="00042D4C">
        <w:tc>
          <w:tcPr>
            <w:tcW w:w="4032" w:type="dxa"/>
            <w:vAlign w:val="bottom"/>
          </w:tcPr>
          <w:p w14:paraId="6CB6A09C" w14:textId="77777777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0257AF89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17A34937" w:rsidR="00746AC7" w:rsidRPr="00744476" w:rsidRDefault="00EE7549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0C2A545F" w:rsidR="00746AC7" w:rsidRPr="00744476" w:rsidRDefault="00EE7549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3B68954C" w:rsidR="00746AC7" w:rsidRPr="00744476" w:rsidRDefault="00EE7549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70AFA5F5" w:rsidR="00746AC7" w:rsidRPr="00744476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263D08F0" w:rsidR="00746AC7" w:rsidRPr="00744476" w:rsidRDefault="00EE7549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32C464D7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1ED260F9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746AC7" w:rsidRPr="00744476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23599FFF" w:rsidR="00746AC7" w:rsidRPr="00744476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746A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</w:tr>
      <w:tr w:rsidR="00746AC7" w:rsidRPr="00744476" w14:paraId="703E740D" w14:textId="77777777" w:rsidTr="00042D4C">
        <w:tc>
          <w:tcPr>
            <w:tcW w:w="4032" w:type="dxa"/>
            <w:vAlign w:val="bottom"/>
          </w:tcPr>
          <w:p w14:paraId="03F164B4" w14:textId="77777777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0CAFBD22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4D916BF2" w:rsidR="00746AC7" w:rsidRPr="00744476" w:rsidRDefault="00746AC7" w:rsidP="00746AC7">
            <w:pPr>
              <w:tabs>
                <w:tab w:val="decimal" w:pos="6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1EE54C8E" w:rsidR="00746AC7" w:rsidRPr="00744476" w:rsidRDefault="00746AC7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1A90E63E" w:rsidR="00746AC7" w:rsidRPr="00744476" w:rsidRDefault="00746AC7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3A109CC6" w:rsidR="00746AC7" w:rsidRPr="00744476" w:rsidRDefault="00746AC7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4EF63CCB" w:rsidR="00746AC7" w:rsidRPr="00744476" w:rsidRDefault="00746AC7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13AFE82A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2FEE9789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746AC7" w:rsidRPr="00744476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24E37297" w:rsidR="00746AC7" w:rsidRPr="00744476" w:rsidRDefault="00746AC7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46AC7" w:rsidRPr="00744476" w14:paraId="16B45B37" w14:textId="77777777" w:rsidTr="00042D4C">
        <w:tc>
          <w:tcPr>
            <w:tcW w:w="4032" w:type="dxa"/>
            <w:vAlign w:val="bottom"/>
          </w:tcPr>
          <w:p w14:paraId="26F7041F" w14:textId="773287F4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5D43A" w14:textId="64529EA2" w:rsidR="00746AC7" w:rsidRPr="00744476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8BB365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E337B" w14:textId="4D18A28F" w:rsidR="00746AC7" w:rsidRPr="00A47E16" w:rsidRDefault="00EE7549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7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46AC7" w:rsidRPr="00A47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47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889</w:t>
            </w:r>
            <w:r w:rsidR="00746AC7" w:rsidRPr="00A47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47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9F762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54548E" w14:textId="0DCB569D" w:rsidR="00746AC7" w:rsidRPr="00B97528" w:rsidRDefault="00EE7549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7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746AC7" w:rsidRPr="00B97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97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</w:t>
            </w:r>
            <w:r w:rsidR="00746AC7" w:rsidRPr="00B97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97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C78EB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7A517" w14:textId="76407D4B" w:rsidR="00746AC7" w:rsidRPr="00744638" w:rsidRDefault="00EE7549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321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853567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8648" w14:textId="282ECC36" w:rsidR="00746AC7" w:rsidRPr="00744638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527E82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BE890" w14:textId="405EC422" w:rsidR="00746AC7" w:rsidRPr="00744638" w:rsidRDefault="00EE7549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854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5C403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5D8FEB" w14:textId="02D93161" w:rsidR="00746AC7" w:rsidRPr="00744638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66E244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0337E0" w14:textId="61480A3D" w:rsidR="00746AC7" w:rsidRPr="00744638" w:rsidRDefault="00746AC7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836FCD" w14:textId="77777777" w:rsidR="00746AC7" w:rsidRPr="00744638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650D19" w14:textId="57A05B9D" w:rsidR="00746AC7" w:rsidRPr="00744638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407</w:t>
            </w:r>
            <w:r w:rsidR="00746AC7"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828</w:t>
            </w:r>
          </w:p>
        </w:tc>
      </w:tr>
      <w:tr w:rsidR="00746AC7" w:rsidRPr="00744476" w14:paraId="22697911" w14:textId="77777777" w:rsidTr="008125DA">
        <w:tc>
          <w:tcPr>
            <w:tcW w:w="4032" w:type="dxa"/>
            <w:vAlign w:val="bottom"/>
          </w:tcPr>
          <w:p w14:paraId="201C0C5F" w14:textId="77777777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3659C" w14:textId="4E403AE9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E0E5A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97620" w14:textId="33A7BBCA" w:rsidR="00746AC7" w:rsidRPr="00744476" w:rsidRDefault="00785BD2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416,432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584E2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7DB72" w14:textId="3566A678" w:rsidR="00746AC7" w:rsidRPr="00744476" w:rsidRDefault="00785BD2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827,994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A7C4D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98A6" w14:textId="708597C2" w:rsidR="00746AC7" w:rsidRPr="00744476" w:rsidRDefault="00785BD2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414,180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AFE9C1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75599" w14:textId="6470BBA1" w:rsidR="00746AC7" w:rsidRPr="00744476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31,614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BA92B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C79D" w14:textId="112E321B" w:rsidR="00746AC7" w:rsidRPr="00744476" w:rsidRDefault="00785BD2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59,968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7A893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07BC" w14:textId="48B84866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4ACB7" w14:textId="77777777" w:rsidR="00746AC7" w:rsidRPr="00744476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8DCC" w14:textId="3EA87D7D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6901F" w14:textId="77777777" w:rsidR="00746AC7" w:rsidRPr="00744476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B3E7" w14:textId="1E3786F7" w:rsidR="00746AC7" w:rsidRPr="00744476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1,750,188</w:t>
            </w:r>
          </w:p>
        </w:tc>
      </w:tr>
      <w:tr w:rsidR="00746AC7" w:rsidRPr="00744476" w14:paraId="0EEA20B3" w14:textId="77777777" w:rsidTr="008125DA">
        <w:tc>
          <w:tcPr>
            <w:tcW w:w="4032" w:type="dxa"/>
            <w:vAlign w:val="bottom"/>
          </w:tcPr>
          <w:p w14:paraId="435633FA" w14:textId="77777777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4DD81" w14:textId="1120CD6C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275FC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4E90A" w14:textId="44DC1471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9CE9B8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EFD74" w14:textId="4D38989B" w:rsidR="00746AC7" w:rsidRPr="00744476" w:rsidRDefault="00785BD2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(9,171)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E1B29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34F3CC" w14:textId="5646D755" w:rsidR="00746AC7" w:rsidRPr="00744476" w:rsidRDefault="00785BD2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(4,942)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79B546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2C01F0" w14:textId="390B896C" w:rsidR="00746AC7" w:rsidRPr="00744476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(21,098)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34748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248A2" w14:textId="6BD94484" w:rsidR="00746AC7" w:rsidRPr="00744476" w:rsidRDefault="00785BD2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(48,250)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094086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D2E12" w14:textId="0D1A47A8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D36C4" w14:textId="77777777" w:rsidR="00746AC7" w:rsidRPr="00744476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AC8F5" w14:textId="60E2EED0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4C2AFC" w14:textId="77777777" w:rsidR="00746AC7" w:rsidRPr="00744476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19C010" w14:textId="57770E73" w:rsidR="00746AC7" w:rsidRPr="00744476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(83,461)</w:t>
            </w:r>
          </w:p>
        </w:tc>
      </w:tr>
      <w:tr w:rsidR="00746AC7" w:rsidRPr="00744476" w14:paraId="2A668505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02EB6FE8" w:rsidR="00746AC7" w:rsidRPr="00744476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FBC7" w14:textId="3275545E" w:rsidR="00746AC7" w:rsidRPr="00744476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4DB49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8C4" w14:textId="5425C326" w:rsidR="00746AC7" w:rsidRPr="00A47E16" w:rsidRDefault="00785BD2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7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6,306,021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678859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B3AC" w14:textId="7CE66596" w:rsidR="00746AC7" w:rsidRPr="00B97528" w:rsidRDefault="00785BD2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75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21,727,612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879232" w14:textId="77777777" w:rsidR="00746AC7" w:rsidRPr="00744476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0514B" w14:textId="255412FB" w:rsidR="00746AC7" w:rsidRPr="00744638" w:rsidRDefault="00785BD2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5,731,151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3B8EE1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FF0A" w14:textId="01C5B033" w:rsidR="00746AC7" w:rsidRPr="00744638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443,066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91068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1D3A" w14:textId="695B8CF9" w:rsidR="00746AC7" w:rsidRPr="00744638" w:rsidRDefault="00785BD2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1,866,705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923CB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07F9" w14:textId="443BA151" w:rsidR="00746AC7" w:rsidRPr="00744638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1C494" w14:textId="77777777" w:rsidR="00746AC7" w:rsidRPr="00744638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5BE7" w14:textId="7CF0898F" w:rsidR="00746AC7" w:rsidRPr="00744638" w:rsidRDefault="00785BD2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65633E" w14:textId="77777777" w:rsidR="00746AC7" w:rsidRPr="00744638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0F73" w14:textId="7155DCE0" w:rsidR="00746AC7" w:rsidRPr="00744638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6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36,074,555</w:t>
            </w:r>
          </w:p>
        </w:tc>
      </w:tr>
      <w:tr w:rsidR="00746AC7" w:rsidRPr="00744476" w14:paraId="1FF6D4E9" w14:textId="77777777" w:rsidTr="00106DCF">
        <w:tc>
          <w:tcPr>
            <w:tcW w:w="4032" w:type="dxa"/>
            <w:vAlign w:val="bottom"/>
          </w:tcPr>
          <w:p w14:paraId="3A09ED47" w14:textId="77777777" w:rsidR="00746AC7" w:rsidRPr="00104D13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746AC7" w:rsidRPr="00104D13" w:rsidRDefault="00746AC7" w:rsidP="00746AC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746AC7" w:rsidRPr="00104D13" w:rsidRDefault="00746AC7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746AC7" w:rsidRPr="00104D13" w:rsidRDefault="00746AC7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746AC7" w:rsidRPr="00104D13" w:rsidRDefault="00746AC7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746AC7" w:rsidRPr="00104D13" w:rsidRDefault="00746AC7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746AC7" w:rsidRPr="00104D13" w:rsidRDefault="00746AC7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746AC7" w:rsidRPr="00104D13" w:rsidRDefault="00746AC7" w:rsidP="00746AC7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746AC7" w:rsidRPr="00104D13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746AC7" w:rsidRPr="00104D13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746AC7" w:rsidRPr="00104D13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746AC7" w:rsidRPr="00104D13" w:rsidRDefault="00746AC7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06DCF" w:rsidRPr="00744476" w14:paraId="62DC5FFE" w14:textId="77777777" w:rsidTr="00106DCF">
        <w:tc>
          <w:tcPr>
            <w:tcW w:w="4032" w:type="dxa"/>
            <w:tcBorders>
              <w:bottom w:val="nil"/>
            </w:tcBorders>
            <w:vAlign w:val="bottom"/>
          </w:tcPr>
          <w:p w14:paraId="6F2B327D" w14:textId="4B382BBF" w:rsidR="00106DCF" w:rsidRPr="00744476" w:rsidRDefault="00106DCF" w:rsidP="00106DCF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3CE5E9" w14:textId="77777777" w:rsidR="00106DCF" w:rsidRPr="00744476" w:rsidRDefault="00106DCF" w:rsidP="00106D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0944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694593" w14:textId="77777777" w:rsidR="00106DCF" w:rsidRPr="00744476" w:rsidRDefault="00106DCF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9F0A5F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15D9CA1" w14:textId="77777777" w:rsidR="00106DCF" w:rsidRPr="00744476" w:rsidRDefault="00106DCF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E9638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E5B1FE" w14:textId="77777777" w:rsidR="00106DCF" w:rsidRPr="00744476" w:rsidRDefault="00106DCF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EA3A56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6CCBFA5" w14:textId="77777777" w:rsidR="00106DCF" w:rsidRPr="00744476" w:rsidRDefault="00106DCF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E104F1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876FE3" w14:textId="77777777" w:rsidR="00106DCF" w:rsidRPr="00744476" w:rsidRDefault="00106DCF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DC253E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8D83D4" w14:textId="77777777" w:rsidR="00106DCF" w:rsidRPr="00744476" w:rsidRDefault="00106DCF" w:rsidP="00106D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740B9" w14:textId="77777777" w:rsidR="00106DCF" w:rsidRPr="00744476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4AB17A" w14:textId="77777777" w:rsidR="00106DCF" w:rsidRPr="00744476" w:rsidRDefault="00106DCF" w:rsidP="00106D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77EF8" w14:textId="77777777" w:rsidR="00106DCF" w:rsidRPr="00744476" w:rsidRDefault="00106DCF" w:rsidP="00106DCF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1ECE48" w14:textId="77777777" w:rsidR="00106DCF" w:rsidRPr="00744476" w:rsidRDefault="00106DCF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6DCF" w:rsidRPr="00744476" w14:paraId="4B6B5442" w14:textId="77777777" w:rsidTr="00106DCF">
        <w:tc>
          <w:tcPr>
            <w:tcW w:w="4032" w:type="dxa"/>
            <w:vAlign w:val="bottom"/>
          </w:tcPr>
          <w:p w14:paraId="2605D5A6" w14:textId="44783CEB" w:rsidR="00106DCF" w:rsidRPr="00744476" w:rsidRDefault="0083554F" w:rsidP="00106DCF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8E20005" w14:textId="570E5E11" w:rsidR="00106DCF" w:rsidRPr="00710E0E" w:rsidRDefault="00EE7549" w:rsidP="00A47E1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093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279AEE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76F7182" w14:textId="5944F823" w:rsidR="00106DCF" w:rsidRPr="00710E0E" w:rsidRDefault="00EE7549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653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6241EC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2987CF55" w14:textId="2E82DB38" w:rsidR="00106DCF" w:rsidRPr="00710E0E" w:rsidRDefault="00EE7549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047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29A620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AD706F3" w14:textId="643007F2" w:rsidR="00106DCF" w:rsidRPr="00710E0E" w:rsidRDefault="00EE7549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324C46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2A51BE2" w14:textId="307E8507" w:rsidR="00106DCF" w:rsidRPr="00710E0E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2B69B9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3838FAB" w14:textId="1CF6A690" w:rsidR="00106DCF" w:rsidRPr="00710E0E" w:rsidRDefault="00EE7549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540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2B32BD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9466F87" w14:textId="72B9C06B" w:rsidR="00106DCF" w:rsidRPr="00710E0E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351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3152FA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491EDB" w14:textId="3D1A3B29" w:rsidR="00106DCF" w:rsidRPr="00710E0E" w:rsidRDefault="00EE7549" w:rsidP="0074463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409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18FD4" w14:textId="77777777" w:rsidR="00106DCF" w:rsidRPr="00710E0E" w:rsidRDefault="00106DCF" w:rsidP="00106DCF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5676A71" w14:textId="1C6C73AE" w:rsidR="00106DCF" w:rsidRPr="00710E0E" w:rsidRDefault="00EE7549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390</w:t>
            </w:r>
            <w:r w:rsidR="00106DCF"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531</w:t>
            </w:r>
          </w:p>
        </w:tc>
      </w:tr>
      <w:tr w:rsidR="00106DCF" w:rsidRPr="00744476" w14:paraId="4780DA4B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6BCAFBE7" w14:textId="3E537281" w:rsidR="00106DCF" w:rsidRPr="00744476" w:rsidRDefault="0083554F" w:rsidP="00106DCF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2EB2D2" w14:textId="050DE608" w:rsidR="00106DCF" w:rsidRPr="00710E0E" w:rsidRDefault="00785BD2" w:rsidP="00A47E1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EFD54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994D97" w14:textId="5FDDF08B" w:rsidR="00106DCF" w:rsidRPr="00710E0E" w:rsidRDefault="00785BD2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9,265,993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427E08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F37E" w14:textId="1A43A58F" w:rsidR="00106DCF" w:rsidRPr="00710E0E" w:rsidRDefault="00785BD2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31,588,802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EE28A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B5CA10" w14:textId="2AE19459" w:rsidR="00106DCF" w:rsidRPr="00710E0E" w:rsidRDefault="00785BD2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3,123,271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157A17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F999A0" w14:textId="6806FB2A" w:rsidR="00106DCF" w:rsidRPr="00710E0E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119,721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75DBA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2370CE" w14:textId="191EABFA" w:rsidR="00106DCF" w:rsidRPr="00710E0E" w:rsidRDefault="00785BD2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481,475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AB4635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B14202" w14:textId="4EF1E0CA" w:rsidR="00106DCF" w:rsidRPr="00710E0E" w:rsidRDefault="00863F31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287,470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E3001" w14:textId="77777777" w:rsidR="00106DCF" w:rsidRPr="00710E0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C451C9" w14:textId="0FF7F97E" w:rsidR="00106DCF" w:rsidRPr="00710E0E" w:rsidRDefault="00785BD2" w:rsidP="0074463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5,560,585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4112" w14:textId="77777777" w:rsidR="00106DCF" w:rsidRPr="00710E0E" w:rsidRDefault="00106DCF" w:rsidP="00106DCF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71A18" w14:textId="4FF591E1" w:rsidR="00106DCF" w:rsidRPr="00710E0E" w:rsidRDefault="00785BD2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10E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53,522,755</w:t>
            </w:r>
          </w:p>
        </w:tc>
      </w:tr>
    </w:tbl>
    <w:p w14:paraId="4E98CB3B" w14:textId="77777777" w:rsidR="00106DCF" w:rsidRPr="00106DCF" w:rsidRDefault="00106DCF">
      <w:pPr>
        <w:rPr>
          <w:rFonts w:asciiTheme="majorBidi" w:hAnsiTheme="majorBidi" w:cstheme="majorBidi"/>
          <w:sz w:val="20"/>
          <w:szCs w:val="20"/>
        </w:rPr>
      </w:pPr>
    </w:p>
    <w:p w14:paraId="79BE7A97" w14:textId="68D6B7F4" w:rsidR="00F4177C" w:rsidRPr="00F82D48" w:rsidRDefault="00106DCF" w:rsidP="00F82D48">
      <w:pPr>
        <w:pStyle w:val="Bo-C1Content"/>
        <w:ind w:left="0" w:right="594"/>
        <w:rPr>
          <w:rFonts w:asciiTheme="majorBidi" w:hAnsiTheme="majorBidi" w:cstheme="majorBidi"/>
          <w:i/>
          <w:iCs/>
          <w:cs/>
        </w:rPr>
        <w:sectPr w:rsidR="00F4177C" w:rsidRPr="00F82D48" w:rsidSect="009407C0">
          <w:footerReference w:type="default" r:id="rId16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  <w:r w:rsidRPr="00744476">
        <w:rPr>
          <w:rFonts w:asciiTheme="majorBidi" w:hAnsiTheme="majorBidi" w:cstheme="majorBidi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</w:t>
      </w:r>
      <w:r>
        <w:rPr>
          <w:rFonts w:asciiTheme="majorBidi" w:hAnsiTheme="majorBidi" w:cstheme="majorBidi"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มี</w:t>
      </w:r>
      <w:r w:rsidRPr="00C658D2">
        <w:rPr>
          <w:rFonts w:asciiTheme="majorBidi" w:hAnsiTheme="majorBidi" w:cstheme="majorBidi"/>
          <w:cs/>
        </w:rPr>
        <w:t>จำนวน</w:t>
      </w:r>
      <w:r w:rsidR="00C35457">
        <w:rPr>
          <w:rFonts w:asciiTheme="majorBidi" w:hAnsiTheme="majorBidi" w:cstheme="majorBidi"/>
        </w:rPr>
        <w:t xml:space="preserve"> 12,515</w:t>
      </w:r>
      <w:r w:rsidRPr="00C658D2">
        <w:rPr>
          <w:rFonts w:asciiTheme="majorBidi" w:hAnsiTheme="majorBidi" w:cstheme="majorBidi"/>
          <w:cs/>
        </w:rPr>
        <w:t xml:space="preserve"> ล้าน</w:t>
      </w:r>
      <w:r w:rsidRPr="00744476">
        <w:rPr>
          <w:rFonts w:asciiTheme="majorBidi" w:hAnsiTheme="majorBidi" w:cstheme="majorBidi"/>
          <w:cs/>
        </w:rPr>
        <w:t>บาท</w:t>
      </w:r>
      <w:r w:rsidRPr="008125DA">
        <w:rPr>
          <w:rFonts w:asciiTheme="majorBidi" w:hAnsiTheme="majorBidi" w:cstheme="majorBidi"/>
          <w:cs/>
        </w:rPr>
        <w:t xml:space="preserve">และ </w:t>
      </w:r>
      <w:r w:rsidR="00D134E7" w:rsidRPr="008125DA">
        <w:rPr>
          <w:rFonts w:asciiTheme="majorBidi" w:hAnsiTheme="majorBidi" w:cstheme="majorBidi"/>
        </w:rPr>
        <w:t>9,458</w:t>
      </w:r>
      <w:r w:rsidRPr="00E9749B">
        <w:rPr>
          <w:rFonts w:asciiTheme="majorBidi" w:hAnsiTheme="majorBidi" w:cstheme="majorBidi"/>
          <w:cs/>
        </w:rPr>
        <w:t xml:space="preserve"> ล้าน</w:t>
      </w:r>
      <w:r w:rsidRPr="00744476">
        <w:rPr>
          <w:rFonts w:asciiTheme="majorBidi" w:hAnsiTheme="majorBidi" w:cstheme="majorBidi"/>
          <w:cs/>
        </w:rPr>
        <w:t xml:space="preserve">บาท </w:t>
      </w:r>
      <w:r w:rsidRPr="00744476">
        <w:rPr>
          <w:rFonts w:asciiTheme="majorBidi" w:hAnsiTheme="majorBidi" w:cstheme="majorBidi"/>
          <w:cs/>
          <w:lang w:val="en-US"/>
        </w:rPr>
        <w:t>ตามลำดับ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>
        <w:rPr>
          <w:rFonts w:asciiTheme="majorBidi" w:hAnsiTheme="majorBidi" w:cstheme="majorBidi"/>
          <w:i/>
          <w:iCs/>
        </w:rPr>
        <w:t>56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Pr="00744476">
        <w:rPr>
          <w:rFonts w:asciiTheme="majorBidi" w:hAnsiTheme="majorBidi" w:cstheme="majorBidi"/>
          <w:i/>
          <w:iCs/>
          <w:cs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12</w:t>
      </w:r>
      <w:r>
        <w:rPr>
          <w:rFonts w:asciiTheme="majorBidi" w:hAnsiTheme="majorBidi" w:cstheme="majorBidi"/>
          <w:i/>
          <w:iCs/>
        </w:rPr>
        <w:t>,6</w:t>
      </w:r>
      <w:r w:rsidR="00EE7549">
        <w:rPr>
          <w:rFonts w:asciiTheme="majorBidi" w:hAnsiTheme="majorBidi" w:cstheme="majorBidi"/>
          <w:i/>
          <w:iCs/>
          <w:lang w:val="en-US"/>
        </w:rPr>
        <w:t>4</w:t>
      </w:r>
      <w:r>
        <w:rPr>
          <w:rFonts w:asciiTheme="majorBidi" w:hAnsiTheme="majorBidi" w:cstheme="majorBidi"/>
          <w:i/>
          <w:iCs/>
        </w:rPr>
        <w:t>9</w:t>
      </w:r>
      <w:r w:rsidRPr="00744476">
        <w:rPr>
          <w:rFonts w:asciiTheme="majorBidi" w:hAnsiTheme="majorBidi" w:cstheme="majorBidi"/>
          <w:i/>
          <w:iCs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 xml:space="preserve">ล้านบาทและ </w:t>
      </w:r>
      <w:r>
        <w:rPr>
          <w:rFonts w:asciiTheme="majorBidi" w:hAnsiTheme="majorBidi" w:cstheme="majorBidi"/>
          <w:i/>
          <w:iCs/>
        </w:rPr>
        <w:t>9,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>
        <w:rPr>
          <w:rFonts w:asciiTheme="majorBidi" w:hAnsiTheme="majorBidi" w:cstheme="majorBidi"/>
          <w:i/>
          <w:iCs/>
        </w:rPr>
        <w:t>6</w:t>
      </w:r>
      <w:r w:rsidR="00EE7549">
        <w:rPr>
          <w:rFonts w:asciiTheme="majorBidi" w:hAnsiTheme="majorBidi" w:cstheme="majorBidi"/>
          <w:i/>
          <w:iCs/>
          <w:lang w:val="en-US"/>
        </w:rPr>
        <w:t>3</w:t>
      </w:r>
      <w:r w:rsidRPr="00744476">
        <w:rPr>
          <w:rFonts w:asciiTheme="majorBidi" w:hAnsiTheme="majorBidi" w:cstheme="majorBidi"/>
          <w:i/>
          <w:iCs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D71FDF">
        <w:br w:type="page"/>
      </w:r>
    </w:p>
    <w:p w14:paraId="1B71DCCF" w14:textId="77777777" w:rsidR="00E7697C" w:rsidRPr="00D57BD1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D57BD1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D57BD1" w:rsidRDefault="003A36FF" w:rsidP="00AD4D30">
      <w:pPr>
        <w:pStyle w:val="Bo-Blankline"/>
      </w:pPr>
    </w:p>
    <w:p w14:paraId="37F94935" w14:textId="5F8D35F7" w:rsidR="00E7697C" w:rsidRPr="007A44AB" w:rsidRDefault="00E7697C" w:rsidP="003A36FF">
      <w:pPr>
        <w:pStyle w:val="Bo-C1Content"/>
        <w:rPr>
          <w:rFonts w:asciiTheme="majorBidi" w:hAnsiTheme="majorBidi" w:cstheme="majorBidi"/>
        </w:rPr>
      </w:pPr>
      <w:r w:rsidRPr="007A44AB">
        <w:rPr>
          <w:rFonts w:asciiTheme="majorBidi" w:hAnsiTheme="majorBidi" w:cstheme="majorBidi"/>
          <w:cs/>
        </w:rPr>
        <w:t xml:space="preserve">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="005D28FE">
        <w:rPr>
          <w:rFonts w:asciiTheme="majorBidi" w:hAnsiTheme="majorBidi" w:cstheme="majorBidi"/>
        </w:rPr>
        <w:t xml:space="preserve"> </w:t>
      </w:r>
      <w:r w:rsidRPr="007A44AB">
        <w:rPr>
          <w:rFonts w:asciiTheme="majorBidi" w:hAnsiTheme="majorBidi" w:cstheme="majorBidi"/>
          <w:cs/>
        </w:rPr>
        <w:t xml:space="preserve">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5D28FE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="00AD786F" w:rsidRPr="007A44AB">
        <w:rPr>
          <w:rFonts w:asciiTheme="majorBidi" w:hAnsiTheme="majorBidi" w:cstheme="majorBidi"/>
        </w:rPr>
        <w:t xml:space="preserve"> </w:t>
      </w:r>
      <w:r w:rsidR="0081738C" w:rsidRPr="007A44AB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A44AB">
        <w:rPr>
          <w:rFonts w:asciiTheme="majorBidi" w:hAnsiTheme="majorBidi" w:cstheme="majorBidi"/>
          <w:cs/>
        </w:rPr>
        <w:t>ของ</w:t>
      </w:r>
      <w:r w:rsidR="003A36FF" w:rsidRPr="007A44AB">
        <w:rPr>
          <w:rFonts w:asciiTheme="majorBidi" w:hAnsiTheme="majorBidi" w:cstheme="majorBidi"/>
          <w:cs/>
        </w:rPr>
        <w:t>บริษัท</w:t>
      </w:r>
      <w:r w:rsidR="00161FD7" w:rsidRPr="007A44AB">
        <w:rPr>
          <w:rFonts w:asciiTheme="majorBidi" w:hAnsiTheme="majorBidi" w:cstheme="majorBidi"/>
          <w:cs/>
        </w:rPr>
        <w:t>มูลค่าตามบัญชีจำนว</w:t>
      </w:r>
      <w:r w:rsidR="007A44AB">
        <w:rPr>
          <w:rFonts w:asciiTheme="majorBidi" w:hAnsiTheme="majorBidi" w:cstheme="majorBidi"/>
          <w:cs/>
          <w:lang w:val="en-US"/>
        </w:rPr>
        <w:t>น</w:t>
      </w:r>
      <w:r w:rsidR="00322AEE">
        <w:rPr>
          <w:rFonts w:asciiTheme="majorBidi" w:hAnsiTheme="majorBidi" w:cstheme="majorBidi" w:hint="cs"/>
          <w:cs/>
          <w:lang w:val="en-US"/>
        </w:rPr>
        <w:t xml:space="preserve"> </w:t>
      </w:r>
      <w:r w:rsidR="00D134E7" w:rsidRPr="00C359FF">
        <w:rPr>
          <w:rFonts w:asciiTheme="majorBidi" w:hAnsiTheme="majorBidi" w:cstheme="majorBidi"/>
          <w:lang w:val="en-US"/>
        </w:rPr>
        <w:t>5,363</w:t>
      </w:r>
      <w:r w:rsidRPr="007A44AB">
        <w:rPr>
          <w:rFonts w:asciiTheme="majorBidi" w:hAnsiTheme="majorBidi" w:cstheme="majorBidi"/>
          <w:cs/>
        </w:rPr>
        <w:t xml:space="preserve"> ล้านบาท</w:t>
      </w:r>
      <w:r w:rsidR="00E34678" w:rsidRPr="007A44AB">
        <w:rPr>
          <w:rFonts w:asciiTheme="majorBidi" w:hAnsiTheme="majorBidi" w:cstheme="majorBidi"/>
          <w:cs/>
        </w:rPr>
        <w:t xml:space="preserve"> </w:t>
      </w:r>
      <w:r w:rsidR="009C141A" w:rsidRPr="007A44AB">
        <w:rPr>
          <w:rFonts w:asciiTheme="majorBidi" w:hAnsiTheme="majorBidi" w:cstheme="majorBidi"/>
          <w:i/>
          <w:iCs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C9703C">
        <w:rPr>
          <w:rFonts w:asciiTheme="majorBidi" w:hAnsiTheme="majorBidi" w:cstheme="majorBidi"/>
          <w:i/>
          <w:iCs/>
        </w:rPr>
        <w:t>56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9C141A" w:rsidRPr="007A44AB">
        <w:rPr>
          <w:rFonts w:asciiTheme="majorBidi" w:hAnsiTheme="majorBidi" w:cstheme="majorBidi"/>
          <w:i/>
          <w:iCs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5</w:t>
      </w:r>
      <w:r w:rsidR="005D28FE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259</w:t>
      </w:r>
      <w:r w:rsidR="001D3A96" w:rsidRPr="007A44AB">
        <w:rPr>
          <w:rFonts w:asciiTheme="majorBidi" w:hAnsiTheme="majorBidi" w:cstheme="majorBidi"/>
          <w:i/>
          <w:iCs/>
        </w:rPr>
        <w:t xml:space="preserve"> </w:t>
      </w:r>
      <w:r w:rsidR="00E34678" w:rsidRPr="007A44AB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A44AB">
        <w:rPr>
          <w:rFonts w:asciiTheme="majorBidi" w:hAnsiTheme="majorBidi" w:cstheme="majorBidi"/>
          <w:i/>
          <w:iCs/>
          <w:lang w:val="en-US"/>
        </w:rPr>
        <w:t>)</w:t>
      </w:r>
      <w:r w:rsidRPr="007A44AB">
        <w:rPr>
          <w:rFonts w:asciiTheme="majorBidi" w:hAnsiTheme="majorBidi" w:cstheme="majorBidi"/>
        </w:rPr>
        <w:t xml:space="preserve"> </w:t>
      </w:r>
      <w:r w:rsidR="00E34678" w:rsidRPr="007A44AB">
        <w:rPr>
          <w:rFonts w:asciiTheme="majorBidi" w:hAnsiTheme="majorBidi" w:cstheme="majorBidi"/>
          <w:cs/>
        </w:rPr>
        <w:t xml:space="preserve">ได้จำนองหรือใช้เป็นหลักประกันสำหรับเงินกู้ยืมระยะยาว </w:t>
      </w:r>
    </w:p>
    <w:p w14:paraId="717A59FB" w14:textId="77777777" w:rsidR="003739E6" w:rsidRPr="007A44AB" w:rsidRDefault="003739E6" w:rsidP="00AD4D30">
      <w:pPr>
        <w:pStyle w:val="Bo-Blankline"/>
      </w:pPr>
    </w:p>
    <w:p w14:paraId="7DDAE951" w14:textId="488A604F" w:rsidR="00DD44DB" w:rsidRPr="00D57BD1" w:rsidRDefault="00DD44DB" w:rsidP="003A36FF">
      <w:pPr>
        <w:pStyle w:val="Bo-C1Content"/>
        <w:rPr>
          <w:rFonts w:asciiTheme="majorBidi" w:hAnsiTheme="majorBidi" w:cstheme="majorBidi"/>
        </w:rPr>
      </w:pPr>
      <w:r w:rsidRPr="007A44AB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</w:t>
      </w:r>
      <w:r w:rsidRPr="004F476A">
        <w:rPr>
          <w:rFonts w:asciiTheme="majorBidi" w:hAnsiTheme="majorBidi" w:cstheme="majorBidi"/>
          <w:cs/>
        </w:rPr>
        <w:t>โรงงานใหม่ได้บันทึกเป็นส่วนหนึ่งของต้นทุนสินทรัพย์ของ</w:t>
      </w:r>
      <w:r w:rsidRPr="004F476A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EE7549" w:rsidRPr="004F476A">
        <w:rPr>
          <w:rFonts w:asciiTheme="majorBidi" w:hAnsiTheme="majorBidi" w:cstheme="majorBidi"/>
          <w:spacing w:val="2"/>
          <w:lang w:val="en-US"/>
        </w:rPr>
        <w:t>31</w:t>
      </w:r>
      <w:r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EE7549" w:rsidRPr="004F476A">
        <w:rPr>
          <w:rFonts w:asciiTheme="majorBidi" w:hAnsiTheme="majorBidi" w:cstheme="majorBidi"/>
          <w:spacing w:val="2"/>
          <w:lang w:val="en-US"/>
        </w:rPr>
        <w:t>2563</w:t>
      </w:r>
      <w:r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spacing w:val="2"/>
          <w:cs/>
          <w:lang w:val="en-US"/>
        </w:rPr>
        <w:t>จำนวน</w:t>
      </w:r>
      <w:r w:rsidR="00F011CD"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="00C926CD" w:rsidRPr="004F476A">
        <w:rPr>
          <w:rFonts w:asciiTheme="majorBidi" w:hAnsiTheme="majorBidi" w:cstheme="majorBidi"/>
          <w:spacing w:val="2"/>
          <w:lang w:val="en-US"/>
        </w:rPr>
        <w:t>3</w:t>
      </w:r>
      <w:r w:rsidR="00F5631C" w:rsidRPr="004F476A">
        <w:rPr>
          <w:rFonts w:asciiTheme="majorBidi" w:hAnsiTheme="majorBidi" w:cstheme="majorBidi"/>
          <w:spacing w:val="2"/>
          <w:lang w:val="en-US"/>
        </w:rPr>
        <w:t>1</w:t>
      </w:r>
      <w:r w:rsidR="0036651F">
        <w:rPr>
          <w:rFonts w:asciiTheme="majorBidi" w:hAnsiTheme="majorBidi" w:cstheme="majorBidi"/>
          <w:spacing w:val="2"/>
          <w:lang w:val="en-US"/>
        </w:rPr>
        <w:t>1</w:t>
      </w:r>
      <w:r w:rsidR="00DC1C41"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spacing w:val="2"/>
          <w:cs/>
          <w:lang w:val="en-US"/>
        </w:rPr>
        <w:t xml:space="preserve">ล้านบาทและ </w:t>
      </w:r>
      <w:r w:rsidR="00C926CD" w:rsidRPr="004F476A">
        <w:rPr>
          <w:rFonts w:asciiTheme="majorBidi" w:hAnsiTheme="majorBidi" w:cstheme="majorBidi"/>
          <w:spacing w:val="2"/>
          <w:lang w:val="en-US"/>
        </w:rPr>
        <w:t>196</w:t>
      </w:r>
      <w:r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4F476A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EE7549" w:rsidRPr="004F476A">
        <w:rPr>
          <w:rFonts w:asciiTheme="majorBidi" w:hAnsiTheme="majorBidi" w:cstheme="majorBidi"/>
          <w:i/>
          <w:iCs/>
          <w:spacing w:val="2"/>
          <w:lang w:val="en-US"/>
        </w:rPr>
        <w:t>2562</w:t>
      </w:r>
      <w:r w:rsidRPr="004F476A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4F476A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EE7549" w:rsidRPr="004F476A">
        <w:rPr>
          <w:rFonts w:asciiTheme="majorBidi" w:hAnsiTheme="majorBidi" w:cstheme="majorBidi"/>
          <w:i/>
          <w:iCs/>
          <w:spacing w:val="2"/>
          <w:lang w:val="en-US"/>
        </w:rPr>
        <w:t>108</w:t>
      </w:r>
      <w:r w:rsidR="00E40410" w:rsidRPr="004F476A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ล้านบาทและ </w:t>
      </w:r>
      <w:r w:rsidR="00EE7549" w:rsidRPr="004F476A">
        <w:rPr>
          <w:rFonts w:asciiTheme="majorBidi" w:hAnsiTheme="majorBidi" w:cstheme="majorBidi"/>
          <w:i/>
          <w:iCs/>
          <w:spacing w:val="2"/>
          <w:lang w:val="en-US"/>
        </w:rPr>
        <w:t>47</w:t>
      </w:r>
      <w:r w:rsidRPr="004F476A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ล้านบาท</w:t>
      </w:r>
      <w:r w:rsidR="008208F3" w:rsidRPr="004F476A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Pr="004F476A">
        <w:rPr>
          <w:rFonts w:asciiTheme="majorBidi" w:hAnsiTheme="majorBidi" w:cstheme="majorBidi"/>
          <w:i/>
          <w:iCs/>
          <w:spacing w:val="2"/>
          <w:cs/>
          <w:lang w:val="en-US"/>
        </w:rPr>
        <w:t>ตามลำดับ</w:t>
      </w:r>
      <w:r w:rsidRPr="004F476A">
        <w:rPr>
          <w:rFonts w:asciiTheme="majorBidi" w:hAnsiTheme="majorBidi" w:cstheme="majorBidi"/>
          <w:i/>
          <w:iCs/>
          <w:spacing w:val="2"/>
          <w:lang w:val="en-US"/>
        </w:rPr>
        <w:t>)</w:t>
      </w:r>
      <w:r w:rsidRPr="004F476A">
        <w:rPr>
          <w:rFonts w:asciiTheme="majorBidi" w:hAnsiTheme="majorBidi" w:cstheme="majorBidi"/>
          <w:spacing w:val="2"/>
          <w:lang w:val="en-US"/>
        </w:rPr>
        <w:t xml:space="preserve"> </w:t>
      </w:r>
      <w:r w:rsidRPr="004F476A">
        <w:rPr>
          <w:rFonts w:asciiTheme="majorBidi" w:hAnsiTheme="majorBidi" w:cstheme="majorBidi"/>
          <w:spacing w:val="2"/>
          <w:cs/>
          <w:lang w:val="en-US"/>
        </w:rPr>
        <w:t>มีอัตราดอกเบี้ยที่รับรู้ในงบการเงินรวมและงบการเงินเฉพาะกิจการร้อยละ</w:t>
      </w:r>
      <w:r w:rsidR="007A44AB" w:rsidRPr="004F476A">
        <w:rPr>
          <w:rFonts w:asciiTheme="majorBidi" w:hAnsiTheme="majorBidi" w:cstheme="majorBidi"/>
          <w:lang w:val="en-US"/>
        </w:rPr>
        <w:t xml:space="preserve"> </w:t>
      </w:r>
      <w:r w:rsidR="003B7C90">
        <w:rPr>
          <w:rFonts w:asciiTheme="majorBidi" w:hAnsiTheme="majorBidi" w:cstheme="majorBidi"/>
          <w:lang w:val="en-US"/>
        </w:rPr>
        <w:t>1.19</w:t>
      </w:r>
      <w:r w:rsidR="00F5631C" w:rsidRPr="004F476A">
        <w:rPr>
          <w:rFonts w:asciiTheme="majorBidi" w:hAnsiTheme="majorBidi" w:cstheme="majorBidi"/>
          <w:lang w:val="en-US"/>
        </w:rPr>
        <w:t xml:space="preserve"> - 5.20</w:t>
      </w:r>
      <w:r w:rsidR="005720AF" w:rsidRPr="004F476A">
        <w:rPr>
          <w:rFonts w:asciiTheme="majorBidi" w:hAnsiTheme="majorBidi" w:cstheme="majorBidi"/>
          <w:lang w:val="en-US"/>
        </w:rPr>
        <w:t xml:space="preserve"> </w:t>
      </w:r>
      <w:r w:rsidRPr="004F476A">
        <w:rPr>
          <w:rFonts w:asciiTheme="majorBidi" w:hAnsiTheme="majorBidi" w:cstheme="majorBidi"/>
          <w:i/>
          <w:iCs/>
          <w:lang w:val="en-US"/>
        </w:rPr>
        <w:t>(</w:t>
      </w:r>
      <w:r w:rsidR="00EE7549" w:rsidRPr="004F476A">
        <w:rPr>
          <w:rFonts w:asciiTheme="majorBidi" w:hAnsiTheme="majorBidi" w:cstheme="majorBidi"/>
          <w:i/>
          <w:iCs/>
          <w:lang w:val="en-US"/>
        </w:rPr>
        <w:t>2562</w:t>
      </w:r>
      <w:r w:rsidRPr="004F476A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4F476A">
        <w:rPr>
          <w:rFonts w:asciiTheme="majorBidi" w:hAnsiTheme="majorBidi"/>
          <w:i/>
          <w:iCs/>
          <w:cs/>
          <w:lang w:val="en-US"/>
        </w:rPr>
        <w:t>ร้อยละ</w:t>
      </w:r>
      <w:r w:rsidR="00DD4C87" w:rsidRPr="004F476A">
        <w:rPr>
          <w:rFonts w:asciiTheme="majorBidi" w:hAnsiTheme="majorBidi" w:hint="cs"/>
          <w:i/>
          <w:iCs/>
          <w:cs/>
          <w:lang w:val="en-US"/>
        </w:rPr>
        <w:t xml:space="preserve"> </w:t>
      </w:r>
      <w:r w:rsidR="00EE7549" w:rsidRPr="004F476A">
        <w:rPr>
          <w:rFonts w:asciiTheme="majorBidi" w:hAnsiTheme="majorBidi"/>
          <w:i/>
          <w:iCs/>
          <w:lang w:val="en-US"/>
        </w:rPr>
        <w:t>2</w:t>
      </w:r>
      <w:r w:rsidR="00DD4C87" w:rsidRPr="004F476A">
        <w:rPr>
          <w:rFonts w:asciiTheme="majorBidi" w:hAnsiTheme="majorBidi"/>
          <w:i/>
          <w:iCs/>
          <w:cs/>
          <w:lang w:val="en-US"/>
        </w:rPr>
        <w:t>.</w:t>
      </w:r>
      <w:r w:rsidR="00EE7549" w:rsidRPr="004F476A">
        <w:rPr>
          <w:rFonts w:asciiTheme="majorBidi" w:hAnsiTheme="majorBidi"/>
          <w:i/>
          <w:iCs/>
          <w:lang w:val="en-US"/>
        </w:rPr>
        <w:t>1</w:t>
      </w:r>
      <w:r w:rsidR="00DD4C87" w:rsidRPr="004F476A">
        <w:rPr>
          <w:rFonts w:asciiTheme="majorBidi" w:hAnsiTheme="majorBidi"/>
          <w:i/>
          <w:iCs/>
          <w:cs/>
          <w:lang w:val="en-US"/>
        </w:rPr>
        <w:t xml:space="preserve"> - </w:t>
      </w:r>
      <w:r w:rsidR="00C9703C" w:rsidRPr="004F476A">
        <w:rPr>
          <w:rFonts w:asciiTheme="majorBidi" w:hAnsiTheme="majorBidi"/>
          <w:i/>
          <w:iCs/>
          <w:cs/>
          <w:lang w:val="en-US"/>
        </w:rPr>
        <w:t>5</w:t>
      </w:r>
      <w:r w:rsidR="00DD4C87" w:rsidRPr="004F476A">
        <w:rPr>
          <w:rFonts w:asciiTheme="majorBidi" w:hAnsiTheme="majorBidi"/>
          <w:i/>
          <w:iCs/>
          <w:cs/>
          <w:lang w:val="en-US"/>
        </w:rPr>
        <w:t>.</w:t>
      </w:r>
      <w:r w:rsidR="00EE7549" w:rsidRPr="004F476A">
        <w:rPr>
          <w:rFonts w:asciiTheme="majorBidi" w:hAnsiTheme="majorBidi"/>
          <w:i/>
          <w:iCs/>
          <w:lang w:val="en-US"/>
        </w:rPr>
        <w:t>3</w:t>
      </w:r>
      <w:r w:rsidR="001D0B3D" w:rsidRPr="004F476A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AD4D30" w:rsidRDefault="00533425" w:rsidP="00AD4D30">
      <w:pPr>
        <w:pStyle w:val="Bo-Blankline"/>
      </w:pPr>
    </w:p>
    <w:p w14:paraId="734AA6A6" w14:textId="395969B1" w:rsidR="00B01559" w:rsidRPr="00D57BD1" w:rsidRDefault="00B01559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</w:t>
      </w:r>
      <w:r w:rsidR="00406DF5"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ประเมิน</w:t>
      </w: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การด้อยค่าของที่ดิน อาคารและอุปกรณ์</w:t>
      </w:r>
      <w:r w:rsidR="001706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en-US"/>
        </w:rPr>
        <w:t>ในงบการเงินรวม และเงินให้กู้ยืมในงบการเงินเฉพาะกิจการ</w:t>
      </w:r>
    </w:p>
    <w:p w14:paraId="11E81AA7" w14:textId="77777777" w:rsidR="00B01559" w:rsidRPr="00AD4D30" w:rsidRDefault="00B01559" w:rsidP="00AD4D30">
      <w:pPr>
        <w:pStyle w:val="Bo-Blankline"/>
      </w:pPr>
    </w:p>
    <w:p w14:paraId="10534553" w14:textId="3551D23A" w:rsidR="008B40EC" w:rsidRPr="00D57BD1" w:rsidRDefault="00406DF5" w:rsidP="00406DF5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บริษัทย่อยของบริษัท </w:t>
      </w:r>
      <w:r w:rsidR="00EE7549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แห่ง คือ</w:t>
      </w:r>
      <w:r w:rsidR="0067307A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บริษัท ทีพีไอ โพลีน ชีวะอินทรีย์ จำกัด และ บริษัท ทีพีไอ ออล ซีซั่นส์ จำกัด มีผลการดำเนินงานที่ขาดทุนต่อเนื่อง ซึ่งเป็นข้อบ่งชี้ของการด้อยค</w:t>
      </w:r>
      <w:r w:rsidR="009D36FE">
        <w:rPr>
          <w:rFonts w:asciiTheme="majorBidi" w:hAnsiTheme="majorBidi" w:cstheme="majorBidi" w:hint="cs"/>
          <w:sz w:val="30"/>
          <w:szCs w:val="30"/>
          <w:cs/>
          <w:lang w:eastAsia="en-US"/>
        </w:rPr>
        <w:t>่</w:t>
      </w:r>
      <w:r w:rsidR="0067307A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าของที่ดิน อาคาร และอุปกรณ์</w:t>
      </w:r>
      <w:r w:rsidR="0040624F">
        <w:rPr>
          <w:rFonts w:asciiTheme="majorBidi" w:hAnsiTheme="majorBidi" w:cstheme="majorBidi" w:hint="cs"/>
          <w:sz w:val="30"/>
          <w:szCs w:val="30"/>
          <w:cs/>
          <w:lang w:eastAsia="en-US"/>
        </w:rPr>
        <w:t>ในงบการเงินรวม</w:t>
      </w:r>
      <w:r w:rsidR="00092567">
        <w:rPr>
          <w:rFonts w:asciiTheme="majorBidi" w:hAnsiTheme="majorBidi" w:cstheme="majorBidi" w:hint="cs"/>
          <w:sz w:val="30"/>
          <w:szCs w:val="30"/>
          <w:cs/>
          <w:lang w:eastAsia="en-US"/>
        </w:rPr>
        <w:t xml:space="preserve">และเงินให้กู้ยืมในงบการเงินเฉพาะกิจการ </w:t>
      </w:r>
      <w:r w:rsidR="0067307A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กลุ่มบริษัท</w:t>
      </w:r>
      <w:r w:rsidR="00092567">
        <w:rPr>
          <w:rFonts w:asciiTheme="majorBidi" w:hAnsiTheme="majorBidi" w:cstheme="majorBidi" w:hint="cs"/>
          <w:sz w:val="30"/>
          <w:szCs w:val="30"/>
          <w:cs/>
          <w:lang w:eastAsia="en-US"/>
        </w:rPr>
        <w:t>และบริษัท</w:t>
      </w:r>
      <w:r w:rsidR="0067307A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จึงได้ประเมิน</w:t>
      </w:r>
      <w:r w:rsidR="00B01559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มูลค่าที่จะได้รับคืนมาจากมูลค่าจากการใช้ ซึ่ง</w:t>
      </w:r>
      <w:r w:rsidR="00463618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เป็นการ</w:t>
      </w:r>
      <w:r w:rsidR="00B01559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ประมาณจากการคิดลดกระแสเงินสดที่จะได้รับในอนาคตท</w:t>
      </w: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ี่เกิดขึ้นจากการใช้สินทรัพย์นั้น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</w:t>
      </w:r>
      <w:r w:rsidRPr="003A6CAB">
        <w:rPr>
          <w:rFonts w:asciiTheme="majorBidi" w:hAnsiTheme="majorBidi" w:cstheme="majorBidi"/>
          <w:sz w:val="30"/>
          <w:szCs w:val="30"/>
          <w:cs/>
        </w:rPr>
        <w:t>เป็นอัตราถัวเฉลี่ยถ่วงน้ำหนักของ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เงินทุนของธุรกิจ (</w:t>
      </w:r>
      <w:r w:rsidR="008B40EC" w:rsidRPr="003A6CAB">
        <w:rPr>
          <w:rFonts w:asciiTheme="majorBidi" w:hAnsiTheme="majorBidi" w:cstheme="majorBidi"/>
          <w:sz w:val="30"/>
          <w:szCs w:val="30"/>
        </w:rPr>
        <w:t xml:space="preserve">WACC) </w:t>
      </w:r>
      <w:r w:rsidR="008208F3" w:rsidRPr="003A6CAB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8208F3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 ทีพีไอ โพลีน ชีวะอินทรีย์ จำกัด และ บริษัท ทีพีไอ ออล ซีซั่นส์ จำกัด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 xml:space="preserve">ที่อัตราร้อยละ </w:t>
      </w:r>
      <w:r w:rsidR="00482524">
        <w:rPr>
          <w:rFonts w:asciiTheme="majorBidi" w:hAnsiTheme="majorBidi" w:cstheme="majorBidi"/>
          <w:sz w:val="30"/>
          <w:szCs w:val="30"/>
        </w:rPr>
        <w:t>8.33</w:t>
      </w:r>
      <w:r w:rsidRPr="003A6CA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82524">
        <w:rPr>
          <w:rFonts w:asciiTheme="majorBidi" w:hAnsiTheme="majorBidi" w:cstheme="majorBidi"/>
          <w:sz w:val="30"/>
          <w:szCs w:val="30"/>
          <w:lang w:val="en-US"/>
        </w:rPr>
        <w:t>10.05</w:t>
      </w:r>
      <w:r w:rsidR="008B40EC" w:rsidRPr="001B448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40EC" w:rsidRPr="001B448D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="00425E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ร้อยละ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05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ตามลำดับ)</w:t>
      </w:r>
      <w:r w:rsidR="00425E11" w:rsidRPr="00425E1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425E11">
        <w:rPr>
          <w:rFonts w:asciiTheme="majorBidi" w:hAnsiTheme="majorBidi" w:cstheme="majorBidi"/>
          <w:sz w:val="30"/>
          <w:szCs w:val="30"/>
          <w:cs/>
          <w:lang w:val="en-US"/>
        </w:rPr>
        <w:t>จากการพิจารณาการ</w:t>
      </w:r>
      <w:r w:rsidR="008B40EC" w:rsidRPr="001B448D">
        <w:rPr>
          <w:rFonts w:asciiTheme="majorBidi" w:hAnsiTheme="majorBidi" w:cstheme="majorBidi"/>
          <w:sz w:val="30"/>
          <w:szCs w:val="30"/>
          <w:cs/>
          <w:lang w:val="en-US"/>
        </w:rPr>
        <w:t>ด้อยค่าดังกล่าว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>บริษัทไม่ได้รับรู้ขาดทุนจากการด้อยค่า</w:t>
      </w:r>
      <w:r w:rsidR="00E23D46" w:rsidRPr="001B448D">
        <w:rPr>
          <w:rFonts w:asciiTheme="majorBidi" w:hAnsiTheme="majorBidi" w:cstheme="majorBidi"/>
          <w:sz w:val="30"/>
          <w:szCs w:val="30"/>
          <w:cs/>
        </w:rPr>
        <w:t>ของที่ดิน อาคารและอุปกรณ์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ของบริษัท ทั้งนี้การเพิ่มขึ้นของอัตราคิดลด</w:t>
      </w:r>
      <w:r w:rsidRPr="003A6CAB">
        <w:rPr>
          <w:rFonts w:asciiTheme="majorBidi" w:hAnsiTheme="majorBidi" w:cstheme="majorBidi"/>
          <w:sz w:val="30"/>
          <w:szCs w:val="30"/>
          <w:cs/>
        </w:rPr>
        <w:t>และการลด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ลงของอัตราการเติบโตระยะยาว</w:t>
      </w:r>
      <w:r w:rsidR="008B40EC" w:rsidRPr="003A6CAB">
        <w:rPr>
          <w:rFonts w:asciiTheme="majorBidi" w:hAnsiTheme="majorBidi" w:cstheme="majorBidi"/>
          <w:sz w:val="30"/>
          <w:szCs w:val="30"/>
        </w:rPr>
        <w:t xml:space="preserve">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อาจทำให้มูลค่าตามบัญชีสูงกว่ามูลค่าที่คาดว่าจะได้รับคืน</w:t>
      </w:r>
    </w:p>
    <w:p w14:paraId="65972DA8" w14:textId="77777777" w:rsidR="00932DC6" w:rsidRPr="00927F93" w:rsidRDefault="00932DC6" w:rsidP="00AD4D30">
      <w:pPr>
        <w:pStyle w:val="Bo-Blankline"/>
        <w:rPr>
          <w:cs/>
        </w:rPr>
      </w:pPr>
    </w:p>
    <w:p w14:paraId="73BF822F" w14:textId="77777777" w:rsidR="0058634F" w:rsidRPr="00927F93" w:rsidRDefault="0058634F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927F9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สินทรัพย์เพื่อการสำรวจปิโตรเลียม</w:t>
      </w:r>
    </w:p>
    <w:p w14:paraId="14F24475" w14:textId="77777777" w:rsidR="0058634F" w:rsidRPr="00927F93" w:rsidRDefault="0058634F" w:rsidP="00AD4D30">
      <w:pPr>
        <w:pStyle w:val="Bo-Blankline"/>
      </w:pPr>
    </w:p>
    <w:p w14:paraId="2989A12A" w14:textId="4D48BA4C" w:rsidR="005D28FE" w:rsidRDefault="002D7281" w:rsidP="00387646">
      <w:pPr>
        <w:pStyle w:val="Bo-Blankline"/>
        <w:jc w:val="thaiDistribute"/>
        <w:rPr>
          <w:sz w:val="30"/>
          <w:szCs w:val="30"/>
        </w:rPr>
      </w:pPr>
      <w:r w:rsidRPr="00927F93">
        <w:rPr>
          <w:rFonts w:asciiTheme="majorBidi" w:hAnsiTheme="majorBidi" w:cstheme="majorBidi"/>
          <w:sz w:val="30"/>
          <w:szCs w:val="30"/>
          <w:cs/>
          <w:lang w:eastAsia="en-US"/>
        </w:rPr>
        <w:t>สำหรับสินทรัพย์เพื่อการสำรวจปิโตรเลียมมูลค่าสุทธิทางบัญชี</w:t>
      </w:r>
      <w:r w:rsidRPr="00927F93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927F93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ณ วันที่ </w:t>
      </w:r>
      <w:r w:rsidR="00EE7549" w:rsidRPr="00927F93">
        <w:rPr>
          <w:rFonts w:asciiTheme="majorBidi" w:hAnsiTheme="majorBidi" w:cstheme="majorBidi"/>
          <w:sz w:val="30"/>
          <w:szCs w:val="30"/>
          <w:lang w:val="en-US" w:eastAsia="en-US"/>
        </w:rPr>
        <w:t>31</w:t>
      </w:r>
      <w:r w:rsidRPr="00927F93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927F93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ธันวาคม </w:t>
      </w:r>
      <w:r w:rsidR="00EE7549" w:rsidRPr="00927F93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8125DA" w:rsidRPr="00927F93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927F93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927F93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</w:t>
      </w:r>
      <w:r w:rsidRPr="00927F93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จำนวนเงินรวม </w:t>
      </w:r>
      <w:r w:rsidR="008125DA" w:rsidRPr="00927F93">
        <w:rPr>
          <w:rFonts w:asciiTheme="majorBidi" w:hAnsiTheme="majorBidi" w:cstheme="majorBidi"/>
          <w:sz w:val="30"/>
          <w:szCs w:val="30"/>
          <w:lang w:val="en-US" w:eastAsia="en-US"/>
        </w:rPr>
        <w:t>1,388</w:t>
      </w:r>
      <w:r w:rsidRPr="00927F93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927F93">
        <w:rPr>
          <w:rFonts w:asciiTheme="majorBidi" w:hAnsiTheme="majorBidi" w:cstheme="majorBidi"/>
          <w:sz w:val="30"/>
          <w:szCs w:val="30"/>
          <w:cs/>
          <w:lang w:eastAsia="en-US"/>
        </w:rPr>
        <w:t>ล้านบาท</w:t>
      </w:r>
      <w:r w:rsidRPr="00927F93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="007170B5" w:rsidRPr="00927F93">
        <w:rPr>
          <w:rFonts w:hint="cs"/>
          <w:sz w:val="30"/>
          <w:szCs w:val="30"/>
          <w:cs/>
          <w:lang w:val="en-US"/>
        </w:rPr>
        <w:t xml:space="preserve">ในเดือนมิถุนายน </w:t>
      </w:r>
      <w:r w:rsidR="00EE7549" w:rsidRPr="00927F93">
        <w:rPr>
          <w:sz w:val="30"/>
          <w:szCs w:val="30"/>
          <w:lang w:val="en-US"/>
        </w:rPr>
        <w:t>256</w:t>
      </w:r>
      <w:r w:rsidR="008125DA" w:rsidRPr="00927F93">
        <w:rPr>
          <w:sz w:val="30"/>
          <w:szCs w:val="30"/>
          <w:lang w:val="en-US"/>
        </w:rPr>
        <w:t>3</w:t>
      </w:r>
      <w:r w:rsidR="007170B5" w:rsidRPr="00927F93">
        <w:rPr>
          <w:sz w:val="30"/>
          <w:szCs w:val="30"/>
          <w:lang w:val="en-US"/>
        </w:rPr>
        <w:t xml:space="preserve"> </w:t>
      </w:r>
      <w:r w:rsidR="007170B5" w:rsidRPr="00927F93">
        <w:rPr>
          <w:sz w:val="30"/>
          <w:szCs w:val="30"/>
          <w:cs/>
        </w:rPr>
        <w:t>บริษัทย่อย</w:t>
      </w:r>
      <w:r w:rsidR="007170B5" w:rsidRPr="00927F93">
        <w:rPr>
          <w:rFonts w:hint="cs"/>
          <w:sz w:val="30"/>
          <w:szCs w:val="30"/>
          <w:cs/>
        </w:rPr>
        <w:t>แห่งหนึ่ง</w:t>
      </w:r>
      <w:r w:rsidR="007170B5" w:rsidRPr="00927F93">
        <w:rPr>
          <w:sz w:val="30"/>
          <w:szCs w:val="30"/>
          <w:cs/>
        </w:rPr>
        <w:t>ได้ขอขยายเวลาสำรวจปิโตรเลียมช่วงที่สามต่อไปจนถึง</w:t>
      </w:r>
      <w:r w:rsidR="007170B5" w:rsidRPr="00927F93">
        <w:rPr>
          <w:rFonts w:hint="cs"/>
          <w:sz w:val="30"/>
          <w:szCs w:val="30"/>
          <w:cs/>
        </w:rPr>
        <w:t>เดือน</w:t>
      </w:r>
      <w:r w:rsidR="00C25F0F" w:rsidRPr="00927F93">
        <w:rPr>
          <w:rFonts w:hint="cs"/>
          <w:sz w:val="30"/>
          <w:szCs w:val="30"/>
          <w:cs/>
        </w:rPr>
        <w:t>มกราคม</w:t>
      </w:r>
      <w:r w:rsidR="007170B5" w:rsidRPr="00927F93">
        <w:rPr>
          <w:sz w:val="30"/>
          <w:szCs w:val="30"/>
          <w:cs/>
        </w:rPr>
        <w:t xml:space="preserve"> </w:t>
      </w:r>
      <w:r w:rsidR="00EE7549" w:rsidRPr="00927F93">
        <w:rPr>
          <w:sz w:val="30"/>
          <w:szCs w:val="30"/>
          <w:lang w:val="en-US"/>
        </w:rPr>
        <w:t>2</w:t>
      </w:r>
      <w:r w:rsidR="007170B5" w:rsidRPr="00927F93">
        <w:rPr>
          <w:sz w:val="30"/>
          <w:szCs w:val="30"/>
          <w:cs/>
        </w:rPr>
        <w:t>56</w:t>
      </w:r>
      <w:r w:rsidR="00C25F0F" w:rsidRPr="00927F93">
        <w:rPr>
          <w:sz w:val="30"/>
          <w:szCs w:val="30"/>
          <w:lang w:val="en-US"/>
        </w:rPr>
        <w:t>4</w:t>
      </w:r>
      <w:r w:rsidR="007170B5" w:rsidRPr="00927F93">
        <w:rPr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</w:t>
      </w:r>
      <w:r w:rsidR="007170B5" w:rsidRPr="00927F93">
        <w:rPr>
          <w:rFonts w:hint="cs"/>
          <w:sz w:val="30"/>
          <w:szCs w:val="30"/>
          <w:cs/>
        </w:rPr>
        <w:t>ดังกล่าว</w:t>
      </w:r>
      <w:r w:rsidR="007170B5" w:rsidRPr="00927F93">
        <w:rPr>
          <w:sz w:val="30"/>
          <w:szCs w:val="30"/>
          <w:cs/>
        </w:rPr>
        <w:t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14:paraId="7B24CFD2" w14:textId="34C2145E" w:rsidR="00D71FDF" w:rsidRDefault="00D71FDF" w:rsidP="000D0856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752DAD" w14:textId="77842E8F" w:rsidR="00D57BD1" w:rsidRPr="00A13A62" w:rsidRDefault="00EA5F64" w:rsidP="00927F93">
      <w:pPr>
        <w:pStyle w:val="Bo-Blankline"/>
        <w:jc w:val="thaiDistribute"/>
        <w:rPr>
          <w:spacing w:val="10"/>
          <w:sz w:val="30"/>
          <w:szCs w:val="30"/>
          <w:lang w:val="en-US"/>
        </w:rPr>
      </w:pPr>
      <w:bookmarkStart w:id="6" w:name="_Hlk64481699"/>
      <w:r>
        <w:rPr>
          <w:rFonts w:hint="cs"/>
          <w:spacing w:val="8"/>
          <w:sz w:val="30"/>
          <w:szCs w:val="30"/>
          <w:cs/>
        </w:rPr>
        <w:lastRenderedPageBreak/>
        <w:t xml:space="preserve">ในไตรมาส </w:t>
      </w:r>
      <w:r>
        <w:rPr>
          <w:spacing w:val="8"/>
          <w:sz w:val="30"/>
          <w:szCs w:val="30"/>
          <w:lang w:val="en-US"/>
        </w:rPr>
        <w:t xml:space="preserve">4 </w:t>
      </w:r>
      <w:r w:rsidR="00FB43BF" w:rsidRPr="003725D0">
        <w:rPr>
          <w:spacing w:val="8"/>
          <w:sz w:val="30"/>
          <w:szCs w:val="30"/>
          <w:cs/>
        </w:rPr>
        <w:t>บริษัทย่อยดังกล่าวได้ทำการประเมินผลการเจาะสำรวจปิโตรเลียม ซึ่งพบปริมาณสำรอง</w:t>
      </w:r>
      <w:r w:rsidR="00242F53" w:rsidRPr="003725D0">
        <w:rPr>
          <w:rFonts w:hint="cs"/>
          <w:spacing w:val="8"/>
          <w:sz w:val="30"/>
          <w:szCs w:val="30"/>
          <w:cs/>
        </w:rPr>
        <w:t>แต่</w:t>
      </w:r>
      <w:r w:rsidR="00FB43BF" w:rsidRPr="003725D0">
        <w:rPr>
          <w:spacing w:val="8"/>
          <w:sz w:val="30"/>
          <w:szCs w:val="30"/>
          <w:cs/>
        </w:rPr>
        <w:t>ไ</w:t>
      </w:r>
      <w:r w:rsidR="00242F53" w:rsidRPr="003725D0">
        <w:rPr>
          <w:rFonts w:hint="cs"/>
          <w:spacing w:val="8"/>
          <w:sz w:val="30"/>
          <w:szCs w:val="30"/>
          <w:cs/>
        </w:rPr>
        <w:t>ม่</w:t>
      </w:r>
      <w:r w:rsidR="00FB43BF" w:rsidRPr="003725D0">
        <w:rPr>
          <w:spacing w:val="8"/>
          <w:sz w:val="30"/>
          <w:szCs w:val="30"/>
          <w:cs/>
        </w:rPr>
        <w:t>เพียงพอใน</w:t>
      </w:r>
      <w:r w:rsidR="003028AC">
        <w:rPr>
          <w:rFonts w:hint="cs"/>
          <w:spacing w:val="8"/>
          <w:sz w:val="30"/>
          <w:szCs w:val="30"/>
          <w:cs/>
        </w:rPr>
        <w:t>การพัฒนา</w:t>
      </w:r>
      <w:r w:rsidR="00FB43BF" w:rsidRPr="003725D0">
        <w:rPr>
          <w:spacing w:val="10"/>
          <w:sz w:val="30"/>
          <w:szCs w:val="30"/>
          <w:cs/>
        </w:rPr>
        <w:t>เชิง</w:t>
      </w:r>
      <w:r w:rsidR="00FB43BF" w:rsidRPr="003725D0">
        <w:rPr>
          <w:spacing w:val="-10"/>
          <w:sz w:val="30"/>
          <w:szCs w:val="30"/>
          <w:cs/>
        </w:rPr>
        <w:t>พาณิชย์</w:t>
      </w:r>
      <w:r w:rsidR="00FB43BF" w:rsidRPr="00FB43BF">
        <w:rPr>
          <w:sz w:val="30"/>
          <w:szCs w:val="30"/>
          <w:cs/>
        </w:rPr>
        <w:t xml:space="preserve"> จึงทำการยกเลิกการสำรวจปิโตรเลียมทั้งหมด ดังนั้น</w:t>
      </w:r>
      <w:r w:rsidR="003725D0">
        <w:rPr>
          <w:rFonts w:hint="cs"/>
          <w:sz w:val="30"/>
          <w:szCs w:val="30"/>
          <w:cs/>
        </w:rPr>
        <w:t>กลุ่ม</w:t>
      </w:r>
      <w:r w:rsidR="00FB43BF" w:rsidRPr="00FB43BF">
        <w:rPr>
          <w:sz w:val="30"/>
          <w:szCs w:val="30"/>
          <w:cs/>
        </w:rPr>
        <w:t>บริษัท</w:t>
      </w:r>
      <w:r w:rsidR="003725D0">
        <w:rPr>
          <w:rFonts w:hint="cs"/>
          <w:sz w:val="30"/>
          <w:szCs w:val="30"/>
          <w:cs/>
        </w:rPr>
        <w:t>จึงรับรู้ขาดทุนจากการ</w:t>
      </w:r>
      <w:r w:rsidR="00FB43BF" w:rsidRPr="003725D0">
        <w:rPr>
          <w:spacing w:val="-10"/>
          <w:sz w:val="30"/>
          <w:szCs w:val="30"/>
          <w:cs/>
        </w:rPr>
        <w:t>ด้อย</w:t>
      </w:r>
      <w:r w:rsidR="00FB43BF" w:rsidRPr="003725D0">
        <w:rPr>
          <w:spacing w:val="-4"/>
          <w:sz w:val="30"/>
          <w:szCs w:val="30"/>
          <w:cs/>
        </w:rPr>
        <w:t xml:space="preserve">ค่าสินทรัพย์เพื่อการสำรวจปิโตรเลียมดังกล่าว จำนวน </w:t>
      </w:r>
      <w:r w:rsidR="00FB43BF" w:rsidRPr="003725D0">
        <w:rPr>
          <w:spacing w:val="-4"/>
          <w:sz w:val="30"/>
          <w:szCs w:val="30"/>
        </w:rPr>
        <w:t>1,602</w:t>
      </w:r>
      <w:r w:rsidR="00FB43BF" w:rsidRPr="003725D0">
        <w:rPr>
          <w:spacing w:val="-4"/>
          <w:sz w:val="30"/>
          <w:szCs w:val="30"/>
          <w:cs/>
        </w:rPr>
        <w:t xml:space="preserve"> ล้านบาท </w:t>
      </w:r>
      <w:r w:rsidR="003028AC">
        <w:rPr>
          <w:rFonts w:hint="cs"/>
          <w:spacing w:val="-4"/>
          <w:sz w:val="30"/>
          <w:szCs w:val="30"/>
          <w:cs/>
        </w:rPr>
        <w:t>เป็นค่าใช้จ่ายในงบการเงินรวม</w:t>
      </w:r>
      <w:r w:rsidR="00FB43BF" w:rsidRPr="003725D0">
        <w:rPr>
          <w:spacing w:val="-4"/>
          <w:sz w:val="30"/>
          <w:szCs w:val="30"/>
          <w:cs/>
        </w:rPr>
        <w:t>สำหรับปีสิ้นสุดวันที่</w:t>
      </w:r>
      <w:r w:rsidR="00FB43BF" w:rsidRPr="00FB43BF">
        <w:rPr>
          <w:sz w:val="30"/>
          <w:szCs w:val="30"/>
          <w:cs/>
        </w:rPr>
        <w:t xml:space="preserve"> </w:t>
      </w:r>
      <w:r w:rsidR="00FB43BF" w:rsidRPr="003725D0">
        <w:rPr>
          <w:spacing w:val="10"/>
          <w:sz w:val="30"/>
          <w:szCs w:val="30"/>
        </w:rPr>
        <w:t>31</w:t>
      </w:r>
      <w:r w:rsidR="00FB43BF" w:rsidRPr="003725D0">
        <w:rPr>
          <w:spacing w:val="10"/>
          <w:sz w:val="30"/>
          <w:szCs w:val="30"/>
          <w:cs/>
        </w:rPr>
        <w:t xml:space="preserve"> ธันวาคม </w:t>
      </w:r>
      <w:r w:rsidR="00FB43BF" w:rsidRPr="003725D0">
        <w:rPr>
          <w:spacing w:val="10"/>
          <w:sz w:val="30"/>
          <w:szCs w:val="30"/>
        </w:rPr>
        <w:t>2563</w:t>
      </w:r>
    </w:p>
    <w:bookmarkEnd w:id="6"/>
    <w:p w14:paraId="4EC26692" w14:textId="77777777" w:rsidR="00FB43BF" w:rsidRPr="00FB43BF" w:rsidRDefault="00FB43BF" w:rsidP="00AD4D30">
      <w:pPr>
        <w:pStyle w:val="Bo-Blankline"/>
        <w:rPr>
          <w:cs/>
        </w:rPr>
      </w:pPr>
    </w:p>
    <w:p w14:paraId="1485C401" w14:textId="2CCFC52A" w:rsidR="005E3206" w:rsidRPr="00C64AFC" w:rsidRDefault="005E3206" w:rsidP="003C6BBF">
      <w:pPr>
        <w:pStyle w:val="Caption"/>
        <w:ind w:hanging="900"/>
        <w:rPr>
          <w:lang w:val="en-GB" w:eastAsia="x-none"/>
        </w:rPr>
      </w:pPr>
      <w:r w:rsidRPr="00C64AFC">
        <w:rPr>
          <w:rFonts w:hint="cs"/>
          <w:cs/>
          <w:lang w:val="en-GB" w:eastAsia="x-none"/>
        </w:rPr>
        <w:t>สัญญาเช่า</w:t>
      </w:r>
    </w:p>
    <w:p w14:paraId="4DADECC5" w14:textId="77777777" w:rsidR="002A2AE6" w:rsidRPr="00FC67CF" w:rsidRDefault="002A2AE6" w:rsidP="00456734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018CD6E" w14:textId="77777777" w:rsidR="003C7228" w:rsidRPr="002A2AE6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C1252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ในฐานะผู้เช่า</w:t>
      </w:r>
    </w:p>
    <w:p w14:paraId="028DF624" w14:textId="77777777" w:rsidR="003C7228" w:rsidRPr="00FC67CF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980"/>
        <w:gridCol w:w="184"/>
        <w:gridCol w:w="1976"/>
      </w:tblGrid>
      <w:tr w:rsidR="003C7228" w:rsidRPr="002A2AE6" w14:paraId="5E31B806" w14:textId="77777777" w:rsidTr="00C12527">
        <w:trPr>
          <w:cantSplit/>
          <w:tblHeader/>
        </w:trPr>
        <w:tc>
          <w:tcPr>
            <w:tcW w:w="5040" w:type="dxa"/>
            <w:vAlign w:val="bottom"/>
            <w:hideMark/>
          </w:tcPr>
          <w:p w14:paraId="7B336D6E" w14:textId="2268277B" w:rsidR="003C7228" w:rsidRPr="00C12527" w:rsidRDefault="003C7228" w:rsidP="002A2AE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E7549"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EE7549"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hideMark/>
          </w:tcPr>
          <w:p w14:paraId="57BAC414" w14:textId="18E11BD2" w:rsidR="003C7228" w:rsidRPr="002A2AE6" w:rsidRDefault="003C7228" w:rsidP="002A2AE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301272E" w14:textId="77777777" w:rsidR="003C7228" w:rsidRPr="002A2AE6" w:rsidRDefault="003C7228" w:rsidP="002A2A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  <w:hideMark/>
          </w:tcPr>
          <w:p w14:paraId="4E48E979" w14:textId="6574950A" w:rsidR="003C7228" w:rsidRPr="002A2AE6" w:rsidRDefault="003C7228" w:rsidP="002A2AE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228" w:rsidRPr="002A2AE6" w14:paraId="0951DE72" w14:textId="77777777" w:rsidTr="00C12527">
        <w:trPr>
          <w:cantSplit/>
          <w:tblHeader/>
        </w:trPr>
        <w:tc>
          <w:tcPr>
            <w:tcW w:w="5040" w:type="dxa"/>
          </w:tcPr>
          <w:p w14:paraId="346D9BB1" w14:textId="77777777" w:rsidR="003C7228" w:rsidRPr="00C12527" w:rsidRDefault="003C7228" w:rsidP="002A2A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6BFAA326" w14:textId="77777777" w:rsidR="003C7228" w:rsidRPr="002A2AE6" w:rsidRDefault="003C7228" w:rsidP="002A2A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C7228" w:rsidRPr="002A2AE6" w14:paraId="3398F8CA" w14:textId="77777777" w:rsidTr="00C12527">
        <w:trPr>
          <w:cantSplit/>
        </w:trPr>
        <w:tc>
          <w:tcPr>
            <w:tcW w:w="5040" w:type="dxa"/>
            <w:hideMark/>
          </w:tcPr>
          <w:p w14:paraId="24CF75C9" w14:textId="77777777" w:rsidR="003C7228" w:rsidRPr="00C12527" w:rsidRDefault="003C7228" w:rsidP="002A2A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45E6669A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2FAFFD5" w14:textId="77777777" w:rsidR="003C7228" w:rsidRPr="002A2AE6" w:rsidRDefault="003C7228" w:rsidP="002A2A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</w:tcPr>
          <w:p w14:paraId="623558B5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2527" w:rsidRPr="002A2AE6" w14:paraId="716590F5" w14:textId="77777777" w:rsidTr="000D0856">
        <w:trPr>
          <w:cantSplit/>
        </w:trPr>
        <w:tc>
          <w:tcPr>
            <w:tcW w:w="5040" w:type="dxa"/>
          </w:tcPr>
          <w:p w14:paraId="3F418B00" w14:textId="680A0E6A" w:rsidR="00C12527" w:rsidRPr="00C12527" w:rsidRDefault="00C12527" w:rsidP="002A2A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52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  <w:shd w:val="clear" w:color="auto" w:fill="auto"/>
          </w:tcPr>
          <w:p w14:paraId="507E4788" w14:textId="7815C7EA" w:rsidR="00C12527" w:rsidRPr="002A2AE6" w:rsidRDefault="001512EA" w:rsidP="002A2A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257,183</w:t>
            </w:r>
          </w:p>
        </w:tc>
        <w:tc>
          <w:tcPr>
            <w:tcW w:w="184" w:type="dxa"/>
            <w:shd w:val="clear" w:color="auto" w:fill="auto"/>
          </w:tcPr>
          <w:p w14:paraId="178AFFA8" w14:textId="77777777" w:rsidR="00C12527" w:rsidRPr="002A2AE6" w:rsidRDefault="00C12527" w:rsidP="002A2A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  <w:shd w:val="clear" w:color="auto" w:fill="auto"/>
          </w:tcPr>
          <w:p w14:paraId="4A7E7BF0" w14:textId="18416E92" w:rsidR="00C12527" w:rsidRPr="00D0005E" w:rsidRDefault="00D0005E" w:rsidP="00D0005E">
            <w:pPr>
              <w:pStyle w:val="acctfourfigures"/>
              <w:tabs>
                <w:tab w:val="clear" w:pos="765"/>
              </w:tabs>
              <w:spacing w:line="240" w:lineRule="auto"/>
              <w:ind w:right="-258" w:firstLine="1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45,654</w:t>
            </w:r>
          </w:p>
        </w:tc>
      </w:tr>
      <w:tr w:rsidR="00D0005E" w:rsidRPr="002A2AE6" w14:paraId="670855BD" w14:textId="77777777" w:rsidTr="000D0856">
        <w:trPr>
          <w:cantSplit/>
        </w:trPr>
        <w:tc>
          <w:tcPr>
            <w:tcW w:w="5040" w:type="dxa"/>
          </w:tcPr>
          <w:p w14:paraId="0E8D197B" w14:textId="77777777" w:rsidR="00D0005E" w:rsidRPr="00C12527" w:rsidRDefault="00D0005E" w:rsidP="00D000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56172AB8" w14:textId="3762A109" w:rsidR="00D0005E" w:rsidRPr="002A2AE6" w:rsidRDefault="00456734" w:rsidP="00D000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512EA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184" w:type="dxa"/>
            <w:shd w:val="clear" w:color="auto" w:fill="auto"/>
          </w:tcPr>
          <w:p w14:paraId="51CEC709" w14:textId="77777777" w:rsidR="00D0005E" w:rsidRPr="002A2AE6" w:rsidRDefault="00D0005E" w:rsidP="00D000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  <w:shd w:val="clear" w:color="auto" w:fill="auto"/>
          </w:tcPr>
          <w:p w14:paraId="04B67738" w14:textId="1BFC9939" w:rsidR="00D0005E" w:rsidRPr="002A2AE6" w:rsidRDefault="00D0005E" w:rsidP="00D0005E">
            <w:pPr>
              <w:pStyle w:val="acctfourfigures"/>
              <w:tabs>
                <w:tab w:val="clear" w:pos="765"/>
              </w:tabs>
              <w:spacing w:line="240" w:lineRule="auto"/>
              <w:ind w:right="-258" w:firstLine="10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161,230</w:t>
            </w:r>
          </w:p>
        </w:tc>
      </w:tr>
      <w:tr w:rsidR="00D0005E" w:rsidRPr="002A2AE6" w14:paraId="01330AED" w14:textId="77777777" w:rsidTr="000D0856">
        <w:trPr>
          <w:cantSplit/>
        </w:trPr>
        <w:tc>
          <w:tcPr>
            <w:tcW w:w="5040" w:type="dxa"/>
          </w:tcPr>
          <w:p w14:paraId="45CE2EEB" w14:textId="77777777" w:rsidR="00D0005E" w:rsidRPr="00C12527" w:rsidRDefault="00D0005E" w:rsidP="00D000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980" w:type="dxa"/>
            <w:shd w:val="clear" w:color="auto" w:fill="auto"/>
          </w:tcPr>
          <w:p w14:paraId="11EABF7F" w14:textId="76C87776" w:rsidR="00D0005E" w:rsidRPr="002A2AE6" w:rsidRDefault="00456734" w:rsidP="00D000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7,24</w:t>
            </w:r>
            <w:r w:rsidR="001512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75C1219B" w14:textId="77777777" w:rsidR="00D0005E" w:rsidRPr="002A2AE6" w:rsidRDefault="00D0005E" w:rsidP="00D000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  <w:shd w:val="clear" w:color="auto" w:fill="auto"/>
          </w:tcPr>
          <w:p w14:paraId="0D33398A" w14:textId="3AE8CE77" w:rsidR="00D0005E" w:rsidRPr="00D0005E" w:rsidRDefault="00D0005E" w:rsidP="00A90B75">
            <w:pPr>
              <w:pStyle w:val="acctfourfigures"/>
              <w:tabs>
                <w:tab w:val="clear" w:pos="765"/>
              </w:tabs>
              <w:spacing w:line="240" w:lineRule="auto"/>
              <w:ind w:left="1262" w:right="-258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00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7,243</w:t>
            </w:r>
          </w:p>
        </w:tc>
      </w:tr>
      <w:tr w:rsidR="00D0005E" w:rsidRPr="002A2AE6" w14:paraId="7930BC4D" w14:textId="77777777" w:rsidTr="000D0856">
        <w:trPr>
          <w:cantSplit/>
        </w:trPr>
        <w:tc>
          <w:tcPr>
            <w:tcW w:w="5040" w:type="dxa"/>
          </w:tcPr>
          <w:p w14:paraId="1E36C485" w14:textId="77777777" w:rsidR="00D0005E" w:rsidRPr="00C12527" w:rsidRDefault="00D0005E" w:rsidP="00D000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shd w:val="clear" w:color="auto" w:fill="auto"/>
          </w:tcPr>
          <w:p w14:paraId="361DF26B" w14:textId="73287C2E" w:rsidR="00D0005E" w:rsidRPr="002A2AE6" w:rsidRDefault="00456734" w:rsidP="00D000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512EA">
              <w:rPr>
                <w:rFonts w:asciiTheme="majorBidi" w:hAnsiTheme="majorBidi" w:cstheme="majorBidi"/>
                <w:sz w:val="30"/>
                <w:szCs w:val="30"/>
              </w:rPr>
              <w:t>3,484</w:t>
            </w:r>
          </w:p>
        </w:tc>
        <w:tc>
          <w:tcPr>
            <w:tcW w:w="184" w:type="dxa"/>
            <w:shd w:val="clear" w:color="auto" w:fill="auto"/>
          </w:tcPr>
          <w:p w14:paraId="35E9B885" w14:textId="77777777" w:rsidR="00D0005E" w:rsidRPr="002A2AE6" w:rsidRDefault="00D0005E" w:rsidP="00D000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  <w:shd w:val="clear" w:color="auto" w:fill="auto"/>
          </w:tcPr>
          <w:p w14:paraId="6258869A" w14:textId="10457ABC" w:rsidR="00D0005E" w:rsidRPr="00D0005E" w:rsidRDefault="00D0005E" w:rsidP="00D0005E">
            <w:pPr>
              <w:pStyle w:val="acctfourfigures"/>
              <w:tabs>
                <w:tab w:val="clear" w:pos="765"/>
              </w:tabs>
              <w:spacing w:line="240" w:lineRule="auto"/>
              <w:ind w:right="-258" w:firstLine="10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00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110,863</w:t>
            </w:r>
          </w:p>
        </w:tc>
      </w:tr>
      <w:tr w:rsidR="003C7228" w:rsidRPr="002A2AE6" w14:paraId="524DB074" w14:textId="77777777" w:rsidTr="000D0856">
        <w:trPr>
          <w:cantSplit/>
        </w:trPr>
        <w:tc>
          <w:tcPr>
            <w:tcW w:w="5040" w:type="dxa"/>
            <w:hideMark/>
          </w:tcPr>
          <w:p w14:paraId="214D25B1" w14:textId="77777777" w:rsidR="003C7228" w:rsidRPr="00C12527" w:rsidRDefault="003C7228" w:rsidP="002A2A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BC501" w14:textId="23116E4D" w:rsidR="003C7228" w:rsidRPr="002A2AE6" w:rsidRDefault="00456734" w:rsidP="002A2A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151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9,236</w:t>
            </w:r>
          </w:p>
        </w:tc>
        <w:tc>
          <w:tcPr>
            <w:tcW w:w="184" w:type="dxa"/>
            <w:shd w:val="clear" w:color="auto" w:fill="auto"/>
          </w:tcPr>
          <w:p w14:paraId="03B178B4" w14:textId="77777777" w:rsidR="003C7228" w:rsidRPr="002A2AE6" w:rsidRDefault="003C7228" w:rsidP="002A2A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053DA" w14:textId="46E344BC" w:rsidR="003C7228" w:rsidRPr="00D0005E" w:rsidRDefault="00D0005E" w:rsidP="00D0005E">
            <w:pPr>
              <w:pStyle w:val="acctfourfigures"/>
              <w:tabs>
                <w:tab w:val="clear" w:pos="765"/>
              </w:tabs>
              <w:spacing w:line="240" w:lineRule="auto"/>
              <w:ind w:right="-258" w:firstLine="10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00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324,990</w:t>
            </w:r>
          </w:p>
        </w:tc>
      </w:tr>
    </w:tbl>
    <w:p w14:paraId="09773F51" w14:textId="77777777" w:rsidR="003C7228" w:rsidRPr="00FC67CF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BA56E50" w14:textId="2CCD8B63" w:rsidR="003C7228" w:rsidRDefault="003C7228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252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C12527">
        <w:rPr>
          <w:rFonts w:asciiTheme="majorBidi" w:hAnsiTheme="majorBidi" w:cstheme="majorBidi"/>
          <w:sz w:val="30"/>
          <w:szCs w:val="30"/>
        </w:rPr>
        <w:t xml:space="preserve">2563 </w:t>
      </w:r>
      <w:r w:rsidRPr="00C12527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456734">
        <w:rPr>
          <w:rFonts w:asciiTheme="majorBidi" w:hAnsiTheme="majorBidi" w:cstheme="majorBidi"/>
          <w:sz w:val="30"/>
          <w:szCs w:val="30"/>
        </w:rPr>
        <w:t>13</w:t>
      </w:r>
      <w:r w:rsidR="001512EA">
        <w:rPr>
          <w:rFonts w:asciiTheme="majorBidi" w:hAnsiTheme="majorBidi" w:cstheme="majorBidi"/>
          <w:sz w:val="30"/>
          <w:szCs w:val="30"/>
        </w:rPr>
        <w:t>8</w:t>
      </w:r>
      <w:r w:rsidRPr="00C12527">
        <w:rPr>
          <w:rFonts w:asciiTheme="majorBidi" w:hAnsiTheme="majorBidi" w:cstheme="majorBidi"/>
          <w:sz w:val="30"/>
          <w:szCs w:val="30"/>
        </w:rPr>
        <w:t xml:space="preserve"> </w:t>
      </w:r>
      <w:r w:rsidRPr="00C1252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456734">
        <w:rPr>
          <w:rFonts w:asciiTheme="majorBidi" w:hAnsiTheme="majorBidi" w:cstheme="majorBidi"/>
          <w:sz w:val="30"/>
          <w:szCs w:val="30"/>
        </w:rPr>
        <w:t>92</w:t>
      </w:r>
      <w:r w:rsidRPr="00C12527">
        <w:rPr>
          <w:rFonts w:asciiTheme="majorBidi" w:hAnsiTheme="majorBidi" w:cstheme="majorBidi"/>
          <w:sz w:val="30"/>
          <w:szCs w:val="30"/>
        </w:rPr>
        <w:t xml:space="preserve"> </w:t>
      </w:r>
      <w:r w:rsidRPr="00C125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12527">
        <w:rPr>
          <w:rFonts w:asciiTheme="majorBidi" w:hAnsiTheme="majorBidi" w:cstheme="majorBidi"/>
          <w:sz w:val="30"/>
          <w:szCs w:val="30"/>
        </w:rPr>
        <w:t xml:space="preserve"> </w:t>
      </w:r>
      <w:r w:rsidRPr="00C12527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4692AAE" w14:textId="31974D9F" w:rsidR="00D35E73" w:rsidRPr="00D35E73" w:rsidRDefault="00D35E73" w:rsidP="002A2AE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727DAC" w14:textId="77777777" w:rsidR="00D35E73" w:rsidRPr="006150F8" w:rsidRDefault="00D35E73" w:rsidP="00D3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7D529D4" w14:textId="77777777" w:rsidR="003E00A1" w:rsidRDefault="003E00A1">
      <w:pPr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  <w:br w:type="page"/>
      </w:r>
    </w:p>
    <w:p w14:paraId="404FF144" w14:textId="11B59D06" w:rsidR="003C7228" w:rsidRPr="006D6DF5" w:rsidRDefault="003C7228" w:rsidP="003C722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6DF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55E7821D" w14:textId="77777777" w:rsidR="003C7228" w:rsidRPr="00FC67CF" w:rsidRDefault="003C7228" w:rsidP="003C722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776628" w14:textId="149EF6B9" w:rsidR="003C7228" w:rsidRPr="006D6DF5" w:rsidRDefault="003C7228" w:rsidP="003C72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6DF5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</w:t>
      </w:r>
      <w:r w:rsidR="00B218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D6DF5">
        <w:rPr>
          <w:rFonts w:asciiTheme="majorBidi" w:hAnsiTheme="majorBidi" w:cstheme="majorBidi"/>
          <w:sz w:val="30"/>
          <w:szCs w:val="30"/>
          <w:cs/>
        </w:rPr>
        <w:t>บริษั</w:t>
      </w:r>
      <w:r w:rsidR="00670CB0" w:rsidRPr="006D6DF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D6DF5">
        <w:rPr>
          <w:rFonts w:asciiTheme="majorBidi" w:hAnsiTheme="majorBidi" w:cstheme="majorBidi"/>
          <w:sz w:val="30"/>
          <w:szCs w:val="3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</w:t>
      </w:r>
      <w:r w:rsidR="00637609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D6DF5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670CB0" w:rsidRPr="006D6DF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D6DF5">
        <w:rPr>
          <w:rFonts w:asciiTheme="majorBidi" w:hAnsiTheme="majorBidi" w:cstheme="majorBidi"/>
          <w:sz w:val="30"/>
          <w:szCs w:val="30"/>
          <w:cs/>
        </w:rPr>
        <w:t>เป็นผู้มีสิทธิเลือกโดยผู้ให้เช่าไม่มีสิทธิดังกล่าว</w:t>
      </w:r>
      <w:r w:rsidR="006376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6DF5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</w:t>
      </w:r>
      <w:r w:rsidR="00670CB0" w:rsidRPr="006D6DF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D6DF5">
        <w:rPr>
          <w:rFonts w:asciiTheme="majorBidi" w:hAnsiTheme="majorBidi" w:cstheme="majorBidi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5896DB48" w14:textId="77777777" w:rsidR="003C7228" w:rsidRPr="00FC67CF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3C7228" w:rsidRPr="002A2AE6" w14:paraId="0AB050CE" w14:textId="77777777" w:rsidTr="00FC333F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2E672F53" w14:textId="77777777" w:rsidR="003C7228" w:rsidRPr="002A2AE6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78F58A5" w14:textId="0ECE566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489572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89A18A5" w14:textId="3472C337" w:rsidR="003C7228" w:rsidRPr="002A2AE6" w:rsidRDefault="003C7228" w:rsidP="002A2AE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228" w:rsidRPr="002A2AE6" w14:paraId="7F1F1BB3" w14:textId="77777777" w:rsidTr="00FC333F">
        <w:trPr>
          <w:cantSplit/>
          <w:tblHeader/>
        </w:trPr>
        <w:tc>
          <w:tcPr>
            <w:tcW w:w="3600" w:type="dxa"/>
          </w:tcPr>
          <w:p w14:paraId="2918A0AA" w14:textId="4C3DE260" w:rsidR="003C7228" w:rsidRPr="000C0F6D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E75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0D86B95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79A3F417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1D802B4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6EC800A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8F8DD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F703298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1B1CE" w14:textId="77777777" w:rsidR="003C7228" w:rsidRPr="002A2AE6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</w:tr>
      <w:tr w:rsidR="003C7228" w:rsidRPr="002A2AE6" w14:paraId="21729B98" w14:textId="77777777" w:rsidTr="00FC333F">
        <w:trPr>
          <w:cantSplit/>
          <w:tblHeader/>
        </w:trPr>
        <w:tc>
          <w:tcPr>
            <w:tcW w:w="3600" w:type="dxa"/>
          </w:tcPr>
          <w:p w14:paraId="6776A97F" w14:textId="2470C5BA" w:rsidR="003C7228" w:rsidRPr="000C0F6D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51568F" w14:textId="75445DFD" w:rsidR="003C7228" w:rsidRPr="002A2AE6" w:rsidRDefault="003C7228" w:rsidP="002A2AE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70C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7228" w:rsidRPr="002A2AE6" w14:paraId="404F892C" w14:textId="77777777" w:rsidTr="00FC333F">
        <w:trPr>
          <w:cantSplit/>
        </w:trPr>
        <w:tc>
          <w:tcPr>
            <w:tcW w:w="3600" w:type="dxa"/>
          </w:tcPr>
          <w:p w14:paraId="44C7E26C" w14:textId="77777777" w:rsidR="003C7228" w:rsidRPr="000C0F6D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34618A9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2CD38C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BC9EFE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C36EF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465A9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CE187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4EFC7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228" w:rsidRPr="002A2AE6" w14:paraId="7532F8CF" w14:textId="77777777" w:rsidTr="000C2C8E">
        <w:trPr>
          <w:cantSplit/>
        </w:trPr>
        <w:tc>
          <w:tcPr>
            <w:tcW w:w="3600" w:type="dxa"/>
          </w:tcPr>
          <w:p w14:paraId="01FF2C7B" w14:textId="77777777" w:rsidR="003C7228" w:rsidRPr="000C0F6D" w:rsidRDefault="003C7228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A13AC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B16EAC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EFAE60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01764F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4A1F2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65944F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77AE9" w14:textId="77777777" w:rsidR="003C7228" w:rsidRPr="002A2AE6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33F" w:rsidRPr="002A2AE6" w14:paraId="04FBD725" w14:textId="77777777" w:rsidTr="000C2C8E">
        <w:trPr>
          <w:cantSplit/>
        </w:trPr>
        <w:tc>
          <w:tcPr>
            <w:tcW w:w="3600" w:type="dxa"/>
          </w:tcPr>
          <w:p w14:paraId="4E298810" w14:textId="63F79621" w:rsidR="00FC333F" w:rsidRPr="000C0F6D" w:rsidRDefault="00FC333F" w:rsidP="005A4383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5A9FA" w14:textId="42268DD5" w:rsidR="00FC333F" w:rsidRPr="002A2AE6" w:rsidRDefault="00C111F6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</w:t>
            </w:r>
            <w:r w:rsidR="008B12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66B656" w14:textId="77777777" w:rsidR="00FC333F" w:rsidRPr="002A2AE6" w:rsidRDefault="00FC333F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66DC4E8" w14:textId="4BDA13D4" w:rsidR="00FC333F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7AC95" w14:textId="77777777" w:rsidR="00FC333F" w:rsidRPr="002A2AE6" w:rsidRDefault="00FC333F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A1BA" w14:textId="7C77E458" w:rsidR="00FC333F" w:rsidRPr="002A2AE6" w:rsidRDefault="00FE5CF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D2EFF" w14:textId="77777777" w:rsidR="00FC333F" w:rsidRPr="002A2AE6" w:rsidRDefault="00FC333F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50989E" w14:textId="1E7FFA82" w:rsidR="00FC333F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3C7228" w:rsidRPr="002A2AE6" w14:paraId="4BDCFCCE" w14:textId="77777777" w:rsidTr="000C2C8E">
        <w:trPr>
          <w:cantSplit/>
        </w:trPr>
        <w:tc>
          <w:tcPr>
            <w:tcW w:w="3600" w:type="dxa"/>
          </w:tcPr>
          <w:p w14:paraId="3F8017EF" w14:textId="77777777" w:rsidR="003C7228" w:rsidRPr="000C0F6D" w:rsidRDefault="003C7228" w:rsidP="005A4383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2F3AF" w14:textId="7EFCF542" w:rsidR="003C7228" w:rsidRPr="002A2AE6" w:rsidRDefault="00C111F6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</w:t>
            </w:r>
            <w:r w:rsidR="008B12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EB3B78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6553B98" w14:textId="2EBA0E7E" w:rsidR="003C7228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BF742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96BEE" w14:textId="46AE8476" w:rsidR="003C7228" w:rsidRPr="002A2AE6" w:rsidRDefault="00FE5CF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E51D7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B690C7" w14:textId="6CD5B8A1" w:rsidR="003C7228" w:rsidRPr="00192ABE" w:rsidRDefault="00192ABE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3C7228" w:rsidRPr="002A2AE6" w14:paraId="392150CE" w14:textId="77777777" w:rsidTr="000C2C8E">
        <w:trPr>
          <w:cantSplit/>
        </w:trPr>
        <w:tc>
          <w:tcPr>
            <w:tcW w:w="3600" w:type="dxa"/>
          </w:tcPr>
          <w:p w14:paraId="77DB54DB" w14:textId="77777777" w:rsidR="003C7228" w:rsidRPr="000C0F6D" w:rsidRDefault="003C7228" w:rsidP="005A4383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535696" w14:textId="46D3C085" w:rsidR="003C7228" w:rsidRPr="002A2AE6" w:rsidRDefault="00C111F6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D8A3C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7A1D2684" w14:textId="32CAB345" w:rsidR="003C7228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5B8692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6692E" w14:textId="3BD9B836" w:rsidR="003C7228" w:rsidRPr="002A2AE6" w:rsidRDefault="00FE5CF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DD0E4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83AA19" w14:textId="5E18D82C" w:rsidR="003C7228" w:rsidRPr="00192ABE" w:rsidRDefault="00192ABE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3C7228" w:rsidRPr="002A2AE6" w14:paraId="1D9F05BC" w14:textId="77777777" w:rsidTr="000C2C8E">
        <w:trPr>
          <w:cantSplit/>
        </w:trPr>
        <w:tc>
          <w:tcPr>
            <w:tcW w:w="3600" w:type="dxa"/>
          </w:tcPr>
          <w:p w14:paraId="4E25D2DD" w14:textId="77777777" w:rsidR="003C7228" w:rsidRPr="000C0F6D" w:rsidRDefault="003C7228" w:rsidP="005A4383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754EF" w14:textId="7FD9C61E" w:rsidR="003C7228" w:rsidRPr="002A2AE6" w:rsidRDefault="00C111F6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</w:t>
            </w:r>
            <w:r w:rsidR="008B12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2216D6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4D2EA8F" w14:textId="254C1A16" w:rsidR="003C7228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D291F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F5471" w14:textId="394F9CC2" w:rsidR="003C7228" w:rsidRPr="002A2AE6" w:rsidRDefault="00FE5CF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74627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CAE423" w14:textId="7A29E82C" w:rsidR="003C7228" w:rsidRPr="00192ABE" w:rsidRDefault="00192ABE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3C7228" w:rsidRPr="002A2AE6" w14:paraId="71131AB0" w14:textId="77777777" w:rsidTr="000C2C8E">
        <w:trPr>
          <w:cantSplit/>
        </w:trPr>
        <w:tc>
          <w:tcPr>
            <w:tcW w:w="3600" w:type="dxa"/>
          </w:tcPr>
          <w:p w14:paraId="0F097ECA" w14:textId="77777777" w:rsidR="003C7228" w:rsidRPr="000C0F6D" w:rsidRDefault="003C7228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A51D316" w14:textId="4BC24D1B" w:rsidR="003C7228" w:rsidRPr="002A2AE6" w:rsidRDefault="00C111F6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1BECAD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A538217" w14:textId="7391846C" w:rsidR="003C7228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6CA5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FEC9F0" w14:textId="08A93EAD" w:rsidR="003C7228" w:rsidRPr="002A2AE6" w:rsidRDefault="00FE5CF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5C76B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10156F" w14:textId="34BCD82C" w:rsidR="003C7228" w:rsidRPr="00192ABE" w:rsidRDefault="00192ABE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3C7228" w:rsidRPr="002A2AE6" w14:paraId="63CCD37E" w14:textId="77777777" w:rsidTr="00AC3913">
        <w:trPr>
          <w:cantSplit/>
        </w:trPr>
        <w:tc>
          <w:tcPr>
            <w:tcW w:w="3600" w:type="dxa"/>
          </w:tcPr>
          <w:p w14:paraId="04F3CA34" w14:textId="77777777" w:rsidR="003C7228" w:rsidRPr="000C0F6D" w:rsidRDefault="003C7228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7A0CE89" w14:textId="52A149FA" w:rsidR="003C7228" w:rsidRPr="002A2AE6" w:rsidRDefault="00AC391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99,633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20269A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F75AAB3" w14:textId="3092198C" w:rsidR="003C7228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27D2E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9139F" w14:textId="0A3D0726" w:rsidR="003C7228" w:rsidRPr="002A2AE6" w:rsidRDefault="00FE5CF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2804B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60ACAA" w14:textId="4BBDD0F2" w:rsidR="003C7228" w:rsidRPr="00192ABE" w:rsidRDefault="00192ABE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3C7228" w:rsidRPr="002A2AE6" w14:paraId="487F644E" w14:textId="77777777" w:rsidTr="00AC3913">
        <w:trPr>
          <w:cantSplit/>
        </w:trPr>
        <w:tc>
          <w:tcPr>
            <w:tcW w:w="3600" w:type="dxa"/>
          </w:tcPr>
          <w:p w14:paraId="6E7FB624" w14:textId="77777777" w:rsidR="003C7228" w:rsidRPr="002A2AE6" w:rsidRDefault="003C7228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AE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7B6828" w14:textId="16179835" w:rsidR="003C7228" w:rsidRPr="0044443A" w:rsidRDefault="0044443A" w:rsidP="004444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443A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57A1B7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5E3EBDC" w14:textId="154F7A65" w:rsidR="003C7228" w:rsidRPr="002A2AE6" w:rsidRDefault="00AC3913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C0C7F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D8391C" w14:textId="6FEAE281" w:rsidR="003C7228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399E6" w14:textId="77777777" w:rsidR="003C7228" w:rsidRPr="002A2AE6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03E544" w14:textId="07D8363F" w:rsidR="003C7228" w:rsidRPr="002A2AE6" w:rsidRDefault="00192ABE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170,601</w:t>
            </w:r>
          </w:p>
        </w:tc>
      </w:tr>
      <w:tr w:rsidR="00637609" w:rsidRPr="002A2AE6" w14:paraId="2AB88695" w14:textId="77777777" w:rsidTr="005974C1">
        <w:trPr>
          <w:cantSplit/>
        </w:trPr>
        <w:tc>
          <w:tcPr>
            <w:tcW w:w="3600" w:type="dxa"/>
          </w:tcPr>
          <w:p w14:paraId="68458621" w14:textId="693467E5" w:rsidR="00637609" w:rsidRPr="002A2AE6" w:rsidRDefault="00637609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79E18" w14:textId="2236F6CF" w:rsidR="00637609" w:rsidRPr="0044443A" w:rsidRDefault="0044443A" w:rsidP="004444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443A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B8CD18" w14:textId="77777777" w:rsidR="00637609" w:rsidRPr="002A2AE6" w:rsidRDefault="00637609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AA0EB69" w14:textId="705D0EFC" w:rsidR="00637609" w:rsidRPr="002A2AE6" w:rsidRDefault="0044443A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541,609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3DEE1" w14:textId="77777777" w:rsidR="00637609" w:rsidRPr="002A2AE6" w:rsidRDefault="00637609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3A3F5E" w14:textId="2100561E" w:rsidR="00637609" w:rsidRPr="00192ABE" w:rsidRDefault="00FE5CF3" w:rsidP="00192A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92ABE"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DECFE" w14:textId="77777777" w:rsidR="00637609" w:rsidRPr="002A2AE6" w:rsidRDefault="00637609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9978B5" w14:textId="54ACBA40" w:rsidR="00637609" w:rsidRPr="002A2AE6" w:rsidRDefault="00192ABE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276,957</w:t>
            </w:r>
          </w:p>
        </w:tc>
      </w:tr>
    </w:tbl>
    <w:p w14:paraId="06D897BE" w14:textId="77777777" w:rsidR="003C7228" w:rsidRPr="00FC67CF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4214E9" w14:textId="62398B4D" w:rsidR="003C7228" w:rsidRDefault="003C7228" w:rsidP="003C722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06A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D506A2">
        <w:rPr>
          <w:rFonts w:asciiTheme="majorBidi" w:hAnsiTheme="majorBidi" w:cstheme="majorBidi"/>
          <w:sz w:val="30"/>
          <w:szCs w:val="30"/>
        </w:rPr>
        <w:t xml:space="preserve">2563 </w:t>
      </w:r>
      <w:r w:rsidRPr="00D506A2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</w:t>
      </w:r>
      <w:r w:rsidR="00670CB0" w:rsidRPr="00D506A2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D506A2">
        <w:rPr>
          <w:rFonts w:asciiTheme="majorBidi" w:hAnsiTheme="majorBidi" w:cstheme="majorBidi"/>
          <w:sz w:val="30"/>
          <w:szCs w:val="30"/>
          <w:cs/>
        </w:rPr>
        <w:t xml:space="preserve">บริษัทมีจำนวน </w:t>
      </w:r>
      <w:r w:rsidR="00A029AA">
        <w:rPr>
          <w:rFonts w:asciiTheme="majorBidi" w:hAnsiTheme="majorBidi" w:cstheme="majorBidi"/>
          <w:sz w:val="30"/>
          <w:szCs w:val="30"/>
        </w:rPr>
        <w:t>252.81</w:t>
      </w:r>
      <w:r w:rsidRPr="00D506A2">
        <w:rPr>
          <w:rFonts w:asciiTheme="majorBidi" w:hAnsiTheme="majorBidi" w:cstheme="majorBidi"/>
          <w:sz w:val="30"/>
          <w:szCs w:val="30"/>
        </w:rPr>
        <w:t xml:space="preserve"> </w:t>
      </w:r>
      <w:r w:rsidRPr="00D506A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506A2">
        <w:rPr>
          <w:rFonts w:asciiTheme="majorBidi" w:hAnsiTheme="majorBidi" w:cstheme="majorBidi"/>
          <w:sz w:val="30"/>
          <w:szCs w:val="30"/>
        </w:rPr>
        <w:t xml:space="preserve"> </w:t>
      </w:r>
      <w:r w:rsidRPr="00D506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41354">
        <w:rPr>
          <w:rFonts w:asciiTheme="majorBidi" w:hAnsiTheme="majorBidi" w:cstheme="majorBidi"/>
          <w:sz w:val="30"/>
          <w:szCs w:val="30"/>
        </w:rPr>
        <w:t>158.83</w:t>
      </w:r>
      <w:r w:rsidRPr="00D506A2">
        <w:rPr>
          <w:rFonts w:asciiTheme="majorBidi" w:hAnsiTheme="majorBidi" w:cstheme="majorBidi"/>
          <w:sz w:val="30"/>
          <w:szCs w:val="30"/>
        </w:rPr>
        <w:t xml:space="preserve"> </w:t>
      </w:r>
      <w:r w:rsidRPr="00D506A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54A1E85B" w14:textId="6BAE7BB9" w:rsidR="00AD5BD3" w:rsidRDefault="00AD5BD3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0C0C664" w14:textId="77777777" w:rsidR="00233FA2" w:rsidRPr="00AA67D1" w:rsidRDefault="00233FA2" w:rsidP="00233FA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A67D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ในฐานะผู้ให้เช่า</w:t>
      </w:r>
    </w:p>
    <w:p w14:paraId="7E878DC4" w14:textId="77777777" w:rsidR="00233FA2" w:rsidRPr="00AD5BD3" w:rsidRDefault="00233FA2" w:rsidP="00233FA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AD5E151" w14:textId="785C79A4" w:rsidR="00233FA2" w:rsidRDefault="00233FA2" w:rsidP="00233FA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622DD">
        <w:rPr>
          <w:rFonts w:asciiTheme="majorBidi" w:hAnsiTheme="majorBidi" w:hint="cs"/>
          <w:sz w:val="30"/>
          <w:szCs w:val="30"/>
          <w:cs/>
        </w:rPr>
        <w:t>สัญญาเช่าประกอบด้วยที่ดิน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Pr="007622DD">
        <w:rPr>
          <w:rFonts w:asciiTheme="majorBidi" w:hAnsiTheme="majorBidi" w:hint="cs"/>
          <w:sz w:val="30"/>
          <w:szCs w:val="30"/>
          <w:cs/>
        </w:rPr>
        <w:t>เครื่องจักร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Pr="007622DD">
        <w:rPr>
          <w:rFonts w:asciiTheme="majorBidi" w:hAnsiTheme="majorBidi" w:hint="cs"/>
          <w:sz w:val="30"/>
          <w:szCs w:val="30"/>
          <w:cs/>
        </w:rPr>
        <w:t>และรถบรรทุกตามสัญญาเช่าดำเนินงาน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Pr="007622DD">
        <w:rPr>
          <w:rFonts w:asciiTheme="majorBidi" w:hAnsiTheme="majorBidi" w:hint="cs"/>
          <w:sz w:val="30"/>
          <w:szCs w:val="30"/>
          <w:cs/>
        </w:rPr>
        <w:t>สัญญาเช่าแต่ละฉบับกำหนดระยะเวลาเช่าที่ยกเลิกไม่ได้เป็นเวลา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="00C64214">
        <w:rPr>
          <w:rFonts w:asciiTheme="majorBidi" w:hAnsiTheme="majorBidi"/>
          <w:sz w:val="30"/>
          <w:szCs w:val="30"/>
        </w:rPr>
        <w:t xml:space="preserve">1 - 7 </w:t>
      </w:r>
      <w:r w:rsidRPr="007622DD">
        <w:rPr>
          <w:rFonts w:asciiTheme="majorBidi" w:hAnsiTheme="majorBidi" w:hint="cs"/>
          <w:sz w:val="30"/>
          <w:szCs w:val="30"/>
          <w:cs/>
        </w:rPr>
        <w:t>ปี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Pr="007622DD">
        <w:rPr>
          <w:rFonts w:asciiTheme="majorBidi" w:hAnsiTheme="majorBidi" w:hint="cs"/>
          <w:sz w:val="30"/>
          <w:szCs w:val="30"/>
          <w:cs/>
        </w:rPr>
        <w:t>การต่ออายุสัญญาดังกล่าวจะมีการตกลงกับผู้เช่าในภายหลัง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Pr="007622DD">
        <w:rPr>
          <w:rFonts w:asciiTheme="majorBidi" w:hAnsiTheme="majorBidi" w:hint="cs"/>
          <w:sz w:val="30"/>
          <w:szCs w:val="30"/>
          <w:cs/>
        </w:rPr>
        <w:t>สัญญาเช่าที่ดินและรถบรรทุกกำหนดรายได้ค่าเช่าเป็นจำนวนคงที่</w:t>
      </w:r>
      <w:r w:rsidRPr="007622DD">
        <w:rPr>
          <w:rFonts w:asciiTheme="majorBidi" w:hAnsiTheme="majorBidi"/>
          <w:sz w:val="30"/>
          <w:szCs w:val="30"/>
          <w:cs/>
        </w:rPr>
        <w:t xml:space="preserve"> </w:t>
      </w:r>
      <w:r w:rsidRPr="007622DD">
        <w:rPr>
          <w:rFonts w:asciiTheme="majorBidi" w:hAnsiTheme="majorBidi" w:hint="cs"/>
          <w:sz w:val="30"/>
          <w:szCs w:val="30"/>
          <w:cs/>
        </w:rPr>
        <w:t>สัญญาเช่าเครื่องจักรกำหนดรายได้ค่าเช่าตามปริมาณผลผลิตจากเครื่องจักรที่ให้เช่าโดยระบุปริมาณขั้นต่ำ</w:t>
      </w:r>
    </w:p>
    <w:p w14:paraId="3A31B013" w14:textId="77777777" w:rsidR="00233FA2" w:rsidRPr="00AD5BD3" w:rsidRDefault="00233FA2" w:rsidP="00233FA2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36"/>
        <w:gridCol w:w="1564"/>
      </w:tblGrid>
      <w:tr w:rsidR="00233FA2" w:rsidRPr="00AA67D1" w14:paraId="08C434B0" w14:textId="77777777" w:rsidTr="00764B0A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1F3CA5F7" w14:textId="77777777" w:rsidR="00233FA2" w:rsidRPr="00AA67D1" w:rsidRDefault="00233FA2" w:rsidP="00F85BDC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ระยะเวลาครบกำหนดชำระตามสัญญาของลูกหนี้สัญญาเช่าดำเนินงาน</w:t>
            </w:r>
          </w:p>
          <w:p w14:paraId="74B7BF22" w14:textId="77777777" w:rsidR="00233FA2" w:rsidRPr="00AA67D1" w:rsidRDefault="00233FA2" w:rsidP="00AD5BD3">
            <w:pPr>
              <w:spacing w:line="240" w:lineRule="auto"/>
              <w:ind w:left="246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ที่แสดงไว้ใน 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“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”</w:t>
            </w:r>
          </w:p>
        </w:tc>
        <w:tc>
          <w:tcPr>
            <w:tcW w:w="1530" w:type="dxa"/>
          </w:tcPr>
          <w:p w14:paraId="482C635A" w14:textId="77777777" w:rsidR="00233FA2" w:rsidRPr="00AA67D1" w:rsidRDefault="00233FA2" w:rsidP="00F85BDC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EC5207" w14:textId="77777777" w:rsidR="00233FA2" w:rsidRPr="00AA67D1" w:rsidRDefault="00233FA2" w:rsidP="00F85BDC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A67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A13CAAF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45363E1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E2B9372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3FA2" w:rsidRPr="00AA67D1" w14:paraId="436C5808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6A260739" w14:textId="77777777" w:rsidR="00233FA2" w:rsidRPr="00AA67D1" w:rsidRDefault="00233FA2" w:rsidP="00F85B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FEFF3E4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FA2" w:rsidRPr="00AA67D1" w14:paraId="4488FF66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2E79FB75" w14:textId="77777777" w:rsidR="00233FA2" w:rsidRPr="00AA67D1" w:rsidRDefault="00233FA2" w:rsidP="00F85B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30" w:type="dxa"/>
            <w:gridSpan w:val="3"/>
          </w:tcPr>
          <w:p w14:paraId="18B07519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33FA2" w:rsidRPr="00AA67D1" w14:paraId="6C51BF9B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56BAB230" w14:textId="19314B5E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642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5352B5E0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72,766</w:t>
            </w:r>
          </w:p>
        </w:tc>
        <w:tc>
          <w:tcPr>
            <w:tcW w:w="236" w:type="dxa"/>
          </w:tcPr>
          <w:p w14:paraId="2718356F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66C69BBE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9,436</w:t>
            </w:r>
          </w:p>
        </w:tc>
      </w:tr>
      <w:tr w:rsidR="00233FA2" w:rsidRPr="00AA67D1" w14:paraId="02E52CAB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1730999E" w14:textId="11553671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642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3E820310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72,600</w:t>
            </w:r>
          </w:p>
        </w:tc>
        <w:tc>
          <w:tcPr>
            <w:tcW w:w="236" w:type="dxa"/>
          </w:tcPr>
          <w:p w14:paraId="1CBC4D4A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7EEDC681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3,881</w:t>
            </w:r>
          </w:p>
        </w:tc>
      </w:tr>
      <w:tr w:rsidR="00233FA2" w:rsidRPr="00AA67D1" w14:paraId="7E6A5F26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2CEF3B84" w14:textId="2D2E84C1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642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70CB14EA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72,600</w:t>
            </w:r>
          </w:p>
        </w:tc>
        <w:tc>
          <w:tcPr>
            <w:tcW w:w="236" w:type="dxa"/>
          </w:tcPr>
          <w:p w14:paraId="39EE3D4F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03B2D38C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233FA2" w:rsidRPr="00AA67D1" w14:paraId="628CAAA4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51D124F9" w14:textId="7867C4E3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642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5F843B26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46,365</w:t>
            </w:r>
          </w:p>
        </w:tc>
        <w:tc>
          <w:tcPr>
            <w:tcW w:w="236" w:type="dxa"/>
          </w:tcPr>
          <w:p w14:paraId="6EDE00B6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5CE3323" w14:textId="77777777" w:rsidR="00233FA2" w:rsidRPr="009F0302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3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FA2" w:rsidRPr="00AA67D1" w14:paraId="3A5AA19F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497B491E" w14:textId="588C7805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642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19B0E130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  <w:tc>
          <w:tcPr>
            <w:tcW w:w="236" w:type="dxa"/>
          </w:tcPr>
          <w:p w14:paraId="31BBA762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0711363E" w14:textId="77777777" w:rsidR="00233FA2" w:rsidRPr="009F0302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3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FA2" w:rsidRPr="00AA67D1" w14:paraId="2BC3FAFD" w14:textId="77777777" w:rsidTr="00764B0A">
        <w:trPr>
          <w:trHeight w:val="20"/>
        </w:trPr>
        <w:tc>
          <w:tcPr>
            <w:tcW w:w="5850" w:type="dxa"/>
            <w:shd w:val="clear" w:color="auto" w:fill="auto"/>
          </w:tcPr>
          <w:p w14:paraId="41F713F9" w14:textId="77777777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C60EAD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268,731</w:t>
            </w:r>
          </w:p>
        </w:tc>
        <w:tc>
          <w:tcPr>
            <w:tcW w:w="236" w:type="dxa"/>
          </w:tcPr>
          <w:p w14:paraId="4F2DC6CF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A30C360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13,637</w:t>
            </w:r>
          </w:p>
        </w:tc>
      </w:tr>
    </w:tbl>
    <w:p w14:paraId="18808FD5" w14:textId="77777777" w:rsidR="00233FA2" w:rsidRPr="00AA67D1" w:rsidRDefault="00233FA2" w:rsidP="00233FA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36"/>
        <w:gridCol w:w="1564"/>
      </w:tblGrid>
      <w:tr w:rsidR="00233FA2" w:rsidRPr="00AA67D1" w14:paraId="26F8DF84" w14:textId="77777777" w:rsidTr="00764B0A">
        <w:trPr>
          <w:trHeight w:val="20"/>
          <w:tblHeader/>
        </w:trPr>
        <w:tc>
          <w:tcPr>
            <w:tcW w:w="5850" w:type="dxa"/>
          </w:tcPr>
          <w:p w14:paraId="171AA2A4" w14:textId="77777777" w:rsidR="00233FA2" w:rsidRPr="00AA67D1" w:rsidRDefault="00233FA2" w:rsidP="00F85B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DE3342" w14:textId="77777777" w:rsidR="00233FA2" w:rsidRPr="00AA67D1" w:rsidRDefault="00233FA2" w:rsidP="00F85B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1530" w:type="dxa"/>
          </w:tcPr>
          <w:p w14:paraId="2E616855" w14:textId="77777777" w:rsidR="00233FA2" w:rsidRPr="00AA67D1" w:rsidRDefault="00233FA2" w:rsidP="00F85BDC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EC5A5F" w14:textId="77777777" w:rsidR="00233FA2" w:rsidRPr="00AA67D1" w:rsidRDefault="00233FA2" w:rsidP="00F85BDC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53D205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9ACC5AF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428A970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3FA2" w:rsidRPr="00AA67D1" w14:paraId="4E018CF6" w14:textId="77777777" w:rsidTr="00764B0A">
        <w:trPr>
          <w:trHeight w:val="20"/>
        </w:trPr>
        <w:tc>
          <w:tcPr>
            <w:tcW w:w="5850" w:type="dxa"/>
          </w:tcPr>
          <w:p w14:paraId="34A39CC7" w14:textId="77777777" w:rsidR="00233FA2" w:rsidRPr="00AA67D1" w:rsidRDefault="00233FA2" w:rsidP="00F85B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3C23F43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A6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3FA2" w:rsidRPr="00AA67D1" w14:paraId="101CA1F4" w14:textId="77777777" w:rsidTr="00764B0A">
        <w:trPr>
          <w:trHeight w:val="20"/>
        </w:trPr>
        <w:tc>
          <w:tcPr>
            <w:tcW w:w="5850" w:type="dxa"/>
          </w:tcPr>
          <w:p w14:paraId="2C8985DF" w14:textId="77777777" w:rsidR="00233FA2" w:rsidRPr="00AA67D1" w:rsidRDefault="00233FA2" w:rsidP="00F85B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AA6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330" w:type="dxa"/>
            <w:gridSpan w:val="3"/>
          </w:tcPr>
          <w:p w14:paraId="32E180F2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33FA2" w:rsidRPr="00AA67D1" w14:paraId="5C405F71" w14:textId="77777777" w:rsidTr="00764B0A">
        <w:trPr>
          <w:trHeight w:val="20"/>
        </w:trPr>
        <w:tc>
          <w:tcPr>
            <w:tcW w:w="5850" w:type="dxa"/>
          </w:tcPr>
          <w:p w14:paraId="357DBF8B" w14:textId="77777777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A67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AA67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42A104A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72,600</w:t>
            </w:r>
          </w:p>
        </w:tc>
        <w:tc>
          <w:tcPr>
            <w:tcW w:w="236" w:type="dxa"/>
          </w:tcPr>
          <w:p w14:paraId="4CBFA3B9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6EF8DCED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4,245</w:t>
            </w:r>
          </w:p>
        </w:tc>
      </w:tr>
      <w:tr w:rsidR="00233FA2" w:rsidRPr="00AA67D1" w14:paraId="64335914" w14:textId="77777777" w:rsidTr="00764B0A">
        <w:trPr>
          <w:trHeight w:val="20"/>
        </w:trPr>
        <w:tc>
          <w:tcPr>
            <w:tcW w:w="5850" w:type="dxa"/>
          </w:tcPr>
          <w:p w14:paraId="2C9A48E5" w14:textId="77777777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A67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5EB40AD" w14:textId="44A9C31D" w:rsidR="00233FA2" w:rsidRPr="00AA67D1" w:rsidRDefault="00C64214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264,165</w:t>
            </w:r>
          </w:p>
        </w:tc>
        <w:tc>
          <w:tcPr>
            <w:tcW w:w="236" w:type="dxa"/>
          </w:tcPr>
          <w:p w14:paraId="1D1CEB44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797A4EF0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13,637</w:t>
            </w:r>
          </w:p>
        </w:tc>
      </w:tr>
      <w:tr w:rsidR="00233FA2" w:rsidRPr="00AA67D1" w14:paraId="7099A75B" w14:textId="77777777" w:rsidTr="00764B0A">
        <w:trPr>
          <w:trHeight w:val="20"/>
        </w:trPr>
        <w:tc>
          <w:tcPr>
            <w:tcW w:w="5850" w:type="dxa"/>
          </w:tcPr>
          <w:p w14:paraId="20ED32E7" w14:textId="77777777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AA67D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AA6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C68B34" w14:textId="337953DE" w:rsidR="00233FA2" w:rsidRPr="00AA67D1" w:rsidRDefault="00C64214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  <w:tc>
          <w:tcPr>
            <w:tcW w:w="236" w:type="dxa"/>
          </w:tcPr>
          <w:p w14:paraId="49D72813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E29471A" w14:textId="77777777" w:rsidR="00233FA2" w:rsidRPr="00AA67D1" w:rsidRDefault="00233FA2" w:rsidP="00F85B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FA2" w:rsidRPr="00AA67D1" w14:paraId="25429EB1" w14:textId="77777777" w:rsidTr="00764B0A">
        <w:trPr>
          <w:trHeight w:val="20"/>
        </w:trPr>
        <w:tc>
          <w:tcPr>
            <w:tcW w:w="5850" w:type="dxa"/>
          </w:tcPr>
          <w:p w14:paraId="51B63203" w14:textId="77777777" w:rsidR="00233FA2" w:rsidRPr="00AA67D1" w:rsidRDefault="00233FA2" w:rsidP="00F85BD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A982EB" w14:textId="06B097CF" w:rsidR="00233FA2" w:rsidRPr="00AA67D1" w:rsidRDefault="00C64214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341,165</w:t>
            </w:r>
          </w:p>
        </w:tc>
        <w:tc>
          <w:tcPr>
            <w:tcW w:w="236" w:type="dxa"/>
          </w:tcPr>
          <w:p w14:paraId="63104570" w14:textId="77777777" w:rsidR="00233FA2" w:rsidRPr="00AA67D1" w:rsidRDefault="00233FA2" w:rsidP="00F85B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0244D240" w14:textId="77777777" w:rsidR="00233FA2" w:rsidRPr="00AA67D1" w:rsidRDefault="00233FA2" w:rsidP="00F85B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17,882</w:t>
            </w:r>
          </w:p>
        </w:tc>
      </w:tr>
    </w:tbl>
    <w:p w14:paraId="5A8E456E" w14:textId="77777777" w:rsidR="008D192D" w:rsidRPr="001230EB" w:rsidRDefault="00B33CE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  <w:sectPr w:rsidR="008D192D" w:rsidRPr="001230EB" w:rsidSect="00B52FBC">
          <w:footerReference w:type="default" r:id="rId17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D663BA3" w14:textId="6E56D712" w:rsidR="00065E93" w:rsidRDefault="00065E93" w:rsidP="002C6331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</w:t>
      </w:r>
      <w:r w:rsidR="00046319" w:rsidRPr="00744476">
        <w:rPr>
          <w:rFonts w:asciiTheme="majorBidi" w:hAnsiTheme="majorBidi" w:cstheme="majorBidi"/>
          <w:cs/>
        </w:rPr>
        <w:t>ินทรัพย์ไม่มีตัวต</w:t>
      </w:r>
      <w:r w:rsidRPr="00744476">
        <w:rPr>
          <w:rFonts w:asciiTheme="majorBidi" w:hAnsiTheme="majorBidi" w:cstheme="majorBidi"/>
          <w:cs/>
        </w:rPr>
        <w:t>น</w:t>
      </w:r>
    </w:p>
    <w:p w14:paraId="38B762D2" w14:textId="77777777" w:rsidR="005E3206" w:rsidRPr="00FC67CF" w:rsidRDefault="005E3206" w:rsidP="005E3206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270"/>
        <w:gridCol w:w="1800"/>
        <w:gridCol w:w="270"/>
        <w:gridCol w:w="1710"/>
        <w:gridCol w:w="270"/>
        <w:gridCol w:w="1890"/>
        <w:gridCol w:w="270"/>
        <w:gridCol w:w="2160"/>
      </w:tblGrid>
      <w:tr w:rsidR="00A228DE" w:rsidRPr="00744476" w14:paraId="3DCDCA05" w14:textId="77777777" w:rsidTr="00EA079E">
        <w:tc>
          <w:tcPr>
            <w:tcW w:w="4050" w:type="dxa"/>
          </w:tcPr>
          <w:p w14:paraId="2150A748" w14:textId="77777777" w:rsidR="00A228DE" w:rsidRPr="00A228DE" w:rsidRDefault="00A228D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2E2E35AC" w14:textId="00816732" w:rsidR="00A228DE" w:rsidRPr="00A228DE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28DE" w:rsidRPr="00744476" w14:paraId="34868A8E" w14:textId="77777777" w:rsidTr="00F80467">
        <w:tc>
          <w:tcPr>
            <w:tcW w:w="4050" w:type="dxa"/>
          </w:tcPr>
          <w:p w14:paraId="1ACC070C" w14:textId="77777777" w:rsidR="00A228DE" w:rsidRPr="00A228DE" w:rsidRDefault="00A228D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0371A0C" w14:textId="4CBB6EC9" w:rsidR="00A228DE" w:rsidRPr="00A228DE" w:rsidRDefault="00A228DE" w:rsidP="007840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t>ค่าสัมปทานบัตร</w:t>
            </w:r>
          </w:p>
        </w:tc>
        <w:tc>
          <w:tcPr>
            <w:tcW w:w="270" w:type="dxa"/>
          </w:tcPr>
          <w:p w14:paraId="7CEF0B28" w14:textId="77777777" w:rsidR="00A228DE" w:rsidRPr="00A228DE" w:rsidRDefault="00A228D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98C04B3" w14:textId="77777777" w:rsidR="00A228DE" w:rsidRPr="00A228DE" w:rsidRDefault="00A228DE" w:rsidP="00F343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0B9D3AF2" w14:textId="77777777" w:rsidR="00A228DE" w:rsidRPr="00A228DE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9EB0964" w14:textId="77777777" w:rsidR="00A228DE" w:rsidRPr="00A228DE" w:rsidRDefault="00A228DE" w:rsidP="00DE6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67661E41" w14:textId="77777777" w:rsidR="00A228DE" w:rsidRPr="00A228DE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8D41300" w14:textId="2BEEA417" w:rsidR="00A228DE" w:rsidRPr="00A228DE" w:rsidRDefault="00F80467" w:rsidP="00F804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38145C83" w14:textId="77777777" w:rsidR="00A228DE" w:rsidRPr="00A228DE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3AE9C064" w14:textId="44F64DD2" w:rsidR="00A228DE" w:rsidRPr="00A228DE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28DE" w:rsidRPr="00744476" w14:paraId="4C5C3303" w14:textId="77777777" w:rsidTr="00EA079E">
        <w:tc>
          <w:tcPr>
            <w:tcW w:w="4050" w:type="dxa"/>
          </w:tcPr>
          <w:p w14:paraId="287E3557" w14:textId="77777777" w:rsidR="00A228DE" w:rsidRPr="00A228DE" w:rsidRDefault="00A228D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0CD11696" w14:textId="36F61799" w:rsidR="00A228DE" w:rsidRPr="00A228DE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A228D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A228DE" w:rsidRPr="00744476" w14:paraId="0264A746" w14:textId="77777777" w:rsidTr="005F0715">
        <w:tc>
          <w:tcPr>
            <w:tcW w:w="4050" w:type="dxa"/>
          </w:tcPr>
          <w:p w14:paraId="081DCE9D" w14:textId="77777777" w:rsidR="00A228DE" w:rsidRPr="00A228DE" w:rsidRDefault="00A228DE" w:rsidP="00B5668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</w:tcPr>
          <w:p w14:paraId="7A8C0C50" w14:textId="6ACB2BB9" w:rsidR="00A228DE" w:rsidRPr="00A228DE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14A80" w14:textId="77777777" w:rsidR="00A228DE" w:rsidRPr="00A228DE" w:rsidRDefault="00A228D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541101" w14:textId="77777777" w:rsidR="00A228DE" w:rsidRPr="00A228DE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D1A8C" w14:textId="77777777" w:rsidR="00A228DE" w:rsidRPr="00A228DE" w:rsidRDefault="00A228D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A9035C5" w14:textId="77777777" w:rsidR="00A228DE" w:rsidRPr="00A228DE" w:rsidRDefault="00A228DE" w:rsidP="00DE646E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A06E3" w14:textId="77777777" w:rsidR="00A228DE" w:rsidRPr="00A228DE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96B6FED" w14:textId="0D76E2DE" w:rsidR="00A228DE" w:rsidRPr="00A228DE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327A2" w14:textId="77777777" w:rsidR="00A228DE" w:rsidRPr="00A228DE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9B1BB21" w14:textId="3EA02A4A" w:rsidR="00A228DE" w:rsidRPr="00A228DE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8DE" w:rsidRPr="00744476" w14:paraId="4B9361F6" w14:textId="77777777" w:rsidTr="005F0715">
        <w:tc>
          <w:tcPr>
            <w:tcW w:w="4050" w:type="dxa"/>
          </w:tcPr>
          <w:p w14:paraId="6A71EA70" w14:textId="4945ACE8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</w:tcPr>
          <w:p w14:paraId="2F3BCBDE" w14:textId="6E712A9E" w:rsidR="00A228DE" w:rsidRPr="00A228D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736,187</w:t>
            </w:r>
          </w:p>
        </w:tc>
        <w:tc>
          <w:tcPr>
            <w:tcW w:w="270" w:type="dxa"/>
          </w:tcPr>
          <w:p w14:paraId="2408D3D3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B306C5" w14:textId="2CFC8511" w:rsidR="00A228DE" w:rsidRPr="00EA079E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</w:t>
            </w: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</w:tcPr>
          <w:p w14:paraId="4C17611F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7F5CCE3" w14:textId="3011963C" w:rsidR="00A228DE" w:rsidRPr="008D6EC7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D6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8,6</w:t>
            </w: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D6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299C5C67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BC1FD26" w14:textId="2A78FC4C" w:rsidR="00A228D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9BBD4F" w14:textId="77777777" w:rsidR="00A228DE" w:rsidRPr="00A228DE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C198F19" w14:textId="3F944805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D6EC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A228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6EC7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A228DE" w:rsidRPr="00744476" w14:paraId="3AAA1CB5" w14:textId="77777777" w:rsidTr="005F0715">
        <w:tc>
          <w:tcPr>
            <w:tcW w:w="4050" w:type="dxa"/>
          </w:tcPr>
          <w:p w14:paraId="7021F6D3" w14:textId="77777777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070266" w14:textId="00266E1C" w:rsidR="00A228DE" w:rsidRPr="00A228D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270" w:type="dxa"/>
          </w:tcPr>
          <w:p w14:paraId="41F3E5BC" w14:textId="77777777" w:rsidR="00A228DE" w:rsidRPr="00A228DE" w:rsidRDefault="00A228DE" w:rsidP="005D28FE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C13F9A" w14:textId="2C7D1BDF" w:rsidR="00A228DE" w:rsidRPr="00EA079E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270" w:type="dxa"/>
          </w:tcPr>
          <w:p w14:paraId="44B1DCC6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6F6BFF" w14:textId="24CE0219" w:rsidR="00A228DE" w:rsidRPr="00A228DE" w:rsidRDefault="00A228DE" w:rsidP="008D6E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79C979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B8F0E33" w14:textId="7E73C732" w:rsidR="00A228D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3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7CA41E" w14:textId="77777777" w:rsidR="00A228DE" w:rsidRPr="00A228DE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A20780C" w14:textId="0FBA6335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</w:rPr>
              <w:t>1,054</w:t>
            </w:r>
          </w:p>
        </w:tc>
      </w:tr>
      <w:tr w:rsidR="00A228DE" w:rsidRPr="00744476" w14:paraId="44ACAE46" w14:textId="77777777" w:rsidTr="005F0715">
        <w:tc>
          <w:tcPr>
            <w:tcW w:w="4050" w:type="dxa"/>
          </w:tcPr>
          <w:p w14:paraId="2B1C1602" w14:textId="0EBBAB28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8524CA" w14:textId="02195BF0" w:rsidR="00A228DE" w:rsidRPr="00EA079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737,187</w:t>
            </w:r>
          </w:p>
        </w:tc>
        <w:tc>
          <w:tcPr>
            <w:tcW w:w="270" w:type="dxa"/>
            <w:shd w:val="clear" w:color="auto" w:fill="auto"/>
          </w:tcPr>
          <w:p w14:paraId="61E13FF5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5F8D79" w14:textId="0AAFE730" w:rsidR="00A228DE" w:rsidRPr="00CC17FD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01C30AEA" w14:textId="77777777" w:rsidR="00A228DE" w:rsidRPr="00CC17FD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867013" w14:textId="02B4D57B" w:rsidR="00A228DE" w:rsidRPr="00CC17FD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38,628</w:t>
            </w:r>
          </w:p>
        </w:tc>
        <w:tc>
          <w:tcPr>
            <w:tcW w:w="270" w:type="dxa"/>
          </w:tcPr>
          <w:p w14:paraId="41E31613" w14:textId="77777777" w:rsidR="00A228DE" w:rsidRPr="00CC17FD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86642A" w14:textId="3AADD654" w:rsidR="00A228D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13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8F7359B" w14:textId="77777777" w:rsidR="00A228DE" w:rsidRPr="00CC17FD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0BD993E" w14:textId="54B1181F" w:rsidR="00A228DE" w:rsidRPr="00CC17FD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835,198</w:t>
            </w:r>
          </w:p>
        </w:tc>
      </w:tr>
      <w:tr w:rsidR="00A228DE" w:rsidRPr="00744476" w14:paraId="41CF38F2" w14:textId="77777777" w:rsidTr="005F0715">
        <w:tc>
          <w:tcPr>
            <w:tcW w:w="4050" w:type="dxa"/>
          </w:tcPr>
          <w:p w14:paraId="2FA68999" w14:textId="77777777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2F98814" w14:textId="4660AAAF" w:rsidR="00A228DE" w:rsidRPr="00A228DE" w:rsidRDefault="00413CA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274,501</w:t>
            </w:r>
          </w:p>
        </w:tc>
        <w:tc>
          <w:tcPr>
            <w:tcW w:w="270" w:type="dxa"/>
            <w:shd w:val="clear" w:color="auto" w:fill="auto"/>
          </w:tcPr>
          <w:p w14:paraId="59E62468" w14:textId="77777777" w:rsidR="00A228DE" w:rsidRPr="00A228DE" w:rsidRDefault="00A228DE" w:rsidP="005D28FE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0F8C03" w14:textId="5D33708E" w:rsidR="00A228DE" w:rsidRPr="00D54F02" w:rsidRDefault="00A228DE" w:rsidP="00D54F02">
            <w:pPr>
              <w:spacing w:line="240" w:lineRule="atLeast"/>
              <w:ind w:left="-115" w:right="-115" w:firstLine="9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B2DF4" w14:textId="77777777" w:rsidR="00A228DE" w:rsidRPr="00A228DE" w:rsidRDefault="00A228DE" w:rsidP="005D28F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9B9D" w14:textId="61AE2A86" w:rsidR="00A228DE" w:rsidRPr="00A228DE" w:rsidRDefault="00413CA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2,577</w:t>
            </w:r>
          </w:p>
        </w:tc>
        <w:tc>
          <w:tcPr>
            <w:tcW w:w="270" w:type="dxa"/>
          </w:tcPr>
          <w:p w14:paraId="0E88D515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7C4DC27" w14:textId="41ED8FF7" w:rsidR="00A228DE" w:rsidRPr="00E33150" w:rsidRDefault="00413CAE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31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128,016</w:t>
            </w:r>
          </w:p>
        </w:tc>
        <w:tc>
          <w:tcPr>
            <w:tcW w:w="270" w:type="dxa"/>
          </w:tcPr>
          <w:p w14:paraId="0482BC7B" w14:textId="77777777" w:rsidR="00A228DE" w:rsidRPr="00E33150" w:rsidRDefault="00A228DE" w:rsidP="00E33150">
            <w:pPr>
              <w:tabs>
                <w:tab w:val="decimal" w:pos="1160"/>
                <w:tab w:val="decimal" w:pos="15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63EC9C4" w14:textId="2ED034B4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</w:rPr>
              <w:t>405,094</w:t>
            </w:r>
          </w:p>
        </w:tc>
      </w:tr>
      <w:tr w:rsidR="00A228DE" w:rsidRPr="00744476" w14:paraId="7C7CD7B7" w14:textId="77777777" w:rsidTr="005F0715">
        <w:tc>
          <w:tcPr>
            <w:tcW w:w="4050" w:type="dxa"/>
          </w:tcPr>
          <w:p w14:paraId="45C88676" w14:textId="0E81D1C8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B41F2" w14:textId="7F83C731" w:rsidR="00A228DE" w:rsidRPr="00EA079E" w:rsidRDefault="00413CA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1,011,688</w:t>
            </w:r>
          </w:p>
        </w:tc>
        <w:tc>
          <w:tcPr>
            <w:tcW w:w="270" w:type="dxa"/>
            <w:shd w:val="clear" w:color="auto" w:fill="auto"/>
          </w:tcPr>
          <w:p w14:paraId="4E7DBC07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D96" w14:textId="69FDED02" w:rsidR="00A228DE" w:rsidRPr="00CC17FD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3718B38D" w14:textId="77777777" w:rsidR="00A228DE" w:rsidRPr="00CC17FD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FCD1" w14:textId="2DA638E3" w:rsidR="00A228DE" w:rsidRPr="00CC17FD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413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1,205</w:t>
            </w:r>
          </w:p>
        </w:tc>
        <w:tc>
          <w:tcPr>
            <w:tcW w:w="270" w:type="dxa"/>
          </w:tcPr>
          <w:p w14:paraId="232935F3" w14:textId="77777777" w:rsidR="00A228DE" w:rsidRPr="00CC17FD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BBA8A" w14:textId="6AD72B2A" w:rsidR="00A228DE" w:rsidRPr="00E33150" w:rsidRDefault="00413CAE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1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128,016</w:t>
            </w:r>
          </w:p>
        </w:tc>
        <w:tc>
          <w:tcPr>
            <w:tcW w:w="270" w:type="dxa"/>
          </w:tcPr>
          <w:p w14:paraId="6502ED8B" w14:textId="77777777" w:rsidR="00A228DE" w:rsidRPr="00CC17FD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00718" w14:textId="26855B0E" w:rsidR="00A228DE" w:rsidRPr="00CC17FD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1,240,292</w:t>
            </w:r>
          </w:p>
        </w:tc>
      </w:tr>
      <w:tr w:rsidR="00A228DE" w:rsidRPr="00A228DE" w14:paraId="23915C58" w14:textId="77777777" w:rsidTr="005F0715">
        <w:tc>
          <w:tcPr>
            <w:tcW w:w="4050" w:type="dxa"/>
          </w:tcPr>
          <w:p w14:paraId="5C6C89EE" w14:textId="77777777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AF45271" w14:textId="140F6A26" w:rsidR="00A228DE" w:rsidRPr="00A228D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B90DF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8C169FE" w14:textId="77777777" w:rsidR="00A228DE" w:rsidRPr="00EA079E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C0AD8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08C494" w14:textId="77777777" w:rsidR="00A228DE" w:rsidRPr="00A228DE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DBCBFD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76A3FE1" w14:textId="7F076C89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F86B2" w14:textId="77777777" w:rsidR="00A228DE" w:rsidRPr="00A228DE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1221539D" w14:textId="3C5FD5F2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8DE" w:rsidRPr="00744476" w14:paraId="31A39CD7" w14:textId="77777777" w:rsidTr="005F0715">
        <w:tc>
          <w:tcPr>
            <w:tcW w:w="4050" w:type="dxa"/>
          </w:tcPr>
          <w:p w14:paraId="1A905930" w14:textId="77777777" w:rsidR="00A228DE" w:rsidRPr="00A228DE" w:rsidRDefault="00A228DE" w:rsidP="005D28F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00" w:type="dxa"/>
            <w:shd w:val="clear" w:color="auto" w:fill="auto"/>
          </w:tcPr>
          <w:p w14:paraId="2EBA4946" w14:textId="659EAA1E" w:rsidR="00A228DE" w:rsidRPr="00A228D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99DD2B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8C69330" w14:textId="77777777" w:rsidR="00A228DE" w:rsidRPr="00EA079E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0966BE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4B73362" w14:textId="77777777" w:rsidR="00A228DE" w:rsidRPr="00A228DE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4B426C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233AFE76" w14:textId="3D2D8B71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A67D2" w14:textId="77777777" w:rsidR="00A228DE" w:rsidRPr="00A228DE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940AFC3" w14:textId="59FF3613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3CAE" w:rsidRPr="00744476" w14:paraId="2826EA91" w14:textId="77777777" w:rsidTr="005F0715">
        <w:trPr>
          <w:trHeight w:val="261"/>
        </w:trPr>
        <w:tc>
          <w:tcPr>
            <w:tcW w:w="4050" w:type="dxa"/>
          </w:tcPr>
          <w:p w14:paraId="6CC4A524" w14:textId="6A21BE9A" w:rsidR="00413CAE" w:rsidRPr="00A228DE" w:rsidRDefault="00413CAE" w:rsidP="00413C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4F004964" w14:textId="476A8D05" w:rsidR="00413CAE" w:rsidRPr="00A228D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593,248</w:t>
            </w:r>
          </w:p>
        </w:tc>
        <w:tc>
          <w:tcPr>
            <w:tcW w:w="270" w:type="dxa"/>
            <w:shd w:val="clear" w:color="auto" w:fill="auto"/>
          </w:tcPr>
          <w:p w14:paraId="590C7025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D372E15" w14:textId="61A80ABE" w:rsidR="00413CAE" w:rsidRPr="00EA079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</w:t>
            </w: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EFB205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E8D5436" w14:textId="5978953B" w:rsidR="00413CAE" w:rsidRPr="00A228DE" w:rsidRDefault="00413CAE" w:rsidP="00413CAE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19,335</w:t>
            </w:r>
          </w:p>
        </w:tc>
        <w:tc>
          <w:tcPr>
            <w:tcW w:w="270" w:type="dxa"/>
          </w:tcPr>
          <w:p w14:paraId="590B20DF" w14:textId="77777777" w:rsidR="00413CAE" w:rsidRPr="00A228DE" w:rsidRDefault="00413CAE" w:rsidP="00413CA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EE49920" w14:textId="6AC6E2F4" w:rsidR="00413CAE" w:rsidRPr="00A228D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C39E62" w14:textId="77777777" w:rsidR="00413CAE" w:rsidRPr="00A228DE" w:rsidRDefault="00413CAE" w:rsidP="00413CA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2D31DB0" w14:textId="25FDB2DD" w:rsidR="00413CAE" w:rsidRPr="00A228DE" w:rsidRDefault="00413CAE" w:rsidP="00413CAE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</w:rPr>
              <w:t>657,974</w:t>
            </w:r>
          </w:p>
        </w:tc>
      </w:tr>
      <w:tr w:rsidR="00413CAE" w:rsidRPr="00744476" w14:paraId="680B5A9D" w14:textId="77777777" w:rsidTr="005F0715">
        <w:tc>
          <w:tcPr>
            <w:tcW w:w="4050" w:type="dxa"/>
          </w:tcPr>
          <w:p w14:paraId="78017971" w14:textId="77777777" w:rsidR="00413CAE" w:rsidRPr="00A228DE" w:rsidRDefault="00413CAE" w:rsidP="00413C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B9CC9CD" w14:textId="6503F7E4" w:rsidR="00413CAE" w:rsidRPr="00A228D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31,181</w:t>
            </w:r>
          </w:p>
        </w:tc>
        <w:tc>
          <w:tcPr>
            <w:tcW w:w="270" w:type="dxa"/>
            <w:shd w:val="clear" w:color="auto" w:fill="auto"/>
          </w:tcPr>
          <w:p w14:paraId="78F6B115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F47D53" w14:textId="240CA22E" w:rsidR="00413CAE" w:rsidRPr="00EA079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,77</w:t>
            </w: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789506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F9BFAD" w14:textId="5A1663CC" w:rsidR="00413CAE" w:rsidRPr="00A228DE" w:rsidRDefault="00413CAE" w:rsidP="00413CAE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7,721</w:t>
            </w:r>
          </w:p>
        </w:tc>
        <w:tc>
          <w:tcPr>
            <w:tcW w:w="270" w:type="dxa"/>
          </w:tcPr>
          <w:p w14:paraId="595951E7" w14:textId="77777777" w:rsidR="00413CAE" w:rsidRPr="00A228DE" w:rsidRDefault="00413CAE" w:rsidP="00413CA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43B280B" w14:textId="6AFDAA2B" w:rsidR="00413CA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3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3FC976" w14:textId="77777777" w:rsidR="00413CAE" w:rsidRPr="00A228DE" w:rsidRDefault="00413CAE" w:rsidP="00413CA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7BE4F4" w14:textId="3B9FBDC4" w:rsidR="00413CAE" w:rsidRPr="00A228DE" w:rsidRDefault="00413CAE" w:rsidP="00413CAE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</w:rPr>
              <w:t>40,674</w:t>
            </w:r>
          </w:p>
        </w:tc>
      </w:tr>
      <w:tr w:rsidR="00413CAE" w:rsidRPr="00744476" w14:paraId="14AFA3F3" w14:textId="77777777" w:rsidTr="005F0715">
        <w:tc>
          <w:tcPr>
            <w:tcW w:w="4050" w:type="dxa"/>
          </w:tcPr>
          <w:p w14:paraId="16A025E9" w14:textId="4F767880" w:rsidR="00413CAE" w:rsidRPr="00A228DE" w:rsidRDefault="00413CAE" w:rsidP="00413C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8DB0C33" w14:textId="7C6D533D" w:rsidR="00413CAE" w:rsidRPr="00EA079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624,429</w:t>
            </w:r>
          </w:p>
        </w:tc>
        <w:tc>
          <w:tcPr>
            <w:tcW w:w="270" w:type="dxa"/>
            <w:shd w:val="clear" w:color="auto" w:fill="auto"/>
          </w:tcPr>
          <w:p w14:paraId="266FCEFB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A642D7B" w14:textId="00058D2F" w:rsidR="00413CAE" w:rsidRPr="00CC17FD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47,163</w:t>
            </w:r>
          </w:p>
        </w:tc>
        <w:tc>
          <w:tcPr>
            <w:tcW w:w="270" w:type="dxa"/>
            <w:shd w:val="clear" w:color="auto" w:fill="auto"/>
          </w:tcPr>
          <w:p w14:paraId="6031874C" w14:textId="77777777" w:rsidR="00413CAE" w:rsidRPr="00CC17FD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20509D" w14:textId="7B4D2E9B" w:rsidR="00413CAE" w:rsidRPr="00CC17FD" w:rsidRDefault="00413CAE" w:rsidP="00413CAE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27,056</w:t>
            </w:r>
          </w:p>
        </w:tc>
        <w:tc>
          <w:tcPr>
            <w:tcW w:w="270" w:type="dxa"/>
          </w:tcPr>
          <w:p w14:paraId="0D1F823D" w14:textId="77777777" w:rsidR="00413CAE" w:rsidRPr="00CC17FD" w:rsidRDefault="00413CAE" w:rsidP="00413CA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DC1875A" w14:textId="2F752380" w:rsidR="00413CA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13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DC7A87" w14:textId="77777777" w:rsidR="00413CAE" w:rsidRPr="00CC17FD" w:rsidRDefault="00413CAE" w:rsidP="00413CA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4726C3F" w14:textId="7C20BC15" w:rsidR="00413CAE" w:rsidRPr="00CC17FD" w:rsidRDefault="00413CAE" w:rsidP="00413CAE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698,648</w:t>
            </w:r>
          </w:p>
        </w:tc>
      </w:tr>
      <w:tr w:rsidR="00413CAE" w:rsidRPr="00744476" w14:paraId="639B2B30" w14:textId="77777777" w:rsidTr="005F0715">
        <w:tc>
          <w:tcPr>
            <w:tcW w:w="4050" w:type="dxa"/>
          </w:tcPr>
          <w:p w14:paraId="31316CCE" w14:textId="77777777" w:rsidR="00413CAE" w:rsidRPr="00A228DE" w:rsidRDefault="00413CAE" w:rsidP="00413C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27F845" w14:textId="0EE05474" w:rsidR="00413CAE" w:rsidRPr="00A228D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30,371</w:t>
            </w:r>
          </w:p>
        </w:tc>
        <w:tc>
          <w:tcPr>
            <w:tcW w:w="270" w:type="dxa"/>
            <w:shd w:val="clear" w:color="auto" w:fill="auto"/>
          </w:tcPr>
          <w:p w14:paraId="286C5C50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01E3C75" w14:textId="783D9D01" w:rsidR="00413CAE" w:rsidRPr="00EA079E" w:rsidRDefault="00413CAE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</w:t>
            </w:r>
          </w:p>
        </w:tc>
        <w:tc>
          <w:tcPr>
            <w:tcW w:w="270" w:type="dxa"/>
            <w:shd w:val="clear" w:color="auto" w:fill="auto"/>
          </w:tcPr>
          <w:p w14:paraId="030234B7" w14:textId="77777777" w:rsidR="00413CAE" w:rsidRPr="00A228DE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6AD0CA7" w14:textId="07FAB767" w:rsidR="00413CAE" w:rsidRPr="00A228DE" w:rsidRDefault="00413CAE" w:rsidP="00413CAE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7,858</w:t>
            </w:r>
          </w:p>
        </w:tc>
        <w:tc>
          <w:tcPr>
            <w:tcW w:w="270" w:type="dxa"/>
          </w:tcPr>
          <w:p w14:paraId="40D1D393" w14:textId="77777777" w:rsidR="00413CAE" w:rsidRPr="00A228DE" w:rsidRDefault="00413CAE" w:rsidP="00413CA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7CB10AD" w14:textId="3BDFA6EA" w:rsidR="00413CA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3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CA094D" w14:textId="77777777" w:rsidR="00413CAE" w:rsidRPr="00A228DE" w:rsidRDefault="00413CAE" w:rsidP="00413CA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44B9B8D" w14:textId="3B553B20" w:rsidR="00413CAE" w:rsidRPr="00A228DE" w:rsidRDefault="00413CAE" w:rsidP="00413CAE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sz w:val="24"/>
                <w:szCs w:val="24"/>
              </w:rPr>
              <w:t>39,979</w:t>
            </w:r>
          </w:p>
        </w:tc>
      </w:tr>
      <w:tr w:rsidR="00A228DE" w:rsidRPr="00744476" w14:paraId="1B95B6D6" w14:textId="77777777" w:rsidTr="005F0715">
        <w:tc>
          <w:tcPr>
            <w:tcW w:w="4050" w:type="dxa"/>
          </w:tcPr>
          <w:p w14:paraId="52D4CEC4" w14:textId="21EA31F7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187C" w14:textId="62AF8714" w:rsidR="00A228DE" w:rsidRPr="00EA079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654,800</w:t>
            </w:r>
          </w:p>
        </w:tc>
        <w:tc>
          <w:tcPr>
            <w:tcW w:w="270" w:type="dxa"/>
            <w:shd w:val="clear" w:color="auto" w:fill="auto"/>
          </w:tcPr>
          <w:p w14:paraId="16711A60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99BD" w14:textId="2DA28D9F" w:rsidR="00A228DE" w:rsidRPr="00CC17FD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48,913</w:t>
            </w:r>
          </w:p>
        </w:tc>
        <w:tc>
          <w:tcPr>
            <w:tcW w:w="270" w:type="dxa"/>
            <w:shd w:val="clear" w:color="auto" w:fill="auto"/>
          </w:tcPr>
          <w:p w14:paraId="00CF985E" w14:textId="77777777" w:rsidR="00A228DE" w:rsidRPr="00CC17FD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5042C" w14:textId="522E14D5" w:rsidR="00A228DE" w:rsidRPr="00CC17FD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34,914</w:t>
            </w:r>
          </w:p>
        </w:tc>
        <w:tc>
          <w:tcPr>
            <w:tcW w:w="270" w:type="dxa"/>
          </w:tcPr>
          <w:p w14:paraId="5D7CD1E7" w14:textId="77777777" w:rsidR="00A228DE" w:rsidRPr="00CC17FD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E467" w14:textId="4FE9B563" w:rsidR="00A228DE" w:rsidRPr="00413CAE" w:rsidRDefault="00413CAE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13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67D79A" w14:textId="77777777" w:rsidR="00A228DE" w:rsidRPr="00CC17FD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0F40" w14:textId="14D39E2D" w:rsidR="00A228DE" w:rsidRPr="00CC17FD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738,627</w:t>
            </w:r>
          </w:p>
        </w:tc>
      </w:tr>
      <w:tr w:rsidR="00A228DE" w:rsidRPr="00A228DE" w14:paraId="0862ECC3" w14:textId="77777777" w:rsidTr="005F0715">
        <w:tc>
          <w:tcPr>
            <w:tcW w:w="4050" w:type="dxa"/>
          </w:tcPr>
          <w:p w14:paraId="5993E624" w14:textId="77777777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9F0C7F9" w14:textId="19FF9DE2" w:rsidR="00A228DE" w:rsidRPr="00A228D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346D94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75CA39B" w14:textId="77777777" w:rsidR="00A228DE" w:rsidRPr="00EA079E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D26D0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5C6A134" w14:textId="77777777" w:rsidR="00A228DE" w:rsidRPr="00A228DE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871F52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022FEBE" w14:textId="188D7325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4D8ADF" w14:textId="77777777" w:rsidR="00A228DE" w:rsidRPr="00A228DE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9937100" w14:textId="4BC6EBB6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8DE" w:rsidRPr="00744476" w14:paraId="41762666" w14:textId="77777777" w:rsidTr="005F0715">
        <w:tc>
          <w:tcPr>
            <w:tcW w:w="4050" w:type="dxa"/>
          </w:tcPr>
          <w:p w14:paraId="5621BBF2" w14:textId="77777777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8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67341B36" w14:textId="28E9E009" w:rsidR="00A228DE" w:rsidRPr="00A228D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04E0D3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731E24F" w14:textId="77777777" w:rsidR="00A228DE" w:rsidRPr="00EA079E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C3BA82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2D6BD7B" w14:textId="77777777" w:rsidR="00A228DE" w:rsidRPr="00A228DE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9EA52" w14:textId="77777777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32FF09F" w14:textId="2BC94E34" w:rsidR="00A228DE" w:rsidRPr="00A228DE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EE0D9" w14:textId="77777777" w:rsidR="00A228DE" w:rsidRPr="00A228DE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12EF4E7" w14:textId="1ED55A1E" w:rsidR="00A228DE" w:rsidRPr="00A228DE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8DE" w:rsidRPr="00744476" w14:paraId="77411382" w14:textId="77777777" w:rsidTr="005F0715">
        <w:tc>
          <w:tcPr>
            <w:tcW w:w="4050" w:type="dxa"/>
            <w:shd w:val="clear" w:color="auto" w:fill="auto"/>
          </w:tcPr>
          <w:p w14:paraId="0528DF35" w14:textId="75EB1970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C079D3E" w14:textId="737EF9D8" w:rsidR="00A228DE" w:rsidRPr="00EA079E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A07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112,758</w:t>
            </w:r>
          </w:p>
        </w:tc>
        <w:tc>
          <w:tcPr>
            <w:tcW w:w="270" w:type="dxa"/>
            <w:shd w:val="clear" w:color="auto" w:fill="auto"/>
          </w:tcPr>
          <w:p w14:paraId="1B2814B7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BAF6501" w14:textId="7552003D" w:rsidR="00A228DE" w:rsidRPr="00CC17FD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12,220</w:t>
            </w:r>
          </w:p>
        </w:tc>
        <w:tc>
          <w:tcPr>
            <w:tcW w:w="270" w:type="dxa"/>
            <w:shd w:val="clear" w:color="auto" w:fill="auto"/>
          </w:tcPr>
          <w:p w14:paraId="42C2BDDE" w14:textId="77777777" w:rsidR="00A228DE" w:rsidRPr="00CC17FD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3FAB3B5" w14:textId="629518E5" w:rsidR="00A228DE" w:rsidRPr="00CC17FD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11,572</w:t>
            </w:r>
          </w:p>
        </w:tc>
        <w:tc>
          <w:tcPr>
            <w:tcW w:w="270" w:type="dxa"/>
          </w:tcPr>
          <w:p w14:paraId="78CEE2A4" w14:textId="77777777" w:rsidR="00A228DE" w:rsidRPr="00CC17FD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03CCFA3A" w14:textId="53E0839C" w:rsidR="00A228DE" w:rsidRPr="00CC17FD" w:rsidRDefault="00413CAE" w:rsidP="00AC0B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0B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B34B76" w14:textId="77777777" w:rsidR="00A228DE" w:rsidRPr="00CC17FD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69A843E2" w14:textId="5C34EEA0" w:rsidR="00A228DE" w:rsidRPr="00CC17FD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136,550</w:t>
            </w:r>
          </w:p>
        </w:tc>
      </w:tr>
      <w:tr w:rsidR="00A228DE" w:rsidRPr="00744476" w14:paraId="624C1E59" w14:textId="77777777" w:rsidTr="005F0715">
        <w:tc>
          <w:tcPr>
            <w:tcW w:w="4050" w:type="dxa"/>
          </w:tcPr>
          <w:p w14:paraId="16965D56" w14:textId="5B453ABD" w:rsidR="00A228DE" w:rsidRPr="00A228DE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A228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877081" w14:textId="2BF647BE" w:rsidR="00A228DE" w:rsidRPr="00EA079E" w:rsidRDefault="00413CA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356,888</w:t>
            </w:r>
          </w:p>
        </w:tc>
        <w:tc>
          <w:tcPr>
            <w:tcW w:w="270" w:type="dxa"/>
            <w:shd w:val="clear" w:color="auto" w:fill="auto"/>
          </w:tcPr>
          <w:p w14:paraId="63F3CA8B" w14:textId="77777777" w:rsidR="00A228DE" w:rsidRPr="00A228DE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E33DB" w14:textId="2FABB3E0" w:rsidR="00A228DE" w:rsidRPr="00CC17FD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10,470</w:t>
            </w:r>
          </w:p>
        </w:tc>
        <w:tc>
          <w:tcPr>
            <w:tcW w:w="270" w:type="dxa"/>
            <w:shd w:val="clear" w:color="auto" w:fill="auto"/>
          </w:tcPr>
          <w:p w14:paraId="2808079E" w14:textId="77777777" w:rsidR="00A228DE" w:rsidRPr="00CC17FD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18EE92" w14:textId="79FE4174" w:rsidR="00A228DE" w:rsidRPr="00CC17FD" w:rsidRDefault="00413CA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6,291</w:t>
            </w:r>
          </w:p>
        </w:tc>
        <w:tc>
          <w:tcPr>
            <w:tcW w:w="270" w:type="dxa"/>
          </w:tcPr>
          <w:p w14:paraId="3E6300A2" w14:textId="77777777" w:rsidR="00A228DE" w:rsidRPr="00CC17FD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853D63" w14:textId="7B878C00" w:rsidR="00A228DE" w:rsidRPr="00E33150" w:rsidRDefault="00413CAE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1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128,016</w:t>
            </w:r>
          </w:p>
        </w:tc>
        <w:tc>
          <w:tcPr>
            <w:tcW w:w="270" w:type="dxa"/>
          </w:tcPr>
          <w:p w14:paraId="3CFE40C5" w14:textId="77777777" w:rsidR="00A228DE" w:rsidRPr="00E33150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103CF" w14:textId="7A62D7D0" w:rsidR="00A228DE" w:rsidRPr="00CC17FD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17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501,665</w:t>
            </w:r>
          </w:p>
        </w:tc>
      </w:tr>
    </w:tbl>
    <w:p w14:paraId="6DAC116B" w14:textId="77777777" w:rsidR="008D192D" w:rsidRDefault="00D71FDF">
      <w:pPr>
        <w:spacing w:line="240" w:lineRule="auto"/>
        <w:rPr>
          <w:rFonts w:asciiTheme="majorBidi" w:hAnsiTheme="majorBidi" w:cstheme="majorBidi"/>
          <w:cs/>
        </w:rPr>
        <w:sectPr w:rsidR="008D192D" w:rsidSect="008D192D">
          <w:footerReference w:type="default" r:id="rId18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270"/>
        <w:gridCol w:w="1800"/>
        <w:gridCol w:w="270"/>
        <w:gridCol w:w="1710"/>
        <w:gridCol w:w="270"/>
        <w:gridCol w:w="1890"/>
        <w:gridCol w:w="270"/>
        <w:gridCol w:w="2160"/>
      </w:tblGrid>
      <w:tr w:rsidR="00A228DE" w:rsidRPr="00744476" w14:paraId="28EAE76C" w14:textId="77777777" w:rsidTr="00EA079E">
        <w:tc>
          <w:tcPr>
            <w:tcW w:w="4050" w:type="dxa"/>
          </w:tcPr>
          <w:p w14:paraId="2E48B205" w14:textId="77777777" w:rsidR="00A228DE" w:rsidRPr="001611D6" w:rsidRDefault="00A228DE" w:rsidP="00A228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02203702" w14:textId="180E1267" w:rsidR="00A228DE" w:rsidRPr="001611D6" w:rsidRDefault="00A228DE" w:rsidP="00A228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1611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151A4" w:rsidRPr="00744476" w14:paraId="2D113418" w14:textId="77777777" w:rsidTr="0075449F">
        <w:tc>
          <w:tcPr>
            <w:tcW w:w="4050" w:type="dxa"/>
          </w:tcPr>
          <w:p w14:paraId="1D3CA340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A4F8D57" w14:textId="77777777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ค่าสัมปทานบัตร</w:t>
            </w:r>
          </w:p>
        </w:tc>
        <w:tc>
          <w:tcPr>
            <w:tcW w:w="270" w:type="dxa"/>
          </w:tcPr>
          <w:p w14:paraId="18EE1A33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16FD6F8" w14:textId="77777777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3A96A3AA" w14:textId="77777777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01173BF" w14:textId="77777777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78923429" w14:textId="77777777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70EA3D8" w14:textId="0006F2CF" w:rsidR="00D151A4" w:rsidRPr="001611D6" w:rsidRDefault="0075449F" w:rsidP="007544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427F8FE7" w14:textId="579AC1EE" w:rsidR="00D151A4" w:rsidRPr="001611D6" w:rsidRDefault="00D151A4" w:rsidP="00EA079E">
            <w:pPr>
              <w:spacing w:line="240" w:lineRule="atLeast"/>
              <w:ind w:left="-110" w:right="-115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1BE7F791" w14:textId="260C5758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51A4" w:rsidRPr="00744476" w14:paraId="5684737E" w14:textId="77777777" w:rsidTr="00EA079E">
        <w:tc>
          <w:tcPr>
            <w:tcW w:w="4050" w:type="dxa"/>
          </w:tcPr>
          <w:p w14:paraId="104C07C7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4B53522D" w14:textId="7A7504FC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1D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1611D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D151A4" w:rsidRPr="00744476" w14:paraId="272CCF98" w14:textId="77777777" w:rsidTr="00173026">
        <w:tc>
          <w:tcPr>
            <w:tcW w:w="4050" w:type="dxa"/>
          </w:tcPr>
          <w:p w14:paraId="7B006C68" w14:textId="77777777" w:rsidR="00D151A4" w:rsidRPr="001611D6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</w:tcPr>
          <w:p w14:paraId="5A4BDA73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539B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7C3560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189C70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4363235" w14:textId="77777777" w:rsidR="00D151A4" w:rsidRPr="001611D6" w:rsidRDefault="00D151A4" w:rsidP="00D151A4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0D399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C341B9E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D5EE9" w14:textId="37B09440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2328533" w14:textId="32C06EF4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1A4" w:rsidRPr="00744476" w14:paraId="4081599C" w14:textId="77777777" w:rsidTr="00173026">
        <w:tc>
          <w:tcPr>
            <w:tcW w:w="4050" w:type="dxa"/>
          </w:tcPr>
          <w:p w14:paraId="7D24BA6E" w14:textId="4F890C30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</w:tcPr>
          <w:p w14:paraId="0511015B" w14:textId="668F3C4E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736,187</w:t>
            </w:r>
          </w:p>
        </w:tc>
        <w:tc>
          <w:tcPr>
            <w:tcW w:w="270" w:type="dxa"/>
          </w:tcPr>
          <w:p w14:paraId="786DA90B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FAF28D" w14:textId="0BFF8EE3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Pr="0062341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3337BFE6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CC9A8A0" w14:textId="7553F6C3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8,6</w:t>
            </w: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F570CAA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FA8941C" w14:textId="58F59817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EE6CBE" w14:textId="46143100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98DD06B" w14:textId="4DDEC312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2341F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2341F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D151A4" w:rsidRPr="00744476" w14:paraId="1C6D247C" w14:textId="77777777" w:rsidTr="00173026">
        <w:tc>
          <w:tcPr>
            <w:tcW w:w="4050" w:type="dxa"/>
          </w:tcPr>
          <w:p w14:paraId="3D578D1D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CD6A66" w14:textId="53BDB0FD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270" w:type="dxa"/>
          </w:tcPr>
          <w:p w14:paraId="7D77B53A" w14:textId="77777777" w:rsidR="00D151A4" w:rsidRPr="001611D6" w:rsidRDefault="00D151A4" w:rsidP="00D151A4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705AAB" w14:textId="48357F32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270" w:type="dxa"/>
          </w:tcPr>
          <w:p w14:paraId="155341D8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611A85A" w14:textId="77777777" w:rsidR="00D151A4" w:rsidRPr="001611D6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E7456F7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111DE05" w14:textId="60D881CC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1FE571" w14:textId="5146B81C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0392C81" w14:textId="56CEA1BE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1,054</w:t>
            </w:r>
          </w:p>
        </w:tc>
      </w:tr>
      <w:tr w:rsidR="00D151A4" w:rsidRPr="00744476" w14:paraId="313FC31C" w14:textId="77777777" w:rsidTr="00173026">
        <w:tc>
          <w:tcPr>
            <w:tcW w:w="4050" w:type="dxa"/>
          </w:tcPr>
          <w:p w14:paraId="221D77CC" w14:textId="2FD801AB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89A346" w14:textId="25AB3AF0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737,187</w:t>
            </w:r>
          </w:p>
        </w:tc>
        <w:tc>
          <w:tcPr>
            <w:tcW w:w="270" w:type="dxa"/>
          </w:tcPr>
          <w:p w14:paraId="3E49B049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BFCC407" w14:textId="6057AC4E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59,383</w:t>
            </w:r>
          </w:p>
        </w:tc>
        <w:tc>
          <w:tcPr>
            <w:tcW w:w="270" w:type="dxa"/>
          </w:tcPr>
          <w:p w14:paraId="1AF8FC6A" w14:textId="77777777" w:rsidR="00D151A4" w:rsidRPr="0062341F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CF82701" w14:textId="4CB40D4F" w:rsidR="00D151A4" w:rsidRPr="0062341F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38,628</w:t>
            </w:r>
          </w:p>
        </w:tc>
        <w:tc>
          <w:tcPr>
            <w:tcW w:w="270" w:type="dxa"/>
          </w:tcPr>
          <w:p w14:paraId="36FD298E" w14:textId="77777777" w:rsidR="00D151A4" w:rsidRPr="0062341F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972B2FA" w14:textId="6CF847F9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C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15F0AE8" w14:textId="457F231C" w:rsidR="00D151A4" w:rsidRPr="0062341F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92FFE69" w14:textId="72B1FDB5" w:rsidR="00D151A4" w:rsidRPr="0062341F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835,198</w:t>
            </w:r>
          </w:p>
        </w:tc>
      </w:tr>
      <w:tr w:rsidR="00D151A4" w:rsidRPr="00744476" w14:paraId="2BC5F10B" w14:textId="77777777" w:rsidTr="00173026">
        <w:tc>
          <w:tcPr>
            <w:tcW w:w="4050" w:type="dxa"/>
          </w:tcPr>
          <w:p w14:paraId="762CCF27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13FE09" w14:textId="217F7A12" w:rsidR="00D151A4" w:rsidRPr="001611D6" w:rsidRDefault="006B4CC6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274,501</w:t>
            </w:r>
          </w:p>
        </w:tc>
        <w:tc>
          <w:tcPr>
            <w:tcW w:w="270" w:type="dxa"/>
            <w:shd w:val="clear" w:color="auto" w:fill="auto"/>
          </w:tcPr>
          <w:p w14:paraId="0A056448" w14:textId="77777777" w:rsidR="00D151A4" w:rsidRPr="001611D6" w:rsidRDefault="00D151A4" w:rsidP="00D151A4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BE4DCCD" w14:textId="5B1A8F24" w:rsidR="00D151A4" w:rsidRPr="001611D6" w:rsidRDefault="00D151A4" w:rsidP="00623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F75240" w14:textId="77777777" w:rsidR="00D151A4" w:rsidRPr="001611D6" w:rsidRDefault="00D151A4" w:rsidP="00D151A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B60C7" w14:textId="1BDA2284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2,577</w:t>
            </w:r>
          </w:p>
        </w:tc>
        <w:tc>
          <w:tcPr>
            <w:tcW w:w="270" w:type="dxa"/>
            <w:shd w:val="clear" w:color="auto" w:fill="auto"/>
          </w:tcPr>
          <w:p w14:paraId="215C91FB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A495CA2" w14:textId="45F160FD" w:rsidR="00D151A4" w:rsidRPr="001611D6" w:rsidRDefault="006B4CC6" w:rsidP="006B4CC6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14:paraId="6E041743" w14:textId="0048F771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758FBEF" w14:textId="26322D64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397,078</w:t>
            </w:r>
          </w:p>
        </w:tc>
      </w:tr>
      <w:tr w:rsidR="00D151A4" w:rsidRPr="00744476" w14:paraId="4702A6CF" w14:textId="77777777" w:rsidTr="00173026">
        <w:tc>
          <w:tcPr>
            <w:tcW w:w="4050" w:type="dxa"/>
          </w:tcPr>
          <w:p w14:paraId="63BCF827" w14:textId="502671D1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31B" w14:textId="658655EC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</w:t>
            </w:r>
            <w:r w:rsidR="006B4C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011,688</w:t>
            </w:r>
          </w:p>
        </w:tc>
        <w:tc>
          <w:tcPr>
            <w:tcW w:w="270" w:type="dxa"/>
            <w:shd w:val="clear" w:color="auto" w:fill="auto"/>
          </w:tcPr>
          <w:p w14:paraId="157D7514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133D2" w14:textId="476D44F3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0E2DB192" w14:textId="77777777" w:rsidR="00D151A4" w:rsidRPr="0062341F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DCF3" w14:textId="690182A6" w:rsidR="00D151A4" w:rsidRPr="0062341F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41,205</w:t>
            </w:r>
          </w:p>
        </w:tc>
        <w:tc>
          <w:tcPr>
            <w:tcW w:w="270" w:type="dxa"/>
            <w:shd w:val="clear" w:color="auto" w:fill="auto"/>
          </w:tcPr>
          <w:p w14:paraId="0485FE85" w14:textId="77777777" w:rsidR="00D151A4" w:rsidRPr="0062341F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BE8F" w14:textId="11ED6945" w:rsidR="00D151A4" w:rsidRPr="006B4CC6" w:rsidRDefault="006B4CC6" w:rsidP="006B4CC6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C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14:paraId="6C476196" w14:textId="3B735745" w:rsidR="00D151A4" w:rsidRPr="0062341F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D630" w14:textId="2DFD5F8D" w:rsidR="00D151A4" w:rsidRPr="0062341F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1,232,276</w:t>
            </w:r>
          </w:p>
        </w:tc>
      </w:tr>
      <w:tr w:rsidR="00D151A4" w:rsidRPr="00744476" w14:paraId="7D5659A7" w14:textId="77777777" w:rsidTr="00173026">
        <w:tc>
          <w:tcPr>
            <w:tcW w:w="4050" w:type="dxa"/>
          </w:tcPr>
          <w:p w14:paraId="4BC635F4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E10BAEB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DF84B7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3F334ED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4236C5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B3C1921" w14:textId="77777777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CE09B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EB66C4D" w14:textId="77777777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32922" w14:textId="1F864FF7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3C615713" w14:textId="0977AEA2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1A4" w:rsidRPr="00744476" w14:paraId="1EBD871F" w14:textId="77777777" w:rsidTr="00173026">
        <w:tc>
          <w:tcPr>
            <w:tcW w:w="4050" w:type="dxa"/>
          </w:tcPr>
          <w:p w14:paraId="74BA4F21" w14:textId="77777777" w:rsidR="00D151A4" w:rsidRPr="001611D6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00" w:type="dxa"/>
            <w:shd w:val="clear" w:color="auto" w:fill="auto"/>
          </w:tcPr>
          <w:p w14:paraId="2A7AA1BF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BE07F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20004640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93BE1F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FF17FEE" w14:textId="77777777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C5B10A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5B5A693" w14:textId="77777777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7CD53" w14:textId="3765C14E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125B5D6" w14:textId="0FFDE49B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1A4" w:rsidRPr="00744476" w14:paraId="4C80437F" w14:textId="77777777" w:rsidTr="00173026">
        <w:tc>
          <w:tcPr>
            <w:tcW w:w="4050" w:type="dxa"/>
          </w:tcPr>
          <w:p w14:paraId="67F56276" w14:textId="631B8C0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4BCF4908" w14:textId="7F1A26A9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593,248</w:t>
            </w:r>
          </w:p>
        </w:tc>
        <w:tc>
          <w:tcPr>
            <w:tcW w:w="270" w:type="dxa"/>
            <w:shd w:val="clear" w:color="auto" w:fill="auto"/>
          </w:tcPr>
          <w:p w14:paraId="6A319950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BD37100" w14:textId="1D08D01F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Pr="0062341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2341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A2C5CC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048AF0D0" w14:textId="41C4979D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19,335</w:t>
            </w:r>
          </w:p>
        </w:tc>
        <w:tc>
          <w:tcPr>
            <w:tcW w:w="270" w:type="dxa"/>
            <w:shd w:val="clear" w:color="auto" w:fill="auto"/>
          </w:tcPr>
          <w:p w14:paraId="61451CE6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740B914" w14:textId="5BEC3875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C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FFCBDA" w14:textId="34C43C0E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33728C61" w14:textId="69CCB9C6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657,974</w:t>
            </w:r>
          </w:p>
        </w:tc>
      </w:tr>
      <w:tr w:rsidR="00D151A4" w:rsidRPr="00744476" w14:paraId="68EFA405" w14:textId="77777777" w:rsidTr="00173026">
        <w:tc>
          <w:tcPr>
            <w:tcW w:w="4050" w:type="dxa"/>
          </w:tcPr>
          <w:p w14:paraId="6FAA4C4E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33E3F20" w14:textId="4BC5E5B4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31,181</w:t>
            </w:r>
          </w:p>
        </w:tc>
        <w:tc>
          <w:tcPr>
            <w:tcW w:w="270" w:type="dxa"/>
            <w:shd w:val="clear" w:color="auto" w:fill="auto"/>
          </w:tcPr>
          <w:p w14:paraId="360892F4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1FA7CE0" w14:textId="690C0A92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11D6">
              <w:rPr>
                <w:rFonts w:asciiTheme="majorBidi" w:hAnsiTheme="majorBidi" w:cstheme="majorBidi"/>
                <w:sz w:val="24"/>
                <w:szCs w:val="24"/>
              </w:rPr>
              <w:t>,77</w:t>
            </w:r>
            <w:r w:rsidRPr="0062341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19555E0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C2434" w14:textId="780932AD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7,721</w:t>
            </w:r>
          </w:p>
        </w:tc>
        <w:tc>
          <w:tcPr>
            <w:tcW w:w="270" w:type="dxa"/>
            <w:shd w:val="clear" w:color="auto" w:fill="auto"/>
          </w:tcPr>
          <w:p w14:paraId="41D5C7B6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EFE2A7C" w14:textId="103EC9C8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C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32F1C5" w14:textId="390925DC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15B5C45" w14:textId="093C4BC1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40,674</w:t>
            </w:r>
          </w:p>
        </w:tc>
      </w:tr>
      <w:tr w:rsidR="00D151A4" w:rsidRPr="00744476" w14:paraId="0754C160" w14:textId="77777777" w:rsidTr="00173026">
        <w:tc>
          <w:tcPr>
            <w:tcW w:w="4050" w:type="dxa"/>
          </w:tcPr>
          <w:p w14:paraId="4C7455AB" w14:textId="0A99409B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60752A5" w14:textId="594EA4DF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624,429</w:t>
            </w:r>
          </w:p>
        </w:tc>
        <w:tc>
          <w:tcPr>
            <w:tcW w:w="270" w:type="dxa"/>
            <w:shd w:val="clear" w:color="auto" w:fill="auto"/>
          </w:tcPr>
          <w:p w14:paraId="01FA4F66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C4AC28" w14:textId="61FB3F78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47,163</w:t>
            </w:r>
          </w:p>
        </w:tc>
        <w:tc>
          <w:tcPr>
            <w:tcW w:w="270" w:type="dxa"/>
            <w:shd w:val="clear" w:color="auto" w:fill="auto"/>
          </w:tcPr>
          <w:p w14:paraId="660D6BE6" w14:textId="77777777" w:rsidR="00D151A4" w:rsidRPr="0062341F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BF14094" w14:textId="7F385E88" w:rsidR="00D151A4" w:rsidRPr="0062341F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27,056</w:t>
            </w:r>
          </w:p>
        </w:tc>
        <w:tc>
          <w:tcPr>
            <w:tcW w:w="270" w:type="dxa"/>
            <w:shd w:val="clear" w:color="auto" w:fill="auto"/>
          </w:tcPr>
          <w:p w14:paraId="6147486D" w14:textId="77777777" w:rsidR="00D151A4" w:rsidRPr="0062341F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01FEA69" w14:textId="53CFB900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C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2DB071" w14:textId="67B0AE69" w:rsidR="00D151A4" w:rsidRPr="0062341F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6B27590" w14:textId="6271F76B" w:rsidR="00D151A4" w:rsidRPr="0062341F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698,648</w:t>
            </w:r>
          </w:p>
        </w:tc>
      </w:tr>
      <w:tr w:rsidR="00D151A4" w:rsidRPr="00744476" w14:paraId="6DED1C1C" w14:textId="77777777" w:rsidTr="00173026">
        <w:tc>
          <w:tcPr>
            <w:tcW w:w="4050" w:type="dxa"/>
          </w:tcPr>
          <w:p w14:paraId="598B2BDB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B1E624D" w14:textId="3BEB8A7E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30,371</w:t>
            </w:r>
          </w:p>
        </w:tc>
        <w:tc>
          <w:tcPr>
            <w:tcW w:w="270" w:type="dxa"/>
            <w:shd w:val="clear" w:color="auto" w:fill="auto"/>
          </w:tcPr>
          <w:p w14:paraId="67ADF378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7623816" w14:textId="0DDC05E1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1,750</w:t>
            </w:r>
          </w:p>
        </w:tc>
        <w:tc>
          <w:tcPr>
            <w:tcW w:w="270" w:type="dxa"/>
            <w:shd w:val="clear" w:color="auto" w:fill="auto"/>
          </w:tcPr>
          <w:p w14:paraId="2E0E5047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62A74AE" w14:textId="2697E34F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7,858</w:t>
            </w:r>
          </w:p>
        </w:tc>
        <w:tc>
          <w:tcPr>
            <w:tcW w:w="270" w:type="dxa"/>
            <w:shd w:val="clear" w:color="auto" w:fill="auto"/>
          </w:tcPr>
          <w:p w14:paraId="55CB1C97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914B157" w14:textId="62F90971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C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A22770" w14:textId="63705FB6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149D8D" w14:textId="78D6C074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sz w:val="24"/>
                <w:szCs w:val="24"/>
              </w:rPr>
              <w:t>39,979</w:t>
            </w:r>
          </w:p>
        </w:tc>
      </w:tr>
      <w:tr w:rsidR="00D151A4" w:rsidRPr="00744476" w14:paraId="1F9DE206" w14:textId="77777777" w:rsidTr="00173026">
        <w:tc>
          <w:tcPr>
            <w:tcW w:w="4050" w:type="dxa"/>
          </w:tcPr>
          <w:p w14:paraId="3C5C61F9" w14:textId="30B44491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7546A" w14:textId="30CD4F0B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654,800</w:t>
            </w:r>
          </w:p>
        </w:tc>
        <w:tc>
          <w:tcPr>
            <w:tcW w:w="270" w:type="dxa"/>
            <w:shd w:val="clear" w:color="auto" w:fill="auto"/>
          </w:tcPr>
          <w:p w14:paraId="62DE40DF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871A" w14:textId="4F51EB5F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48,913</w:t>
            </w:r>
          </w:p>
        </w:tc>
        <w:tc>
          <w:tcPr>
            <w:tcW w:w="270" w:type="dxa"/>
            <w:shd w:val="clear" w:color="auto" w:fill="auto"/>
          </w:tcPr>
          <w:p w14:paraId="4F2AACFD" w14:textId="77777777" w:rsidR="00D151A4" w:rsidRPr="0062341F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B36C2" w14:textId="1220B07C" w:rsidR="00D151A4" w:rsidRPr="0062341F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34,914</w:t>
            </w:r>
          </w:p>
        </w:tc>
        <w:tc>
          <w:tcPr>
            <w:tcW w:w="270" w:type="dxa"/>
            <w:shd w:val="clear" w:color="auto" w:fill="auto"/>
          </w:tcPr>
          <w:p w14:paraId="01B089F2" w14:textId="77777777" w:rsidR="00D151A4" w:rsidRPr="0062341F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B26A" w14:textId="3A60EF33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C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DB7C67" w14:textId="59E4583B" w:rsidR="00D151A4" w:rsidRPr="0062341F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B7BE" w14:textId="24CFD2EC" w:rsidR="00D151A4" w:rsidRPr="0062341F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738,627</w:t>
            </w:r>
          </w:p>
        </w:tc>
      </w:tr>
      <w:tr w:rsidR="00D151A4" w:rsidRPr="00744476" w14:paraId="09C6AA30" w14:textId="77777777" w:rsidTr="00173026">
        <w:tc>
          <w:tcPr>
            <w:tcW w:w="4050" w:type="dxa"/>
          </w:tcPr>
          <w:p w14:paraId="06F4BD40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760CF525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595C8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EF017E9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D221F5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6D8573" w14:textId="77777777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5779F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ABB997E" w14:textId="77777777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945D7" w14:textId="7CDE6452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39EB0FB7" w14:textId="26405F00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1A4" w:rsidRPr="00744476" w14:paraId="5E7F65D4" w14:textId="77777777" w:rsidTr="00173026">
        <w:tc>
          <w:tcPr>
            <w:tcW w:w="4050" w:type="dxa"/>
          </w:tcPr>
          <w:p w14:paraId="257BAA96" w14:textId="7777777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611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144C0A58" w14:textId="77777777" w:rsidR="00D151A4" w:rsidRPr="001611D6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5A13E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877A81B" w14:textId="77777777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78F2D2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1808220E" w14:textId="77777777" w:rsidR="00D151A4" w:rsidRPr="001611D6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0F3CAC" w14:textId="77777777" w:rsidR="00D151A4" w:rsidRPr="001611D6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4CC2DCF" w14:textId="77777777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31303F" w14:textId="09FC72C9" w:rsidR="00D151A4" w:rsidRPr="001611D6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2973955" w14:textId="4348FD7B" w:rsidR="00D151A4" w:rsidRPr="001611D6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1A4" w:rsidRPr="00744476" w14:paraId="777042CD" w14:textId="77777777" w:rsidTr="00173026">
        <w:tc>
          <w:tcPr>
            <w:tcW w:w="4050" w:type="dxa"/>
          </w:tcPr>
          <w:p w14:paraId="7C71C5B4" w14:textId="2945F78A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3BA9396" w14:textId="5DB928BE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112,758</w:t>
            </w:r>
          </w:p>
        </w:tc>
        <w:tc>
          <w:tcPr>
            <w:tcW w:w="270" w:type="dxa"/>
            <w:shd w:val="clear" w:color="auto" w:fill="auto"/>
          </w:tcPr>
          <w:p w14:paraId="17BCAB73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C0A18F8" w14:textId="43D3999D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12,220</w:t>
            </w:r>
          </w:p>
        </w:tc>
        <w:tc>
          <w:tcPr>
            <w:tcW w:w="270" w:type="dxa"/>
            <w:shd w:val="clear" w:color="auto" w:fill="auto"/>
          </w:tcPr>
          <w:p w14:paraId="6A6CB2CA" w14:textId="77777777" w:rsidR="00D151A4" w:rsidRPr="0062341F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713E146" w14:textId="7F838F9C" w:rsidR="00D151A4" w:rsidRPr="0062341F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11,572</w:t>
            </w:r>
          </w:p>
        </w:tc>
        <w:tc>
          <w:tcPr>
            <w:tcW w:w="270" w:type="dxa"/>
            <w:shd w:val="clear" w:color="auto" w:fill="auto"/>
          </w:tcPr>
          <w:p w14:paraId="00B617DF" w14:textId="77777777" w:rsidR="00D151A4" w:rsidRPr="0062341F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2B1BD05" w14:textId="33C55AA9" w:rsidR="00D151A4" w:rsidRPr="006B4CC6" w:rsidRDefault="006B4CC6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C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E5154F1" w14:textId="18063F29" w:rsidR="00D151A4" w:rsidRPr="0062341F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64BE6687" w14:textId="1414D58E" w:rsidR="00D151A4" w:rsidRPr="0062341F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136,550</w:t>
            </w:r>
          </w:p>
        </w:tc>
      </w:tr>
      <w:tr w:rsidR="00D151A4" w:rsidRPr="00744476" w14:paraId="1622D38C" w14:textId="77777777" w:rsidTr="00173026">
        <w:tc>
          <w:tcPr>
            <w:tcW w:w="4050" w:type="dxa"/>
          </w:tcPr>
          <w:p w14:paraId="28BF9E25" w14:textId="69B92CB7" w:rsidR="00D151A4" w:rsidRPr="001611D6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1611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22CC07" w14:textId="4A37B6C6" w:rsidR="00D151A4" w:rsidRPr="0062341F" w:rsidRDefault="006B4CC6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356,888</w:t>
            </w:r>
          </w:p>
        </w:tc>
        <w:tc>
          <w:tcPr>
            <w:tcW w:w="270" w:type="dxa"/>
            <w:shd w:val="clear" w:color="auto" w:fill="auto"/>
          </w:tcPr>
          <w:p w14:paraId="03FA198A" w14:textId="77777777" w:rsidR="00D151A4" w:rsidRPr="001611D6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B27350" w14:textId="6D32E00F" w:rsidR="00D151A4" w:rsidRPr="0062341F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10,470</w:t>
            </w:r>
          </w:p>
        </w:tc>
        <w:tc>
          <w:tcPr>
            <w:tcW w:w="270" w:type="dxa"/>
            <w:shd w:val="clear" w:color="auto" w:fill="auto"/>
          </w:tcPr>
          <w:p w14:paraId="54FE9608" w14:textId="77777777" w:rsidR="00D151A4" w:rsidRPr="0062341F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CEA62B" w14:textId="087D8B76" w:rsidR="00D151A4" w:rsidRPr="0062341F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6,291</w:t>
            </w:r>
          </w:p>
        </w:tc>
        <w:tc>
          <w:tcPr>
            <w:tcW w:w="270" w:type="dxa"/>
            <w:shd w:val="clear" w:color="auto" w:fill="auto"/>
          </w:tcPr>
          <w:p w14:paraId="23C9A3BA" w14:textId="77777777" w:rsidR="00D151A4" w:rsidRPr="0062341F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3E710" w14:textId="15D39EA9" w:rsidR="00D151A4" w:rsidRPr="006B4CC6" w:rsidRDefault="006B4CC6" w:rsidP="006B4CC6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C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14:paraId="287C59E6" w14:textId="37AD3A57" w:rsidR="00D151A4" w:rsidRPr="0062341F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AE3D3" w14:textId="11348FC6" w:rsidR="00D151A4" w:rsidRPr="0062341F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493,649</w:t>
            </w:r>
          </w:p>
        </w:tc>
      </w:tr>
    </w:tbl>
    <w:p w14:paraId="5BBEEC24" w14:textId="3568E04B" w:rsidR="00C64AFC" w:rsidRDefault="00C64AFC" w:rsidP="00C64AFC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1428B03A" w14:textId="77777777" w:rsidR="008D192D" w:rsidRDefault="00C64AFC">
      <w:pPr>
        <w:spacing w:line="240" w:lineRule="auto"/>
        <w:rPr>
          <w:rFonts w:asciiTheme="majorBidi" w:hAnsiTheme="majorBidi" w:cstheme="majorBidi"/>
        </w:rPr>
        <w:sectPr w:rsidR="008D192D" w:rsidSect="00A228DE"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  <w:r>
        <w:rPr>
          <w:rFonts w:asciiTheme="majorBidi" w:hAnsiTheme="majorBidi" w:cstheme="majorBidi"/>
        </w:rPr>
        <w:br w:type="page"/>
      </w:r>
    </w:p>
    <w:p w14:paraId="38C5D0C6" w14:textId="14B0BFE8" w:rsidR="00CD283E" w:rsidRPr="00D57BD1" w:rsidRDefault="003E0819" w:rsidP="001B4B94">
      <w:pPr>
        <w:pStyle w:val="Caption"/>
        <w:ind w:hanging="900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7E71F96" w14:textId="77777777" w:rsidR="006D4087" w:rsidRPr="003F48D9" w:rsidRDefault="006D4087" w:rsidP="00AD4D30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690"/>
        <w:gridCol w:w="238"/>
        <w:gridCol w:w="1134"/>
        <w:gridCol w:w="236"/>
        <w:gridCol w:w="1135"/>
        <w:gridCol w:w="236"/>
        <w:gridCol w:w="1135"/>
        <w:gridCol w:w="236"/>
        <w:gridCol w:w="1135"/>
      </w:tblGrid>
      <w:tr w:rsidR="00DD3FAF" w:rsidRPr="00744476" w14:paraId="0A0B8CB9" w14:textId="77777777" w:rsidTr="006D4087">
        <w:tc>
          <w:tcPr>
            <w:tcW w:w="3690" w:type="dxa"/>
          </w:tcPr>
          <w:p w14:paraId="18B3874D" w14:textId="77777777" w:rsidR="00DD3FAF" w:rsidRPr="00744476" w:rsidRDefault="00DD3FAF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5A453A" w14:textId="77777777" w:rsidR="00DD3FAF" w:rsidRPr="00744476" w:rsidRDefault="00DD3FAF" w:rsidP="003F48D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341E9B03" w14:textId="77777777" w:rsidR="00DD3FAF" w:rsidRPr="00744476" w:rsidRDefault="00DD3FAF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2D8CDF" w14:textId="77777777" w:rsidR="00DD3FAF" w:rsidRPr="00744476" w:rsidRDefault="00DD3FAF" w:rsidP="003F48D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F820521" w14:textId="77777777" w:rsidR="00DD3FAF" w:rsidRPr="00744476" w:rsidRDefault="00DD3FAF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087" w:rsidRPr="00744476" w14:paraId="55237350" w14:textId="77777777" w:rsidTr="006D4087">
        <w:tc>
          <w:tcPr>
            <w:tcW w:w="3690" w:type="dxa"/>
          </w:tcPr>
          <w:p w14:paraId="78223E7D" w14:textId="77777777" w:rsidR="006D4087" w:rsidRPr="00744476" w:rsidRDefault="006D4087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4C444D5" w14:textId="77777777" w:rsidR="006D4087" w:rsidRPr="00744476" w:rsidRDefault="006D4087" w:rsidP="003F48D9">
            <w:pPr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891904D" w14:textId="016259EB" w:rsidR="006D4087" w:rsidRPr="00744476" w:rsidRDefault="00EE7549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359832F" w14:textId="77777777"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0A782B" w14:textId="232E993B" w:rsidR="006D4087" w:rsidRPr="00744476" w:rsidRDefault="00EE7549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B0D826" w14:textId="77777777"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60EB12" w14:textId="31DF3244" w:rsidR="006D4087" w:rsidRPr="00744476" w:rsidRDefault="00EE7549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826CD08" w14:textId="77777777"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948E49" w14:textId="1E8B9BB7" w:rsidR="006D4087" w:rsidRPr="00744476" w:rsidRDefault="00EE7549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D4087" w:rsidRPr="00744476" w14:paraId="446FD63D" w14:textId="77777777" w:rsidTr="006D4087">
        <w:tc>
          <w:tcPr>
            <w:tcW w:w="3690" w:type="dxa"/>
          </w:tcPr>
          <w:p w14:paraId="4C0BBA60" w14:textId="77777777" w:rsidR="006D4087" w:rsidRPr="00744476" w:rsidRDefault="006D4087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F9C771" w14:textId="77777777" w:rsidR="006D4087" w:rsidRPr="00744476" w:rsidRDefault="006D4087" w:rsidP="003F48D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16540B3" w14:textId="77777777" w:rsidR="006D4087" w:rsidRPr="00744476" w:rsidRDefault="006D4087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4087" w:rsidRPr="00744476" w14:paraId="43A20BE8" w14:textId="77777777" w:rsidTr="006D4087">
        <w:tc>
          <w:tcPr>
            <w:tcW w:w="3690" w:type="dxa"/>
            <w:vAlign w:val="bottom"/>
          </w:tcPr>
          <w:p w14:paraId="117AB961" w14:textId="77777777" w:rsidR="006D4087" w:rsidRPr="00744476" w:rsidRDefault="006D4087" w:rsidP="003F48D9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8" w:type="dxa"/>
            <w:vAlign w:val="bottom"/>
          </w:tcPr>
          <w:p w14:paraId="2C268233" w14:textId="77777777"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C5DAEB3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3F082" w14:textId="77777777"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2E58C8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0DB48" w14:textId="77777777"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B91ED6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E0F518" w14:textId="77777777"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2279594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087" w:rsidRPr="00744476" w14:paraId="014E7DFF" w14:textId="77777777" w:rsidTr="006D4087">
        <w:tc>
          <w:tcPr>
            <w:tcW w:w="3690" w:type="dxa"/>
            <w:vAlign w:val="bottom"/>
          </w:tcPr>
          <w:p w14:paraId="3AAFA584" w14:textId="42143099" w:rsidR="006D4087" w:rsidRPr="00744476" w:rsidRDefault="006D4087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8" w:type="dxa"/>
            <w:vAlign w:val="bottom"/>
          </w:tcPr>
          <w:p w14:paraId="7F6D8873" w14:textId="77777777"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189944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BC9859" w14:textId="77777777"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82D7596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773DDDA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046A5AC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8FE" w:rsidRPr="00744476" w14:paraId="72BB1445" w14:textId="77777777" w:rsidTr="0045338F">
        <w:tc>
          <w:tcPr>
            <w:tcW w:w="3690" w:type="dxa"/>
            <w:vAlign w:val="bottom"/>
          </w:tcPr>
          <w:p w14:paraId="3B445031" w14:textId="77777777" w:rsidR="005D28FE" w:rsidRPr="00744476" w:rsidRDefault="005D28FE" w:rsidP="005D28FE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6C53640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BF2160" w14:textId="3D31A6D0" w:rsidR="005D28FE" w:rsidRPr="00BF089B" w:rsidRDefault="00DC3A8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1,314,807</w:t>
            </w:r>
          </w:p>
        </w:tc>
        <w:tc>
          <w:tcPr>
            <w:tcW w:w="236" w:type="dxa"/>
            <w:vAlign w:val="bottom"/>
          </w:tcPr>
          <w:p w14:paraId="3D701779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0414E42" w14:textId="74810F4C" w:rsidR="005D28FE" w:rsidRPr="00BF089B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="005D28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6" w:type="dxa"/>
            <w:vAlign w:val="bottom"/>
          </w:tcPr>
          <w:p w14:paraId="3463F087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90F2782" w14:textId="5D66FF4B" w:rsidR="005D28FE" w:rsidRPr="00744476" w:rsidRDefault="00224234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1,075,182</w:t>
            </w:r>
          </w:p>
        </w:tc>
        <w:tc>
          <w:tcPr>
            <w:tcW w:w="236" w:type="dxa"/>
            <w:vAlign w:val="bottom"/>
          </w:tcPr>
          <w:p w14:paraId="556B9678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785755" w14:textId="4A37B6D9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7,86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D28FE" w:rsidRPr="00744476" w14:paraId="1869B61C" w14:textId="77777777" w:rsidTr="0045338F">
        <w:tc>
          <w:tcPr>
            <w:tcW w:w="3690" w:type="dxa"/>
            <w:vAlign w:val="bottom"/>
          </w:tcPr>
          <w:p w14:paraId="0E058458" w14:textId="77777777" w:rsidR="005D28FE" w:rsidRPr="00744476" w:rsidRDefault="005D28FE" w:rsidP="005D28FE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238" w:type="dxa"/>
            <w:vAlign w:val="bottom"/>
          </w:tcPr>
          <w:p w14:paraId="04B2DF64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0B460" w14:textId="08A840BC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84B7CB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E8BB651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DE3DE3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8F8D5B3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2B22A0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ADC16F5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A8E" w:rsidRPr="00744476" w14:paraId="26D0A548" w14:textId="77777777" w:rsidTr="0045338F">
        <w:tc>
          <w:tcPr>
            <w:tcW w:w="3690" w:type="dxa"/>
            <w:vAlign w:val="bottom"/>
          </w:tcPr>
          <w:p w14:paraId="2A7C0273" w14:textId="77777777" w:rsidR="00DC3A8E" w:rsidRPr="00744476" w:rsidRDefault="00DC3A8E" w:rsidP="00DC3A8E">
            <w:pPr>
              <w:spacing w:line="380" w:lineRule="exact"/>
              <w:ind w:left="151" w:right="-115" w:firstLine="1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276CB0B" w14:textId="77777777" w:rsidR="00DC3A8E" w:rsidRPr="00744476" w:rsidRDefault="00DC3A8E" w:rsidP="00DC3A8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5859F5" w14:textId="658A55F9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179,343</w:t>
            </w:r>
          </w:p>
        </w:tc>
        <w:tc>
          <w:tcPr>
            <w:tcW w:w="236" w:type="dxa"/>
            <w:vAlign w:val="bottom"/>
          </w:tcPr>
          <w:p w14:paraId="227FFAAD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2C07D31" w14:textId="49202050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D8F7912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4249131" w14:textId="78D91ACF" w:rsidR="00DC3A8E" w:rsidRPr="00525C50" w:rsidRDefault="00DC3A8E" w:rsidP="00DC3A8E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179,343</w:t>
            </w:r>
          </w:p>
        </w:tc>
        <w:tc>
          <w:tcPr>
            <w:tcW w:w="236" w:type="dxa"/>
            <w:vAlign w:val="bottom"/>
          </w:tcPr>
          <w:p w14:paraId="59E2BC9F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A6B05F6" w14:textId="25A9E3E4" w:rsidR="00DC3A8E" w:rsidRDefault="00DC3A8E" w:rsidP="00DC3A8E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C3A8E" w:rsidRPr="00744476" w14:paraId="65C05E1B" w14:textId="77777777" w:rsidTr="0045338F">
        <w:tc>
          <w:tcPr>
            <w:tcW w:w="3690" w:type="dxa"/>
            <w:vAlign w:val="bottom"/>
          </w:tcPr>
          <w:p w14:paraId="2D6178C0" w14:textId="77777777" w:rsidR="00DC3A8E" w:rsidRPr="00744476" w:rsidRDefault="00DC3A8E" w:rsidP="00DC3A8E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8" w:type="dxa"/>
            <w:vAlign w:val="bottom"/>
          </w:tcPr>
          <w:p w14:paraId="0F621D11" w14:textId="77777777" w:rsidR="00DC3A8E" w:rsidRPr="00744476" w:rsidRDefault="00DC3A8E" w:rsidP="00DC3A8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01DB4F" w14:textId="3829C366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1,428,571</w:t>
            </w:r>
          </w:p>
        </w:tc>
        <w:tc>
          <w:tcPr>
            <w:tcW w:w="236" w:type="dxa"/>
            <w:vAlign w:val="bottom"/>
          </w:tcPr>
          <w:p w14:paraId="5C474023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47461C5" w14:textId="516B6530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FD7A159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55CAEB" w14:textId="2A60A135" w:rsidR="00DC3A8E" w:rsidDel="0051239F" w:rsidRDefault="00DC3A8E" w:rsidP="00DC3A8E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1,428,571</w:t>
            </w:r>
          </w:p>
        </w:tc>
        <w:tc>
          <w:tcPr>
            <w:tcW w:w="236" w:type="dxa"/>
            <w:vAlign w:val="bottom"/>
          </w:tcPr>
          <w:p w14:paraId="7C566F4F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AF93704" w14:textId="0093A284" w:rsidR="00DC3A8E" w:rsidDel="0051239F" w:rsidRDefault="00DC3A8E" w:rsidP="00DC3A8E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C3A8E" w:rsidRPr="00744476" w14:paraId="13357354" w14:textId="77777777" w:rsidTr="0045338F">
        <w:tc>
          <w:tcPr>
            <w:tcW w:w="3690" w:type="dxa"/>
            <w:vAlign w:val="bottom"/>
          </w:tcPr>
          <w:p w14:paraId="1FE720DB" w14:textId="77777777" w:rsidR="00DC3A8E" w:rsidRPr="00744476" w:rsidRDefault="00DC3A8E" w:rsidP="00DC3A8E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8" w:type="dxa"/>
          </w:tcPr>
          <w:p w14:paraId="00E42C62" w14:textId="77777777" w:rsidR="00DC3A8E" w:rsidRPr="00744476" w:rsidRDefault="00DC3A8E" w:rsidP="00DC3A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874F44" w14:textId="3539E238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17,180,000</w:t>
            </w:r>
          </w:p>
        </w:tc>
        <w:tc>
          <w:tcPr>
            <w:tcW w:w="236" w:type="dxa"/>
            <w:vAlign w:val="bottom"/>
          </w:tcPr>
          <w:p w14:paraId="7DF8CF39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32BC1C" w14:textId="707C32CD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7,205,000</w:t>
            </w:r>
          </w:p>
        </w:tc>
        <w:tc>
          <w:tcPr>
            <w:tcW w:w="236" w:type="dxa"/>
            <w:vAlign w:val="bottom"/>
          </w:tcPr>
          <w:p w14:paraId="2E67687F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020A04F" w14:textId="0BFF76A5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13,180,000</w:t>
            </w:r>
          </w:p>
        </w:tc>
        <w:tc>
          <w:tcPr>
            <w:tcW w:w="236" w:type="dxa"/>
            <w:vAlign w:val="bottom"/>
          </w:tcPr>
          <w:p w14:paraId="0EB2DE2E" w14:textId="77777777" w:rsidR="00DC3A8E" w:rsidRPr="00744476" w:rsidRDefault="00DC3A8E" w:rsidP="00DC3A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F023844" w14:textId="47AED9A1" w:rsidR="00DC3A8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7,205,000</w:t>
            </w:r>
          </w:p>
        </w:tc>
      </w:tr>
      <w:tr w:rsidR="005D28FE" w:rsidRPr="00744476" w14:paraId="40FCF51B" w14:textId="77777777" w:rsidTr="0045338F">
        <w:tc>
          <w:tcPr>
            <w:tcW w:w="3690" w:type="dxa"/>
            <w:vAlign w:val="bottom"/>
          </w:tcPr>
          <w:p w14:paraId="04962347" w14:textId="361AF4F3" w:rsidR="005D28FE" w:rsidRPr="00744476" w:rsidRDefault="005D28FE" w:rsidP="00216026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="00683F4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  <w:r w:rsidR="002160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6026" w:rsidRPr="002160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(2562:</w:t>
            </w:r>
            <w:r w:rsidR="00216026" w:rsidRPr="002160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หนี้สินตามสัญญาเช่า</w:t>
            </w:r>
            <w:r w:rsidR="00683F4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-</w:t>
            </w:r>
            <w:r w:rsidR="00216026" w:rsidRPr="002160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การเงิน)</w:t>
            </w:r>
          </w:p>
        </w:tc>
        <w:tc>
          <w:tcPr>
            <w:tcW w:w="238" w:type="dxa"/>
            <w:vAlign w:val="bottom"/>
          </w:tcPr>
          <w:p w14:paraId="0ED41265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2579F" w14:textId="5B4B7D54" w:rsidR="005D28FE" w:rsidRPr="00744476" w:rsidRDefault="00DC3A8E" w:rsidP="00DC3A8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132,369</w:t>
            </w:r>
          </w:p>
        </w:tc>
        <w:tc>
          <w:tcPr>
            <w:tcW w:w="236" w:type="dxa"/>
            <w:vAlign w:val="bottom"/>
          </w:tcPr>
          <w:p w14:paraId="38787209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FBBA619" w14:textId="778B5415" w:rsidR="005D28FE" w:rsidRPr="00744476" w:rsidRDefault="005D28FE" w:rsidP="000E2335">
            <w:pPr>
              <w:tabs>
                <w:tab w:val="decimal" w:pos="536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DFFD53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36E4" w14:textId="50C1F166" w:rsidR="005D28FE" w:rsidRPr="00744476" w:rsidRDefault="00224234" w:rsidP="00683F45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3F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83,553</w:t>
            </w:r>
          </w:p>
        </w:tc>
        <w:tc>
          <w:tcPr>
            <w:tcW w:w="236" w:type="dxa"/>
            <w:vAlign w:val="bottom"/>
          </w:tcPr>
          <w:p w14:paraId="41748538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E279E9F" w14:textId="43788A51" w:rsidR="005D28FE" w:rsidRPr="00744476" w:rsidRDefault="005D28FE" w:rsidP="0022423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28FE" w:rsidRPr="00744476" w14:paraId="24D90181" w14:textId="77777777" w:rsidTr="0045338F">
        <w:tc>
          <w:tcPr>
            <w:tcW w:w="3690" w:type="dxa"/>
            <w:vAlign w:val="bottom"/>
          </w:tcPr>
          <w:p w14:paraId="4353E141" w14:textId="77777777" w:rsidR="005D28FE" w:rsidRPr="00744476" w:rsidRDefault="005D28FE" w:rsidP="005D28FE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หมุนเวียน</w:t>
            </w:r>
          </w:p>
        </w:tc>
        <w:tc>
          <w:tcPr>
            <w:tcW w:w="238" w:type="dxa"/>
            <w:vAlign w:val="bottom"/>
          </w:tcPr>
          <w:p w14:paraId="03F5494B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96B14" w14:textId="764A10A7" w:rsidR="005D28FE" w:rsidRPr="00744476" w:rsidRDefault="00DC3A8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20,235,090</w:t>
            </w:r>
          </w:p>
        </w:tc>
        <w:tc>
          <w:tcPr>
            <w:tcW w:w="236" w:type="dxa"/>
            <w:vAlign w:val="bottom"/>
          </w:tcPr>
          <w:p w14:paraId="285DDE3F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3D3A8" w14:textId="16126CC5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D7B936B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36355" w14:textId="6055084A" w:rsidR="005D28FE" w:rsidRPr="00744476" w:rsidRDefault="00224234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15,946,649</w:t>
            </w:r>
          </w:p>
        </w:tc>
        <w:tc>
          <w:tcPr>
            <w:tcW w:w="236" w:type="dxa"/>
            <w:vAlign w:val="bottom"/>
          </w:tcPr>
          <w:p w14:paraId="1096B090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4162" w14:textId="41DFA3B8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7,896</w:t>
            </w:r>
          </w:p>
        </w:tc>
      </w:tr>
      <w:tr w:rsidR="005D28FE" w:rsidRPr="003F48D9" w14:paraId="26727F00" w14:textId="77777777" w:rsidTr="0045338F">
        <w:tc>
          <w:tcPr>
            <w:tcW w:w="3690" w:type="dxa"/>
            <w:vAlign w:val="bottom"/>
          </w:tcPr>
          <w:p w14:paraId="341B6E7C" w14:textId="77777777" w:rsidR="005D28FE" w:rsidRPr="00E4573E" w:rsidRDefault="005D28FE" w:rsidP="005D28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8" w:type="dxa"/>
            <w:vAlign w:val="bottom"/>
          </w:tcPr>
          <w:p w14:paraId="1B6A4A4A" w14:textId="77777777" w:rsidR="005D28FE" w:rsidRPr="00E4573E" w:rsidRDefault="005D28FE" w:rsidP="005D28F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B0B80C" w14:textId="77777777" w:rsidR="005D28FE" w:rsidRPr="00E4573E" w:rsidRDefault="005D28FE" w:rsidP="005D28F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9182EC" w14:textId="77777777" w:rsidR="005D28FE" w:rsidRPr="00E4573E" w:rsidRDefault="005D28FE" w:rsidP="005D28F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658540D" w14:textId="77777777" w:rsidR="005D28FE" w:rsidRPr="00E4573E" w:rsidRDefault="005D28FE" w:rsidP="005D28F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9D5907" w14:textId="77777777" w:rsidR="005D28FE" w:rsidRPr="00E4573E" w:rsidRDefault="005D28FE" w:rsidP="005D28F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06D475F" w14:textId="77777777" w:rsidR="005D28FE" w:rsidRPr="00E4573E" w:rsidRDefault="005D28FE" w:rsidP="005D28F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B57DBA7" w14:textId="77777777" w:rsidR="005D28FE" w:rsidRPr="00E4573E" w:rsidRDefault="005D28FE" w:rsidP="005D28F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4929533" w14:textId="77777777" w:rsidR="005D28FE" w:rsidRPr="00E4573E" w:rsidRDefault="005D28FE" w:rsidP="005D28F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28FE" w:rsidRPr="00744476" w14:paraId="1A198FB0" w14:textId="77777777" w:rsidTr="0045338F">
        <w:tc>
          <w:tcPr>
            <w:tcW w:w="3690" w:type="dxa"/>
            <w:vAlign w:val="bottom"/>
          </w:tcPr>
          <w:p w14:paraId="117EE2B1" w14:textId="77777777" w:rsidR="005D28FE" w:rsidRPr="00744476" w:rsidRDefault="005D28FE" w:rsidP="005D28FE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8" w:type="dxa"/>
            <w:vAlign w:val="bottom"/>
          </w:tcPr>
          <w:p w14:paraId="4BCB62E9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E70D7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5BCD08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5D59F73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2B5B4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3117355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8285E0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56E845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8FE" w:rsidRPr="00744476" w14:paraId="6D93CBDB" w14:textId="77777777" w:rsidTr="0045338F">
        <w:tc>
          <w:tcPr>
            <w:tcW w:w="3690" w:type="dxa"/>
            <w:vAlign w:val="bottom"/>
          </w:tcPr>
          <w:p w14:paraId="61AA06A3" w14:textId="77777777" w:rsidR="005D28FE" w:rsidRPr="00744476" w:rsidRDefault="005D28FE" w:rsidP="005D28FE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8" w:type="dxa"/>
            <w:vAlign w:val="bottom"/>
          </w:tcPr>
          <w:p w14:paraId="52CD81CA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F915C6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C51C47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ADAB758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B885DB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8F40910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0C70DE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952EE7C" w14:textId="77777777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8FE" w:rsidRPr="00744476" w14:paraId="2A3BCB2D" w14:textId="77777777" w:rsidTr="0045338F">
        <w:tc>
          <w:tcPr>
            <w:tcW w:w="3690" w:type="dxa"/>
            <w:vAlign w:val="bottom"/>
          </w:tcPr>
          <w:p w14:paraId="5A009555" w14:textId="77777777" w:rsidR="005D28FE" w:rsidRPr="00744476" w:rsidRDefault="005D28FE" w:rsidP="005D28FE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636DB29F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6A6850" w14:textId="4DC1E4C2" w:rsidR="005D28FE" w:rsidRPr="00744476" w:rsidRDefault="0082311A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380,711</w:t>
            </w:r>
          </w:p>
        </w:tc>
        <w:tc>
          <w:tcPr>
            <w:tcW w:w="236" w:type="dxa"/>
            <w:vAlign w:val="bottom"/>
          </w:tcPr>
          <w:p w14:paraId="473083C7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B3C4469" w14:textId="2CA12280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555,7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421935D4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C32DD02" w14:textId="34669C4C" w:rsidR="005D28FE" w:rsidDel="006A575E" w:rsidRDefault="00525C50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380,711</w:t>
            </w:r>
          </w:p>
        </w:tc>
        <w:tc>
          <w:tcPr>
            <w:tcW w:w="236" w:type="dxa"/>
            <w:vAlign w:val="bottom"/>
          </w:tcPr>
          <w:p w14:paraId="26556B26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5FC46FB" w14:textId="186A3386" w:rsidR="005D28FE" w:rsidDel="006A575E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555,7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5D28FE" w:rsidRPr="00744476" w14:paraId="0196D0B4" w14:textId="77777777" w:rsidTr="0045338F">
        <w:tc>
          <w:tcPr>
            <w:tcW w:w="3690" w:type="dxa"/>
            <w:vAlign w:val="bottom"/>
          </w:tcPr>
          <w:p w14:paraId="52EE3578" w14:textId="77777777" w:rsidR="005D28FE" w:rsidRPr="00744476" w:rsidRDefault="005D28FE" w:rsidP="005D28FE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8" w:type="dxa"/>
            <w:vAlign w:val="bottom"/>
          </w:tcPr>
          <w:p w14:paraId="1786184F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5F4EC4" w14:textId="6AC66FE7" w:rsidR="005D28FE" w:rsidRPr="00744476" w:rsidRDefault="0082311A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36" w:type="dxa"/>
            <w:vAlign w:val="bottom"/>
          </w:tcPr>
          <w:p w14:paraId="795D744A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14338D7" w14:textId="676ADDA9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8,57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AE8509E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69A64D" w14:textId="6364729C" w:rsidR="005D28FE" w:rsidRDefault="00525C50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36" w:type="dxa"/>
            <w:vAlign w:val="bottom"/>
          </w:tcPr>
          <w:p w14:paraId="791D96D6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F3078CA" w14:textId="2213BB09" w:rsidR="005D28FE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8,57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D28FE" w:rsidRPr="00744476" w14:paraId="157C2A3D" w14:textId="77777777" w:rsidTr="0045338F">
        <w:tc>
          <w:tcPr>
            <w:tcW w:w="3690" w:type="dxa"/>
            <w:vAlign w:val="bottom"/>
          </w:tcPr>
          <w:p w14:paraId="11D12B7C" w14:textId="77777777" w:rsidR="005D28FE" w:rsidRPr="00744476" w:rsidRDefault="005D28FE" w:rsidP="005D28FE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8" w:type="dxa"/>
          </w:tcPr>
          <w:p w14:paraId="207E0054" w14:textId="77777777" w:rsidR="005D28FE" w:rsidRPr="00744476" w:rsidRDefault="005D28FE" w:rsidP="005D28F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DF520C" w14:textId="0EF81833" w:rsidR="005D28FE" w:rsidRPr="00744476" w:rsidRDefault="0082311A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40,506,200</w:t>
            </w:r>
          </w:p>
        </w:tc>
        <w:tc>
          <w:tcPr>
            <w:tcW w:w="236" w:type="dxa"/>
            <w:vAlign w:val="bottom"/>
          </w:tcPr>
          <w:p w14:paraId="3E5B690B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3D9A28D" w14:textId="5D2299D9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95,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F3DCB65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B0C92A" w14:textId="5AC7975B" w:rsidR="005D28FE" w:rsidRPr="00744476" w:rsidRDefault="00224234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32,744,200</w:t>
            </w:r>
          </w:p>
        </w:tc>
        <w:tc>
          <w:tcPr>
            <w:tcW w:w="236" w:type="dxa"/>
            <w:vAlign w:val="bottom"/>
          </w:tcPr>
          <w:p w14:paraId="79224A8A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3927AC2" w14:textId="4092DD5B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28FE">
              <w:rPr>
                <w:rFonts w:asciiTheme="majorBidi" w:hAnsiTheme="majorBidi" w:cstheme="majorBidi"/>
                <w:sz w:val="30"/>
                <w:szCs w:val="30"/>
              </w:rPr>
              <w:t>,675,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24234" w:rsidRPr="00744476" w14:paraId="270A2246" w14:textId="77777777" w:rsidTr="0045338F">
        <w:tc>
          <w:tcPr>
            <w:tcW w:w="3690" w:type="dxa"/>
            <w:vAlign w:val="bottom"/>
          </w:tcPr>
          <w:p w14:paraId="60DC2A42" w14:textId="2F560220" w:rsidR="00224234" w:rsidRPr="00744476" w:rsidRDefault="00224234" w:rsidP="005D28FE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683F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38" w:type="dxa"/>
          </w:tcPr>
          <w:p w14:paraId="794E1DA2" w14:textId="77777777" w:rsidR="00224234" w:rsidRPr="00744476" w:rsidRDefault="00224234" w:rsidP="005D28F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3D320" w14:textId="4DBA5F13" w:rsidR="00224234" w:rsidRPr="00744476" w:rsidRDefault="0082311A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323,626</w:t>
            </w:r>
          </w:p>
        </w:tc>
        <w:tc>
          <w:tcPr>
            <w:tcW w:w="236" w:type="dxa"/>
            <w:vAlign w:val="bottom"/>
          </w:tcPr>
          <w:p w14:paraId="0D575575" w14:textId="77777777" w:rsidR="00224234" w:rsidRPr="00744476" w:rsidRDefault="00224234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A763362" w14:textId="510DFF88" w:rsidR="00224234" w:rsidRDefault="00224234" w:rsidP="0022423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9E1430" w14:textId="77777777" w:rsidR="00224234" w:rsidRPr="00744476" w:rsidRDefault="00224234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94A41" w14:textId="007B5E80" w:rsidR="00224234" w:rsidRDefault="00224234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120,815</w:t>
            </w:r>
          </w:p>
        </w:tc>
        <w:tc>
          <w:tcPr>
            <w:tcW w:w="236" w:type="dxa"/>
            <w:vAlign w:val="bottom"/>
          </w:tcPr>
          <w:p w14:paraId="32229121" w14:textId="77777777" w:rsidR="00224234" w:rsidRPr="00744476" w:rsidRDefault="00224234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3268005" w14:textId="17E50E92" w:rsidR="00224234" w:rsidRPr="00224234" w:rsidRDefault="00224234" w:rsidP="0022423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28FE" w:rsidRPr="00744476" w14:paraId="79169AE0" w14:textId="77777777" w:rsidTr="0045338F">
        <w:tc>
          <w:tcPr>
            <w:tcW w:w="3690" w:type="dxa"/>
            <w:vAlign w:val="bottom"/>
          </w:tcPr>
          <w:p w14:paraId="576D1DC1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รวมหนี้สินที่มีดอกเบี้ย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8" w:type="dxa"/>
            <w:vAlign w:val="bottom"/>
          </w:tcPr>
          <w:p w14:paraId="101B6CC7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8C4D8" w14:textId="1C07C8B2" w:rsidR="005D28FE" w:rsidRPr="00744476" w:rsidRDefault="0082311A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42,210,537</w:t>
            </w:r>
          </w:p>
        </w:tc>
        <w:tc>
          <w:tcPr>
            <w:tcW w:w="236" w:type="dxa"/>
            <w:vAlign w:val="bottom"/>
          </w:tcPr>
          <w:p w14:paraId="42144EF0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51712" w14:textId="08A73176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36" w:type="dxa"/>
            <w:vAlign w:val="bottom"/>
          </w:tcPr>
          <w:p w14:paraId="49F2C4C3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341AA" w14:textId="144628FB" w:rsidR="005D28FE" w:rsidRPr="00744476" w:rsidRDefault="00224234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34,245,726</w:t>
            </w:r>
          </w:p>
        </w:tc>
        <w:tc>
          <w:tcPr>
            <w:tcW w:w="236" w:type="dxa"/>
            <w:vAlign w:val="bottom"/>
          </w:tcPr>
          <w:p w14:paraId="3DAABB8C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CAD1" w14:textId="421669A6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,659,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</w:p>
        </w:tc>
      </w:tr>
      <w:tr w:rsidR="005D28FE" w:rsidRPr="00744476" w14:paraId="6DFBBE64" w14:textId="77777777" w:rsidTr="0045338F">
        <w:tc>
          <w:tcPr>
            <w:tcW w:w="3690" w:type="dxa"/>
            <w:vAlign w:val="bottom"/>
          </w:tcPr>
          <w:p w14:paraId="7340733D" w14:textId="77777777" w:rsidR="005D28FE" w:rsidRPr="0077693A" w:rsidRDefault="005D28FE" w:rsidP="005D28FE">
            <w:pPr>
              <w:spacing w:line="380" w:lineRule="exact"/>
              <w:ind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A91F2B6" w14:textId="77777777" w:rsidR="005D28FE" w:rsidRPr="00744476" w:rsidRDefault="005D28FE" w:rsidP="005D28FE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8D3DC" w14:textId="3E535F82" w:rsidR="005D28FE" w:rsidRPr="00744476" w:rsidRDefault="0082311A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62,445,627</w:t>
            </w:r>
          </w:p>
        </w:tc>
        <w:tc>
          <w:tcPr>
            <w:tcW w:w="236" w:type="dxa"/>
            <w:vAlign w:val="bottom"/>
          </w:tcPr>
          <w:p w14:paraId="7F846B0C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160B9A2E" w14:textId="13EF7432" w:rsidR="005D28FE" w:rsidRPr="00744476" w:rsidRDefault="005D28FE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8,866</w:t>
            </w:r>
          </w:p>
        </w:tc>
        <w:tc>
          <w:tcPr>
            <w:tcW w:w="236" w:type="dxa"/>
            <w:vAlign w:val="bottom"/>
          </w:tcPr>
          <w:p w14:paraId="5626A310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A7A2D" w14:textId="6B556CF6" w:rsidR="005D28FE" w:rsidRPr="00744476" w:rsidRDefault="00224234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50,192,375</w:t>
            </w:r>
          </w:p>
        </w:tc>
        <w:tc>
          <w:tcPr>
            <w:tcW w:w="236" w:type="dxa"/>
            <w:vAlign w:val="bottom"/>
          </w:tcPr>
          <w:p w14:paraId="7B3DD042" w14:textId="77777777" w:rsidR="005D28FE" w:rsidRPr="00744476" w:rsidRDefault="005D28FE" w:rsidP="005D28F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0D6B71DC" w14:textId="56AE898E" w:rsidR="005D28FE" w:rsidRPr="00744476" w:rsidRDefault="00EE7549" w:rsidP="005D28FE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5D2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6DC3E861" w14:textId="77777777" w:rsidR="006A575E" w:rsidRDefault="006A575E" w:rsidP="004C480B">
      <w:pPr>
        <w:pStyle w:val="Bo-Blankline"/>
      </w:pPr>
    </w:p>
    <w:p w14:paraId="0FB6BA5E" w14:textId="77777777" w:rsidR="00576AC7" w:rsidRDefault="00576AC7" w:rsidP="004C480B">
      <w:pPr>
        <w:pStyle w:val="Bo-Blankline"/>
        <w:rPr>
          <w:cs/>
        </w:rPr>
      </w:pPr>
      <w:r>
        <w:rPr>
          <w:cs/>
        </w:rPr>
        <w:br w:type="page"/>
      </w:r>
    </w:p>
    <w:p w14:paraId="701855A1" w14:textId="07B072A4" w:rsidR="00CD283E" w:rsidRPr="007548C4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7548C4">
        <w:rPr>
          <w:rFonts w:asciiTheme="majorBidi" w:hAnsiTheme="majorBidi" w:cstheme="majorBidi"/>
          <w:spacing w:val="6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7548C4" w:rsidRPr="007548C4">
        <w:rPr>
          <w:rFonts w:asciiTheme="majorBidi" w:hAnsiTheme="majorBidi" w:cstheme="majorBidi"/>
          <w:spacing w:val="6"/>
          <w:cs/>
        </w:rPr>
        <w:t xml:space="preserve"> </w:t>
      </w:r>
      <w:r w:rsidRPr="007548C4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EE7549">
        <w:rPr>
          <w:rFonts w:asciiTheme="majorBidi" w:hAnsiTheme="majorBidi" w:cstheme="majorBidi"/>
          <w:spacing w:val="6"/>
          <w:lang w:val="en-US"/>
        </w:rPr>
        <w:t>31</w:t>
      </w:r>
      <w:r w:rsidR="004E53C6">
        <w:rPr>
          <w:rFonts w:asciiTheme="majorBidi" w:hAnsiTheme="majorBidi" w:cstheme="majorBidi" w:hint="cs"/>
          <w:spacing w:val="6"/>
          <w:cs/>
          <w:lang w:val="en-US"/>
        </w:rPr>
        <w:t xml:space="preserve"> </w:t>
      </w:r>
      <w:r w:rsidRPr="007548C4">
        <w:rPr>
          <w:rFonts w:asciiTheme="majorBidi" w:hAnsiTheme="majorBidi" w:cstheme="majorBidi"/>
          <w:spacing w:val="6"/>
          <w:cs/>
        </w:rPr>
        <w:t>ธันวาคม ได้ดังนี้</w:t>
      </w:r>
    </w:p>
    <w:p w14:paraId="7099E524" w14:textId="77777777" w:rsidR="00CD283E" w:rsidRPr="00D57BD1" w:rsidRDefault="00CD283E" w:rsidP="004C480B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744476" w14:paraId="22C044BD" w14:textId="77777777" w:rsidTr="00442709">
        <w:tc>
          <w:tcPr>
            <w:tcW w:w="3398" w:type="dxa"/>
          </w:tcPr>
          <w:p w14:paraId="5AF88665" w14:textId="77777777" w:rsidR="00BF7384" w:rsidRPr="00744476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744476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744476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744476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744476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709" w:rsidRPr="00744476" w14:paraId="0FF94DD0" w14:textId="77777777" w:rsidTr="00442709">
        <w:tc>
          <w:tcPr>
            <w:tcW w:w="3398" w:type="dxa"/>
          </w:tcPr>
          <w:p w14:paraId="4519C154" w14:textId="77777777" w:rsidR="00442709" w:rsidRPr="00744476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442709" w:rsidRPr="00744476" w:rsidRDefault="00442709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4A51CF24" w:rsidR="00442709" w:rsidRPr="00744476" w:rsidRDefault="00EE754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149049C1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481314C2" w:rsidR="00442709" w:rsidRPr="00744476" w:rsidRDefault="00EE754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4" w:type="dxa"/>
          </w:tcPr>
          <w:p w14:paraId="4802126D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57273523" w:rsidR="00442709" w:rsidRPr="00744476" w:rsidRDefault="00EE754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47E3D7A3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533D576A" w:rsidR="00442709" w:rsidRPr="00744476" w:rsidRDefault="00EE754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42709" w:rsidRPr="00744476" w14:paraId="438AB884" w14:textId="77777777" w:rsidTr="00442709">
        <w:tc>
          <w:tcPr>
            <w:tcW w:w="3398" w:type="dxa"/>
          </w:tcPr>
          <w:p w14:paraId="6A2AEB84" w14:textId="77777777" w:rsidR="00442709" w:rsidRPr="00744476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442709" w:rsidRPr="00744476" w:rsidRDefault="00442709" w:rsidP="0044270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442709" w:rsidRPr="00744476" w:rsidRDefault="00442709" w:rsidP="0044270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2335" w:rsidRPr="00744476" w14:paraId="1D9C7BC0" w14:textId="77777777" w:rsidTr="0075449F">
        <w:tc>
          <w:tcPr>
            <w:tcW w:w="3398" w:type="dxa"/>
            <w:vAlign w:val="bottom"/>
          </w:tcPr>
          <w:p w14:paraId="3BD570CD" w14:textId="77777777" w:rsidR="000E2335" w:rsidRPr="00744476" w:rsidRDefault="000E2335" w:rsidP="000E233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  <w:vAlign w:val="bottom"/>
          </w:tcPr>
          <w:p w14:paraId="065541F1" w14:textId="77777777" w:rsidR="000E2335" w:rsidRPr="00744476" w:rsidRDefault="000E2335" w:rsidP="000E233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F6962" w14:textId="42B3AD79" w:rsidR="000E2335" w:rsidRPr="00744476" w:rsidRDefault="00562AC1" w:rsidP="000E233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75449F">
              <w:rPr>
                <w:rFonts w:asciiTheme="majorBidi" w:hAnsiTheme="majorBidi" w:cstheme="majorBidi"/>
                <w:sz w:val="30"/>
                <w:szCs w:val="30"/>
              </w:rPr>
              <w:t>235,090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0A9C3C" w14:textId="77777777" w:rsidR="000E2335" w:rsidRPr="00744476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187626" w14:textId="27A08065" w:rsidR="000E2335" w:rsidRPr="00744476" w:rsidRDefault="00EE7549" w:rsidP="000E233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9,56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6D2A" w14:textId="77777777" w:rsidR="000E2335" w:rsidRPr="00744476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F5DCA89" w14:textId="18417A93" w:rsidR="000E2335" w:rsidRPr="00F078C2" w:rsidRDefault="00E6236C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="007544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946,649</w:t>
            </w:r>
          </w:p>
        </w:tc>
        <w:tc>
          <w:tcPr>
            <w:tcW w:w="234" w:type="dxa"/>
            <w:vAlign w:val="bottom"/>
          </w:tcPr>
          <w:p w14:paraId="5C2FC149" w14:textId="77777777" w:rsidR="000E2335" w:rsidRPr="00F078C2" w:rsidRDefault="000E2335" w:rsidP="000E2335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03C89F3F" w:rsidR="000E2335" w:rsidRPr="00F078C2" w:rsidRDefault="00EE7549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</w:tr>
      <w:tr w:rsidR="000E2335" w:rsidRPr="00744476" w14:paraId="1DB5C11B" w14:textId="77777777" w:rsidTr="0075449F">
        <w:tc>
          <w:tcPr>
            <w:tcW w:w="3398" w:type="dxa"/>
            <w:vAlign w:val="bottom"/>
          </w:tcPr>
          <w:p w14:paraId="1744375D" w14:textId="77777777" w:rsidR="000E2335" w:rsidRPr="00744476" w:rsidRDefault="000E2335" w:rsidP="000E233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แต่ไม่เกินห้าปี</w:t>
            </w:r>
          </w:p>
        </w:tc>
        <w:tc>
          <w:tcPr>
            <w:tcW w:w="236" w:type="dxa"/>
            <w:vAlign w:val="bottom"/>
          </w:tcPr>
          <w:p w14:paraId="2F0CB09F" w14:textId="77777777" w:rsidR="000E2335" w:rsidRPr="00744476" w:rsidRDefault="000E2335" w:rsidP="000E233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E08254" w14:textId="7398E4DC" w:rsidR="000E2335" w:rsidRPr="00744476" w:rsidRDefault="00562AC1" w:rsidP="000E233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544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2,031,589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3F49DB2" w14:textId="77777777" w:rsidR="000E2335" w:rsidRPr="00744476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526C96" w14:textId="743A3760" w:rsidR="000E2335" w:rsidRPr="00744476" w:rsidRDefault="00EE7549" w:rsidP="000E233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1C95CE" w14:textId="77777777" w:rsidR="000E2335" w:rsidRPr="00744476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ABB51D" w14:textId="5AF27791" w:rsidR="000E2335" w:rsidRPr="00744476" w:rsidRDefault="00E6236C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</w:t>
            </w:r>
            <w:r w:rsidR="007544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210,967</w:t>
            </w:r>
          </w:p>
        </w:tc>
        <w:tc>
          <w:tcPr>
            <w:tcW w:w="234" w:type="dxa"/>
            <w:vAlign w:val="bottom"/>
          </w:tcPr>
          <w:p w14:paraId="6C4FD2A1" w14:textId="77777777" w:rsidR="000E2335" w:rsidRPr="00744476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47057978" w:rsidR="000E2335" w:rsidRPr="00744476" w:rsidRDefault="00EE7549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</w:tr>
      <w:tr w:rsidR="000E2335" w:rsidRPr="00744476" w14:paraId="6267D46D" w14:textId="77777777" w:rsidTr="0075449F">
        <w:tc>
          <w:tcPr>
            <w:tcW w:w="3398" w:type="dxa"/>
            <w:vAlign w:val="bottom"/>
          </w:tcPr>
          <w:p w14:paraId="60BDF3BC" w14:textId="77777777" w:rsidR="000E2335" w:rsidRPr="00744476" w:rsidRDefault="000E2335" w:rsidP="000E233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236" w:type="dxa"/>
            <w:vAlign w:val="bottom"/>
          </w:tcPr>
          <w:p w14:paraId="723C65B6" w14:textId="77777777" w:rsidR="000E2335" w:rsidRPr="00744476" w:rsidRDefault="000E2335" w:rsidP="000E233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DEF9" w14:textId="73DCD16B" w:rsidR="000E2335" w:rsidRPr="00562AC1" w:rsidRDefault="002E6571" w:rsidP="002E657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178,948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74A0A5" w14:textId="77777777" w:rsidR="000E2335" w:rsidRPr="00562AC1" w:rsidRDefault="000E2335" w:rsidP="00562AC1">
            <w:pPr>
              <w:spacing w:line="380" w:lineRule="exact"/>
              <w:ind w:left="-115"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9789" w14:textId="10EE32DD" w:rsidR="000E2335" w:rsidRPr="00744476" w:rsidRDefault="00EE7549" w:rsidP="000E233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0E23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192215" w14:textId="77777777" w:rsidR="000E2335" w:rsidRPr="00744476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6C21" w14:textId="07C4F28F" w:rsidR="000E2335" w:rsidRPr="00744476" w:rsidRDefault="002E6571" w:rsidP="002E657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34,759</w:t>
            </w:r>
          </w:p>
        </w:tc>
        <w:tc>
          <w:tcPr>
            <w:tcW w:w="234" w:type="dxa"/>
            <w:vAlign w:val="bottom"/>
          </w:tcPr>
          <w:p w14:paraId="0969E211" w14:textId="77777777" w:rsidR="000E2335" w:rsidRPr="00F078C2" w:rsidRDefault="000E2335" w:rsidP="000E2335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3D98C46F" w:rsidR="000E2335" w:rsidRPr="00744476" w:rsidRDefault="00EE7549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0E2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E2335" w:rsidRPr="00744476" w14:paraId="34951500" w14:textId="77777777" w:rsidTr="0075449F">
        <w:tc>
          <w:tcPr>
            <w:tcW w:w="3398" w:type="dxa"/>
            <w:vAlign w:val="bottom"/>
          </w:tcPr>
          <w:p w14:paraId="444D38D5" w14:textId="77777777" w:rsidR="000E2335" w:rsidRPr="00744476" w:rsidRDefault="000E2335" w:rsidP="000E233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0E2335" w:rsidRPr="00744476" w:rsidRDefault="000E2335" w:rsidP="000E233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967F1" w14:textId="7FFCB474" w:rsidR="000E2335" w:rsidRPr="00AD6BF0" w:rsidRDefault="00562AC1" w:rsidP="000E233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54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2,445,627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A54B64" w14:textId="77777777" w:rsidR="000E2335" w:rsidRPr="00AD6BF0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9EFB3" w14:textId="33D78F76" w:rsidR="000E2335" w:rsidRPr="00AD6BF0" w:rsidRDefault="000E2335" w:rsidP="000E233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7DA4F6" w14:textId="77777777" w:rsidR="000E2335" w:rsidRPr="00AD6BF0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E1975" w14:textId="179AD79F" w:rsidR="000E2335" w:rsidRPr="00AD6BF0" w:rsidRDefault="0075449F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50,192,375</w:t>
            </w:r>
          </w:p>
        </w:tc>
        <w:tc>
          <w:tcPr>
            <w:tcW w:w="234" w:type="dxa"/>
            <w:vAlign w:val="bottom"/>
          </w:tcPr>
          <w:p w14:paraId="0B9357CD" w14:textId="77777777" w:rsidR="000E2335" w:rsidRPr="00AD6BF0" w:rsidRDefault="000E2335" w:rsidP="000E233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0E323D25" w:rsidR="000E2335" w:rsidRPr="00AD6BF0" w:rsidRDefault="00EE7549" w:rsidP="000E2335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E2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  <w:r w:rsidR="000E2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56536AF4" w14:textId="77777777" w:rsidR="00063824" w:rsidRPr="00D57BD1" w:rsidRDefault="00063824" w:rsidP="004C480B">
      <w:pPr>
        <w:pStyle w:val="Bo-Blankline"/>
      </w:pPr>
    </w:p>
    <w:p w14:paraId="593AF731" w14:textId="055BD649" w:rsidR="001B0684" w:rsidRPr="00D57BD1" w:rsidRDefault="001B0684" w:rsidP="00673EF2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D57BD1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6E69CC9D" w:rsidR="001B0684" w:rsidRDefault="001B0684" w:rsidP="004C480B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530"/>
        <w:gridCol w:w="270"/>
        <w:gridCol w:w="1620"/>
        <w:gridCol w:w="270"/>
        <w:gridCol w:w="1620"/>
      </w:tblGrid>
      <w:tr w:rsidR="00E024E4" w:rsidRPr="00744476" w14:paraId="42C2057C" w14:textId="77777777" w:rsidTr="00E024E4">
        <w:tc>
          <w:tcPr>
            <w:tcW w:w="3870" w:type="dxa"/>
          </w:tcPr>
          <w:p w14:paraId="61ADE887" w14:textId="04145926" w:rsidR="00E024E4" w:rsidRPr="00744476" w:rsidRDefault="00E024E4" w:rsidP="00865A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7BE65DF" w14:textId="77777777" w:rsidR="00E024E4" w:rsidRPr="00744476" w:rsidRDefault="00E024E4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DF733" w14:textId="77777777" w:rsidR="00E024E4" w:rsidRPr="00744476" w:rsidRDefault="00E024E4" w:rsidP="00435F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7813459" w14:textId="0982FA41" w:rsidR="00E024E4" w:rsidRPr="00E024E4" w:rsidRDefault="00E024E4" w:rsidP="00E024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4E4" w:rsidRPr="00744476" w14:paraId="2A997296" w14:textId="77777777" w:rsidTr="00E024E4">
        <w:tc>
          <w:tcPr>
            <w:tcW w:w="3870" w:type="dxa"/>
          </w:tcPr>
          <w:p w14:paraId="28594701" w14:textId="1BACB2A4" w:rsidR="00E024E4" w:rsidRPr="00744476" w:rsidRDefault="00E024E4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405CCDB" w14:textId="076D295A" w:rsidR="00E024E4" w:rsidRPr="00744476" w:rsidRDefault="00E024E4" w:rsidP="00435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0268224" w14:textId="77777777" w:rsidR="00E024E4" w:rsidRPr="00744476" w:rsidRDefault="00E024E4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5B6DFA" w14:textId="21E8FBBE" w:rsidR="00E024E4" w:rsidRPr="00744476" w:rsidRDefault="00EE7549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024E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E96F3EC" w14:textId="77777777" w:rsidR="00E024E4" w:rsidRPr="00744476" w:rsidRDefault="00E024E4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189859" w14:textId="34121329" w:rsidR="00E024E4" w:rsidRPr="00744476" w:rsidRDefault="00EE7549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024E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0291B" w:rsidRPr="00744476" w14:paraId="7550FEFB" w14:textId="77777777" w:rsidTr="002D360C">
        <w:tc>
          <w:tcPr>
            <w:tcW w:w="3870" w:type="dxa"/>
          </w:tcPr>
          <w:p w14:paraId="5BCDBFAE" w14:textId="77777777" w:rsidR="0000291B" w:rsidRPr="00744476" w:rsidRDefault="0000291B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3F5238" w14:textId="77777777" w:rsidR="0000291B" w:rsidRPr="00744476" w:rsidRDefault="0000291B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D7D3" w14:textId="77777777" w:rsidR="0000291B" w:rsidRPr="00744476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B4230A5" w14:textId="72B5A8DD" w:rsidR="0000291B" w:rsidRPr="00744476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24E4" w:rsidRPr="00F078C2" w14:paraId="7241BB60" w14:textId="77777777" w:rsidTr="00707F16">
        <w:tc>
          <w:tcPr>
            <w:tcW w:w="3870" w:type="dxa"/>
          </w:tcPr>
          <w:p w14:paraId="3F52E99B" w14:textId="3471CC8C" w:rsidR="00E024E4" w:rsidRPr="00744476" w:rsidRDefault="00E024E4" w:rsidP="00865A6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14:paraId="6AD8B40D" w14:textId="77777777" w:rsidR="00E024E4" w:rsidRPr="00744476" w:rsidRDefault="00E024E4" w:rsidP="00865A6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55F69" w14:textId="77777777" w:rsidR="00E024E4" w:rsidRPr="00B62E14" w:rsidRDefault="00E024E4" w:rsidP="00B62E14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3A1FF4" w14:textId="23251AC6" w:rsidR="00E024E4" w:rsidRPr="00F078C2" w:rsidRDefault="00B62E14" w:rsidP="00B62E14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1,278,911</w:t>
            </w:r>
          </w:p>
        </w:tc>
        <w:tc>
          <w:tcPr>
            <w:tcW w:w="270" w:type="dxa"/>
            <w:vAlign w:val="bottom"/>
          </w:tcPr>
          <w:p w14:paraId="05E8A132" w14:textId="77777777" w:rsidR="00E024E4" w:rsidRPr="00F078C2" w:rsidRDefault="00E024E4" w:rsidP="00865A64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87CAE91" w14:textId="5588C681" w:rsidR="00E024E4" w:rsidRPr="00F078C2" w:rsidRDefault="00EE7549" w:rsidP="00681D70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0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="00E0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</w:tr>
      <w:tr w:rsidR="00E024E4" w:rsidRPr="00744476" w14:paraId="211CAEB8" w14:textId="77777777" w:rsidTr="00707F16">
        <w:tc>
          <w:tcPr>
            <w:tcW w:w="3870" w:type="dxa"/>
          </w:tcPr>
          <w:p w14:paraId="5EBE55BF" w14:textId="5FF03F6E" w:rsidR="00E024E4" w:rsidRPr="00744476" w:rsidRDefault="00E024E4" w:rsidP="00865A6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46EC749A" w14:textId="77777777" w:rsidR="00E024E4" w:rsidRPr="00744476" w:rsidRDefault="00E024E4" w:rsidP="00865A6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024FCF" w14:textId="77777777" w:rsidR="00E024E4" w:rsidRPr="00744476" w:rsidRDefault="00E024E4" w:rsidP="00865A6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C7DA9" w14:textId="0FA4F56E" w:rsidR="00E024E4" w:rsidRPr="00744476" w:rsidRDefault="00B62E14" w:rsidP="00B62E14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4,083,826</w:t>
            </w:r>
          </w:p>
        </w:tc>
        <w:tc>
          <w:tcPr>
            <w:tcW w:w="270" w:type="dxa"/>
            <w:vAlign w:val="bottom"/>
          </w:tcPr>
          <w:p w14:paraId="7A2D7E7A" w14:textId="77777777" w:rsidR="00E024E4" w:rsidRPr="00744476" w:rsidRDefault="00E024E4" w:rsidP="00865A6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5A1677" w14:textId="381545B4" w:rsidR="00E024E4" w:rsidRPr="00744476" w:rsidRDefault="00EE7549" w:rsidP="00681D70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0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  <w:r w:rsidR="00E0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E024E4" w:rsidRPr="00AD6BF0" w14:paraId="56BD03B5" w14:textId="77777777" w:rsidTr="00707F16">
        <w:tc>
          <w:tcPr>
            <w:tcW w:w="3870" w:type="dxa"/>
            <w:vAlign w:val="bottom"/>
          </w:tcPr>
          <w:p w14:paraId="2AF3B2AD" w14:textId="77777777" w:rsidR="00E024E4" w:rsidRPr="00744476" w:rsidRDefault="00E024E4" w:rsidP="00865A6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21A4E5E" w14:textId="3DCEFAEC" w:rsidR="00E024E4" w:rsidRPr="00744476" w:rsidRDefault="001D35F9" w:rsidP="001D35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D7FCF62" w14:textId="339A177E" w:rsidR="00E024E4" w:rsidRPr="00AD6BF0" w:rsidRDefault="00E024E4" w:rsidP="00865A6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D4CA" w14:textId="5F728269" w:rsidR="00E024E4" w:rsidRPr="00B62E14" w:rsidRDefault="00B62E14" w:rsidP="00B62E14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2E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5,362,737</w:t>
            </w:r>
          </w:p>
        </w:tc>
        <w:tc>
          <w:tcPr>
            <w:tcW w:w="270" w:type="dxa"/>
            <w:vAlign w:val="bottom"/>
          </w:tcPr>
          <w:p w14:paraId="544742B1" w14:textId="77777777" w:rsidR="00E024E4" w:rsidRPr="00AD6BF0" w:rsidRDefault="00E024E4" w:rsidP="00865A6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D65D10" w14:textId="19F02F0C" w:rsidR="00E024E4" w:rsidRPr="00681D70" w:rsidRDefault="00EE7549" w:rsidP="00681D70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024E4" w:rsidRPr="00681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258</w:t>
            </w:r>
            <w:r w:rsidR="00E024E4" w:rsidRPr="00681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</w:p>
        </w:tc>
      </w:tr>
    </w:tbl>
    <w:p w14:paraId="6BDB9347" w14:textId="77777777" w:rsidR="00865A64" w:rsidRPr="00D57BD1" w:rsidRDefault="00865A64" w:rsidP="004C480B">
      <w:pPr>
        <w:pStyle w:val="Bo-Blankline"/>
      </w:pPr>
    </w:p>
    <w:p w14:paraId="7E09EB9F" w14:textId="43D14E31" w:rsidR="004937B4" w:rsidRPr="00D57BD1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D57BD1">
        <w:rPr>
          <w:rFonts w:asciiTheme="majorBidi" w:hAnsiTheme="majorBidi" w:cstheme="majorBidi"/>
          <w:cs/>
        </w:rPr>
        <w:t xml:space="preserve">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D57BD1">
        <w:rPr>
          <w:rFonts w:asciiTheme="majorBidi" w:hAnsiTheme="majorBidi" w:cstheme="majorBidi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0E2335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="00AD786F" w:rsidRPr="00D57BD1">
        <w:rPr>
          <w:rFonts w:asciiTheme="majorBidi" w:hAnsiTheme="majorBidi" w:cstheme="majorBidi"/>
          <w:cs/>
        </w:rPr>
        <w:t xml:space="preserve"> </w:t>
      </w:r>
      <w:r w:rsidRPr="00D57BD1">
        <w:rPr>
          <w:rFonts w:asciiTheme="majorBidi" w:hAnsiTheme="majorBidi" w:cstheme="majorBidi"/>
          <w:cs/>
        </w:rPr>
        <w:t>กลุ่มบริษัท</w:t>
      </w:r>
      <w:r w:rsidR="0053066A" w:rsidRPr="00D57BD1">
        <w:rPr>
          <w:rFonts w:asciiTheme="majorBidi" w:hAnsiTheme="majorBidi" w:cstheme="majorBidi"/>
          <w:cs/>
        </w:rPr>
        <w:t>และบริษัท</w:t>
      </w:r>
      <w:r w:rsidRPr="00D57BD1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F078C2">
        <w:rPr>
          <w:rFonts w:asciiTheme="majorBidi" w:hAnsiTheme="majorBidi" w:cstheme="majorBidi"/>
        </w:rPr>
        <w:t xml:space="preserve"> </w:t>
      </w:r>
      <w:r w:rsidR="004748D6" w:rsidRPr="00B455D8">
        <w:rPr>
          <w:rFonts w:asciiTheme="majorBidi" w:hAnsiTheme="majorBidi" w:cstheme="majorBidi"/>
          <w:lang w:val="en-US"/>
        </w:rPr>
        <w:t>153</w:t>
      </w:r>
      <w:r w:rsidR="00F078C2">
        <w:rPr>
          <w:rFonts w:asciiTheme="majorBidi" w:hAnsiTheme="majorBidi" w:cstheme="majorBidi"/>
        </w:rPr>
        <w:t xml:space="preserve"> </w:t>
      </w:r>
      <w:r w:rsidR="00F078C2">
        <w:rPr>
          <w:rFonts w:asciiTheme="majorBidi" w:hAnsiTheme="majorBidi" w:cstheme="majorBidi"/>
          <w:cs/>
        </w:rPr>
        <w:t>ล้านบาทและ</w:t>
      </w:r>
      <w:r w:rsidR="00F078C2">
        <w:rPr>
          <w:rFonts w:asciiTheme="majorBidi" w:hAnsiTheme="majorBidi" w:cstheme="majorBidi"/>
        </w:rPr>
        <w:t xml:space="preserve"> </w:t>
      </w:r>
      <w:r w:rsidR="004748D6" w:rsidRPr="00B455D8">
        <w:rPr>
          <w:rFonts w:asciiTheme="majorBidi" w:hAnsiTheme="majorBidi" w:cstheme="majorBidi"/>
        </w:rPr>
        <w:t>108</w:t>
      </w:r>
      <w:r w:rsidR="00F078C2">
        <w:rPr>
          <w:rFonts w:asciiTheme="majorBidi" w:hAnsiTheme="majorBidi" w:cstheme="majorBidi"/>
        </w:rPr>
        <w:t xml:space="preserve"> </w:t>
      </w:r>
      <w:r w:rsidR="002E0337" w:rsidRPr="00D57BD1">
        <w:rPr>
          <w:rFonts w:asciiTheme="majorBidi" w:hAnsiTheme="majorBidi" w:cstheme="majorBidi"/>
          <w:cs/>
        </w:rPr>
        <w:t>ล้านบาท</w:t>
      </w:r>
      <w:r w:rsidR="00B70C93" w:rsidRPr="00D57BD1">
        <w:rPr>
          <w:rFonts w:asciiTheme="majorBidi" w:hAnsiTheme="majorBidi" w:cstheme="majorBidi"/>
          <w:cs/>
        </w:rPr>
        <w:t xml:space="preserve"> </w:t>
      </w:r>
      <w:r w:rsidR="002E0337" w:rsidRPr="00D57BD1">
        <w:rPr>
          <w:rFonts w:asciiTheme="majorBidi" w:hAnsiTheme="majorBidi" w:cstheme="majorBidi"/>
          <w:cs/>
        </w:rPr>
        <w:t xml:space="preserve">ตามลำดับ </w:t>
      </w:r>
      <w:r w:rsidRPr="00D57BD1">
        <w:rPr>
          <w:rFonts w:asciiTheme="majorBidi" w:hAnsiTheme="majorBidi" w:cstheme="majorBidi"/>
          <w:i/>
          <w:iCs/>
          <w:cs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0E2335">
        <w:rPr>
          <w:rFonts w:asciiTheme="majorBidi" w:hAnsiTheme="majorBidi" w:cstheme="majorBidi"/>
          <w:i/>
          <w:iCs/>
        </w:rPr>
        <w:t>56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Pr="00D57BD1">
        <w:rPr>
          <w:rFonts w:asciiTheme="majorBidi" w:hAnsiTheme="majorBidi" w:cstheme="majorBidi"/>
          <w:i/>
          <w:iCs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153</w:t>
      </w:r>
      <w:r w:rsidR="00AD786F" w:rsidRPr="00D57BD1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D57BD1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D57BD1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EE7549">
        <w:rPr>
          <w:rFonts w:asciiTheme="majorBidi" w:hAnsiTheme="majorBidi" w:cstheme="majorBidi"/>
          <w:i/>
          <w:iCs/>
          <w:lang w:val="en-US"/>
        </w:rPr>
        <w:t>108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D57BD1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59704769" w14:textId="3E6E9711" w:rsidR="006A502E" w:rsidRPr="006912D8" w:rsidRDefault="006A502E" w:rsidP="006912D8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37072BE" w14:textId="77777777" w:rsidR="0092108E" w:rsidRPr="008550EC" w:rsidRDefault="0092108E" w:rsidP="0092108E">
      <w:pPr>
        <w:pStyle w:val="Bo-C1Content"/>
        <w:ind w:left="540"/>
        <w:rPr>
          <w:rFonts w:asciiTheme="majorBidi" w:hAnsiTheme="majorBidi" w:cstheme="majorBidi"/>
          <w:b/>
          <w:bCs/>
          <w:lang w:val="en-US"/>
        </w:rPr>
      </w:pPr>
      <w:r w:rsidRPr="00D547E2">
        <w:rPr>
          <w:rFonts w:asciiTheme="majorBidi" w:hAnsiTheme="majorBidi" w:cstheme="majorBidi"/>
          <w:b/>
          <w:bCs/>
          <w:cs/>
        </w:rPr>
        <w:t>เงินกู้ยืม</w:t>
      </w:r>
      <w:r w:rsidR="00CF6FF4">
        <w:rPr>
          <w:rFonts w:asciiTheme="majorBidi" w:hAnsiTheme="majorBidi" w:cstheme="majorBidi" w:hint="cs"/>
          <w:b/>
          <w:bCs/>
          <w:cs/>
        </w:rPr>
        <w:t>จากสถาบันการเงิน</w:t>
      </w:r>
    </w:p>
    <w:p w14:paraId="4BEEB691" w14:textId="77777777" w:rsidR="0092108E" w:rsidRPr="00283CAF" w:rsidRDefault="0092108E" w:rsidP="00283CAF">
      <w:pPr>
        <w:pStyle w:val="Bo-Blankline"/>
        <w:rPr>
          <w:highlight w:val="yellow"/>
          <w:cs/>
        </w:rPr>
      </w:pPr>
    </w:p>
    <w:p w14:paraId="407E4094" w14:textId="6A20EB81" w:rsidR="00AE303B" w:rsidRPr="00AE303B" w:rsidRDefault="000C3C37" w:rsidP="00AE303B">
      <w:pPr>
        <w:pStyle w:val="Bo-C1Content"/>
        <w:rPr>
          <w:rFonts w:asciiTheme="majorBidi" w:hAnsiTheme="majorBidi" w:cstheme="majorBidi"/>
          <w:i/>
          <w:iCs/>
          <w:cs/>
          <w:lang w:val="en-US"/>
        </w:rPr>
      </w:pPr>
      <w:r w:rsidRPr="003F7874">
        <w:rPr>
          <w:rFonts w:asciiTheme="majorBidi" w:hAnsiTheme="majorBidi" w:cstheme="majorBidi"/>
          <w:cs/>
        </w:rPr>
        <w:t xml:space="preserve">เมื่อวันที่ </w:t>
      </w:r>
      <w:r w:rsidR="00EE7549">
        <w:rPr>
          <w:rFonts w:asciiTheme="majorBidi" w:hAnsiTheme="majorBidi" w:cstheme="majorBidi"/>
          <w:lang w:val="en-US"/>
        </w:rPr>
        <w:t>22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พฤศจิกายน </w:t>
      </w:r>
      <w:r w:rsidR="00EE7549">
        <w:rPr>
          <w:rFonts w:asciiTheme="majorBidi" w:hAnsiTheme="majorBidi" w:cstheme="majorBidi"/>
          <w:lang w:val="en-US"/>
        </w:rPr>
        <w:t>2</w:t>
      </w:r>
      <w:r w:rsidR="00C9703C" w:rsidRPr="003F7874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1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>บริษัทได้ลงนามในสัญญากู้เงินจากสถาบันการเงินในประเทศ</w:t>
      </w:r>
      <w:r w:rsidR="004F4DAD" w:rsidRPr="003F7874">
        <w:rPr>
          <w:rFonts w:asciiTheme="majorBidi" w:hAnsiTheme="majorBidi" w:cstheme="majorBidi" w:hint="cs"/>
          <w:cs/>
        </w:rPr>
        <w:t xml:space="preserve">เพื่อใช้เป็นเงินทุนหมุนเวียนและ/หรือการชำระคืนหนี้ของบริษัท </w:t>
      </w:r>
      <w:r w:rsidRPr="003F7874">
        <w:rPr>
          <w:rFonts w:asciiTheme="majorBidi" w:hAnsiTheme="majorBidi" w:cstheme="majorBidi" w:hint="cs"/>
          <w:cs/>
        </w:rPr>
        <w:t xml:space="preserve">โดยไม่มีหลักประกัน จำนวน </w:t>
      </w:r>
      <w:r w:rsidR="00EE7549">
        <w:rPr>
          <w:rFonts w:asciiTheme="majorBidi" w:hAnsiTheme="majorBidi" w:cstheme="majorBidi"/>
          <w:lang w:val="en-US"/>
        </w:rPr>
        <w:t>3</w:t>
      </w:r>
      <w:r w:rsidRPr="003F7874">
        <w:rPr>
          <w:rFonts w:asciiTheme="majorBidi" w:hAnsiTheme="majorBidi" w:cstheme="majorBidi"/>
        </w:rPr>
        <w:t>,</w:t>
      </w:r>
      <w:r w:rsidR="00EE7549">
        <w:rPr>
          <w:rFonts w:asciiTheme="majorBidi" w:hAnsiTheme="majorBidi" w:cstheme="majorBidi"/>
          <w:lang w:val="en-US"/>
        </w:rPr>
        <w:t>000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ล้านบาท ระยะเวลา </w:t>
      </w:r>
      <w:r w:rsidR="00EE7549">
        <w:rPr>
          <w:rFonts w:asciiTheme="majorBidi" w:hAnsiTheme="majorBidi" w:cstheme="majorBidi"/>
          <w:lang w:val="en-US"/>
        </w:rPr>
        <w:t>3</w:t>
      </w:r>
      <w:r w:rsidR="00D4640A">
        <w:rPr>
          <w:rFonts w:asciiTheme="majorBidi" w:hAnsiTheme="majorBidi" w:cstheme="majorBidi"/>
        </w:rPr>
        <w:t>.5</w:t>
      </w:r>
      <w:r w:rsidRPr="003F7874">
        <w:rPr>
          <w:rFonts w:asciiTheme="majorBidi" w:hAnsiTheme="majorBidi" w:cstheme="majorBidi" w:hint="cs"/>
          <w:cs/>
        </w:rPr>
        <w:t xml:space="preserve"> ปี โดยชำระคืนเท่า</w:t>
      </w:r>
      <w:r w:rsidR="00036BB9">
        <w:rPr>
          <w:rFonts w:asciiTheme="majorBidi" w:hAnsiTheme="majorBidi" w:cstheme="majorBidi" w:hint="cs"/>
          <w:cs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ๆ กันทุก </w:t>
      </w:r>
      <w:r w:rsidR="00D4640A">
        <w:rPr>
          <w:rFonts w:asciiTheme="majorBidi" w:hAnsiTheme="majorBidi" w:cstheme="majorBidi"/>
        </w:rPr>
        <w:t>6</w:t>
      </w:r>
      <w:r w:rsidRPr="003F7874">
        <w:rPr>
          <w:rFonts w:asciiTheme="majorBidi" w:hAnsiTheme="majorBidi" w:cstheme="majorBidi" w:hint="cs"/>
          <w:cs/>
        </w:rPr>
        <w:t xml:space="preserve">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3F7874">
        <w:rPr>
          <w:rFonts w:asciiTheme="majorBidi" w:hAnsiTheme="majorBidi" w:cstheme="majorBidi" w:hint="cs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D4640A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Pr="003F7874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มีจำนวน </w:t>
      </w:r>
      <w:r w:rsidR="002B3757" w:rsidRPr="00B35E55">
        <w:rPr>
          <w:rFonts w:asciiTheme="majorBidi" w:hAnsiTheme="majorBidi" w:cstheme="majorBidi"/>
        </w:rPr>
        <w:t>1,285</w:t>
      </w:r>
      <w:r w:rsidRPr="003F7874">
        <w:rPr>
          <w:rFonts w:asciiTheme="majorBidi" w:hAnsiTheme="majorBidi" w:cstheme="majorBidi" w:hint="cs"/>
          <w:cs/>
        </w:rPr>
        <w:t xml:space="preserve"> ล้านบาท</w:t>
      </w:r>
      <w:r w:rsidR="00A065EA" w:rsidRPr="003F7874">
        <w:rPr>
          <w:rFonts w:asciiTheme="majorBidi" w:hAnsiTheme="majorBidi" w:cstheme="majorBidi"/>
        </w:rPr>
        <w:t xml:space="preserve"> </w:t>
      </w:r>
      <w:r w:rsidR="00A065EA" w:rsidRPr="003F7874">
        <w:rPr>
          <w:rFonts w:asciiTheme="majorBidi" w:hAnsiTheme="majorBidi" w:cstheme="majorBidi"/>
          <w:i/>
          <w:iCs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C9703C" w:rsidRPr="003F7874">
        <w:rPr>
          <w:rFonts w:asciiTheme="majorBidi" w:hAnsiTheme="majorBidi" w:cstheme="majorBidi"/>
          <w:i/>
          <w:iCs/>
        </w:rPr>
        <w:t>56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A065EA" w:rsidRPr="003F7874">
        <w:rPr>
          <w:rFonts w:asciiTheme="majorBidi" w:hAnsiTheme="majorBidi" w:cstheme="majorBidi"/>
          <w:i/>
          <w:iCs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D4640A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142</w:t>
      </w:r>
      <w:r w:rsidR="00A065EA" w:rsidRPr="003F7874">
        <w:rPr>
          <w:rFonts w:asciiTheme="majorBidi" w:hAnsiTheme="majorBidi" w:cstheme="majorBidi"/>
          <w:i/>
          <w:iCs/>
          <w:lang w:val="en-US"/>
        </w:rPr>
        <w:t xml:space="preserve"> </w:t>
      </w:r>
      <w:r w:rsidR="00A065EA" w:rsidRPr="003F7874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A065EA" w:rsidRPr="003F7874">
        <w:rPr>
          <w:rFonts w:asciiTheme="majorBidi" w:hAnsiTheme="majorBidi" w:cstheme="majorBidi"/>
          <w:i/>
          <w:iCs/>
          <w:lang w:val="en-US"/>
        </w:rPr>
        <w:t>)</w:t>
      </w:r>
      <w:r w:rsidR="00AE303B">
        <w:rPr>
          <w:cs/>
          <w:lang w:val="en-US"/>
        </w:rPr>
        <w:br w:type="page"/>
      </w:r>
    </w:p>
    <w:p w14:paraId="4192BF21" w14:textId="4DCB4CB2" w:rsidR="00E4573E" w:rsidRDefault="00090CD3" w:rsidP="00E4573E">
      <w:pPr>
        <w:pStyle w:val="Bo-C1Content"/>
      </w:pPr>
      <w:r w:rsidRPr="003F7874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EE7549">
        <w:rPr>
          <w:rFonts w:asciiTheme="majorBidi" w:hAnsiTheme="majorBidi" w:cstheme="majorBidi"/>
          <w:lang w:val="en-US"/>
        </w:rPr>
        <w:t>2</w:t>
      </w:r>
      <w:r w:rsidR="00713059">
        <w:rPr>
          <w:rFonts w:asciiTheme="majorBidi" w:hAnsiTheme="majorBidi" w:cstheme="majorBidi"/>
        </w:rPr>
        <w:t>6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มิถุนายน </w:t>
      </w:r>
      <w:r w:rsidR="00EE7549">
        <w:rPr>
          <w:rFonts w:asciiTheme="majorBidi" w:hAnsiTheme="majorBidi" w:cstheme="majorBidi"/>
          <w:lang w:val="en-US"/>
        </w:rPr>
        <w:t>2562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บริษัทได้ลงนามในสัญญากู้เงินจากสถาบันการเงินในประเทศเพื่อใช้เป็นเงินทุนหมุนเวียนและ/หรือการชำระคืนหนี้ของบริษัท โดยไม่มีหลักประกัน จำนวน </w:t>
      </w:r>
      <w:r w:rsidR="00EE7549">
        <w:rPr>
          <w:rFonts w:asciiTheme="majorBidi" w:hAnsiTheme="majorBidi" w:cstheme="majorBidi"/>
          <w:lang w:val="en-US"/>
        </w:rPr>
        <w:t>2</w:t>
      </w:r>
      <w:r w:rsidRPr="003F7874">
        <w:rPr>
          <w:rFonts w:asciiTheme="majorBidi" w:hAnsiTheme="majorBidi" w:cstheme="majorBidi"/>
        </w:rPr>
        <w:t>,</w:t>
      </w:r>
      <w:r w:rsidR="00EE7549">
        <w:rPr>
          <w:rFonts w:asciiTheme="majorBidi" w:hAnsiTheme="majorBidi" w:cstheme="majorBidi"/>
          <w:lang w:val="en-US"/>
        </w:rPr>
        <w:t>000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ล้านบาท ระยะเวลา </w:t>
      </w:r>
      <w:r w:rsidR="00EE7549">
        <w:rPr>
          <w:rFonts w:asciiTheme="majorBidi" w:hAnsiTheme="majorBidi" w:cstheme="majorBidi"/>
          <w:lang w:val="en-US"/>
        </w:rPr>
        <w:t>3</w:t>
      </w:r>
      <w:r w:rsidR="00D4640A">
        <w:rPr>
          <w:rFonts w:asciiTheme="majorBidi" w:hAnsiTheme="majorBidi" w:cstheme="majorBidi"/>
        </w:rPr>
        <w:t>.5</w:t>
      </w:r>
      <w:r w:rsidRPr="003F7874">
        <w:rPr>
          <w:rFonts w:asciiTheme="majorBidi" w:hAnsiTheme="majorBidi" w:cstheme="majorBidi" w:hint="cs"/>
          <w:cs/>
        </w:rPr>
        <w:t xml:space="preserve"> ปี โดยชำระคืนเท่า</w:t>
      </w:r>
      <w:r w:rsidR="00036BB9">
        <w:rPr>
          <w:rFonts w:asciiTheme="majorBidi" w:hAnsiTheme="majorBidi" w:cstheme="majorBidi" w:hint="cs"/>
          <w:cs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ๆ กันทุก </w:t>
      </w:r>
      <w:r w:rsidR="00D4640A">
        <w:rPr>
          <w:rFonts w:asciiTheme="majorBidi" w:hAnsiTheme="majorBidi" w:cstheme="majorBidi"/>
        </w:rPr>
        <w:t>6</w:t>
      </w:r>
      <w:r w:rsidRPr="003F7874">
        <w:rPr>
          <w:rFonts w:asciiTheme="majorBidi" w:hAnsiTheme="majorBidi" w:cstheme="majorBidi" w:hint="cs"/>
          <w:cs/>
        </w:rPr>
        <w:t xml:space="preserve">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3F7874">
        <w:rPr>
          <w:rFonts w:asciiTheme="majorBidi" w:hAnsiTheme="majorBidi" w:cstheme="majorBidi" w:hint="cs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D4640A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Pr="003F7874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</w:t>
      </w:r>
      <w:r w:rsidRPr="00B35E55">
        <w:rPr>
          <w:rFonts w:asciiTheme="majorBidi" w:hAnsiTheme="majorBidi" w:cstheme="majorBidi" w:hint="cs"/>
          <w:cs/>
        </w:rPr>
        <w:t xml:space="preserve">จำนวน </w:t>
      </w:r>
      <w:r w:rsidR="005669ED" w:rsidRPr="00B35E55">
        <w:rPr>
          <w:rFonts w:asciiTheme="majorBidi" w:hAnsiTheme="majorBidi" w:cstheme="majorBidi"/>
        </w:rPr>
        <w:t>1,143</w:t>
      </w:r>
      <w:r w:rsidRPr="003F7874">
        <w:rPr>
          <w:rFonts w:asciiTheme="majorBidi" w:hAnsiTheme="majorBidi" w:cstheme="majorBidi" w:hint="cs"/>
          <w:cs/>
        </w:rPr>
        <w:t xml:space="preserve"> ล้านบาท</w:t>
      </w:r>
      <w:r w:rsidR="00DF4AE8">
        <w:rPr>
          <w:rFonts w:asciiTheme="majorBidi" w:hAnsiTheme="majorBidi" w:cstheme="majorBidi" w:hint="cs"/>
          <w:cs/>
        </w:rPr>
        <w:t xml:space="preserve"> </w:t>
      </w:r>
      <w:r w:rsidR="00DF4AE8" w:rsidRPr="00DF4AE8">
        <w:rPr>
          <w:rFonts w:asciiTheme="majorBidi" w:hAnsiTheme="majorBidi" w:cstheme="majorBidi"/>
          <w:i/>
          <w:iCs/>
          <w:lang w:val="en-US"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2562</w:t>
      </w:r>
      <w:r w:rsidR="00DF4AE8" w:rsidRPr="00DF4AE8">
        <w:rPr>
          <w:rFonts w:asciiTheme="majorBidi" w:hAnsiTheme="majorBidi" w:cstheme="majorBidi"/>
          <w:i/>
          <w:iCs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1</w:t>
      </w:r>
      <w:r w:rsidR="00DF4AE8" w:rsidRPr="00DF4AE8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714</w:t>
      </w:r>
      <w:r w:rsidR="00DF4AE8" w:rsidRPr="00DF4AE8">
        <w:rPr>
          <w:rFonts w:asciiTheme="majorBidi" w:hAnsiTheme="majorBidi" w:cstheme="majorBidi"/>
          <w:i/>
          <w:iCs/>
          <w:lang w:val="en-US"/>
        </w:rPr>
        <w:t xml:space="preserve"> </w:t>
      </w:r>
      <w:r w:rsidR="00DF4AE8" w:rsidRPr="00DF4AE8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DF4AE8" w:rsidRPr="00DF4AE8">
        <w:rPr>
          <w:rFonts w:asciiTheme="majorBidi" w:hAnsiTheme="majorBidi" w:cstheme="majorBidi"/>
          <w:i/>
          <w:iCs/>
          <w:lang w:val="en-US"/>
        </w:rPr>
        <w:t>)</w:t>
      </w:r>
    </w:p>
    <w:p w14:paraId="5A457CD8" w14:textId="77777777" w:rsidR="00DF4AE8" w:rsidRPr="00DF4AE8" w:rsidRDefault="00DF4AE8" w:rsidP="00E4573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35BB2576" w14:textId="0B4A2906" w:rsidR="004E74CF" w:rsidRPr="00DF4AE8" w:rsidRDefault="004E74CF" w:rsidP="004E74CF">
      <w:pPr>
        <w:pStyle w:val="Ang15"/>
        <w:rPr>
          <w:rFonts w:asciiTheme="majorBidi" w:hAnsiTheme="majorBidi" w:cstheme="majorBidi"/>
          <w:lang w:val="en-US"/>
        </w:rPr>
      </w:pPr>
      <w:r w:rsidRPr="004E74CF">
        <w:rPr>
          <w:rFonts w:asciiTheme="majorBidi" w:hAnsiTheme="majorBidi" w:cstheme="majorBidi" w:hint="cs"/>
          <w:cs/>
        </w:rPr>
        <w:t xml:space="preserve">นอกจากนี้ </w:t>
      </w:r>
      <w:r w:rsidRPr="004E74CF">
        <w:rPr>
          <w:rFonts w:asciiTheme="majorBidi" w:hAnsiTheme="majorBidi" w:cstheme="majorBidi"/>
          <w:cs/>
        </w:rPr>
        <w:t xml:space="preserve">เมื่อวันที่ </w:t>
      </w:r>
      <w:r w:rsidR="00EE7549">
        <w:rPr>
          <w:rFonts w:asciiTheme="majorBidi" w:hAnsiTheme="majorBidi" w:cstheme="majorBidi"/>
          <w:lang w:val="en-US"/>
        </w:rPr>
        <w:t>2</w:t>
      </w:r>
      <w:r w:rsidRPr="004E74CF">
        <w:rPr>
          <w:rFonts w:asciiTheme="majorBidi" w:hAnsiTheme="majorBidi" w:cstheme="majorBidi"/>
        </w:rPr>
        <w:t xml:space="preserve">7 </w:t>
      </w:r>
      <w:r w:rsidRPr="004E74CF">
        <w:rPr>
          <w:rFonts w:asciiTheme="majorBidi" w:hAnsiTheme="majorBidi" w:cstheme="majorBidi" w:hint="cs"/>
          <w:cs/>
        </w:rPr>
        <w:t xml:space="preserve">สิงหาคม </w:t>
      </w:r>
      <w:r w:rsidR="00EE7549">
        <w:rPr>
          <w:rFonts w:asciiTheme="majorBidi" w:hAnsiTheme="majorBidi" w:cstheme="majorBidi"/>
          <w:lang w:val="en-US"/>
        </w:rPr>
        <w:t>2</w:t>
      </w:r>
      <w:r w:rsidRPr="004E74CF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2</w:t>
      </w:r>
      <w:r w:rsidRPr="004E74CF">
        <w:rPr>
          <w:rFonts w:asciiTheme="majorBidi" w:hAnsiTheme="majorBidi" w:cstheme="majorBidi"/>
        </w:rPr>
        <w:t xml:space="preserve"> </w:t>
      </w:r>
      <w:r w:rsidRPr="004E74CF">
        <w:rPr>
          <w:rFonts w:asciiTheme="majorBidi" w:hAnsiTheme="majorBidi" w:cstheme="majorBidi" w:hint="cs"/>
          <w:cs/>
        </w:rPr>
        <w:t xml:space="preserve">บริษัทได้ลงนามในสัญญากู้เงินจากสถาบันการเงินในประเทศเพื่อการชำระคืนหนี้ของบริษัท โดยมีหลักประกัน จำนวน </w:t>
      </w:r>
      <w:r w:rsidRPr="004E74CF">
        <w:rPr>
          <w:rFonts w:asciiTheme="majorBidi" w:hAnsiTheme="majorBidi" w:cstheme="majorBidi"/>
        </w:rPr>
        <w:t>7</w:t>
      </w:r>
      <w:r w:rsidR="00EE7549">
        <w:rPr>
          <w:rFonts w:asciiTheme="majorBidi" w:hAnsiTheme="majorBidi" w:cstheme="majorBidi"/>
          <w:lang w:val="en-US"/>
        </w:rPr>
        <w:t>2</w:t>
      </w:r>
      <w:r w:rsidRPr="004E74CF">
        <w:rPr>
          <w:rFonts w:asciiTheme="majorBidi" w:hAnsiTheme="majorBidi" w:cstheme="majorBidi"/>
        </w:rPr>
        <w:t xml:space="preserve">8 </w:t>
      </w:r>
      <w:r w:rsidRPr="004E74CF">
        <w:rPr>
          <w:rFonts w:asciiTheme="majorBidi" w:hAnsiTheme="majorBidi" w:cstheme="majorBidi" w:hint="cs"/>
          <w:cs/>
        </w:rPr>
        <w:t xml:space="preserve">ล้านบาท ระยะเวลา </w:t>
      </w:r>
      <w:r w:rsidRPr="004E74CF">
        <w:rPr>
          <w:rFonts w:asciiTheme="majorBidi" w:hAnsiTheme="majorBidi" w:cstheme="majorBidi"/>
        </w:rPr>
        <w:t>5</w:t>
      </w:r>
      <w:r w:rsidRPr="004E74CF">
        <w:rPr>
          <w:rFonts w:asciiTheme="majorBidi" w:hAnsiTheme="majorBidi" w:cstheme="majorBidi" w:hint="cs"/>
          <w:cs/>
        </w:rPr>
        <w:t xml:space="preserve"> ปี โดยชำระคืนเท่า</w:t>
      </w:r>
      <w:r w:rsidR="00036BB9">
        <w:rPr>
          <w:rFonts w:asciiTheme="majorBidi" w:hAnsiTheme="majorBidi" w:cstheme="majorBidi" w:hint="cs"/>
          <w:cs/>
        </w:rPr>
        <w:t xml:space="preserve"> </w:t>
      </w:r>
      <w:r w:rsidRPr="004E74CF">
        <w:rPr>
          <w:rFonts w:asciiTheme="majorBidi" w:hAnsiTheme="majorBidi" w:cstheme="majorBidi" w:hint="cs"/>
          <w:cs/>
        </w:rPr>
        <w:t xml:space="preserve">ๆ กันทุก </w:t>
      </w:r>
      <w:r w:rsidR="00D4640A">
        <w:rPr>
          <w:rFonts w:asciiTheme="majorBidi" w:hAnsiTheme="majorBidi" w:cstheme="majorBidi"/>
        </w:rPr>
        <w:t>6</w:t>
      </w:r>
      <w:r w:rsidRPr="004E74CF">
        <w:rPr>
          <w:rFonts w:asciiTheme="majorBidi" w:hAnsiTheme="majorBidi" w:cstheme="majorBidi" w:hint="cs"/>
          <w:cs/>
        </w:rPr>
        <w:t xml:space="preserve"> เดือน นับจากวันเบิกเงินกู้งวดแรกเป็นต้นไป โดยชำระเงินต้นเงินกู้งวดแรกตั้งแต่เดือนสิงหาคม </w:t>
      </w:r>
      <w:r w:rsidR="00EE7549">
        <w:rPr>
          <w:rFonts w:asciiTheme="majorBidi" w:hAnsiTheme="majorBidi" w:cstheme="majorBidi"/>
          <w:lang w:val="en-US"/>
        </w:rPr>
        <w:t>2</w:t>
      </w:r>
      <w:r w:rsidRPr="004E74CF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2</w:t>
      </w:r>
      <w:r w:rsidRPr="004E74CF">
        <w:rPr>
          <w:rFonts w:asciiTheme="majorBidi" w:hAnsiTheme="majorBidi" w:cstheme="majorBidi"/>
        </w:rPr>
        <w:t xml:space="preserve"> </w:t>
      </w:r>
      <w:r w:rsidRPr="004E74CF">
        <w:rPr>
          <w:rFonts w:asciiTheme="majorBidi" w:hAnsiTheme="majorBidi" w:cstheme="majorBidi" w:hint="cs"/>
          <w:cs/>
        </w:rPr>
        <w:t>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</w:t>
      </w:r>
      <w:r w:rsidRPr="0026542B">
        <w:rPr>
          <w:rFonts w:asciiTheme="majorBidi" w:hAnsiTheme="majorBidi" w:cstheme="majorBidi" w:hint="cs"/>
          <w:spacing w:val="8"/>
          <w:cs/>
        </w:rPr>
        <w:t>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</w:t>
      </w:r>
      <w:r w:rsidRPr="004E74CF">
        <w:rPr>
          <w:rFonts w:asciiTheme="majorBidi" w:hAnsiTheme="majorBidi" w:cstheme="majorBidi" w:hint="cs"/>
          <w:cs/>
        </w:rPr>
        <w:t xml:space="preserve"> </w:t>
      </w:r>
      <w:r w:rsidR="00EE7549">
        <w:rPr>
          <w:rFonts w:asciiTheme="majorBidi" w:hAnsiTheme="majorBidi" w:cstheme="majorBidi"/>
          <w:lang w:val="en-US"/>
        </w:rPr>
        <w:t>31</w:t>
      </w:r>
      <w:r w:rsidRPr="004E74CF">
        <w:rPr>
          <w:rFonts w:asciiTheme="majorBidi" w:hAnsiTheme="majorBidi" w:cstheme="majorBidi" w:hint="cs"/>
          <w:cs/>
        </w:rPr>
        <w:t xml:space="preserve"> 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D4640A">
        <w:rPr>
          <w:rFonts w:asciiTheme="majorBidi" w:hAnsiTheme="majorBidi" w:cstheme="majorBidi"/>
        </w:rPr>
        <w:t>56</w:t>
      </w:r>
      <w:r w:rsidR="00EE7549">
        <w:rPr>
          <w:rFonts w:asciiTheme="majorBidi" w:hAnsiTheme="majorBidi" w:cstheme="majorBidi"/>
          <w:lang w:val="en-US"/>
        </w:rPr>
        <w:t>3</w:t>
      </w:r>
      <w:r w:rsidRPr="004E74CF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มีจำนวน </w:t>
      </w:r>
      <w:r w:rsidR="00BF130F" w:rsidRPr="00B35E55">
        <w:rPr>
          <w:rFonts w:asciiTheme="majorBidi" w:hAnsiTheme="majorBidi" w:cstheme="majorBidi"/>
        </w:rPr>
        <w:t>509</w:t>
      </w:r>
      <w:r w:rsidRPr="004E74CF">
        <w:rPr>
          <w:rFonts w:asciiTheme="majorBidi" w:hAnsiTheme="majorBidi" w:cstheme="majorBidi" w:hint="cs"/>
          <w:cs/>
        </w:rPr>
        <w:t xml:space="preserve"> ล้านบาท</w:t>
      </w:r>
      <w:r w:rsidR="00DF4AE8">
        <w:rPr>
          <w:rFonts w:asciiTheme="majorBidi" w:hAnsiTheme="majorBidi" w:cstheme="majorBidi"/>
        </w:rPr>
        <w:t xml:space="preserve"> </w:t>
      </w:r>
      <w:r w:rsidR="00DF4AE8" w:rsidRPr="00DF4AE8">
        <w:rPr>
          <w:rFonts w:asciiTheme="majorBidi" w:hAnsiTheme="majorBidi" w:cstheme="majorBidi"/>
          <w:i/>
          <w:iCs/>
        </w:rPr>
        <w:t xml:space="preserve">(2562: 655 </w:t>
      </w:r>
      <w:r w:rsidR="00DF4AE8" w:rsidRPr="00DF4AE8">
        <w:rPr>
          <w:rFonts w:asciiTheme="majorBidi" w:hAnsiTheme="majorBidi" w:cstheme="majorBidi" w:hint="cs"/>
          <w:i/>
          <w:iCs/>
          <w:cs/>
        </w:rPr>
        <w:t>ล้านบาท</w:t>
      </w:r>
      <w:r w:rsidR="00DF4AE8" w:rsidRPr="00DF4AE8">
        <w:rPr>
          <w:rFonts w:asciiTheme="majorBidi" w:hAnsiTheme="majorBidi" w:cstheme="majorBidi"/>
          <w:i/>
          <w:iCs/>
          <w:lang w:val="en-US"/>
        </w:rPr>
        <w:t>)</w:t>
      </w:r>
    </w:p>
    <w:p w14:paraId="6798FCDA" w14:textId="77777777" w:rsidR="00CD1F05" w:rsidRPr="00744476" w:rsidRDefault="00CD1F05" w:rsidP="00190EE8">
      <w:pPr>
        <w:pStyle w:val="Bo-C1Content"/>
        <w:rPr>
          <w:rFonts w:asciiTheme="majorBidi" w:hAnsiTheme="majorBidi" w:cstheme="majorBidi"/>
          <w:b/>
          <w:bCs/>
          <w:cs/>
        </w:rPr>
        <w:sectPr w:rsidR="00CD1F05" w:rsidRPr="00744476" w:rsidSect="00B52FBC">
          <w:footerReference w:type="default" r:id="rId19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732920FE" w14:textId="77777777" w:rsidR="00000AE0" w:rsidRPr="00744476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283CAF" w:rsidRDefault="00000AE0" w:rsidP="00283CAF">
      <w:pPr>
        <w:pStyle w:val="Bo-Blankline"/>
      </w:pPr>
    </w:p>
    <w:p w14:paraId="35F3ACBA" w14:textId="62CABB27" w:rsidR="00CD1F05" w:rsidRPr="00744476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E7549">
        <w:rPr>
          <w:rFonts w:asciiTheme="majorBidi" w:hAnsiTheme="majorBidi" w:cstheme="majorBidi"/>
          <w:lang w:val="en-US"/>
        </w:rPr>
        <w:t>2</w:t>
      </w:r>
      <w:r w:rsidR="00D4640A">
        <w:rPr>
          <w:rFonts w:asciiTheme="majorBidi" w:hAnsiTheme="majorBidi" w:cstheme="majorBidi"/>
        </w:rPr>
        <w:t>5</w:t>
      </w:r>
      <w:r w:rsidR="00C9703C">
        <w:rPr>
          <w:rFonts w:asciiTheme="majorBidi" w:hAnsiTheme="majorBidi" w:cstheme="majorBidi"/>
        </w:rPr>
        <w:t>6</w:t>
      </w:r>
      <w:r w:rsidR="00EE7549">
        <w:rPr>
          <w:rFonts w:asciiTheme="majorBidi" w:hAnsiTheme="majorBidi" w:cstheme="majorBidi"/>
          <w:lang w:val="en-US"/>
        </w:rPr>
        <w:t>3</w:t>
      </w:r>
      <w:r w:rsidRPr="00744476">
        <w:rPr>
          <w:rFonts w:asciiTheme="majorBidi" w:hAnsiTheme="majorBidi" w:cstheme="majorBidi"/>
          <w:cs/>
        </w:rPr>
        <w:t xml:space="preserve"> </w:t>
      </w:r>
      <w:r w:rsidR="007C64FB">
        <w:rPr>
          <w:rFonts w:asciiTheme="majorBidi" w:hAnsiTheme="majorBidi" w:cstheme="majorBidi" w:hint="cs"/>
          <w:cs/>
        </w:rPr>
        <w:t>กลุ่ม</w:t>
      </w:r>
      <w:r w:rsidRPr="00744476">
        <w:rPr>
          <w:rFonts w:asciiTheme="majorBidi" w:hAnsiTheme="majorBidi" w:cstheme="majorBidi"/>
          <w:cs/>
        </w:rPr>
        <w:t>บริษัท</w:t>
      </w:r>
      <w:r w:rsidR="007C64FB">
        <w:rPr>
          <w:rFonts w:asciiTheme="majorBidi" w:hAnsiTheme="majorBidi" w:cstheme="majorBidi" w:hint="cs"/>
          <w:cs/>
        </w:rPr>
        <w:t>และ</w:t>
      </w:r>
      <w:r w:rsidR="007C64FB" w:rsidRPr="00744476">
        <w:rPr>
          <w:rFonts w:asciiTheme="majorBidi" w:hAnsiTheme="majorBidi" w:cstheme="majorBidi"/>
          <w:cs/>
        </w:rPr>
        <w:t>บริษัท</w:t>
      </w:r>
      <w:r w:rsidRPr="00744476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EE7549">
        <w:rPr>
          <w:rFonts w:asciiTheme="majorBidi" w:hAnsiTheme="majorBidi" w:cstheme="majorBidi"/>
          <w:lang w:val="en-US"/>
        </w:rPr>
        <w:t>3</w:t>
      </w:r>
      <w:r w:rsidRPr="00744476">
        <w:rPr>
          <w:rFonts w:asciiTheme="majorBidi" w:hAnsiTheme="majorBidi" w:cstheme="majorBidi"/>
          <w:cs/>
        </w:rPr>
        <w:t xml:space="preserve"> เดือน มูลค่ารวม </w:t>
      </w:r>
      <w:r w:rsidR="000B0460">
        <w:rPr>
          <w:rFonts w:asciiTheme="majorBidi" w:hAnsiTheme="majorBidi" w:cstheme="majorBidi"/>
        </w:rPr>
        <w:t>57,686</w:t>
      </w:r>
      <w:r w:rsidR="007C64FB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ล้านบาท </w:t>
      </w:r>
      <w:r w:rsidR="007C64FB">
        <w:rPr>
          <w:rFonts w:asciiTheme="majorBidi" w:hAnsiTheme="majorBidi" w:cstheme="majorBidi" w:hint="cs"/>
          <w:cs/>
        </w:rPr>
        <w:t xml:space="preserve">และ </w:t>
      </w:r>
      <w:r w:rsidR="00625633">
        <w:rPr>
          <w:rFonts w:asciiTheme="majorBidi" w:hAnsiTheme="majorBidi" w:cstheme="majorBidi"/>
          <w:lang w:val="en-US"/>
        </w:rPr>
        <w:t>45,924</w:t>
      </w:r>
      <w:r w:rsidR="007C64FB">
        <w:rPr>
          <w:rFonts w:asciiTheme="majorBidi" w:hAnsiTheme="majorBidi" w:cstheme="majorBidi"/>
          <w:lang w:val="en-US"/>
        </w:rPr>
        <w:t xml:space="preserve"> </w:t>
      </w:r>
      <w:r w:rsidR="007C64FB" w:rsidRPr="00744476">
        <w:rPr>
          <w:rFonts w:asciiTheme="majorBidi" w:hAnsiTheme="majorBidi" w:cstheme="majorBidi"/>
          <w:cs/>
        </w:rPr>
        <w:t>ล้านบาท</w:t>
      </w:r>
      <w:r w:rsidR="007C64FB">
        <w:rPr>
          <w:rFonts w:asciiTheme="majorBidi" w:hAnsiTheme="majorBidi" w:cstheme="majorBidi"/>
        </w:rPr>
        <w:t xml:space="preserve"> </w:t>
      </w:r>
      <w:r w:rsidR="007C64FB">
        <w:rPr>
          <w:rFonts w:asciiTheme="majorBidi" w:hAnsiTheme="majorBidi" w:cstheme="majorBidi" w:hint="cs"/>
          <w:cs/>
        </w:rPr>
        <w:t>ตามลำดับ</w:t>
      </w:r>
      <w:r w:rsidR="00A74C27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="00C9703C">
        <w:rPr>
          <w:rFonts w:asciiTheme="majorBidi" w:hAnsiTheme="majorBidi" w:cstheme="majorBidi"/>
          <w:i/>
          <w:iCs/>
          <w:cs/>
        </w:rPr>
        <w:t>5</w:t>
      </w:r>
      <w:r w:rsidR="00C9703C">
        <w:rPr>
          <w:rFonts w:asciiTheme="majorBidi" w:hAnsiTheme="majorBidi" w:cstheme="majorBidi"/>
          <w:i/>
          <w:iCs/>
        </w:rPr>
        <w:t>6</w:t>
      </w:r>
      <w:r w:rsidR="00EE7549">
        <w:rPr>
          <w:rFonts w:asciiTheme="majorBidi" w:hAnsiTheme="majorBidi" w:cstheme="majorBidi"/>
          <w:i/>
          <w:iCs/>
          <w:lang w:val="en-US"/>
        </w:rPr>
        <w:t>2</w:t>
      </w:r>
      <w:r w:rsidRPr="00744476">
        <w:rPr>
          <w:rFonts w:asciiTheme="majorBidi" w:hAnsiTheme="majorBidi" w:cstheme="majorBidi"/>
          <w:i/>
          <w:iCs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45</w:t>
      </w:r>
      <w:r w:rsidR="008817FA" w:rsidRPr="00744476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700</w:t>
      </w:r>
      <w:r w:rsidR="00D5105E"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>
        <w:rPr>
          <w:rFonts w:asciiTheme="majorBidi" w:hAnsiTheme="majorBidi" w:cstheme="majorBidi" w:hint="cs"/>
          <w:i/>
          <w:iCs/>
          <w:cs/>
          <w:lang w:val="en-US"/>
        </w:rPr>
        <w:t xml:space="preserve"> และ </w:t>
      </w:r>
      <w:r w:rsidR="00EE7549">
        <w:rPr>
          <w:rFonts w:asciiTheme="majorBidi" w:hAnsiTheme="majorBidi" w:cstheme="majorBidi"/>
          <w:i/>
          <w:iCs/>
          <w:lang w:val="en-US"/>
        </w:rPr>
        <w:t>37</w:t>
      </w:r>
      <w:r w:rsidR="007C64FB" w:rsidRPr="00744476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880</w:t>
      </w:r>
      <w:r w:rsidR="007C64FB"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="007C64FB" w:rsidRPr="0074447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Pr="00744476">
        <w:rPr>
          <w:rFonts w:asciiTheme="majorBidi" w:hAnsiTheme="majorBidi" w:cstheme="majorBidi"/>
          <w:i/>
          <w:iCs/>
          <w:cs/>
          <w:lang w:val="en-US"/>
        </w:rPr>
        <w:t>)</w:t>
      </w:r>
      <w:r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283CAF" w:rsidRPr="00B121B9" w14:paraId="3D3EBA65" w14:textId="77777777" w:rsidTr="009E5305">
        <w:trPr>
          <w:tblHeader/>
        </w:trPr>
        <w:tc>
          <w:tcPr>
            <w:tcW w:w="1547" w:type="dxa"/>
          </w:tcPr>
          <w:p w14:paraId="603633D6" w14:textId="77777777" w:rsidR="00283CAF" w:rsidRPr="00564316" w:rsidRDefault="00283CAF" w:rsidP="00283CAF">
            <w:pPr>
              <w:spacing w:line="240" w:lineRule="atLeast"/>
              <w:ind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A6F7189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45" w:type="dxa"/>
            <w:gridSpan w:val="15"/>
          </w:tcPr>
          <w:p w14:paraId="4063519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283CAF" w:rsidRPr="00B121B9" w14:paraId="308F7F6F" w14:textId="77777777" w:rsidTr="009E5305">
        <w:trPr>
          <w:tblHeader/>
        </w:trPr>
        <w:tc>
          <w:tcPr>
            <w:tcW w:w="1547" w:type="dxa"/>
          </w:tcPr>
          <w:p w14:paraId="2A817DAC" w14:textId="77777777" w:rsidR="00283CAF" w:rsidRPr="00564316" w:rsidRDefault="00283CAF" w:rsidP="00283CAF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3"/>
          </w:tcPr>
          <w:p w14:paraId="6F5CCC4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3095" w:type="dxa"/>
            <w:gridSpan w:val="3"/>
          </w:tcPr>
          <w:p w14:paraId="761519C7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ส่วนที่ครบกำหนดชำระเกินกว่าหนึ่ง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4" w:type="dxa"/>
            <w:gridSpan w:val="3"/>
          </w:tcPr>
          <w:p w14:paraId="43F9FAD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7897DA97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74A9D96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33070D2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</w:tr>
      <w:tr w:rsidR="009269C9" w:rsidRPr="00B121B9" w14:paraId="3D94EBF5" w14:textId="77777777" w:rsidTr="009E5305">
        <w:trPr>
          <w:tblHeader/>
        </w:trPr>
        <w:tc>
          <w:tcPr>
            <w:tcW w:w="1547" w:type="dxa"/>
          </w:tcPr>
          <w:p w14:paraId="0C189401" w14:textId="77777777" w:rsidR="009269C9" w:rsidRPr="00564316" w:rsidRDefault="009269C9" w:rsidP="009269C9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25F29333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6605E524" w14:textId="454DBA20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B347936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771ACC01" w14:textId="21A0BEEE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5A1135D4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14ADC68" w14:textId="02057D98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65" w:type="dxa"/>
          </w:tcPr>
          <w:p w14:paraId="0FF66C2F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BA0F7D9" w14:textId="1EFEB507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951498C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E7F7AAA" w14:textId="659F74B2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B91C0CC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119E2176" w14:textId="660A9EF7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7A766D0D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2C428CFA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46120D4C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อายุหุ้นกู้</w:t>
            </w:r>
          </w:p>
        </w:tc>
      </w:tr>
      <w:tr w:rsidR="009269C9" w:rsidRPr="00B121B9" w14:paraId="20D81F0E" w14:textId="77777777" w:rsidTr="009E5305">
        <w:trPr>
          <w:trHeight w:val="324"/>
          <w:tblHeader/>
        </w:trPr>
        <w:tc>
          <w:tcPr>
            <w:tcW w:w="1547" w:type="dxa"/>
          </w:tcPr>
          <w:p w14:paraId="152CFD8F" w14:textId="77777777" w:rsidR="009269C9" w:rsidRPr="00564316" w:rsidRDefault="009269C9" w:rsidP="009269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7A080B79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574" w:type="dxa"/>
            <w:gridSpan w:val="11"/>
          </w:tcPr>
          <w:p w14:paraId="21AD0776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04" w:type="dxa"/>
          </w:tcPr>
          <w:p w14:paraId="627DFA91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723509A" w14:textId="77777777" w:rsidR="009269C9" w:rsidRPr="00564316" w:rsidRDefault="009269C9" w:rsidP="009269C9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269C9" w:rsidRPr="00B121B9" w14:paraId="6C359519" w14:textId="77777777" w:rsidTr="00283CAF">
        <w:tc>
          <w:tcPr>
            <w:tcW w:w="1547" w:type="dxa"/>
          </w:tcPr>
          <w:p w14:paraId="69B9A4CC" w14:textId="4B174B04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22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lang w:val="en-US"/>
              </w:rPr>
              <w:t>2</w:t>
            </w:r>
            <w:r w:rsidR="009269C9">
              <w:rPr>
                <w:rFonts w:ascii="Angsana New" w:hAnsi="Angsana New" w:hint="cs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11F42125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5DA845A8" w14:textId="167AB2B1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B85273C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E3EDD2C" w14:textId="30DE5ACD" w:rsidR="009269C9" w:rsidRPr="00564316" w:rsidRDefault="00EE7549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CB7B98D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5" w:type="dxa"/>
          </w:tcPr>
          <w:p w14:paraId="1F562486" w14:textId="50EC1EF7" w:rsidR="009269C9" w:rsidRPr="00564316" w:rsidRDefault="00FF4D28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6C3FB67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7906646" w14:textId="1D1C6F54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9B06CB0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70466CEF" w14:textId="1FBA33AC" w:rsidR="009269C9" w:rsidRPr="00564316" w:rsidRDefault="00FF4D28" w:rsidP="00297C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8CDF439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01F2205" w14:textId="1D8B8F27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569088F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97A41C5" w14:textId="0D171D81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EE7549">
              <w:rPr>
                <w:rFonts w:ascii="Angsana New" w:hAnsi="Angsana New" w:hint="cs"/>
                <w:lang w:val="en-US"/>
              </w:rPr>
              <w:t>20</w:t>
            </w:r>
          </w:p>
        </w:tc>
        <w:tc>
          <w:tcPr>
            <w:tcW w:w="236" w:type="dxa"/>
          </w:tcPr>
          <w:p w14:paraId="423A0B17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7C85A1B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0AC001C7" w14:textId="77777777" w:rsidTr="00283CAF">
        <w:tc>
          <w:tcPr>
            <w:tcW w:w="1547" w:type="dxa"/>
          </w:tcPr>
          <w:p w14:paraId="665AD449" w14:textId="32B7BA0D" w:rsidR="009269C9" w:rsidRPr="00564316" w:rsidRDefault="009269C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 w:rsidR="00EE7549">
              <w:rPr>
                <w:rFonts w:ascii="Angsana New" w:hAnsi="Angsana New" w:hint="cs"/>
                <w:lang w:val="en-US"/>
              </w:rPr>
              <w:t>2</w:t>
            </w:r>
            <w:r>
              <w:rPr>
                <w:rFonts w:ascii="Angsana New" w:hAnsi="Angsana New" w:hint="cs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458EEE34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7551A22" w14:textId="7C25FCE0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6D84AA4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2B44993" w14:textId="5A9D1CDB" w:rsidR="009269C9" w:rsidRPr="00564316" w:rsidRDefault="00EE7549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97757A1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269A369" w14:textId="0D6CBDCE" w:rsidR="009269C9" w:rsidRPr="00564316" w:rsidRDefault="00FF4D28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59AEF0F3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75E7338" w14:textId="51DA4729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D76F61F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7CCE7BF" w14:textId="455D0AED" w:rsidR="009269C9" w:rsidRPr="00564316" w:rsidRDefault="00FF4D28" w:rsidP="00297C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AE32DD4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861F4A2" w14:textId="4C974DA3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0F2C3CB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C4E0D86" w14:textId="2E3BDF36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4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9269C9">
              <w:rPr>
                <w:rFonts w:ascii="Angsana New" w:hAnsi="Angsana New" w:hint="cs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1969B229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6E498A1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69B6A7DD" w14:textId="77777777" w:rsidTr="00283CAF">
        <w:tc>
          <w:tcPr>
            <w:tcW w:w="1547" w:type="dxa"/>
          </w:tcPr>
          <w:p w14:paraId="0310E5FF" w14:textId="71162231" w:rsidR="009269C9" w:rsidRPr="00564316" w:rsidRDefault="009269C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 w:rsidR="00EE7549">
              <w:rPr>
                <w:rFonts w:ascii="Angsana New" w:hAnsi="Angsana New" w:hint="cs"/>
                <w:lang w:val="en-US"/>
              </w:rPr>
              <w:t>2</w:t>
            </w:r>
            <w:r>
              <w:rPr>
                <w:rFonts w:ascii="Angsana New" w:hAnsi="Angsana New" w:hint="cs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3A540BAE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550D3DA" w14:textId="7159F51A" w:rsidR="009269C9" w:rsidRPr="00564316" w:rsidRDefault="000B0460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3,580,000</w:t>
            </w:r>
          </w:p>
        </w:tc>
        <w:tc>
          <w:tcPr>
            <w:tcW w:w="236" w:type="dxa"/>
          </w:tcPr>
          <w:p w14:paraId="48DC212B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FF159B2" w14:textId="24D78700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90ACACC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E12B261" w14:textId="3E14E33B" w:rsidR="009269C9" w:rsidRPr="00564316" w:rsidRDefault="005F23DE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E51E48A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6B96FE7" w14:textId="3A438720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306CEBB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7359F4C" w14:textId="43690B82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3,580,000</w:t>
            </w:r>
          </w:p>
        </w:tc>
        <w:tc>
          <w:tcPr>
            <w:tcW w:w="236" w:type="dxa"/>
          </w:tcPr>
          <w:p w14:paraId="1F2CE567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8697324" w14:textId="60C9E181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072F3F0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504F914" w14:textId="6B060DA3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4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9269C9">
              <w:rPr>
                <w:rFonts w:ascii="Angsana New" w:hAnsi="Angsana New" w:hint="cs"/>
                <w:cs/>
                <w:lang w:val="en-US"/>
              </w:rPr>
              <w:t>9</w:t>
            </w:r>
            <w:r>
              <w:rPr>
                <w:rFonts w:ascii="Angsana New" w:hAnsi="Angsana New" w:hint="cs"/>
                <w:lang w:val="en-US"/>
              </w:rPr>
              <w:t>0</w:t>
            </w:r>
          </w:p>
        </w:tc>
        <w:tc>
          <w:tcPr>
            <w:tcW w:w="236" w:type="dxa"/>
          </w:tcPr>
          <w:p w14:paraId="5AD46BA0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231C09A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19B0A542" w14:textId="77777777" w:rsidTr="00283CAF">
        <w:tc>
          <w:tcPr>
            <w:tcW w:w="1547" w:type="dxa"/>
          </w:tcPr>
          <w:p w14:paraId="1F52B3E9" w14:textId="732FE262" w:rsidR="009269C9" w:rsidRPr="00564316" w:rsidRDefault="009269C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 w:rsidR="00EE7549">
              <w:rPr>
                <w:rFonts w:ascii="Angsana New" w:hAnsi="Angsana New" w:hint="cs"/>
                <w:lang w:val="en-US"/>
              </w:rPr>
              <w:t>2</w:t>
            </w:r>
            <w:r>
              <w:rPr>
                <w:rFonts w:ascii="Angsana New" w:hAnsi="Angsana New" w:hint="cs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42CCB754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2A1E882" w14:textId="231CDB30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86198A5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329CE7B" w14:textId="183A6896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5E304AC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13718F8" w14:textId="47F47EA7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3,848,000</w:t>
            </w:r>
          </w:p>
        </w:tc>
        <w:tc>
          <w:tcPr>
            <w:tcW w:w="265" w:type="dxa"/>
          </w:tcPr>
          <w:p w14:paraId="49C5BDC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20F6E43" w14:textId="34DB6F9F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505E5CA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E4D7457" w14:textId="41B430D9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3,848,000</w:t>
            </w:r>
          </w:p>
        </w:tc>
        <w:tc>
          <w:tcPr>
            <w:tcW w:w="236" w:type="dxa"/>
          </w:tcPr>
          <w:p w14:paraId="6C74EE0B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CDCFDED" w14:textId="39931A70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5065686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F321BF5" w14:textId="793C2EDB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EE7549">
              <w:rPr>
                <w:rFonts w:ascii="Angsana New" w:hAnsi="Angsana New" w:hint="cs"/>
                <w:lang w:val="en-US"/>
              </w:rPr>
              <w:t>20</w:t>
            </w:r>
          </w:p>
        </w:tc>
        <w:tc>
          <w:tcPr>
            <w:tcW w:w="236" w:type="dxa"/>
          </w:tcPr>
          <w:p w14:paraId="40677892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C894889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7386DB75" w14:textId="77777777" w:rsidTr="00283CAF">
        <w:tc>
          <w:tcPr>
            <w:tcW w:w="1547" w:type="dxa"/>
          </w:tcPr>
          <w:p w14:paraId="28C0A7A0" w14:textId="35A6D135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1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lang w:val="en-US"/>
              </w:rPr>
              <w:t>2</w:t>
            </w:r>
            <w:r w:rsidR="009269C9">
              <w:rPr>
                <w:rFonts w:ascii="Angsana New" w:hAnsi="Angsana New" w:hint="cs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01EB6604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3EB56678" w14:textId="1A2C1A97" w:rsidR="009269C9" w:rsidRPr="00564316" w:rsidRDefault="000B0460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14:paraId="5028DA38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A4871E8" w14:textId="6F6FD88D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846A9C5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9EBD843" w14:textId="09AB9859" w:rsidR="009269C9" w:rsidRPr="00564316" w:rsidRDefault="005F23DE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57D4592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086E278F" w14:textId="29DFF54D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4F0575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3547064" w14:textId="670F8569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14:paraId="29686B7F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5F09F56" w14:textId="109E48D9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B1D6290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15AEA41" w14:textId="11431DF7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4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lang w:val="en-US"/>
              </w:rPr>
              <w:t>3</w:t>
            </w:r>
            <w:r w:rsidR="009269C9">
              <w:rPr>
                <w:rFonts w:ascii="Angsana New" w:hAnsi="Angsana New" w:hint="cs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27D9A571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3ACB41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225A35ED" w14:textId="77777777" w:rsidTr="00283CAF">
        <w:tc>
          <w:tcPr>
            <w:tcW w:w="1547" w:type="dxa"/>
          </w:tcPr>
          <w:p w14:paraId="179DFB50" w14:textId="405D5300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1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lang w:val="en-US"/>
              </w:rPr>
              <w:t>2</w:t>
            </w:r>
            <w:r w:rsidR="009269C9">
              <w:rPr>
                <w:rFonts w:ascii="Angsana New" w:hAnsi="Angsana New" w:hint="cs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22BEDD71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F42066E" w14:textId="2904DDEF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2FD5D49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CF0A39D" w14:textId="402D824B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6C1C608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42D6EE75" w14:textId="7B060A10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65" w:type="dxa"/>
          </w:tcPr>
          <w:p w14:paraId="4A86D845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22399C5" w14:textId="34C8DC33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ACEF814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10FE51F" w14:textId="5441DE49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36" w:type="dxa"/>
          </w:tcPr>
          <w:p w14:paraId="29D57F2D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E7C9B90" w14:textId="5AB51D17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D68E8B0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CB367B4" w14:textId="1CC787A4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4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9269C9">
              <w:rPr>
                <w:rFonts w:ascii="Angsana New" w:hAnsi="Angsana New" w:hint="cs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lang w:val="en-US"/>
              </w:rPr>
              <w:t>0</w:t>
            </w:r>
          </w:p>
        </w:tc>
        <w:tc>
          <w:tcPr>
            <w:tcW w:w="236" w:type="dxa"/>
          </w:tcPr>
          <w:p w14:paraId="599E2DF8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4566B2C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2D9BA455" w14:textId="77777777" w:rsidTr="00283CAF">
        <w:tc>
          <w:tcPr>
            <w:tcW w:w="1547" w:type="dxa"/>
          </w:tcPr>
          <w:p w14:paraId="79D38EC0" w14:textId="6CDC1139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1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lang w:val="en-US"/>
              </w:rPr>
              <w:t>2</w:t>
            </w:r>
            <w:r w:rsidR="009269C9">
              <w:rPr>
                <w:rFonts w:ascii="Angsana New" w:hAnsi="Angsana New" w:hint="cs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44184ACB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2FA2F13" w14:textId="3AC2F3D0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2ECEA3C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E2BCDD" w14:textId="0193634C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674458C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59D05D7" w14:textId="6974BEA8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2,640,500</w:t>
            </w:r>
          </w:p>
        </w:tc>
        <w:tc>
          <w:tcPr>
            <w:tcW w:w="265" w:type="dxa"/>
          </w:tcPr>
          <w:p w14:paraId="53F5FE38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F268083" w14:textId="514CFC79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31CF716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93FC423" w14:textId="1D116F07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2,640,500</w:t>
            </w:r>
          </w:p>
        </w:tc>
        <w:tc>
          <w:tcPr>
            <w:tcW w:w="236" w:type="dxa"/>
          </w:tcPr>
          <w:p w14:paraId="0E542E9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E8BE8FD" w14:textId="3EC7A7CC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8760A19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136E5945" w14:textId="72A65387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4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9269C9">
              <w:rPr>
                <w:rFonts w:ascii="Angsana New" w:hAnsi="Angsana New" w:hint="cs"/>
                <w:cs/>
                <w:lang w:val="en-US"/>
              </w:rPr>
              <w:t>8</w:t>
            </w:r>
            <w:r>
              <w:rPr>
                <w:rFonts w:ascii="Angsana New" w:hAnsi="Angsana New" w:hint="cs"/>
                <w:lang w:val="en-US"/>
              </w:rPr>
              <w:t>0</w:t>
            </w:r>
          </w:p>
        </w:tc>
        <w:tc>
          <w:tcPr>
            <w:tcW w:w="236" w:type="dxa"/>
          </w:tcPr>
          <w:p w14:paraId="0B636D08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05A91E5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5F308369" w14:textId="77777777" w:rsidTr="00283CAF">
        <w:tc>
          <w:tcPr>
            <w:tcW w:w="1547" w:type="dxa"/>
          </w:tcPr>
          <w:p w14:paraId="0FBF7E96" w14:textId="4DD10137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lang w:val="en-US"/>
              </w:rPr>
              <w:t>2</w:t>
            </w:r>
            <w:r w:rsidR="009269C9">
              <w:rPr>
                <w:rFonts w:ascii="Angsana New" w:hAnsi="Angsana New" w:hint="cs"/>
                <w:cs/>
                <w:lang w:val="en-US"/>
              </w:rPr>
              <w:t>56</w:t>
            </w:r>
            <w:r>
              <w:rPr>
                <w:rFonts w:ascii="Angsana New" w:hAnsi="Angsana New" w:hint="cs"/>
                <w:lang w:val="en-US"/>
              </w:rPr>
              <w:t>0</w:t>
            </w:r>
          </w:p>
        </w:tc>
        <w:tc>
          <w:tcPr>
            <w:tcW w:w="236" w:type="dxa"/>
          </w:tcPr>
          <w:p w14:paraId="4068072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1E721A8" w14:textId="6410522B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B03169A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086F36D" w14:textId="515825BE" w:rsidR="009269C9" w:rsidRPr="00564316" w:rsidRDefault="00EE7549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4358280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3DC4389" w14:textId="3EC31710" w:rsidR="009269C9" w:rsidRPr="00564316" w:rsidRDefault="005F23DE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6417D335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010E7C96" w14:textId="73975159" w:rsidR="009269C9" w:rsidRPr="00564316" w:rsidRDefault="009269C9" w:rsidP="008503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3CE4249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AD1C26A" w14:textId="40DD2620" w:rsidR="009269C9" w:rsidRPr="00564316" w:rsidRDefault="00297C19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C1C1DF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DB6200F" w14:textId="266A37E7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EF8DA68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BDFA478" w14:textId="73B7ED2E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="009269C9">
              <w:rPr>
                <w:rFonts w:ascii="Angsana New" w:hAnsi="Angsana New" w:hint="cs"/>
                <w:cs/>
                <w:lang w:val="en-US"/>
              </w:rPr>
              <w:t>5</w:t>
            </w:r>
            <w:r>
              <w:rPr>
                <w:rFonts w:ascii="Angsana New" w:hAnsi="Angsana New" w:hint="cs"/>
                <w:lang w:val="en-US"/>
              </w:rPr>
              <w:t>0</w:t>
            </w:r>
          </w:p>
        </w:tc>
        <w:tc>
          <w:tcPr>
            <w:tcW w:w="236" w:type="dxa"/>
          </w:tcPr>
          <w:p w14:paraId="0DB55D8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1D18D90" w14:textId="5A0BF523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269C9" w:rsidRPr="00B121B9" w14:paraId="3942CE31" w14:textId="77777777" w:rsidTr="00283CAF">
        <w:tc>
          <w:tcPr>
            <w:tcW w:w="1547" w:type="dxa"/>
          </w:tcPr>
          <w:p w14:paraId="632E3287" w14:textId="36FA2D89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lang w:val="en-US"/>
              </w:rPr>
              <w:t>2</w:t>
            </w:r>
            <w:r w:rsidR="009269C9">
              <w:rPr>
                <w:rFonts w:ascii="Angsana New" w:hAnsi="Angsana New"/>
                <w:cs/>
                <w:lang w:val="en-US"/>
              </w:rPr>
              <w:t>56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236" w:type="dxa"/>
          </w:tcPr>
          <w:p w14:paraId="7E555EA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C1CFEF1" w14:textId="053D2B73" w:rsidR="009269C9" w:rsidRPr="00564316" w:rsidRDefault="000B0460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36" w:type="dxa"/>
          </w:tcPr>
          <w:p w14:paraId="6F6D281C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9A89BBA" w14:textId="2F3B6AE6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46B1B97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C0E54B5" w14:textId="5D588718" w:rsidR="009269C9" w:rsidRPr="00564316" w:rsidRDefault="005F23DE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CD49053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1B1A1A3" w14:textId="3BD927EF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692A9C1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3872C27" w14:textId="0A8F93A1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36" w:type="dxa"/>
          </w:tcPr>
          <w:p w14:paraId="13B5A23F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A1E08B4" w14:textId="1BCB1E69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D40B59D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68401CF" w14:textId="748E6438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236" w:type="dxa"/>
          </w:tcPr>
          <w:p w14:paraId="3146176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8FC7C8B" w14:textId="5F037D28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FF4D28" w:rsidRPr="00B121B9" w14:paraId="6DDA60F4" w14:textId="77777777" w:rsidTr="00283CAF">
        <w:tc>
          <w:tcPr>
            <w:tcW w:w="1547" w:type="dxa"/>
          </w:tcPr>
          <w:p w14:paraId="7A2C0521" w14:textId="6E0FA613" w:rsidR="00FF4D28" w:rsidRDefault="00FF4D28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28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05CDBF99" w14:textId="77777777" w:rsidR="00FF4D28" w:rsidRPr="00564316" w:rsidRDefault="00FF4D28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13C06C1" w14:textId="5824F9FD" w:rsidR="00FF4D28" w:rsidRPr="00564316" w:rsidRDefault="000B0460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6DC0077" w14:textId="77777777" w:rsidR="00FF4D28" w:rsidRPr="00564316" w:rsidRDefault="00FF4D28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10AB3B7" w14:textId="69630888" w:rsidR="00FF4D28" w:rsidRPr="00564316" w:rsidRDefault="00FF4D28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29D4F32" w14:textId="77777777" w:rsidR="00FF4D28" w:rsidRPr="00564316" w:rsidRDefault="00FF4D28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7F3F13A" w14:textId="28438C18" w:rsidR="00FF4D28" w:rsidRPr="00564316" w:rsidRDefault="005F23DE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147A2387" w14:textId="77777777" w:rsidR="00FF4D28" w:rsidRPr="00564316" w:rsidRDefault="00FF4D2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CB1BA46" w14:textId="7D8A88A1" w:rsidR="00FF4D28" w:rsidRDefault="00FF4D28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943ED2A" w14:textId="77777777" w:rsidR="00FF4D28" w:rsidRPr="00564316" w:rsidRDefault="00FF4D2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7DEE4703" w14:textId="3F37B7C5" w:rsidR="00FF4D28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927275D" w14:textId="77777777" w:rsidR="00FF4D28" w:rsidRPr="00564316" w:rsidRDefault="00FF4D28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E1DFC91" w14:textId="730AA0C3" w:rsidR="00FF4D28" w:rsidRDefault="00FF4D28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F6F2216" w14:textId="77777777" w:rsidR="00FF4D28" w:rsidRPr="00564316" w:rsidRDefault="00FF4D2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57B96E8" w14:textId="4048EBEA" w:rsidR="00FF4D28" w:rsidRDefault="00FF4D2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3.90</w:t>
            </w:r>
          </w:p>
        </w:tc>
        <w:tc>
          <w:tcPr>
            <w:tcW w:w="236" w:type="dxa"/>
          </w:tcPr>
          <w:p w14:paraId="21593838" w14:textId="77777777" w:rsidR="00FF4D28" w:rsidRPr="00564316" w:rsidRDefault="00FF4D28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6CE9295" w14:textId="263B73FE" w:rsidR="00FF4D28" w:rsidRDefault="00FF4D2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9269C9" w:rsidRPr="00B121B9" w14:paraId="69D53BE0" w14:textId="77777777" w:rsidTr="00283CAF">
        <w:tc>
          <w:tcPr>
            <w:tcW w:w="1547" w:type="dxa"/>
          </w:tcPr>
          <w:p w14:paraId="4A8F9D6B" w14:textId="597399D0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0296DCBB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09E90A7" w14:textId="1D9737A1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2042A5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6A9749C" w14:textId="14A7B864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DEB2EC8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26E8BA5" w14:textId="430AC5A5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65" w:type="dxa"/>
          </w:tcPr>
          <w:p w14:paraId="55EFFC60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72B1DAFE" w14:textId="093FACDD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C2B4699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3402D08" w14:textId="5D9694AF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200C5065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374E6EB" w14:textId="5E621F72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6CB9001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A60268B" w14:textId="284C81AA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9269C9"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236" w:type="dxa"/>
          </w:tcPr>
          <w:p w14:paraId="65B37477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087EE7F" w14:textId="7EC4601A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9269C9" w:rsidRPr="00B121B9" w14:paraId="175B1CE4" w14:textId="77777777" w:rsidTr="00283CAF">
        <w:tc>
          <w:tcPr>
            <w:tcW w:w="1547" w:type="dxa"/>
          </w:tcPr>
          <w:p w14:paraId="3466F3FE" w14:textId="3C87BEFD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CAB1529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A57C771" w14:textId="4D3DD15C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48B3C81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C9CDD7B" w14:textId="64FD8183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8E98F7F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332F6D7" w14:textId="0EBF0DDD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65" w:type="dxa"/>
          </w:tcPr>
          <w:p w14:paraId="3534920A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CD34DBE" w14:textId="7E2B2BE2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15A5023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0C10796" w14:textId="67BB0FE8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184CDA2A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75A3A79" w14:textId="72DF54B4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B821D28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9A56246" w14:textId="2BA94765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236" w:type="dxa"/>
          </w:tcPr>
          <w:p w14:paraId="28B7C9A2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DBF1A27" w14:textId="3F5E99AB" w:rsidR="009269C9" w:rsidRPr="00564316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10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เดือน </w:t>
            </w:r>
            <w:r>
              <w:rPr>
                <w:rFonts w:ascii="Angsana New" w:hAnsi="Angsana New"/>
                <w:lang w:val="en-US"/>
              </w:rPr>
              <w:t>30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>วัน</w:t>
            </w:r>
          </w:p>
        </w:tc>
      </w:tr>
      <w:tr w:rsidR="009269C9" w:rsidRPr="00B121B9" w14:paraId="5295958C" w14:textId="77777777" w:rsidTr="00283CAF">
        <w:tc>
          <w:tcPr>
            <w:tcW w:w="1547" w:type="dxa"/>
          </w:tcPr>
          <w:p w14:paraId="1D701EB0" w14:textId="04A8E4F6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715600D4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B6ABC61" w14:textId="5795A743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C9965B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899CE9E" w14:textId="7CBAD6D7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F9847A9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001E414" w14:textId="35E02459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65" w:type="dxa"/>
          </w:tcPr>
          <w:p w14:paraId="4397AA42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C6B7B65" w14:textId="528F460A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820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269AE3B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B4DCD6D" w14:textId="0652D98E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2CE86B9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8131C8F" w14:textId="64C2929A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820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03B5A04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FF90A8A" w14:textId="2D148E6E" w:rsidR="009269C9" w:rsidRPr="00C80F30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40164E16" w14:textId="77777777" w:rsidR="009269C9" w:rsidRPr="00C80F30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2BE88DF" w14:textId="4CF07EF8" w:rsidR="009269C9" w:rsidRPr="00C80F30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="009269C9" w:rsidRPr="00C80F30">
              <w:rPr>
                <w:rFonts w:ascii="Angsana New" w:hAnsi="Angsana New"/>
                <w:lang w:val="en-US"/>
              </w:rPr>
              <w:t xml:space="preserve"> </w:t>
            </w:r>
            <w:r w:rsidR="009269C9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9269C9" w:rsidRPr="00B121B9" w14:paraId="6696545A" w14:textId="77777777" w:rsidTr="0026542B">
        <w:tc>
          <w:tcPr>
            <w:tcW w:w="1547" w:type="dxa"/>
          </w:tcPr>
          <w:p w14:paraId="4F970116" w14:textId="5EE07BEE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F11920A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01C7CCD" w14:textId="233EA450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FEC7EFE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ED0AACB" w14:textId="39638800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6350364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ACFDE67" w14:textId="0F5F474D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2,988,000</w:t>
            </w:r>
          </w:p>
        </w:tc>
        <w:tc>
          <w:tcPr>
            <w:tcW w:w="265" w:type="dxa"/>
          </w:tcPr>
          <w:p w14:paraId="139415C6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3140640" w14:textId="03504AAA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2409D5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3E1EA01" w14:textId="76D6A788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2,988,000</w:t>
            </w:r>
          </w:p>
        </w:tc>
        <w:tc>
          <w:tcPr>
            <w:tcW w:w="236" w:type="dxa"/>
          </w:tcPr>
          <w:p w14:paraId="2CDAED73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5D41A62" w14:textId="3ACF7124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50517FE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F761E72" w14:textId="53C6E501" w:rsidR="009269C9" w:rsidRPr="00C80F30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9269C9"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717AFDF0" w14:textId="77777777" w:rsidR="009269C9" w:rsidRPr="00C80F30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66CCA37" w14:textId="2D26653C" w:rsidR="009269C9" w:rsidRPr="00C80F30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9269C9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="009269C9" w:rsidRPr="00C80F30">
              <w:rPr>
                <w:rFonts w:ascii="Angsana New" w:hAnsi="Angsana New"/>
                <w:lang w:val="en-US"/>
              </w:rPr>
              <w:t xml:space="preserve"> </w:t>
            </w:r>
            <w:r w:rsidR="009269C9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9269C9" w:rsidRPr="00B121B9" w14:paraId="4DC886EC" w14:textId="77777777" w:rsidTr="0026542B">
        <w:tc>
          <w:tcPr>
            <w:tcW w:w="1547" w:type="dxa"/>
          </w:tcPr>
          <w:p w14:paraId="302EFFA0" w14:textId="59330517" w:rsidR="009269C9" w:rsidRPr="00564316" w:rsidRDefault="00EE7549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="009269C9" w:rsidRPr="00564316">
              <w:rPr>
                <w:rFonts w:ascii="Angsana New" w:hAnsi="Angsana New"/>
                <w:lang w:val="en-US"/>
              </w:rPr>
              <w:t xml:space="preserve"> </w:t>
            </w:r>
            <w:r w:rsidR="009269C9" w:rsidRPr="00564316"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6116B6E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35530752" w14:textId="353244EA" w:rsidR="009269C9" w:rsidRPr="00564316" w:rsidRDefault="000B0460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D4C9CA5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F224734" w14:textId="567F6A99" w:rsidR="009269C9" w:rsidRPr="00564316" w:rsidRDefault="009269C9" w:rsidP="005651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1124087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4423C15" w14:textId="0FD94D40" w:rsidR="009269C9" w:rsidRPr="00564316" w:rsidRDefault="005F23DE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14:paraId="1C07BE95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70272282" w14:textId="58477905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863C0E6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5EC1225" w14:textId="5311634B" w:rsidR="009269C9" w:rsidRPr="00564316" w:rsidRDefault="00297C1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C80E013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720E916" w14:textId="524D7187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9269C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49A9C99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1A768ED9" w14:textId="496DDB3D" w:rsidR="009269C9" w:rsidRPr="00C80F30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</w:t>
            </w:r>
            <w:r w:rsidR="009269C9" w:rsidRPr="00C80F30">
              <w:rPr>
                <w:rFonts w:ascii="Angsana New" w:hAnsi="Angsana New"/>
                <w:lang w:val="en-US"/>
              </w:rPr>
              <w:t>.</w:t>
            </w:r>
            <w:r w:rsidR="009269C9">
              <w:rPr>
                <w:rFonts w:ascii="Angsana New" w:hAnsi="Angsana New" w:hint="cs"/>
                <w:cs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5152D892" w14:textId="77777777" w:rsidR="009269C9" w:rsidRPr="00C80F30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24B4CA7" w14:textId="40CCB14D" w:rsidR="009269C9" w:rsidRPr="00C80F30" w:rsidRDefault="00EE754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</w:t>
            </w:r>
            <w:r w:rsidR="009269C9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 w:hint="cs"/>
                <w:lang w:val="en-US"/>
              </w:rPr>
              <w:t>3</w:t>
            </w:r>
            <w:r w:rsidR="009269C9" w:rsidRPr="00C80F30">
              <w:rPr>
                <w:rFonts w:ascii="Angsana New" w:hAnsi="Angsana New"/>
                <w:lang w:val="en-US"/>
              </w:rPr>
              <w:t xml:space="preserve"> </w:t>
            </w:r>
            <w:r w:rsidR="009269C9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FC5BA5" w:rsidRPr="00B121B9" w14:paraId="727B6EF8" w14:textId="77777777" w:rsidTr="0026542B">
        <w:tc>
          <w:tcPr>
            <w:tcW w:w="1547" w:type="dxa"/>
          </w:tcPr>
          <w:p w14:paraId="36B63632" w14:textId="77777777" w:rsidR="00FC5BA5" w:rsidRDefault="00FC5BA5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0749E55F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38F132BF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18349CEF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575449B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6ED5C898" w14:textId="77777777" w:rsidR="00FC5BA5" w:rsidRPr="00564316" w:rsidRDefault="00FC5BA5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A7D6AB4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65" w:type="dxa"/>
          </w:tcPr>
          <w:p w14:paraId="58733C0D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57D3B58F" w14:textId="77777777" w:rsidR="00FC5BA5" w:rsidRDefault="00FC5BA5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6FE90BEF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A7BB99F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578CF4E2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9B6010" w14:textId="77777777" w:rsidR="00FC5BA5" w:rsidRDefault="00FC5BA5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44C1171C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EA06A15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2B128A76" w14:textId="77777777" w:rsidR="00FC5BA5" w:rsidRPr="00C80F30" w:rsidRDefault="00FC5BA5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1569AC0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5BA5" w:rsidRPr="00B121B9" w14:paraId="1EFE0CD2" w14:textId="77777777" w:rsidTr="0026542B">
        <w:tc>
          <w:tcPr>
            <w:tcW w:w="1547" w:type="dxa"/>
          </w:tcPr>
          <w:p w14:paraId="08498C86" w14:textId="77777777" w:rsidR="00FC5BA5" w:rsidRDefault="00FC5BA5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08A09300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33421D2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52023F51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B43F1F3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38A5C3DB" w14:textId="77777777" w:rsidR="00FC5BA5" w:rsidRPr="00564316" w:rsidRDefault="00FC5BA5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4A577476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65" w:type="dxa"/>
          </w:tcPr>
          <w:p w14:paraId="181BACC9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78C04D4B" w14:textId="77777777" w:rsidR="00FC5BA5" w:rsidRDefault="00FC5BA5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046231E2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4620537D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612FB893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EC8DB41" w14:textId="77777777" w:rsidR="00FC5BA5" w:rsidRDefault="00FC5BA5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7A90567A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E528EEB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104185F2" w14:textId="77777777" w:rsidR="00FC5BA5" w:rsidRPr="00C80F30" w:rsidRDefault="00FC5BA5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CBC4DB6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5BA5" w:rsidRPr="00B121B9" w14:paraId="5B6095BC" w14:textId="77777777" w:rsidTr="0026542B">
        <w:tc>
          <w:tcPr>
            <w:tcW w:w="1547" w:type="dxa"/>
          </w:tcPr>
          <w:p w14:paraId="7FBBC8F6" w14:textId="77777777" w:rsidR="00FC5BA5" w:rsidRDefault="00FC5BA5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62197BFA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6B61458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12372460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87B3763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5A08B9DD" w14:textId="77777777" w:rsidR="00FC5BA5" w:rsidRPr="00564316" w:rsidRDefault="00FC5BA5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BCF3884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65" w:type="dxa"/>
          </w:tcPr>
          <w:p w14:paraId="77B7E2A3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47E7A61" w14:textId="77777777" w:rsidR="00FC5BA5" w:rsidRDefault="00FC5BA5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6329BC1E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322C5C8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780A5F4C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0F6D80D" w14:textId="77777777" w:rsidR="00FC5BA5" w:rsidRDefault="00FC5BA5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58CB44DC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91D9979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4F955980" w14:textId="77777777" w:rsidR="00FC5BA5" w:rsidRPr="00C80F30" w:rsidRDefault="00FC5BA5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F97533A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5BA5" w:rsidRPr="00B121B9" w14:paraId="10E73197" w14:textId="77777777" w:rsidTr="0026542B">
        <w:tc>
          <w:tcPr>
            <w:tcW w:w="1547" w:type="dxa"/>
          </w:tcPr>
          <w:p w14:paraId="5F5A2365" w14:textId="77777777" w:rsidR="00FC5BA5" w:rsidRDefault="00FC5BA5" w:rsidP="009269C9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200CC943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591D493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6694DEF2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839D80E" w14:textId="77777777" w:rsidR="00FC5BA5" w:rsidRPr="00564316" w:rsidRDefault="00FC5BA5" w:rsidP="009269C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5E2291BC" w14:textId="77777777" w:rsidR="00FC5BA5" w:rsidRPr="00564316" w:rsidRDefault="00FC5BA5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F3DD4DA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65" w:type="dxa"/>
          </w:tcPr>
          <w:p w14:paraId="321B9D31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86A2D27" w14:textId="77777777" w:rsidR="00FC5BA5" w:rsidRDefault="00FC5BA5" w:rsidP="009269C9">
            <w:pPr>
              <w:tabs>
                <w:tab w:val="decimal" w:pos="1053"/>
              </w:tabs>
              <w:spacing w:line="240" w:lineRule="atLeast"/>
              <w:ind w:left="-43"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4C530E87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9613752" w14:textId="77777777" w:rsidR="00FC5BA5" w:rsidRPr="00564316" w:rsidRDefault="00FC5BA5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11941C4F" w14:textId="77777777" w:rsidR="00FC5BA5" w:rsidRPr="00564316" w:rsidRDefault="00FC5BA5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A0EBC2A" w14:textId="77777777" w:rsidR="00FC5BA5" w:rsidRDefault="00FC5BA5" w:rsidP="009269C9">
            <w:pPr>
              <w:tabs>
                <w:tab w:val="decimal" w:pos="976"/>
              </w:tabs>
              <w:spacing w:line="240" w:lineRule="atLeast"/>
              <w:ind w:left="-43" w:right="-179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2255A3AD" w14:textId="77777777" w:rsidR="00FC5BA5" w:rsidRPr="00564316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A74E69C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01BFC272" w14:textId="77777777" w:rsidR="00FC5BA5" w:rsidRPr="00C80F30" w:rsidRDefault="00FC5BA5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49345BD" w14:textId="77777777" w:rsidR="00FC5BA5" w:rsidRDefault="00FC5BA5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842DB7" w:rsidRPr="00B121B9" w14:paraId="79E9E7B1" w14:textId="77777777" w:rsidTr="00842DB7">
        <w:tc>
          <w:tcPr>
            <w:tcW w:w="1547" w:type="dxa"/>
          </w:tcPr>
          <w:p w14:paraId="6623D801" w14:textId="01FAA344" w:rsidR="00842DB7" w:rsidRDefault="00842DB7" w:rsidP="00842DB7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lastRenderedPageBreak/>
              <w:t xml:space="preserve">16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822979A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21E9E60" w14:textId="559B0DE0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EA1E3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857993" w14:textId="65879EEB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5DCC2" w14:textId="77777777" w:rsidR="00842DB7" w:rsidRPr="00564316" w:rsidRDefault="00842DB7" w:rsidP="00842D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1C42EEF2" w14:textId="42C45789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4,382,700</w:t>
            </w:r>
          </w:p>
        </w:tc>
        <w:tc>
          <w:tcPr>
            <w:tcW w:w="265" w:type="dxa"/>
            <w:shd w:val="clear" w:color="auto" w:fill="auto"/>
          </w:tcPr>
          <w:p w14:paraId="4ED5861E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086FC52" w14:textId="21814566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AC450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799E18B" w14:textId="3324D544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256E58FB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558539A" w14:textId="16F72F39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BFA2F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2D09C29B" w14:textId="07AD286D" w:rsidR="00842DB7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6A7B6C94" w14:textId="77777777" w:rsidR="00842DB7" w:rsidRPr="00C80F30" w:rsidRDefault="00842DB7" w:rsidP="00842DB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C01536B" w14:textId="6DCBEE9B" w:rsidR="00842DB7" w:rsidRPr="00784D01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784D01">
              <w:rPr>
                <w:rFonts w:ascii="Angsana New" w:hAnsi="Angsana New"/>
              </w:rPr>
              <w:t xml:space="preserve">3 </w:t>
            </w:r>
            <w:r w:rsidRPr="00784D01">
              <w:rPr>
                <w:rFonts w:ascii="Angsana New" w:hAnsi="Angsana New" w:hint="cs"/>
                <w:cs/>
              </w:rPr>
              <w:t>ปี</w:t>
            </w:r>
          </w:p>
        </w:tc>
      </w:tr>
      <w:tr w:rsidR="00842DB7" w:rsidRPr="00B121B9" w14:paraId="2378C29C" w14:textId="77777777" w:rsidTr="00842DB7">
        <w:tc>
          <w:tcPr>
            <w:tcW w:w="1547" w:type="dxa"/>
          </w:tcPr>
          <w:p w14:paraId="3642A1E8" w14:textId="0B131FC5" w:rsidR="00842DB7" w:rsidRDefault="00842DB7" w:rsidP="00842DB7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2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354A1294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5B794AC" w14:textId="387033F3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F93AE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C61442B" w14:textId="59378D02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0E3CF" w14:textId="77777777" w:rsidR="00842DB7" w:rsidRPr="00564316" w:rsidRDefault="00842DB7" w:rsidP="00842D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1DB07343" w14:textId="0CA14080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4,127,000</w:t>
            </w:r>
          </w:p>
        </w:tc>
        <w:tc>
          <w:tcPr>
            <w:tcW w:w="265" w:type="dxa"/>
            <w:shd w:val="clear" w:color="auto" w:fill="auto"/>
          </w:tcPr>
          <w:p w14:paraId="15429CDF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88CE16" w14:textId="77500F40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6E8E1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F30ACC6" w14:textId="286B6AE1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2960E1C7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4C24B77" w14:textId="23DB4C3D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5C23D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F8965DE" w14:textId="1FC17E10" w:rsidR="00842DB7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7515C8F7" w14:textId="77777777" w:rsidR="00842DB7" w:rsidRPr="00C80F30" w:rsidRDefault="00842DB7" w:rsidP="00842DB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FCBAB55" w14:textId="639BA797" w:rsidR="00842DB7" w:rsidRPr="00784D01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784D01">
              <w:rPr>
                <w:rFonts w:ascii="Angsana New" w:hAnsi="Angsana New"/>
              </w:rPr>
              <w:t xml:space="preserve">3 </w:t>
            </w:r>
            <w:r w:rsidRPr="00784D01">
              <w:rPr>
                <w:rFonts w:ascii="Angsana New" w:hAnsi="Angsana New" w:hint="cs"/>
                <w:cs/>
              </w:rPr>
              <w:t xml:space="preserve">ปี </w:t>
            </w:r>
            <w:r w:rsidRPr="00784D01">
              <w:rPr>
                <w:rFonts w:ascii="Angsana New" w:hAnsi="Angsana New"/>
              </w:rPr>
              <w:t xml:space="preserve">9 </w:t>
            </w:r>
            <w:r w:rsidRPr="00784D01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842DB7" w:rsidRPr="00B121B9" w14:paraId="7F4DB1EB" w14:textId="77777777" w:rsidTr="00842DB7">
        <w:tc>
          <w:tcPr>
            <w:tcW w:w="1547" w:type="dxa"/>
          </w:tcPr>
          <w:p w14:paraId="2B5F0EE7" w14:textId="4E072ACC" w:rsidR="00842DB7" w:rsidRDefault="00842DB7" w:rsidP="00842DB7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19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78CB8A75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38BA2D7" w14:textId="4385C87E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2E128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B48736" w14:textId="29042428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3E7A1" w14:textId="77777777" w:rsidR="00842DB7" w:rsidRPr="00564316" w:rsidRDefault="00842DB7" w:rsidP="00842D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EC9CA20" w14:textId="0F9B66F5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3,944,000</w:t>
            </w:r>
          </w:p>
        </w:tc>
        <w:tc>
          <w:tcPr>
            <w:tcW w:w="265" w:type="dxa"/>
            <w:shd w:val="clear" w:color="auto" w:fill="auto"/>
          </w:tcPr>
          <w:p w14:paraId="7E5C2821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07C7984" w14:textId="5566091A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4E9CCA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CE1B113" w14:textId="043ADFB8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3,944,000</w:t>
            </w:r>
          </w:p>
        </w:tc>
        <w:tc>
          <w:tcPr>
            <w:tcW w:w="236" w:type="dxa"/>
            <w:shd w:val="clear" w:color="auto" w:fill="auto"/>
          </w:tcPr>
          <w:p w14:paraId="4952E883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CAED5CA" w14:textId="2F089248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4C64F3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FC98B74" w14:textId="50EA94C9" w:rsidR="00842DB7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3.90</w:t>
            </w:r>
          </w:p>
        </w:tc>
        <w:tc>
          <w:tcPr>
            <w:tcW w:w="236" w:type="dxa"/>
            <w:shd w:val="clear" w:color="auto" w:fill="auto"/>
          </w:tcPr>
          <w:p w14:paraId="01F7BE6E" w14:textId="77777777" w:rsidR="00842DB7" w:rsidRPr="00C80F30" w:rsidRDefault="00842DB7" w:rsidP="00842DB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8513AE9" w14:textId="14454B22" w:rsidR="00842DB7" w:rsidRPr="00784D01" w:rsidRDefault="00784D01" w:rsidP="00784D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784D01">
              <w:rPr>
                <w:rFonts w:ascii="Angsana New" w:hAnsi="Angsana New"/>
              </w:rPr>
              <w:t xml:space="preserve">3 </w:t>
            </w:r>
            <w:r w:rsidRPr="00784D01">
              <w:rPr>
                <w:rFonts w:ascii="Angsana New" w:hAnsi="Angsana New" w:hint="cs"/>
                <w:cs/>
              </w:rPr>
              <w:t xml:space="preserve">ปี </w:t>
            </w:r>
            <w:r w:rsidRPr="00784D01">
              <w:rPr>
                <w:rFonts w:ascii="Angsana New" w:hAnsi="Angsana New"/>
              </w:rPr>
              <w:t xml:space="preserve">11 </w:t>
            </w:r>
            <w:r w:rsidRPr="00784D01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842DB7" w:rsidRPr="00B121B9" w14:paraId="40179A3E" w14:textId="77777777" w:rsidTr="00842DB7">
        <w:tc>
          <w:tcPr>
            <w:tcW w:w="1547" w:type="dxa"/>
          </w:tcPr>
          <w:p w14:paraId="236BF2F7" w14:textId="31B5DF38" w:rsidR="00842DB7" w:rsidRDefault="00842DB7" w:rsidP="00842DB7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5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7F54BB5A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0A472CA" w14:textId="2CAA8DEF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49C67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A810059" w14:textId="56B90528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72395" w14:textId="77777777" w:rsidR="00842DB7" w:rsidRPr="00564316" w:rsidRDefault="00842DB7" w:rsidP="00842D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111CEF63" w14:textId="105CE897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3,515,300</w:t>
            </w:r>
          </w:p>
        </w:tc>
        <w:tc>
          <w:tcPr>
            <w:tcW w:w="265" w:type="dxa"/>
            <w:shd w:val="clear" w:color="auto" w:fill="auto"/>
          </w:tcPr>
          <w:p w14:paraId="1E185DCB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7D2EA66" w14:textId="46781837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7700A0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D5FF575" w14:textId="2CC05777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55586298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ACB39EF" w14:textId="76E0B0FD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A6210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F10CA4A" w14:textId="27DF4160" w:rsidR="00842DB7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722D67D9" w14:textId="77777777" w:rsidR="00842DB7" w:rsidRPr="00C80F30" w:rsidRDefault="00842DB7" w:rsidP="00842DB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2F5F07C" w14:textId="2FBDF7EE" w:rsidR="00842DB7" w:rsidRPr="00784D01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784D01">
              <w:rPr>
                <w:rFonts w:ascii="Angsana New" w:hAnsi="Angsana New"/>
              </w:rPr>
              <w:t xml:space="preserve">4 </w:t>
            </w:r>
            <w:r w:rsidRPr="00784D01">
              <w:rPr>
                <w:rFonts w:ascii="Angsana New" w:hAnsi="Angsana New" w:hint="cs"/>
                <w:cs/>
              </w:rPr>
              <w:t>ปี</w:t>
            </w:r>
          </w:p>
        </w:tc>
      </w:tr>
      <w:tr w:rsidR="00842DB7" w:rsidRPr="00B121B9" w14:paraId="52D2FC07" w14:textId="77777777" w:rsidTr="00842DB7">
        <w:tc>
          <w:tcPr>
            <w:tcW w:w="1547" w:type="dxa"/>
          </w:tcPr>
          <w:p w14:paraId="6431C308" w14:textId="480C92A2" w:rsidR="00842DB7" w:rsidRDefault="00842DB7" w:rsidP="00842DB7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5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64140802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F842976" w14:textId="2613D50E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793EC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B32888C" w14:textId="27D134FF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D2519" w14:textId="77777777" w:rsidR="00842DB7" w:rsidRPr="00564316" w:rsidRDefault="00842DB7" w:rsidP="00842D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974F970" w14:textId="247E19D3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3,410,700</w:t>
            </w:r>
          </w:p>
        </w:tc>
        <w:tc>
          <w:tcPr>
            <w:tcW w:w="265" w:type="dxa"/>
            <w:shd w:val="clear" w:color="auto" w:fill="auto"/>
          </w:tcPr>
          <w:p w14:paraId="579210DB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99D933A" w14:textId="0845D3CB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25E09A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1264731" w14:textId="5FD48091" w:rsidR="00842DB7" w:rsidRPr="00564316" w:rsidRDefault="00842DB7" w:rsidP="00842DB7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7485F512" w14:textId="77777777" w:rsidR="00842DB7" w:rsidRPr="00564316" w:rsidRDefault="00842DB7" w:rsidP="00842DB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2179E50" w14:textId="24F2DC23" w:rsidR="00842DB7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0F445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136C1" w14:textId="77777777" w:rsidR="00842DB7" w:rsidRPr="00564316" w:rsidRDefault="00842DB7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83E8631" w14:textId="3050CC61" w:rsidR="00842DB7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41AEFE36" w14:textId="77777777" w:rsidR="00842DB7" w:rsidRPr="00C80F30" w:rsidRDefault="00842DB7" w:rsidP="00842DB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715B337B" w14:textId="782D8A7F" w:rsidR="00842DB7" w:rsidRPr="00784D01" w:rsidRDefault="00784D01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784D01">
              <w:rPr>
                <w:rFonts w:ascii="Angsana New" w:hAnsi="Angsana New"/>
              </w:rPr>
              <w:t xml:space="preserve">5 </w:t>
            </w:r>
            <w:r w:rsidRPr="00784D01">
              <w:rPr>
                <w:rFonts w:ascii="Angsana New" w:hAnsi="Angsana New" w:hint="cs"/>
                <w:cs/>
              </w:rPr>
              <w:t>ปี</w:t>
            </w:r>
          </w:p>
        </w:tc>
      </w:tr>
      <w:tr w:rsidR="009269C9" w:rsidRPr="00B121B9" w14:paraId="0D466AC6" w14:textId="77777777" w:rsidTr="00283CAF">
        <w:tc>
          <w:tcPr>
            <w:tcW w:w="1547" w:type="dxa"/>
          </w:tcPr>
          <w:p w14:paraId="20ECE713" w14:textId="77777777" w:rsidR="009269C9" w:rsidRPr="00564316" w:rsidRDefault="009269C9" w:rsidP="009269C9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64316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B69877D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A7F9A1B" w14:textId="487755A6" w:rsidR="009269C9" w:rsidRPr="00842DB7" w:rsidRDefault="00200400" w:rsidP="00842D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17,180,000</w:t>
            </w:r>
          </w:p>
        </w:tc>
        <w:tc>
          <w:tcPr>
            <w:tcW w:w="236" w:type="dxa"/>
          </w:tcPr>
          <w:p w14:paraId="6C47D386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A8AB418" w14:textId="39C2E634" w:rsidR="009269C9" w:rsidRPr="00564316" w:rsidRDefault="00EE7549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="009269C9"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="009269C9"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562BAC4C" w14:textId="77777777" w:rsidR="009269C9" w:rsidRPr="00564316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47DC68F" w14:textId="4585FC42" w:rsidR="009269C9" w:rsidRPr="00564316" w:rsidRDefault="00842DB7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40,506,200</w:t>
            </w:r>
          </w:p>
        </w:tc>
        <w:tc>
          <w:tcPr>
            <w:tcW w:w="265" w:type="dxa"/>
          </w:tcPr>
          <w:p w14:paraId="48374BD1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C647209" w14:textId="4E0565C3" w:rsidR="009269C9" w:rsidRPr="00564316" w:rsidRDefault="00EE7549" w:rsidP="009269C9">
            <w:pPr>
              <w:tabs>
                <w:tab w:val="decimal" w:pos="1053"/>
              </w:tabs>
              <w:spacing w:line="240" w:lineRule="atLeast"/>
              <w:ind w:left="-46" w:right="162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38</w:t>
            </w:r>
            <w:r w:rsidR="009269C9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495</w:t>
            </w:r>
            <w:r w:rsidR="009269C9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4778656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8693428" w14:textId="30A35F3D" w:rsidR="009269C9" w:rsidRPr="00564316" w:rsidRDefault="00842DB7" w:rsidP="009269C9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57,686,200</w:t>
            </w:r>
          </w:p>
        </w:tc>
        <w:tc>
          <w:tcPr>
            <w:tcW w:w="236" w:type="dxa"/>
          </w:tcPr>
          <w:p w14:paraId="7702D518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2B5EF95" w14:textId="57345FDE" w:rsidR="009269C9" w:rsidRPr="00564316" w:rsidRDefault="00EE7549" w:rsidP="009269C9">
            <w:pPr>
              <w:tabs>
                <w:tab w:val="decimal" w:pos="976"/>
              </w:tabs>
              <w:spacing w:line="240" w:lineRule="atLeast"/>
              <w:ind w:left="-46" w:right="-179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45</w:t>
            </w:r>
            <w:r w:rsidR="009269C9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700</w:t>
            </w:r>
            <w:r w:rsidR="009269C9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58B4F654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315ACE22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03A2AB1F" w14:textId="77777777" w:rsidR="009269C9" w:rsidRPr="00564316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128B83A7" w14:textId="77777777" w:rsidR="009269C9" w:rsidRPr="00564316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</w:tbl>
    <w:p w14:paraId="579495B3" w14:textId="77777777" w:rsidR="009E5305" w:rsidRDefault="009E5305">
      <w:r>
        <w:br w:type="page"/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9269C9" w:rsidRPr="009269C9" w14:paraId="4B62291A" w14:textId="77777777" w:rsidTr="00283CAF">
        <w:tc>
          <w:tcPr>
            <w:tcW w:w="1547" w:type="dxa"/>
          </w:tcPr>
          <w:p w14:paraId="617ADDE2" w14:textId="77777777" w:rsidR="009269C9" w:rsidRPr="009269C9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419F0A8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45" w:type="dxa"/>
            <w:gridSpan w:val="15"/>
          </w:tcPr>
          <w:p w14:paraId="0D63DEA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69C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269C9" w:rsidRPr="009269C9" w14:paraId="401A699D" w14:textId="77777777" w:rsidTr="00283CAF">
        <w:tc>
          <w:tcPr>
            <w:tcW w:w="1547" w:type="dxa"/>
          </w:tcPr>
          <w:p w14:paraId="0FCFA244" w14:textId="77777777" w:rsidR="009269C9" w:rsidRPr="009269C9" w:rsidRDefault="009269C9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913" w:type="dxa"/>
            <w:gridSpan w:val="3"/>
          </w:tcPr>
          <w:p w14:paraId="6A304424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ส่วนที่ครบกำหนดชำระภายในหนึ่ง</w:t>
            </w: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8B3038D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5" w:type="dxa"/>
            <w:gridSpan w:val="3"/>
          </w:tcPr>
          <w:p w14:paraId="669C1655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ส่วนที่ครบกำหนดชำระเกินกว่าหนึ่ง</w:t>
            </w: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0D119A1E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94" w:type="dxa"/>
            <w:gridSpan w:val="3"/>
          </w:tcPr>
          <w:p w14:paraId="77521F33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74D371DD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6EC4335A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</w:tcPr>
          <w:p w14:paraId="77F2FE80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9269C9" w:rsidRPr="009269C9" w14:paraId="003C6937" w14:textId="77777777" w:rsidTr="00283CAF">
        <w:tc>
          <w:tcPr>
            <w:tcW w:w="1547" w:type="dxa"/>
          </w:tcPr>
          <w:p w14:paraId="50528247" w14:textId="77777777" w:rsidR="009269C9" w:rsidRPr="009269C9" w:rsidRDefault="009269C9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085CBA42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3" w:type="dxa"/>
          </w:tcPr>
          <w:p w14:paraId="68622EFF" w14:textId="7DEA95E2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19B1CF3F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4" w:type="dxa"/>
          </w:tcPr>
          <w:p w14:paraId="556858DC" w14:textId="24E4CBE2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1F25D9DF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</w:tcPr>
          <w:p w14:paraId="0A2413B6" w14:textId="3D5D952F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65" w:type="dxa"/>
          </w:tcPr>
          <w:p w14:paraId="2514DC79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5" w:type="dxa"/>
          </w:tcPr>
          <w:p w14:paraId="2C5AE001" w14:textId="56CAE786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35505C3B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4" w:type="dxa"/>
          </w:tcPr>
          <w:p w14:paraId="66EF236A" w14:textId="23A49C3C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7F2E8D7E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4" w:type="dxa"/>
          </w:tcPr>
          <w:p w14:paraId="37F721DF" w14:textId="11AED7D9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1EDB2EA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599A3AF9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</w:tcPr>
          <w:p w14:paraId="6E45A0F2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</w:rPr>
              <w:t>อายุหุ้นกู้</w:t>
            </w:r>
          </w:p>
        </w:tc>
      </w:tr>
      <w:tr w:rsidR="009269C9" w:rsidRPr="009269C9" w14:paraId="095BF082" w14:textId="77777777" w:rsidTr="00283CAF">
        <w:tc>
          <w:tcPr>
            <w:tcW w:w="1547" w:type="dxa"/>
          </w:tcPr>
          <w:p w14:paraId="289D1BDA" w14:textId="77777777" w:rsidR="009269C9" w:rsidRPr="009269C9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2E424EDE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74" w:type="dxa"/>
            <w:gridSpan w:val="11"/>
          </w:tcPr>
          <w:p w14:paraId="40D86640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</w:pPr>
            <w:r w:rsidRPr="009269C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FC8B4C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2A9DBA4" w14:textId="77777777" w:rsidR="009269C9" w:rsidRPr="009269C9" w:rsidRDefault="009269C9" w:rsidP="009269C9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</w:tr>
      <w:tr w:rsidR="009269C9" w:rsidRPr="009269C9" w14:paraId="15362500" w14:textId="77777777" w:rsidTr="00784417">
        <w:tc>
          <w:tcPr>
            <w:tcW w:w="1547" w:type="dxa"/>
          </w:tcPr>
          <w:p w14:paraId="320C7362" w14:textId="67A75657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22B34428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24A65EE" w14:textId="63632034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354C88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C5B48E" w14:textId="6A126457" w:rsidR="009269C9" w:rsidRPr="009269C9" w:rsidRDefault="00EE7549" w:rsidP="00657EA7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9AC7970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28BB8CF7" w14:textId="75157CA6" w:rsidR="009269C9" w:rsidRPr="009269C9" w:rsidRDefault="00F17A6D" w:rsidP="009269C9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E1B99F3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3EDDE49" w14:textId="218CC61F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757CA6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13BB5E3" w14:textId="542F5EE1" w:rsidR="009269C9" w:rsidRPr="009269C9" w:rsidRDefault="005705DB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3ABD872D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3F7AEA7" w14:textId="45226F13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FF40653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FA366D5" w14:textId="62C8AC2B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5.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</w:t>
            </w:r>
          </w:p>
        </w:tc>
        <w:tc>
          <w:tcPr>
            <w:tcW w:w="236" w:type="dxa"/>
          </w:tcPr>
          <w:p w14:paraId="6AACDA8F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449906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 ปี</w:t>
            </w:r>
          </w:p>
        </w:tc>
      </w:tr>
      <w:tr w:rsidR="009269C9" w:rsidRPr="009269C9" w14:paraId="7D0114ED" w14:textId="77777777" w:rsidTr="00784417">
        <w:tc>
          <w:tcPr>
            <w:tcW w:w="1547" w:type="dxa"/>
          </w:tcPr>
          <w:p w14:paraId="1DD27E7D" w14:textId="2BF021FA" w:rsidR="009269C9" w:rsidRPr="009269C9" w:rsidRDefault="009269C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5 สิงหาคม 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2F4B5508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809E2A7" w14:textId="6CD75510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491D33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5F2032C" w14:textId="4E1CF7F3" w:rsidR="009269C9" w:rsidRPr="009269C9" w:rsidRDefault="00EE7549" w:rsidP="00657EA7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205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0707A0F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60791CE" w14:textId="649F3011" w:rsidR="009269C9" w:rsidRPr="009269C9" w:rsidRDefault="00F17A6D" w:rsidP="009269C9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B714529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376E7A6" w14:textId="4D38FED2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A1962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90A67FA" w14:textId="3857D241" w:rsidR="009269C9" w:rsidRPr="009269C9" w:rsidRDefault="005705DB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1F43CDCB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73AB4D9" w14:textId="4A47E92B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205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7238A2F9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1D128DD" w14:textId="2C3B0655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.65</w:t>
            </w:r>
          </w:p>
        </w:tc>
        <w:tc>
          <w:tcPr>
            <w:tcW w:w="236" w:type="dxa"/>
          </w:tcPr>
          <w:p w14:paraId="50196A3F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A0DC30F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 ปี</w:t>
            </w:r>
          </w:p>
        </w:tc>
      </w:tr>
      <w:tr w:rsidR="009269C9" w:rsidRPr="009269C9" w14:paraId="7C1F2746" w14:textId="77777777" w:rsidTr="00784417">
        <w:tc>
          <w:tcPr>
            <w:tcW w:w="1547" w:type="dxa"/>
          </w:tcPr>
          <w:p w14:paraId="2D8CB951" w14:textId="29D1FC6A" w:rsidR="009269C9" w:rsidRPr="009269C9" w:rsidRDefault="009269C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5 สิงหาคม 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0AAE1D97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4B1D011" w14:textId="0F601C70" w:rsidR="009269C9" w:rsidRPr="009269C9" w:rsidRDefault="00EE71EF" w:rsidP="00657EA7">
            <w:pPr>
              <w:spacing w:line="240" w:lineRule="atLeast"/>
              <w:ind w:left="-46" w:right="-90" w:firstLine="38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3,580,000</w:t>
            </w:r>
          </w:p>
        </w:tc>
        <w:tc>
          <w:tcPr>
            <w:tcW w:w="236" w:type="dxa"/>
            <w:shd w:val="clear" w:color="auto" w:fill="auto"/>
          </w:tcPr>
          <w:p w14:paraId="44880E71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29EDEF7" w14:textId="0B0DD822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DC8260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0D824BC9" w14:textId="4A03E440" w:rsidR="009269C9" w:rsidRPr="009269C9" w:rsidRDefault="00F17A6D" w:rsidP="006079EB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AA20641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4D6DA36" w14:textId="0F8A5E60" w:rsidR="009269C9" w:rsidRPr="009269C9" w:rsidRDefault="00EE7549" w:rsidP="00821355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17E00FE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9F8CCAB" w14:textId="183D9B15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3,580,000</w:t>
            </w:r>
          </w:p>
        </w:tc>
        <w:tc>
          <w:tcPr>
            <w:tcW w:w="236" w:type="dxa"/>
          </w:tcPr>
          <w:p w14:paraId="48D07F08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1A6379E" w14:textId="78D9FC5C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60B0567A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7F27B5B" w14:textId="031F6AD4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.9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</w:t>
            </w:r>
          </w:p>
        </w:tc>
        <w:tc>
          <w:tcPr>
            <w:tcW w:w="236" w:type="dxa"/>
          </w:tcPr>
          <w:p w14:paraId="5C73531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F47449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 ปี</w:t>
            </w:r>
          </w:p>
        </w:tc>
      </w:tr>
      <w:tr w:rsidR="009269C9" w:rsidRPr="009269C9" w14:paraId="37206AC4" w14:textId="77777777" w:rsidTr="00784417">
        <w:tc>
          <w:tcPr>
            <w:tcW w:w="1547" w:type="dxa"/>
          </w:tcPr>
          <w:p w14:paraId="5232A123" w14:textId="18CAB69A" w:rsidR="009269C9" w:rsidRPr="009269C9" w:rsidRDefault="009269C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5 สิงหาคม 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558</w:t>
            </w:r>
          </w:p>
        </w:tc>
        <w:tc>
          <w:tcPr>
            <w:tcW w:w="236" w:type="dxa"/>
          </w:tcPr>
          <w:p w14:paraId="7B5CAD87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D7A10E0" w14:textId="752FA430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E62C87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471801" w14:textId="249FFC3B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0937E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4AD6F3EF" w14:textId="4F5DF708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3,850,000</w:t>
            </w:r>
          </w:p>
        </w:tc>
        <w:tc>
          <w:tcPr>
            <w:tcW w:w="265" w:type="dxa"/>
            <w:shd w:val="clear" w:color="auto" w:fill="auto"/>
          </w:tcPr>
          <w:p w14:paraId="3358E34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413F142" w14:textId="4DBBD431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C1B625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1989D12" w14:textId="5171CDE2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3,850,000</w:t>
            </w:r>
          </w:p>
        </w:tc>
        <w:tc>
          <w:tcPr>
            <w:tcW w:w="236" w:type="dxa"/>
          </w:tcPr>
          <w:p w14:paraId="56CE5982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54CC33E" w14:textId="4FCA513E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CEAFFD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E6668B2" w14:textId="32DF12DE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5.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</w:t>
            </w:r>
          </w:p>
        </w:tc>
        <w:tc>
          <w:tcPr>
            <w:tcW w:w="236" w:type="dxa"/>
          </w:tcPr>
          <w:p w14:paraId="49CB635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AAE9896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 ปี</w:t>
            </w:r>
          </w:p>
        </w:tc>
      </w:tr>
      <w:tr w:rsidR="009269C9" w:rsidRPr="009269C9" w14:paraId="2A61269B" w14:textId="77777777" w:rsidTr="00784417">
        <w:tc>
          <w:tcPr>
            <w:tcW w:w="1547" w:type="dxa"/>
          </w:tcPr>
          <w:p w14:paraId="71ACA47C" w14:textId="63F4475F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072F2D99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7F5067F" w14:textId="4418B8E9" w:rsidR="009269C9" w:rsidRPr="009269C9" w:rsidRDefault="00EE71EF" w:rsidP="00657EA7">
            <w:pPr>
              <w:spacing w:line="240" w:lineRule="atLeast"/>
              <w:ind w:left="-46" w:right="-90" w:firstLine="38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1,600,000</w:t>
            </w:r>
          </w:p>
        </w:tc>
        <w:tc>
          <w:tcPr>
            <w:tcW w:w="236" w:type="dxa"/>
            <w:shd w:val="clear" w:color="auto" w:fill="auto"/>
          </w:tcPr>
          <w:p w14:paraId="4E070DA7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FA39F7F" w14:textId="09F37A1E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AD78D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5D9C2558" w14:textId="62DACD83" w:rsidR="009269C9" w:rsidRPr="009269C9" w:rsidRDefault="00F17A6D" w:rsidP="006079EB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A519B1A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B81122" w14:textId="444A687A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B76134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BCE6108" w14:textId="0E9E22C2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1,600,000</w:t>
            </w:r>
          </w:p>
        </w:tc>
        <w:tc>
          <w:tcPr>
            <w:tcW w:w="236" w:type="dxa"/>
          </w:tcPr>
          <w:p w14:paraId="676D72BB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CD74F77" w14:textId="36DBF883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B1078C6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1F6172C" w14:textId="2ED3C692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38E3EB9F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AD2F72D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 ปี</w:t>
            </w:r>
          </w:p>
        </w:tc>
      </w:tr>
      <w:tr w:rsidR="009269C9" w:rsidRPr="009269C9" w14:paraId="5556FEF3" w14:textId="77777777" w:rsidTr="00784417">
        <w:tc>
          <w:tcPr>
            <w:tcW w:w="1547" w:type="dxa"/>
          </w:tcPr>
          <w:p w14:paraId="6C12D70E" w14:textId="48E16389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29D1309E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942F30A" w14:textId="037A9A8A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72B812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40C8AE4" w14:textId="1664B8A5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92C83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3C6D75B5" w14:textId="044645DB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1,200,000</w:t>
            </w:r>
          </w:p>
        </w:tc>
        <w:tc>
          <w:tcPr>
            <w:tcW w:w="265" w:type="dxa"/>
            <w:shd w:val="clear" w:color="auto" w:fill="auto"/>
          </w:tcPr>
          <w:p w14:paraId="4E496B9B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1B204C1" w14:textId="662870CF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56D4C15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D0CB817" w14:textId="72A54E0B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1,200,000</w:t>
            </w:r>
          </w:p>
        </w:tc>
        <w:tc>
          <w:tcPr>
            <w:tcW w:w="236" w:type="dxa"/>
          </w:tcPr>
          <w:p w14:paraId="4BFF2ADD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71C3854" w14:textId="1F992C83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30A9B26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92DE29F" w14:textId="729DD6C8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.6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</w:t>
            </w:r>
          </w:p>
        </w:tc>
        <w:tc>
          <w:tcPr>
            <w:tcW w:w="236" w:type="dxa"/>
          </w:tcPr>
          <w:p w14:paraId="705BD95B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EAE71F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 ปี</w:t>
            </w:r>
          </w:p>
        </w:tc>
      </w:tr>
      <w:tr w:rsidR="009269C9" w:rsidRPr="009269C9" w14:paraId="7C661CBF" w14:textId="77777777" w:rsidTr="00784417">
        <w:tc>
          <w:tcPr>
            <w:tcW w:w="1547" w:type="dxa"/>
          </w:tcPr>
          <w:p w14:paraId="057F918A" w14:textId="7C737C1A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09FF05C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78D179B" w14:textId="11875616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F6243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0F96CB9" w14:textId="3D855A6A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CBA85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181C3478" w14:textId="7F536183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2,640,</w:t>
            </w:r>
            <w:r w:rsidR="00E06353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0D15A342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224CF48" w14:textId="463C5430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645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930A864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AB8D6C0" w14:textId="5C6F6ACD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2,640,500</w:t>
            </w:r>
          </w:p>
        </w:tc>
        <w:tc>
          <w:tcPr>
            <w:tcW w:w="236" w:type="dxa"/>
          </w:tcPr>
          <w:p w14:paraId="30135619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DAC875" w14:textId="47889B46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645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449265E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551B359" w14:textId="00824017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.8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</w:t>
            </w:r>
          </w:p>
        </w:tc>
        <w:tc>
          <w:tcPr>
            <w:tcW w:w="236" w:type="dxa"/>
          </w:tcPr>
          <w:p w14:paraId="3A5A36F2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1FAC50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 ปี</w:t>
            </w:r>
          </w:p>
        </w:tc>
      </w:tr>
      <w:tr w:rsidR="009269C9" w:rsidRPr="009269C9" w14:paraId="0C417AFF" w14:textId="77777777" w:rsidTr="00784417">
        <w:tc>
          <w:tcPr>
            <w:tcW w:w="1547" w:type="dxa"/>
          </w:tcPr>
          <w:p w14:paraId="1D73A108" w14:textId="59FB1804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</w:t>
            </w:r>
          </w:p>
        </w:tc>
        <w:tc>
          <w:tcPr>
            <w:tcW w:w="236" w:type="dxa"/>
          </w:tcPr>
          <w:p w14:paraId="77F57FDA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036C722" w14:textId="6680DD4E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21D6B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AAF894E" w14:textId="684D05FB" w:rsidR="009269C9" w:rsidRPr="009269C9" w:rsidRDefault="00EE7549" w:rsidP="00657EA7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B3363DB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0D8A9F54" w14:textId="64AB7701" w:rsidR="009269C9" w:rsidRPr="009269C9" w:rsidRDefault="00F17A6D" w:rsidP="009269C9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A0F1A0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0666771" w14:textId="6FA846AF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9B3F48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5D76FD7" w14:textId="39612971" w:rsidR="009269C9" w:rsidRPr="009269C9" w:rsidRDefault="005705DB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64EA7E4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2FAFDF4" w14:textId="778FD054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41ED27C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21C92C1" w14:textId="222DE173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.5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</w:t>
            </w:r>
          </w:p>
        </w:tc>
        <w:tc>
          <w:tcPr>
            <w:tcW w:w="236" w:type="dxa"/>
          </w:tcPr>
          <w:p w14:paraId="5D36C131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89E4ECB" w14:textId="7D254DAB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9269C9" w:rsidRPr="009269C9" w14:paraId="7C929A1D" w14:textId="77777777" w:rsidTr="00784417">
        <w:tc>
          <w:tcPr>
            <w:tcW w:w="1547" w:type="dxa"/>
          </w:tcPr>
          <w:p w14:paraId="4718336C" w14:textId="135A74AC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</w:p>
        </w:tc>
        <w:tc>
          <w:tcPr>
            <w:tcW w:w="236" w:type="dxa"/>
          </w:tcPr>
          <w:p w14:paraId="06798536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EF82D53" w14:textId="0152449B" w:rsidR="009269C9" w:rsidRPr="009269C9" w:rsidRDefault="00EE71EF" w:rsidP="00657EA7">
            <w:pPr>
              <w:spacing w:line="240" w:lineRule="atLeast"/>
              <w:ind w:left="-46" w:right="-90" w:firstLine="38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8,000,000</w:t>
            </w:r>
          </w:p>
        </w:tc>
        <w:tc>
          <w:tcPr>
            <w:tcW w:w="236" w:type="dxa"/>
            <w:shd w:val="clear" w:color="auto" w:fill="auto"/>
          </w:tcPr>
          <w:p w14:paraId="11EFB8A6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48B7692" w14:textId="49D33607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096B4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5FB26529" w14:textId="21013D74" w:rsidR="009269C9" w:rsidRPr="009269C9" w:rsidRDefault="00F17A6D" w:rsidP="006079EB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9DFB3B4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5FDEA1D" w14:textId="209BCA53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90B3FB1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F97252B" w14:textId="48C4D52C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8,000,000</w:t>
            </w:r>
          </w:p>
        </w:tc>
        <w:tc>
          <w:tcPr>
            <w:tcW w:w="236" w:type="dxa"/>
          </w:tcPr>
          <w:p w14:paraId="5479C17B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E0063DF" w14:textId="07CDC01A" w:rsidR="009269C9" w:rsidRPr="009269C9" w:rsidRDefault="009269C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</w:t>
            </w: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0045A32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205177D" w14:textId="3545D6B0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</w:p>
        </w:tc>
        <w:tc>
          <w:tcPr>
            <w:tcW w:w="236" w:type="dxa"/>
          </w:tcPr>
          <w:p w14:paraId="286302C2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96D98FA" w14:textId="56408FA6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9269C9" w:rsidRPr="009269C9" w14:paraId="3A8BF67D" w14:textId="77777777" w:rsidTr="00784417">
        <w:tc>
          <w:tcPr>
            <w:tcW w:w="1547" w:type="dxa"/>
          </w:tcPr>
          <w:p w14:paraId="1F2F4EF0" w14:textId="35576631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4F3FF29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F90CE04" w14:textId="3D136188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3C4EB1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1A38A9C" w14:textId="2D72C71F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93FE3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4FE4DC2A" w14:textId="40DD1354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3,530,000</w:t>
            </w:r>
          </w:p>
        </w:tc>
        <w:tc>
          <w:tcPr>
            <w:tcW w:w="265" w:type="dxa"/>
            <w:shd w:val="clear" w:color="auto" w:fill="auto"/>
          </w:tcPr>
          <w:p w14:paraId="19DF09C2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C860A6E" w14:textId="335C52EF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3" w:right="-18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D4AE53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D486538" w14:textId="31923E52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3,530,000</w:t>
            </w:r>
          </w:p>
        </w:tc>
        <w:tc>
          <w:tcPr>
            <w:tcW w:w="236" w:type="dxa"/>
          </w:tcPr>
          <w:p w14:paraId="7D5FE0F1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2458851" w14:textId="5ACF40B4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3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08B748D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10318FF" w14:textId="25208D26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</w:p>
        </w:tc>
        <w:tc>
          <w:tcPr>
            <w:tcW w:w="236" w:type="dxa"/>
          </w:tcPr>
          <w:p w14:paraId="0EE2A4F7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27DF3F4B" w14:textId="0A57921F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9269C9" w:rsidRPr="009269C9" w14:paraId="35B61840" w14:textId="77777777" w:rsidTr="00784417">
        <w:tc>
          <w:tcPr>
            <w:tcW w:w="1547" w:type="dxa"/>
          </w:tcPr>
          <w:p w14:paraId="267BF5E0" w14:textId="739FBD62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C944B64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01D444C" w14:textId="7CE34E57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1F2F2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A6217DD" w14:textId="6D3B2588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A4CFC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57A80EE7" w14:textId="6EA01B2B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100,000</w:t>
            </w:r>
          </w:p>
        </w:tc>
        <w:tc>
          <w:tcPr>
            <w:tcW w:w="265" w:type="dxa"/>
            <w:shd w:val="clear" w:color="auto" w:fill="auto"/>
          </w:tcPr>
          <w:p w14:paraId="655085F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D3038FC" w14:textId="5343B492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3" w:right="-18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E06F6BD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C346650" w14:textId="20D7D1CD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100,000</w:t>
            </w:r>
          </w:p>
        </w:tc>
        <w:tc>
          <w:tcPr>
            <w:tcW w:w="236" w:type="dxa"/>
          </w:tcPr>
          <w:p w14:paraId="5145C0A3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BFC022E" w14:textId="468B6E60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3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0DEC9E2B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97C8A0C" w14:textId="0716B32F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80</w:t>
            </w:r>
          </w:p>
        </w:tc>
        <w:tc>
          <w:tcPr>
            <w:tcW w:w="236" w:type="dxa"/>
          </w:tcPr>
          <w:p w14:paraId="49C8D190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81C6E09" w14:textId="44DC60A5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เดือน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วัน</w:t>
            </w:r>
          </w:p>
        </w:tc>
      </w:tr>
      <w:tr w:rsidR="009269C9" w:rsidRPr="009269C9" w14:paraId="46943999" w14:textId="77777777" w:rsidTr="00784417">
        <w:tc>
          <w:tcPr>
            <w:tcW w:w="1547" w:type="dxa"/>
          </w:tcPr>
          <w:p w14:paraId="25CD25F2" w14:textId="49FAAAA7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4A356E7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EDB6B85" w14:textId="37416AC0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B8D889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857C621" w14:textId="6F666AB7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8A8F7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665708C9" w14:textId="72FDEFBB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3,000,000</w:t>
            </w:r>
          </w:p>
        </w:tc>
        <w:tc>
          <w:tcPr>
            <w:tcW w:w="265" w:type="dxa"/>
            <w:shd w:val="clear" w:color="auto" w:fill="auto"/>
          </w:tcPr>
          <w:p w14:paraId="33F8E6EE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EBFFF1E" w14:textId="71E9160A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3" w:right="-18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6AB06C0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A2EE078" w14:textId="70E57E4E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3,000,000</w:t>
            </w:r>
          </w:p>
        </w:tc>
        <w:tc>
          <w:tcPr>
            <w:tcW w:w="236" w:type="dxa"/>
          </w:tcPr>
          <w:p w14:paraId="73664AEF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655B008" w14:textId="01A5D94B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3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04EEA77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859C9D" w14:textId="50A3BEFC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</w:p>
        </w:tc>
        <w:tc>
          <w:tcPr>
            <w:tcW w:w="236" w:type="dxa"/>
          </w:tcPr>
          <w:p w14:paraId="26D6148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DDDF1DA" w14:textId="11D04E46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เดือน</w:t>
            </w:r>
          </w:p>
        </w:tc>
      </w:tr>
      <w:tr w:rsidR="009269C9" w:rsidRPr="009269C9" w14:paraId="3F6905F1" w14:textId="77777777" w:rsidTr="00784417">
        <w:tc>
          <w:tcPr>
            <w:tcW w:w="1547" w:type="dxa"/>
          </w:tcPr>
          <w:p w14:paraId="3F7270BC" w14:textId="5C831C95" w:rsidR="009269C9" w:rsidRPr="009269C9" w:rsidRDefault="00EE754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245BA11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A3F72BA" w14:textId="4C1E94BF" w:rsidR="009269C9" w:rsidRPr="009269C9" w:rsidRDefault="00EE71EF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212A15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658194E" w14:textId="206479F3" w:rsidR="009269C9" w:rsidRPr="009269C9" w:rsidRDefault="009269C9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CFAF96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168FD6B3" w14:textId="03DD5D84" w:rsidR="009269C9" w:rsidRPr="009269C9" w:rsidRDefault="00F17A6D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2,988,000</w:t>
            </w:r>
          </w:p>
        </w:tc>
        <w:tc>
          <w:tcPr>
            <w:tcW w:w="265" w:type="dxa"/>
            <w:shd w:val="clear" w:color="auto" w:fill="auto"/>
          </w:tcPr>
          <w:p w14:paraId="272C5643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AF61BE2" w14:textId="6B1714AA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3" w:right="-18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E989B3E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F889A53" w14:textId="2C6C40E6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2,988,000</w:t>
            </w:r>
          </w:p>
        </w:tc>
        <w:tc>
          <w:tcPr>
            <w:tcW w:w="236" w:type="dxa"/>
          </w:tcPr>
          <w:p w14:paraId="76954548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78FC0E8" w14:textId="3777A9F6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3" w:right="-8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40E877E5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14C7072" w14:textId="78E47921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</w:p>
        </w:tc>
        <w:tc>
          <w:tcPr>
            <w:tcW w:w="236" w:type="dxa"/>
          </w:tcPr>
          <w:p w14:paraId="5C82A09A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A580FF6" w14:textId="0180D990" w:rsidR="009269C9" w:rsidRPr="009269C9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9269C9" w:rsidRPr="009269C9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เดือน</w:t>
            </w:r>
          </w:p>
        </w:tc>
      </w:tr>
      <w:tr w:rsidR="00EE71EF" w:rsidRPr="009269C9" w14:paraId="5D91C423" w14:textId="77777777" w:rsidTr="00784417">
        <w:tc>
          <w:tcPr>
            <w:tcW w:w="1547" w:type="dxa"/>
          </w:tcPr>
          <w:p w14:paraId="5F7BC24E" w14:textId="0B7C9BF5" w:rsidR="00EE71EF" w:rsidRDefault="00EE71EF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16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29DA17CF" w14:textId="77777777" w:rsidR="00EE71EF" w:rsidRPr="009269C9" w:rsidRDefault="00EE71EF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ED02223" w14:textId="5E59379D" w:rsidR="00EE71EF" w:rsidRDefault="00F17A6D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A6C90" w14:textId="77777777" w:rsidR="00EE71EF" w:rsidRPr="009269C9" w:rsidRDefault="00EE71EF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7E38D9A" w14:textId="390D9268" w:rsidR="00EE71EF" w:rsidRPr="009269C9" w:rsidRDefault="00F17A6D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C3D1E" w14:textId="77777777" w:rsidR="00EE71EF" w:rsidRPr="009269C9" w:rsidRDefault="00EE71EF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13816F29" w14:textId="4D9989AC" w:rsidR="00EE71EF" w:rsidRPr="009269C9" w:rsidRDefault="00DF3C93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4,382,700</w:t>
            </w:r>
          </w:p>
        </w:tc>
        <w:tc>
          <w:tcPr>
            <w:tcW w:w="265" w:type="dxa"/>
            <w:shd w:val="clear" w:color="auto" w:fill="auto"/>
          </w:tcPr>
          <w:p w14:paraId="67922167" w14:textId="77777777" w:rsidR="00EE71EF" w:rsidRPr="009269C9" w:rsidRDefault="00EE71EF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C185E62" w14:textId="60AE4FEB" w:rsidR="00EE71EF" w:rsidRDefault="00DF3C93" w:rsidP="006079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9BA01" w14:textId="77777777" w:rsidR="00EE71EF" w:rsidRPr="009269C9" w:rsidRDefault="00EE71EF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A91A17E" w14:textId="4ABA293E" w:rsidR="00EE71EF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4,382,700</w:t>
            </w:r>
          </w:p>
        </w:tc>
        <w:tc>
          <w:tcPr>
            <w:tcW w:w="236" w:type="dxa"/>
          </w:tcPr>
          <w:p w14:paraId="0FED0C42" w14:textId="77777777" w:rsidR="00EE71EF" w:rsidRPr="009269C9" w:rsidRDefault="00EE71EF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3FBFD45" w14:textId="50193911" w:rsidR="00EE71EF" w:rsidRDefault="005705DB" w:rsidP="00657EA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453009DF" w14:textId="77777777" w:rsidR="00EE71EF" w:rsidRPr="009269C9" w:rsidRDefault="00EE71EF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EF786A1" w14:textId="6EBEDC99" w:rsidR="00EE71EF" w:rsidRDefault="005705DB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3.50</w:t>
            </w:r>
          </w:p>
        </w:tc>
        <w:tc>
          <w:tcPr>
            <w:tcW w:w="236" w:type="dxa"/>
          </w:tcPr>
          <w:p w14:paraId="58F4A76D" w14:textId="77777777" w:rsidR="00EE71EF" w:rsidRPr="009269C9" w:rsidRDefault="00EE71EF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CC7F1BD" w14:textId="527206CA" w:rsidR="00EE71EF" w:rsidRDefault="005705DB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ปี</w:t>
            </w:r>
          </w:p>
        </w:tc>
      </w:tr>
      <w:tr w:rsidR="0026617D" w:rsidRPr="009269C9" w14:paraId="31B086DA" w14:textId="77777777" w:rsidTr="00784417">
        <w:tc>
          <w:tcPr>
            <w:tcW w:w="1547" w:type="dxa"/>
          </w:tcPr>
          <w:p w14:paraId="366AC89F" w14:textId="1D82E420" w:rsidR="0026617D" w:rsidRDefault="0026617D" w:rsidP="0026617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399F39F4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C7F1657" w14:textId="1FB777C0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8D323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6189CC9" w14:textId="58B665D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43B844" w14:textId="77777777" w:rsidR="0026617D" w:rsidRPr="009269C9" w:rsidRDefault="0026617D" w:rsidP="002661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600DC40" w14:textId="5C731557" w:rsidR="0026617D" w:rsidRPr="009269C9" w:rsidRDefault="0026617D" w:rsidP="0026617D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4,127,000</w:t>
            </w:r>
          </w:p>
        </w:tc>
        <w:tc>
          <w:tcPr>
            <w:tcW w:w="265" w:type="dxa"/>
            <w:shd w:val="clear" w:color="auto" w:fill="auto"/>
          </w:tcPr>
          <w:p w14:paraId="0A0E4B09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1614C31" w14:textId="1A3CC2CA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B4EF48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44C842E" w14:textId="46D9F6A1" w:rsidR="0026617D" w:rsidRPr="009269C9" w:rsidRDefault="0026617D" w:rsidP="0026617D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4,127,000</w:t>
            </w:r>
          </w:p>
        </w:tc>
        <w:tc>
          <w:tcPr>
            <w:tcW w:w="236" w:type="dxa"/>
          </w:tcPr>
          <w:p w14:paraId="3677CFA0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D64EACB" w14:textId="3FAB690B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841D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13903408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E28D8EC" w14:textId="13DF5CD8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4.25</w:t>
            </w:r>
          </w:p>
        </w:tc>
        <w:tc>
          <w:tcPr>
            <w:tcW w:w="236" w:type="dxa"/>
          </w:tcPr>
          <w:p w14:paraId="20168A30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BC00C9C" w14:textId="6AAC507F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เดือน</w:t>
            </w:r>
          </w:p>
        </w:tc>
      </w:tr>
      <w:tr w:rsidR="0026617D" w:rsidRPr="009269C9" w14:paraId="55B679B1" w14:textId="77777777" w:rsidTr="00784417">
        <w:tc>
          <w:tcPr>
            <w:tcW w:w="1547" w:type="dxa"/>
          </w:tcPr>
          <w:p w14:paraId="1B0404A6" w14:textId="73BE1660" w:rsidR="0026617D" w:rsidRDefault="0026617D" w:rsidP="0026617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04331340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676218B" w14:textId="5C79C1F0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19A2D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BB49188" w14:textId="686DBC93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FD883" w14:textId="77777777" w:rsidR="0026617D" w:rsidRPr="009269C9" w:rsidRDefault="0026617D" w:rsidP="002661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1161E5B8" w14:textId="4D195CF4" w:rsidR="0026617D" w:rsidRPr="009269C9" w:rsidRDefault="0026617D" w:rsidP="0026617D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3,515,300</w:t>
            </w:r>
          </w:p>
        </w:tc>
        <w:tc>
          <w:tcPr>
            <w:tcW w:w="265" w:type="dxa"/>
            <w:shd w:val="clear" w:color="auto" w:fill="auto"/>
          </w:tcPr>
          <w:p w14:paraId="73B68C4C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D313240" w14:textId="28097FBF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6197CB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20918B7" w14:textId="1E0A5DD9" w:rsidR="0026617D" w:rsidRPr="009269C9" w:rsidRDefault="0026617D" w:rsidP="0026617D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3,515,300</w:t>
            </w:r>
          </w:p>
        </w:tc>
        <w:tc>
          <w:tcPr>
            <w:tcW w:w="236" w:type="dxa"/>
          </w:tcPr>
          <w:p w14:paraId="620619BE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F167234" w14:textId="2DE9A36A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841D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3B28091C" w14:textId="714C6DA1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9F2574F" w14:textId="70F1A39C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4.25</w:t>
            </w:r>
          </w:p>
        </w:tc>
        <w:tc>
          <w:tcPr>
            <w:tcW w:w="236" w:type="dxa"/>
          </w:tcPr>
          <w:p w14:paraId="310C26E6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A3D1E0C" w14:textId="4D99CE38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ปี</w:t>
            </w:r>
          </w:p>
        </w:tc>
      </w:tr>
      <w:tr w:rsidR="0026617D" w:rsidRPr="009269C9" w14:paraId="6A0D5B8C" w14:textId="77777777" w:rsidTr="00784417">
        <w:tc>
          <w:tcPr>
            <w:tcW w:w="1547" w:type="dxa"/>
          </w:tcPr>
          <w:p w14:paraId="50CC3A8F" w14:textId="67958402" w:rsidR="0026617D" w:rsidRDefault="0026617D" w:rsidP="0026617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45EF59F0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0A5A2BCD" w14:textId="4611EF13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F0242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2166CF4" w14:textId="54E83A94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E915A" w14:textId="77777777" w:rsidR="0026617D" w:rsidRPr="009269C9" w:rsidRDefault="0026617D" w:rsidP="002661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3FAF2D3" w14:textId="10EC6383" w:rsidR="0026617D" w:rsidRPr="009269C9" w:rsidRDefault="0026617D" w:rsidP="0026617D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3,410,700</w:t>
            </w:r>
          </w:p>
        </w:tc>
        <w:tc>
          <w:tcPr>
            <w:tcW w:w="265" w:type="dxa"/>
            <w:shd w:val="clear" w:color="auto" w:fill="auto"/>
          </w:tcPr>
          <w:p w14:paraId="0D426D49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8673AD2" w14:textId="0F769D5A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48780F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632B542" w14:textId="0D85655F" w:rsidR="0026617D" w:rsidRPr="009269C9" w:rsidRDefault="0026617D" w:rsidP="0026617D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3,410,700</w:t>
            </w:r>
          </w:p>
        </w:tc>
        <w:tc>
          <w:tcPr>
            <w:tcW w:w="236" w:type="dxa"/>
          </w:tcPr>
          <w:p w14:paraId="42608EB3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D4F4E2F" w14:textId="772EF0DF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841D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36771CCB" w14:textId="77777777" w:rsidR="0026617D" w:rsidRPr="009269C9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29868AC" w14:textId="4170471D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4.50</w:t>
            </w:r>
          </w:p>
        </w:tc>
        <w:tc>
          <w:tcPr>
            <w:tcW w:w="236" w:type="dxa"/>
          </w:tcPr>
          <w:p w14:paraId="7BF4488D" w14:textId="77777777" w:rsidR="0026617D" w:rsidRPr="009269C9" w:rsidRDefault="0026617D" w:rsidP="002661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659040A8" w14:textId="7DA7256C" w:rsidR="0026617D" w:rsidRDefault="0026617D" w:rsidP="002661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ปี</w:t>
            </w:r>
          </w:p>
        </w:tc>
      </w:tr>
      <w:tr w:rsidR="009269C9" w:rsidRPr="009269C9" w14:paraId="5625B60D" w14:textId="77777777" w:rsidTr="00784417">
        <w:tc>
          <w:tcPr>
            <w:tcW w:w="1547" w:type="dxa"/>
          </w:tcPr>
          <w:p w14:paraId="3B15C385" w14:textId="77777777" w:rsidR="009269C9" w:rsidRPr="009269C9" w:rsidRDefault="009269C9" w:rsidP="009269C9">
            <w:pPr>
              <w:spacing w:line="240" w:lineRule="atLeast"/>
              <w:ind w:left="86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269C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4CFA9E68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BD47F" w14:textId="4E634348" w:rsidR="009269C9" w:rsidRPr="00657EA7" w:rsidRDefault="00F17A6D" w:rsidP="00657EA7">
            <w:pPr>
              <w:spacing w:line="240" w:lineRule="atLeast"/>
              <w:ind w:left="-46" w:right="-90" w:firstLine="38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57EA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13,180,000</w:t>
            </w:r>
          </w:p>
        </w:tc>
        <w:tc>
          <w:tcPr>
            <w:tcW w:w="236" w:type="dxa"/>
            <w:shd w:val="clear" w:color="auto" w:fill="auto"/>
          </w:tcPr>
          <w:p w14:paraId="0633E861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6755B" w14:textId="6145FBBD" w:rsidR="009269C9" w:rsidRPr="00657EA7" w:rsidRDefault="00EE7549" w:rsidP="00657EA7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57EA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7</w:t>
            </w:r>
            <w:r w:rsidR="009269C9" w:rsidRPr="00657EA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,</w:t>
            </w:r>
            <w:r w:rsidRPr="00657EA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205</w:t>
            </w:r>
            <w:r w:rsidR="009269C9" w:rsidRPr="00657EA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,</w:t>
            </w:r>
            <w:r w:rsidRPr="00657EA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5B0ECAA" w14:textId="77777777" w:rsidR="009269C9" w:rsidRPr="009269C9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40FF9" w14:textId="17256BE1" w:rsidR="009269C9" w:rsidRPr="00657EA7" w:rsidRDefault="00FC5BA5" w:rsidP="00657EA7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32,744,200</w:t>
            </w:r>
          </w:p>
        </w:tc>
        <w:tc>
          <w:tcPr>
            <w:tcW w:w="265" w:type="dxa"/>
            <w:shd w:val="clear" w:color="auto" w:fill="auto"/>
          </w:tcPr>
          <w:p w14:paraId="1295919C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FD276" w14:textId="66A43ABC" w:rsidR="009269C9" w:rsidRPr="009269C9" w:rsidRDefault="00EE7549" w:rsidP="009269C9">
            <w:pPr>
              <w:tabs>
                <w:tab w:val="decimal" w:pos="1094"/>
              </w:tabs>
              <w:spacing w:line="240" w:lineRule="atLeast"/>
              <w:ind w:left="-46" w:right="162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30</w:t>
            </w:r>
            <w:r w:rsidR="009269C9" w:rsidRPr="009269C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675</w:t>
            </w:r>
            <w:r w:rsidR="009269C9" w:rsidRPr="009269C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739A29B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FCE74" w14:textId="34D4504C" w:rsidR="009269C9" w:rsidRPr="009269C9" w:rsidRDefault="005705DB" w:rsidP="009269C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45,924,200</w:t>
            </w:r>
          </w:p>
        </w:tc>
        <w:tc>
          <w:tcPr>
            <w:tcW w:w="236" w:type="dxa"/>
          </w:tcPr>
          <w:p w14:paraId="6440102E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B99EF7" w14:textId="23C3DD59" w:rsidR="009269C9" w:rsidRPr="009269C9" w:rsidRDefault="00EE7549" w:rsidP="009269C9">
            <w:pPr>
              <w:tabs>
                <w:tab w:val="decimal" w:pos="1019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37</w:t>
            </w:r>
            <w:r w:rsidR="009269C9" w:rsidRPr="009269C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880</w:t>
            </w:r>
            <w:r w:rsidR="009269C9" w:rsidRPr="009269C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4140C92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03328A3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65AAC8C2" w14:textId="77777777" w:rsidR="009269C9" w:rsidRPr="009269C9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63E4A89F" w14:textId="77777777" w:rsidR="009269C9" w:rsidRPr="009269C9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</w:tr>
    </w:tbl>
    <w:p w14:paraId="7FC5E5D6" w14:textId="77777777" w:rsidR="007C64FB" w:rsidRPr="009269C9" w:rsidRDefault="007C64FB" w:rsidP="007C64FB">
      <w:pPr>
        <w:pStyle w:val="Caption"/>
        <w:numPr>
          <w:ilvl w:val="0"/>
          <w:numId w:val="0"/>
        </w:numPr>
        <w:ind w:left="900" w:hanging="540"/>
        <w:rPr>
          <w:rFonts w:asciiTheme="majorBidi" w:hAnsiTheme="majorBidi" w:cstheme="majorBidi"/>
          <w:sz w:val="23"/>
          <w:szCs w:val="23"/>
          <w:cs/>
        </w:rPr>
      </w:pPr>
    </w:p>
    <w:p w14:paraId="660F5021" w14:textId="77777777" w:rsidR="007C64FB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7481F8E6" w14:textId="77777777" w:rsidR="00CD1F05" w:rsidRPr="00744476" w:rsidRDefault="00CD1F05" w:rsidP="00C23539">
      <w:pPr>
        <w:pStyle w:val="Caption"/>
        <w:ind w:hanging="900"/>
        <w:rPr>
          <w:rFonts w:asciiTheme="majorBidi" w:hAnsiTheme="majorBidi" w:cstheme="majorBidi"/>
          <w:cs/>
        </w:rPr>
        <w:sectPr w:rsidR="00CD1F05" w:rsidRPr="00744476" w:rsidSect="00CD1F05">
          <w:headerReference w:type="default" r:id="rId20"/>
          <w:footerReference w:type="default" r:id="rId21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</w:p>
    <w:p w14:paraId="39367383" w14:textId="77777777" w:rsidR="00144F7F" w:rsidRPr="00744476" w:rsidRDefault="00965A20" w:rsidP="00C23539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เจ้าหนี้การค้า</w:t>
      </w:r>
    </w:p>
    <w:p w14:paraId="78FA280D" w14:textId="77777777" w:rsidR="00144F7F" w:rsidRPr="00D547E2" w:rsidRDefault="00144F7F" w:rsidP="00283CAF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8407ED" w:rsidRPr="00744476" w14:paraId="4E1C5D5B" w14:textId="77777777" w:rsidTr="009D665E">
        <w:tc>
          <w:tcPr>
            <w:tcW w:w="3078" w:type="dxa"/>
          </w:tcPr>
          <w:p w14:paraId="2FDF7528" w14:textId="77777777" w:rsidR="008407ED" w:rsidRPr="00744476" w:rsidRDefault="008407ED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A9E51E1" w14:textId="77777777" w:rsidR="008407ED" w:rsidRPr="00744476" w:rsidRDefault="008407E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6B7F01E" w14:textId="77777777" w:rsidR="008407ED" w:rsidRPr="0074447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837E66" w14:textId="77777777" w:rsidR="008407ED" w:rsidRPr="00744476" w:rsidRDefault="008407ED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494DE2E" w14:textId="77777777" w:rsidR="008407ED" w:rsidRPr="0074447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05E" w:rsidRPr="00744476" w14:paraId="2530FF15" w14:textId="77777777" w:rsidTr="009D665E">
        <w:tc>
          <w:tcPr>
            <w:tcW w:w="3078" w:type="dxa"/>
          </w:tcPr>
          <w:p w14:paraId="31365350" w14:textId="77777777" w:rsidR="00D5105E" w:rsidRPr="00744476" w:rsidRDefault="00D5105E" w:rsidP="00D5105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0C26E315" w14:textId="77777777"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4AE246E3" w14:textId="07C77EE9" w:rsidR="00D5105E" w:rsidRPr="00744476" w:rsidRDefault="00EE7549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5C65D63" w14:textId="77777777"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F98086" w14:textId="66E36F8C" w:rsidR="00D5105E" w:rsidRPr="00744476" w:rsidRDefault="00EE7549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FC45B30" w14:textId="77777777"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EB175B" w14:textId="73FAF99A" w:rsidR="00D5105E" w:rsidRPr="00744476" w:rsidRDefault="00EE7549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7EBCC82" w14:textId="77777777"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1177E2" w14:textId="525A9309" w:rsidR="00D5105E" w:rsidRPr="00744476" w:rsidRDefault="00EE7549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5105E" w:rsidRPr="00744476" w14:paraId="4F71E661" w14:textId="77777777" w:rsidTr="009D665E">
        <w:tc>
          <w:tcPr>
            <w:tcW w:w="3078" w:type="dxa"/>
          </w:tcPr>
          <w:p w14:paraId="63B68445" w14:textId="77777777"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6BFD3B62" w14:textId="77777777"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6CDC0327" w14:textId="77777777" w:rsidR="00D5105E" w:rsidRPr="00744476" w:rsidRDefault="00D5105E" w:rsidP="00D510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69C9" w:rsidRPr="00744476" w14:paraId="6C6059F1" w14:textId="77777777" w:rsidTr="009C7312">
        <w:tc>
          <w:tcPr>
            <w:tcW w:w="3078" w:type="dxa"/>
          </w:tcPr>
          <w:p w14:paraId="5F9FF0C7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vAlign w:val="center"/>
          </w:tcPr>
          <w:p w14:paraId="15E4DE75" w14:textId="35891727" w:rsidR="009269C9" w:rsidRPr="00744476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836F205" w14:textId="2E4F16A0" w:rsidR="009269C9" w:rsidRPr="00744476" w:rsidRDefault="00387BF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351,390</w:t>
            </w:r>
          </w:p>
        </w:tc>
        <w:tc>
          <w:tcPr>
            <w:tcW w:w="236" w:type="dxa"/>
            <w:vAlign w:val="center"/>
          </w:tcPr>
          <w:p w14:paraId="3EEF502E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3CE8C" w14:textId="70B26373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9,96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center"/>
          </w:tcPr>
          <w:p w14:paraId="2777C8E5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62D2BB" w14:textId="69AA3E3F" w:rsidR="009269C9" w:rsidRPr="00744476" w:rsidRDefault="00694BF6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385,053</w:t>
            </w:r>
          </w:p>
        </w:tc>
        <w:tc>
          <w:tcPr>
            <w:tcW w:w="236" w:type="dxa"/>
            <w:vAlign w:val="center"/>
          </w:tcPr>
          <w:p w14:paraId="1F3B2C19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77E98" w14:textId="5883E8D4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  <w:r w:rsidR="009269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</w:tr>
      <w:tr w:rsidR="009269C9" w:rsidRPr="00744476" w14:paraId="64B8AE7E" w14:textId="77777777" w:rsidTr="009C7312">
        <w:tc>
          <w:tcPr>
            <w:tcW w:w="3078" w:type="dxa"/>
          </w:tcPr>
          <w:p w14:paraId="476772C1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14:paraId="66AA27DC" w14:textId="77777777" w:rsidR="009269C9" w:rsidRPr="00744476" w:rsidRDefault="009269C9" w:rsidP="009269C9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C80348" w14:textId="15D84E6A" w:rsidR="009269C9" w:rsidRPr="00744476" w:rsidRDefault="00387BF9" w:rsidP="009269C9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2,526,291</w:t>
            </w:r>
          </w:p>
        </w:tc>
        <w:tc>
          <w:tcPr>
            <w:tcW w:w="236" w:type="dxa"/>
            <w:vAlign w:val="center"/>
          </w:tcPr>
          <w:p w14:paraId="1C32AB43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EE0F577" w14:textId="490B93C8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95,6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7735C50C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4D54FFF" w14:textId="4AC2659F" w:rsidR="009269C9" w:rsidRPr="00744476" w:rsidRDefault="00694BF6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2,068,938</w:t>
            </w:r>
          </w:p>
        </w:tc>
        <w:tc>
          <w:tcPr>
            <w:tcW w:w="236" w:type="dxa"/>
            <w:vAlign w:val="center"/>
          </w:tcPr>
          <w:p w14:paraId="666AE68A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E1B3478" w14:textId="7B4DB900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,795,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269C9" w:rsidRPr="00744476" w14:paraId="123473C7" w14:textId="77777777" w:rsidTr="009C7312">
        <w:tc>
          <w:tcPr>
            <w:tcW w:w="3078" w:type="dxa"/>
          </w:tcPr>
          <w:p w14:paraId="1C0AFBE1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6C6DB3FD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D52A" w14:textId="57453450" w:rsidR="009269C9" w:rsidRPr="00744476" w:rsidRDefault="00387BF9" w:rsidP="009269C9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2,877,681</w:t>
            </w:r>
          </w:p>
        </w:tc>
        <w:tc>
          <w:tcPr>
            <w:tcW w:w="236" w:type="dxa"/>
          </w:tcPr>
          <w:p w14:paraId="33648799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2B2BC2B" w14:textId="14520A43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0DE99152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8A625" w14:textId="623FA2C6" w:rsidR="009269C9" w:rsidRPr="00744476" w:rsidRDefault="00694BF6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2,453,991</w:t>
            </w:r>
          </w:p>
        </w:tc>
        <w:tc>
          <w:tcPr>
            <w:tcW w:w="236" w:type="dxa"/>
          </w:tcPr>
          <w:p w14:paraId="338AAB7D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9E1B047" w14:textId="6A0CB110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014A66EC" w14:textId="77777777" w:rsidR="00144F7F" w:rsidRPr="00D547E2" w:rsidRDefault="00144F7F" w:rsidP="00283CAF">
      <w:pPr>
        <w:pStyle w:val="Bo-Blankline"/>
      </w:pPr>
    </w:p>
    <w:p w14:paraId="1E5B261B" w14:textId="77777777" w:rsidR="00C23539" w:rsidRPr="00D547E2" w:rsidRDefault="00C23539" w:rsidP="00F071FE">
      <w:pPr>
        <w:pStyle w:val="Caption"/>
        <w:ind w:hanging="900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เจ้าหนี้อื่น</w:t>
      </w:r>
    </w:p>
    <w:p w14:paraId="29D1A065" w14:textId="77777777" w:rsidR="00573C54" w:rsidRPr="00D547E2" w:rsidRDefault="00573C54" w:rsidP="00283CAF">
      <w:pPr>
        <w:pStyle w:val="Bo-Blankline"/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090"/>
        <w:gridCol w:w="706"/>
        <w:gridCol w:w="1209"/>
        <w:gridCol w:w="236"/>
        <w:gridCol w:w="1209"/>
        <w:gridCol w:w="236"/>
        <w:gridCol w:w="1135"/>
        <w:gridCol w:w="236"/>
        <w:gridCol w:w="1135"/>
      </w:tblGrid>
      <w:tr w:rsidR="00573C54" w:rsidRPr="00744476" w14:paraId="585881CC" w14:textId="77777777" w:rsidTr="00646C7D">
        <w:tc>
          <w:tcPr>
            <w:tcW w:w="3090" w:type="dxa"/>
          </w:tcPr>
          <w:p w14:paraId="6A0305B6" w14:textId="77777777" w:rsidR="00573C54" w:rsidRPr="00744476" w:rsidRDefault="00573C54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10FF1676" w14:textId="77777777" w:rsidR="00573C54" w:rsidRPr="00744476" w:rsidRDefault="00573C54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50D67EA" w14:textId="77777777" w:rsidR="00573C54" w:rsidRPr="0074447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583495" w14:textId="77777777" w:rsidR="00573C54" w:rsidRPr="00744476" w:rsidRDefault="00573C5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8E5F0EC" w14:textId="77777777" w:rsidR="00573C54" w:rsidRPr="0074447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9C9" w:rsidRPr="00744476" w14:paraId="2FB1FF48" w14:textId="77777777" w:rsidTr="00646C7D">
        <w:tc>
          <w:tcPr>
            <w:tcW w:w="3090" w:type="dxa"/>
          </w:tcPr>
          <w:p w14:paraId="567856CF" w14:textId="77777777" w:rsidR="009269C9" w:rsidRPr="00744476" w:rsidRDefault="009269C9" w:rsidP="009269C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61A72C06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550C070" w14:textId="3B990B29" w:rsidR="009269C9" w:rsidRPr="00744476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5F375DB" w14:textId="77777777" w:rsidR="009269C9" w:rsidRPr="00744476" w:rsidRDefault="009269C9" w:rsidP="009269C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7FD4559" w14:textId="333195C7" w:rsidR="009269C9" w:rsidRPr="00744476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A5A4BA9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15748D" w14:textId="41A9D459" w:rsidR="009269C9" w:rsidRPr="00744476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3251D1D" w14:textId="77777777" w:rsidR="009269C9" w:rsidRPr="00744476" w:rsidRDefault="009269C9" w:rsidP="009269C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DABDD9" w14:textId="50FB247B" w:rsidR="009269C9" w:rsidRPr="00744476" w:rsidRDefault="00EE754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269C9" w:rsidRPr="00744476" w14:paraId="36E48CCB" w14:textId="77777777" w:rsidTr="00646C7D">
        <w:tc>
          <w:tcPr>
            <w:tcW w:w="3090" w:type="dxa"/>
          </w:tcPr>
          <w:p w14:paraId="5A9B31A4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0ECC3B2B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4C06AB40" w14:textId="77777777" w:rsidR="009269C9" w:rsidRPr="00744476" w:rsidRDefault="009269C9" w:rsidP="009269C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69C9" w:rsidRPr="00744476" w14:paraId="68AD714A" w14:textId="77777777" w:rsidTr="009C7312">
        <w:tc>
          <w:tcPr>
            <w:tcW w:w="3090" w:type="dxa"/>
          </w:tcPr>
          <w:p w14:paraId="78FA19B7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06" w:type="dxa"/>
            <w:vAlign w:val="center"/>
          </w:tcPr>
          <w:p w14:paraId="2DB976BF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F0D3B34" w14:textId="0799F039" w:rsidR="009269C9" w:rsidRPr="00744476" w:rsidRDefault="00021A7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667,814</w:t>
            </w:r>
          </w:p>
        </w:tc>
        <w:tc>
          <w:tcPr>
            <w:tcW w:w="236" w:type="dxa"/>
            <w:vAlign w:val="center"/>
          </w:tcPr>
          <w:p w14:paraId="79A50E1B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C1B284E" w14:textId="2D6896B1" w:rsidR="009269C9" w:rsidRPr="00744476" w:rsidRDefault="00EE754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 w:rsidR="009269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vAlign w:val="center"/>
          </w:tcPr>
          <w:p w14:paraId="48E613F9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9916EB" w14:textId="1A52682C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468,9</w:t>
            </w:r>
            <w:r w:rsidR="00BD24F1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  <w:vAlign w:val="center"/>
          </w:tcPr>
          <w:p w14:paraId="3510F895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1D4358" w14:textId="66DF904F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9269C9" w:rsidRPr="00744476" w14:paraId="0FEEB455" w14:textId="77777777" w:rsidTr="009C7312">
        <w:tc>
          <w:tcPr>
            <w:tcW w:w="3090" w:type="dxa"/>
          </w:tcPr>
          <w:p w14:paraId="60E01A6B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เงินมัดจำรับจากการขาย</w:t>
            </w:r>
          </w:p>
        </w:tc>
        <w:tc>
          <w:tcPr>
            <w:tcW w:w="706" w:type="dxa"/>
            <w:vAlign w:val="center"/>
          </w:tcPr>
          <w:p w14:paraId="1062625A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2963C441" w14:textId="6919DC1C" w:rsidR="009269C9" w:rsidRPr="00744476" w:rsidRDefault="00021A7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389,186</w:t>
            </w:r>
          </w:p>
        </w:tc>
        <w:tc>
          <w:tcPr>
            <w:tcW w:w="236" w:type="dxa"/>
            <w:vAlign w:val="center"/>
          </w:tcPr>
          <w:p w14:paraId="736CB5DF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8A180F" w14:textId="62CC2F0F" w:rsidR="009269C9" w:rsidRPr="00744476" w:rsidRDefault="00EE754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48C9CE97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075A37" w14:textId="16603036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320,800</w:t>
            </w:r>
          </w:p>
        </w:tc>
        <w:tc>
          <w:tcPr>
            <w:tcW w:w="236" w:type="dxa"/>
            <w:vAlign w:val="center"/>
          </w:tcPr>
          <w:p w14:paraId="121C9DEA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E2DABF" w14:textId="6D1218FB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89,55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9269C9" w:rsidRPr="00744476" w14:paraId="23280496" w14:textId="77777777" w:rsidTr="009C7312">
        <w:tc>
          <w:tcPr>
            <w:tcW w:w="3090" w:type="dxa"/>
          </w:tcPr>
          <w:p w14:paraId="5388E224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706" w:type="dxa"/>
            <w:vAlign w:val="center"/>
          </w:tcPr>
          <w:p w14:paraId="455860EF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6A8B9334" w14:textId="64A90935" w:rsidR="009269C9" w:rsidRPr="00744476" w:rsidRDefault="00021A7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306,415</w:t>
            </w:r>
          </w:p>
        </w:tc>
        <w:tc>
          <w:tcPr>
            <w:tcW w:w="236" w:type="dxa"/>
            <w:vAlign w:val="center"/>
          </w:tcPr>
          <w:p w14:paraId="079B1EB1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4F515E2" w14:textId="214D7224" w:rsidR="009269C9" w:rsidRPr="00744476" w:rsidRDefault="00EE754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96,55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2955780A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EAD18D" w14:textId="650A9BA4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297,060</w:t>
            </w:r>
          </w:p>
        </w:tc>
        <w:tc>
          <w:tcPr>
            <w:tcW w:w="236" w:type="dxa"/>
            <w:vAlign w:val="center"/>
          </w:tcPr>
          <w:p w14:paraId="2175F7B9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AD4475" w14:textId="02798509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86,75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269C9" w:rsidRPr="00744476" w14:paraId="2547005E" w14:textId="77777777" w:rsidTr="009C7312">
        <w:tc>
          <w:tcPr>
            <w:tcW w:w="3090" w:type="dxa"/>
          </w:tcPr>
          <w:p w14:paraId="5144BE4A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706" w:type="dxa"/>
            <w:vAlign w:val="center"/>
          </w:tcPr>
          <w:p w14:paraId="554507E1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44C2B43" w14:textId="1F595C15" w:rsidR="009269C9" w:rsidRPr="00744476" w:rsidRDefault="00021A7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467,330</w:t>
            </w:r>
          </w:p>
        </w:tc>
        <w:tc>
          <w:tcPr>
            <w:tcW w:w="236" w:type="dxa"/>
            <w:vAlign w:val="center"/>
          </w:tcPr>
          <w:p w14:paraId="09249218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0553A5" w14:textId="69A32EAE" w:rsidR="009269C9" w:rsidRPr="00744476" w:rsidRDefault="00EE754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center"/>
          </w:tcPr>
          <w:p w14:paraId="7666D23B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9C13D9" w14:textId="6732CF19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53,606</w:t>
            </w:r>
          </w:p>
        </w:tc>
        <w:tc>
          <w:tcPr>
            <w:tcW w:w="236" w:type="dxa"/>
            <w:vAlign w:val="center"/>
          </w:tcPr>
          <w:p w14:paraId="3BB253C2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4410D8" w14:textId="1C6D4094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9269C9" w:rsidRPr="00744476" w14:paraId="404DD597" w14:textId="77777777" w:rsidTr="009C7312">
        <w:tc>
          <w:tcPr>
            <w:tcW w:w="3090" w:type="dxa"/>
          </w:tcPr>
          <w:p w14:paraId="2FE5DE15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เจ้าหนี้เครื่องจักร</w:t>
            </w:r>
          </w:p>
        </w:tc>
        <w:tc>
          <w:tcPr>
            <w:tcW w:w="706" w:type="dxa"/>
            <w:vAlign w:val="center"/>
          </w:tcPr>
          <w:p w14:paraId="20858D7E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E91E7A6" w14:textId="2AF98BCF" w:rsidR="009269C9" w:rsidRPr="00744476" w:rsidRDefault="00021A7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328,843</w:t>
            </w:r>
          </w:p>
        </w:tc>
        <w:tc>
          <w:tcPr>
            <w:tcW w:w="236" w:type="dxa"/>
            <w:vAlign w:val="center"/>
          </w:tcPr>
          <w:p w14:paraId="7E70B314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2F60F" w14:textId="10873676" w:rsidR="009269C9" w:rsidRPr="00744476" w:rsidRDefault="00EE754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86,97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center"/>
          </w:tcPr>
          <w:p w14:paraId="54F67796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56A30A" w14:textId="79BC7904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161,310</w:t>
            </w:r>
          </w:p>
        </w:tc>
        <w:tc>
          <w:tcPr>
            <w:tcW w:w="236" w:type="dxa"/>
            <w:vAlign w:val="center"/>
          </w:tcPr>
          <w:p w14:paraId="2CB97F8A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5EA0DB" w14:textId="318D5556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9269C9" w:rsidRPr="00744476" w14:paraId="1674D283" w14:textId="77777777" w:rsidTr="009C7312">
        <w:tc>
          <w:tcPr>
            <w:tcW w:w="3090" w:type="dxa"/>
          </w:tcPr>
          <w:p w14:paraId="0507C824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6" w:type="dxa"/>
            <w:vAlign w:val="center"/>
          </w:tcPr>
          <w:p w14:paraId="1695CF18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C36802C" w14:textId="3A9F3C0A" w:rsidR="009269C9" w:rsidRPr="00744476" w:rsidRDefault="00021A7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721,242</w:t>
            </w:r>
          </w:p>
        </w:tc>
        <w:tc>
          <w:tcPr>
            <w:tcW w:w="236" w:type="dxa"/>
            <w:vAlign w:val="center"/>
          </w:tcPr>
          <w:p w14:paraId="21DFD128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267B5B6" w14:textId="7C3BF675" w:rsidR="009269C9" w:rsidRPr="00744476" w:rsidRDefault="009269C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7,5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vAlign w:val="center"/>
          </w:tcPr>
          <w:p w14:paraId="7FB2DA36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B6A3452" w14:textId="3EA4B52D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447,238</w:t>
            </w:r>
          </w:p>
        </w:tc>
        <w:tc>
          <w:tcPr>
            <w:tcW w:w="236" w:type="dxa"/>
            <w:vAlign w:val="center"/>
          </w:tcPr>
          <w:p w14:paraId="0465D415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185D623" w14:textId="6334373D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9269C9" w:rsidRPr="00744476" w14:paraId="78430265" w14:textId="77777777" w:rsidTr="009C7312">
        <w:tc>
          <w:tcPr>
            <w:tcW w:w="3090" w:type="dxa"/>
          </w:tcPr>
          <w:p w14:paraId="1ABC9E3E" w14:textId="77777777" w:rsidR="009269C9" w:rsidRPr="0074447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dxa"/>
          </w:tcPr>
          <w:p w14:paraId="510F8245" w14:textId="77777777" w:rsidR="009269C9" w:rsidRPr="0074447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5716C" w14:textId="546BA152" w:rsidR="009269C9" w:rsidRPr="00744476" w:rsidRDefault="000F149F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2,880,830</w:t>
            </w:r>
          </w:p>
        </w:tc>
        <w:tc>
          <w:tcPr>
            <w:tcW w:w="236" w:type="dxa"/>
          </w:tcPr>
          <w:p w14:paraId="7ADD2CB3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208C185" w14:textId="302A1D3B" w:rsidR="009269C9" w:rsidRPr="00744476" w:rsidRDefault="00EE7549" w:rsidP="009269C9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,776</w:t>
            </w:r>
          </w:p>
        </w:tc>
        <w:tc>
          <w:tcPr>
            <w:tcW w:w="236" w:type="dxa"/>
          </w:tcPr>
          <w:p w14:paraId="74F4D3C5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1F34" w14:textId="203EFCC6" w:rsidR="009269C9" w:rsidRPr="00744476" w:rsidRDefault="00297ECC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1,748,9</w:t>
            </w:r>
            <w:r w:rsidR="00BD24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48530ACC" w14:textId="77777777" w:rsidR="009269C9" w:rsidRPr="00744476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4D20628" w14:textId="67246E80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,895</w:t>
            </w:r>
          </w:p>
        </w:tc>
      </w:tr>
    </w:tbl>
    <w:p w14:paraId="3DBFE30A" w14:textId="77777777" w:rsidR="00130268" w:rsidRPr="00D547E2" w:rsidRDefault="00130268" w:rsidP="00283CAF">
      <w:pPr>
        <w:pStyle w:val="Bo-Blankline"/>
      </w:pPr>
    </w:p>
    <w:p w14:paraId="0575C456" w14:textId="77777777" w:rsidR="00B94B8F" w:rsidRPr="00744476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</w:t>
      </w:r>
      <w:r w:rsidR="00FE0E45" w:rsidRPr="00744476">
        <w:rPr>
          <w:rFonts w:asciiTheme="majorBidi" w:hAnsiTheme="majorBidi" w:cstheme="majorBidi"/>
          <w:cs/>
        </w:rPr>
        <w:t>ไม่หมุนเวียน</w:t>
      </w:r>
      <w:r w:rsidRPr="00744476">
        <w:rPr>
          <w:rFonts w:asciiTheme="majorBidi" w:hAnsiTheme="majorBidi" w:cstheme="majorBidi"/>
          <w:cs/>
        </w:rPr>
        <w:t>สำหรับ</w:t>
      </w:r>
      <w:r w:rsidR="009C3B63" w:rsidRPr="00744476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283CAF" w:rsidRDefault="0061303D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744476" w14:paraId="45721B0A" w14:textId="77777777" w:rsidTr="009D665E">
        <w:tc>
          <w:tcPr>
            <w:tcW w:w="3931" w:type="dxa"/>
          </w:tcPr>
          <w:p w14:paraId="38F68E97" w14:textId="77777777" w:rsidR="0061303D" w:rsidRPr="00744476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744476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744476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744476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744476" w14:paraId="71A6F414" w14:textId="77777777" w:rsidTr="009D665E">
        <w:tc>
          <w:tcPr>
            <w:tcW w:w="3931" w:type="dxa"/>
          </w:tcPr>
          <w:p w14:paraId="458430C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508D45" w14:textId="6621F4A0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C4892BD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66DA95CE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0DF6A72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419EF7A1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7799D35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1782F407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46C7D" w:rsidRPr="00744476" w14:paraId="12D1CDB6" w14:textId="77777777" w:rsidTr="009D665E">
        <w:tc>
          <w:tcPr>
            <w:tcW w:w="3931" w:type="dxa"/>
          </w:tcPr>
          <w:p w14:paraId="2CEE98AE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6C7D" w:rsidRPr="00744476" w14:paraId="2DE756E3" w14:textId="77777777" w:rsidTr="00606DF9">
        <w:tc>
          <w:tcPr>
            <w:tcW w:w="3931" w:type="dxa"/>
          </w:tcPr>
          <w:p w14:paraId="15CD79A4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34" w:type="dxa"/>
          </w:tcPr>
          <w:p w14:paraId="06C036BD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7D" w:rsidRPr="00744476" w14:paraId="1E5EEFF6" w14:textId="77777777" w:rsidTr="00606DF9">
        <w:tc>
          <w:tcPr>
            <w:tcW w:w="3931" w:type="dxa"/>
          </w:tcPr>
          <w:p w14:paraId="1EFD077A" w14:textId="77777777" w:rsidR="00646C7D" w:rsidRPr="00DE2863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28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6C1491F5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05E82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A6A0D5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4CBBF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B912FC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A3B03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56F0C1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9C9" w:rsidRPr="00744476" w14:paraId="0C5166C9" w14:textId="77777777" w:rsidTr="00606DF9">
        <w:tc>
          <w:tcPr>
            <w:tcW w:w="3931" w:type="dxa"/>
            <w:vAlign w:val="bottom"/>
          </w:tcPr>
          <w:p w14:paraId="3B286DA9" w14:textId="77777777" w:rsidR="009269C9" w:rsidRPr="00744476" w:rsidRDefault="009269C9" w:rsidP="009269C9">
            <w:pPr>
              <w:spacing w:line="240" w:lineRule="atLeast"/>
              <w:ind w:left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903B634" w14:textId="74AEA538" w:rsidR="009269C9" w:rsidRPr="00744476" w:rsidRDefault="009E1A54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2,326,482</w:t>
            </w:r>
          </w:p>
        </w:tc>
        <w:tc>
          <w:tcPr>
            <w:tcW w:w="236" w:type="dxa"/>
          </w:tcPr>
          <w:p w14:paraId="3E719925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70CF962" w14:textId="425A648D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236" w:type="dxa"/>
          </w:tcPr>
          <w:p w14:paraId="37C7EF61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C3740B8" w14:textId="3C255A77" w:rsidR="009269C9" w:rsidRPr="00744476" w:rsidRDefault="009E1A54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1,956,682</w:t>
            </w:r>
          </w:p>
        </w:tc>
        <w:tc>
          <w:tcPr>
            <w:tcW w:w="236" w:type="dxa"/>
          </w:tcPr>
          <w:p w14:paraId="3EBA9C93" w14:textId="77777777" w:rsidR="009269C9" w:rsidRPr="00744476" w:rsidRDefault="009269C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815830E" w14:textId="6A7C8A8A" w:rsidR="009269C9" w:rsidRPr="00744476" w:rsidRDefault="00EE754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  <w:r w:rsidR="00926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</w:tr>
    </w:tbl>
    <w:p w14:paraId="29E0F76D" w14:textId="77777777" w:rsidR="00AD786F" w:rsidRPr="00744476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680D23C" w14:textId="77777777" w:rsidR="0061303D" w:rsidRPr="00D547E2" w:rsidRDefault="0061303D" w:rsidP="00283CAF">
      <w:pPr>
        <w:pStyle w:val="Bo-Blankline"/>
      </w:pPr>
    </w:p>
    <w:p w14:paraId="070E2623" w14:textId="77777777" w:rsidR="00B42D61" w:rsidRDefault="00B42D6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D9B421" w14:textId="77777777" w:rsidR="00540611" w:rsidRPr="00D547E2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A834B6"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D547E2" w:rsidRDefault="00540611" w:rsidP="00283CAF">
      <w:pPr>
        <w:pStyle w:val="Bo-Blankline"/>
        <w:rPr>
          <w:lang w:val="en-US"/>
        </w:rPr>
      </w:pPr>
    </w:p>
    <w:p w14:paraId="26F707F4" w14:textId="368FF767" w:rsidR="00D96043" w:rsidRPr="00D547E2" w:rsidRDefault="00540611" w:rsidP="00EE26CB">
      <w:pPr>
        <w:pStyle w:val="Bo-C1Content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กลุ่มบริษัท</w:t>
      </w:r>
      <w:r w:rsidR="0061303D" w:rsidRPr="00D547E2">
        <w:rPr>
          <w:rFonts w:asciiTheme="majorBidi" w:hAnsiTheme="majorBidi" w:cstheme="majorBidi"/>
          <w:cs/>
        </w:rPr>
        <w:t>และบริษัท</w:t>
      </w:r>
      <w:r w:rsidRPr="00D547E2">
        <w:rPr>
          <w:rFonts w:asciiTheme="majorBidi" w:hAnsiTheme="majorBidi" w:cstheme="majorBidi"/>
          <w:cs/>
        </w:rPr>
        <w:t>จัดการ</w:t>
      </w:r>
      <w:r w:rsidR="007576A6" w:rsidRPr="00D547E2">
        <w:rPr>
          <w:rFonts w:asciiTheme="majorBidi" w:hAnsiTheme="majorBidi" w:cstheme="majorBidi"/>
          <w:cs/>
        </w:rPr>
        <w:t>โครงการ</w:t>
      </w:r>
      <w:r w:rsidR="003C575D" w:rsidRPr="00D547E2">
        <w:rPr>
          <w:rFonts w:asciiTheme="majorBidi" w:hAnsiTheme="majorBidi" w:cstheme="majorBidi"/>
          <w:cs/>
        </w:rPr>
        <w:t>ผลประโยชน์ที่กำหนดไว้</w:t>
      </w:r>
      <w:r w:rsidRPr="00D547E2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</w:rPr>
        <w:t>5</w:t>
      </w:r>
      <w:r w:rsidR="00EE7549">
        <w:rPr>
          <w:rFonts w:asciiTheme="majorBidi" w:hAnsiTheme="majorBidi" w:cstheme="majorBidi"/>
          <w:lang w:val="en-US"/>
        </w:rPr>
        <w:t>41</w:t>
      </w:r>
      <w:r w:rsidRPr="00D547E2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>
        <w:rPr>
          <w:rFonts w:asciiTheme="majorBidi" w:hAnsiTheme="majorBidi" w:cstheme="majorBidi"/>
        </w:rPr>
        <w:t xml:space="preserve"> </w:t>
      </w:r>
      <w:r w:rsidR="00D96043" w:rsidRPr="00D547E2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283CAF" w:rsidRDefault="00540611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465"/>
        <w:gridCol w:w="1312"/>
        <w:gridCol w:w="234"/>
        <w:gridCol w:w="1233"/>
        <w:gridCol w:w="234"/>
        <w:gridCol w:w="1233"/>
        <w:gridCol w:w="234"/>
        <w:gridCol w:w="1233"/>
      </w:tblGrid>
      <w:tr w:rsidR="00E320E0" w:rsidRPr="00744476" w14:paraId="57A18016" w14:textId="77777777" w:rsidTr="00AF49EE">
        <w:tc>
          <w:tcPr>
            <w:tcW w:w="3673" w:type="dxa"/>
          </w:tcPr>
          <w:p w14:paraId="7DE67B4A" w14:textId="77777777" w:rsidR="00E320E0" w:rsidRPr="00E320E0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20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35" w:type="dxa"/>
            <w:gridSpan w:val="3"/>
          </w:tcPr>
          <w:p w14:paraId="0E14CA96" w14:textId="77777777" w:rsidR="00E320E0" w:rsidRPr="00744476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EAC83FB" w14:textId="77777777" w:rsidR="00E320E0" w:rsidRPr="00744476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B500375" w14:textId="77777777" w:rsidR="00E320E0" w:rsidRPr="00744476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0E0" w:rsidRPr="00744476" w14:paraId="4AB18EF3" w14:textId="77777777" w:rsidTr="00AF49EE">
        <w:tc>
          <w:tcPr>
            <w:tcW w:w="3673" w:type="dxa"/>
          </w:tcPr>
          <w:p w14:paraId="69BBAB00" w14:textId="77777777" w:rsidR="00E320E0" w:rsidRPr="00E320E0" w:rsidRDefault="00E320E0" w:rsidP="00E320E0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00" w:type="dxa"/>
          </w:tcPr>
          <w:p w14:paraId="5F9C0520" w14:textId="60928530" w:rsidR="00E320E0" w:rsidRPr="00744476" w:rsidRDefault="00EE7549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7F7D8C90" w14:textId="77777777" w:rsidR="00E320E0" w:rsidRPr="00744476" w:rsidRDefault="00E320E0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E867EC1" w14:textId="4890A148" w:rsidR="00E320E0" w:rsidRPr="00744476" w:rsidRDefault="00EE7549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58B97120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D35CF9C" w14:textId="27C6843D" w:rsidR="00E320E0" w:rsidRPr="00744476" w:rsidRDefault="00EE7549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746A7E97" w14:textId="77777777" w:rsidR="00E320E0" w:rsidRPr="00744476" w:rsidRDefault="00E320E0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876EC7" w14:textId="5A207965" w:rsidR="00E320E0" w:rsidRPr="00744476" w:rsidRDefault="00EE7549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320E0" w:rsidRPr="00744476" w14:paraId="0005C25C" w14:textId="77777777" w:rsidTr="00AF49EE">
        <w:tc>
          <w:tcPr>
            <w:tcW w:w="3673" w:type="dxa"/>
          </w:tcPr>
          <w:p w14:paraId="18C5E522" w14:textId="77777777" w:rsidR="00E320E0" w:rsidRPr="00744476" w:rsidRDefault="00E320E0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7AF40F8E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341D" w:rsidRPr="00744476" w14:paraId="42CBC20E" w14:textId="77777777" w:rsidTr="0023363E">
        <w:tc>
          <w:tcPr>
            <w:tcW w:w="3673" w:type="dxa"/>
          </w:tcPr>
          <w:p w14:paraId="77FDFBFD" w14:textId="43239BDC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B91E6F" w14:textId="11198F69" w:rsidR="007C341D" w:rsidRPr="00744476" w:rsidRDefault="00DA53B9" w:rsidP="007C341D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2,337,557</w:t>
            </w:r>
          </w:p>
        </w:tc>
        <w:tc>
          <w:tcPr>
            <w:tcW w:w="235" w:type="dxa"/>
            <w:vAlign w:val="bottom"/>
          </w:tcPr>
          <w:p w14:paraId="09D163F7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40F4B3D3" w14:textId="3C95C89C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5" w:type="dxa"/>
            <w:vAlign w:val="bottom"/>
          </w:tcPr>
          <w:p w14:paraId="06A38F3B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BBA7B49" w14:textId="66B02CC0" w:rsidR="007C341D" w:rsidRPr="00744476" w:rsidRDefault="00DA53B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1,970,539</w:t>
            </w:r>
          </w:p>
        </w:tc>
        <w:tc>
          <w:tcPr>
            <w:tcW w:w="235" w:type="dxa"/>
            <w:vAlign w:val="bottom"/>
          </w:tcPr>
          <w:p w14:paraId="4C1889D8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46CF3A4" w14:textId="79220CEE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7C341D" w:rsidRPr="00744476" w14:paraId="20D15373" w14:textId="77777777" w:rsidTr="0023363E">
        <w:tc>
          <w:tcPr>
            <w:tcW w:w="3673" w:type="dxa"/>
            <w:shd w:val="clear" w:color="auto" w:fill="auto"/>
          </w:tcPr>
          <w:p w14:paraId="1DE06702" w14:textId="77777777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4DC7BFC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598D5E98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F72C436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0DE210A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A632CF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6F7EF30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09FE2EC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341D" w:rsidRPr="00744476" w14:paraId="67CD4935" w14:textId="77777777" w:rsidTr="0023363E">
        <w:tc>
          <w:tcPr>
            <w:tcW w:w="3673" w:type="dxa"/>
            <w:shd w:val="clear" w:color="auto" w:fill="auto"/>
          </w:tcPr>
          <w:p w14:paraId="197B22D8" w14:textId="77777777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3F4778F" w14:textId="4FCA7819" w:rsidR="007C341D" w:rsidRPr="00744476" w:rsidRDefault="00DA53B9" w:rsidP="0036651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665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</w:t>
            </w:r>
            <w:r w:rsidR="00392B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749B808A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C9F14F0" w14:textId="65A210C8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35" w:type="dxa"/>
            <w:vAlign w:val="bottom"/>
          </w:tcPr>
          <w:p w14:paraId="4DF2F6C1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F13376" w14:textId="3EAC80DD" w:rsidR="007C341D" w:rsidRPr="00744476" w:rsidRDefault="00DA53B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23,466</w:t>
            </w:r>
          </w:p>
        </w:tc>
        <w:tc>
          <w:tcPr>
            <w:tcW w:w="235" w:type="dxa"/>
            <w:vAlign w:val="bottom"/>
          </w:tcPr>
          <w:p w14:paraId="4C501E8B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8B08AE5" w14:textId="1FEA82D3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7C341D" w:rsidRPr="00744476" w14:paraId="7BAAD534" w14:textId="77777777" w:rsidTr="0023363E">
        <w:tc>
          <w:tcPr>
            <w:tcW w:w="3673" w:type="dxa"/>
            <w:shd w:val="clear" w:color="auto" w:fill="auto"/>
          </w:tcPr>
          <w:p w14:paraId="497E642C" w14:textId="77777777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0D5D7BC" w14:textId="23CC0705" w:rsidR="007C341D" w:rsidRDefault="00DA53B9" w:rsidP="00BD00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6C2026A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BE3826A" w14:textId="3E699372" w:rsidR="007C341D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35" w:type="dxa"/>
            <w:vAlign w:val="bottom"/>
          </w:tcPr>
          <w:p w14:paraId="320ED12F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7BC625" w14:textId="7AD86B88" w:rsidR="007C341D" w:rsidRDefault="00DA53B9" w:rsidP="00BD00C9">
            <w:pPr>
              <w:tabs>
                <w:tab w:val="decimal" w:pos="-11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106D83FD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46D2ED7" w14:textId="39D13250" w:rsidR="007C341D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</w:tr>
      <w:tr w:rsidR="007C341D" w:rsidRPr="00744476" w14:paraId="7C27B2E8" w14:textId="77777777" w:rsidTr="0023363E">
        <w:tc>
          <w:tcPr>
            <w:tcW w:w="3673" w:type="dxa"/>
            <w:shd w:val="clear" w:color="auto" w:fill="auto"/>
          </w:tcPr>
          <w:p w14:paraId="63C229B2" w14:textId="77777777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C66A9B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8F48717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7EF3B78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2FC95AB0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AA8E196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BE3148E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719855FD" w14:textId="77777777" w:rsidR="007C341D" w:rsidRPr="00862650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C341D" w:rsidRPr="00744476" w14:paraId="06852072" w14:textId="77777777" w:rsidTr="0023363E">
        <w:tc>
          <w:tcPr>
            <w:tcW w:w="3673" w:type="dxa"/>
            <w:shd w:val="clear" w:color="auto" w:fill="auto"/>
          </w:tcPr>
          <w:p w14:paraId="1A0772FB" w14:textId="4494F8AC" w:rsidR="007C341D" w:rsidRPr="00744476" w:rsidRDefault="007C341D" w:rsidP="007C341D">
            <w:pPr>
              <w:spacing w:line="240" w:lineRule="atLeast"/>
              <w:ind w:left="293" w:hanging="2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D2D509" w14:textId="653612AC" w:rsidR="007C341D" w:rsidRPr="00744476" w:rsidRDefault="00DA53B9" w:rsidP="00BD00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543898A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B007A14" w14:textId="4917C499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235" w:type="dxa"/>
            <w:vAlign w:val="bottom"/>
          </w:tcPr>
          <w:p w14:paraId="1C58305A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43B36D" w14:textId="5BA24B06" w:rsidR="007C341D" w:rsidRPr="00744476" w:rsidRDefault="00DA53B9" w:rsidP="00BD00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0647486C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7B21965" w14:textId="06EB5602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</w:tr>
      <w:tr w:rsidR="007C341D" w:rsidRPr="00744476" w14:paraId="1EEE6249" w14:textId="77777777" w:rsidTr="0023363E">
        <w:tc>
          <w:tcPr>
            <w:tcW w:w="3673" w:type="dxa"/>
            <w:shd w:val="clear" w:color="auto" w:fill="auto"/>
          </w:tcPr>
          <w:p w14:paraId="3C3A667E" w14:textId="77777777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77AC8A4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2C6FFF64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FA56190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69CC107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6A62314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4E9C8191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65238691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7C341D" w:rsidRPr="00744476" w14:paraId="46A9D8B4" w14:textId="77777777" w:rsidTr="0023363E">
        <w:tc>
          <w:tcPr>
            <w:tcW w:w="3673" w:type="dxa"/>
            <w:shd w:val="clear" w:color="auto" w:fill="auto"/>
          </w:tcPr>
          <w:p w14:paraId="3A3D5CCB" w14:textId="77777777" w:rsidR="007C341D" w:rsidRPr="00744476" w:rsidRDefault="007C341D" w:rsidP="007C341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1D9C27" w14:textId="3530EDF8" w:rsidR="007C341D" w:rsidRPr="00744476" w:rsidRDefault="00DA53B9" w:rsidP="00BD00C9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</w:t>
            </w:r>
            <w:r w:rsidR="003665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0DFC7E28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A806CEB" w14:textId="71315958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1BDF498B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01508A0" w14:textId="3131AC18" w:rsidR="007C341D" w:rsidRPr="00744476" w:rsidRDefault="00DA53B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(37,323)</w:t>
            </w:r>
          </w:p>
        </w:tc>
        <w:tc>
          <w:tcPr>
            <w:tcW w:w="235" w:type="dxa"/>
            <w:vAlign w:val="bottom"/>
          </w:tcPr>
          <w:p w14:paraId="21F8C5A2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C293B8" w14:textId="32F2AF7F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C341D" w:rsidRPr="00744476" w14:paraId="4747CBB7" w14:textId="77777777" w:rsidTr="0023363E">
        <w:tc>
          <w:tcPr>
            <w:tcW w:w="3673" w:type="dxa"/>
            <w:vAlign w:val="bottom"/>
          </w:tcPr>
          <w:p w14:paraId="7CEB4994" w14:textId="100ABABF" w:rsidR="007C341D" w:rsidRPr="00744476" w:rsidRDefault="007C341D" w:rsidP="007C341D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2AAF3" w14:textId="5E87E1E6" w:rsidR="007C341D" w:rsidRPr="00BD00C9" w:rsidRDefault="00DA53B9" w:rsidP="00BD00C9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D00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2,326,482</w:t>
            </w:r>
          </w:p>
        </w:tc>
        <w:tc>
          <w:tcPr>
            <w:tcW w:w="235" w:type="dxa"/>
            <w:vAlign w:val="bottom"/>
          </w:tcPr>
          <w:p w14:paraId="6F15139A" w14:textId="77777777" w:rsidR="007C341D" w:rsidRPr="00BD00C9" w:rsidRDefault="007C341D" w:rsidP="00BD00C9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14CC9894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  <w:r w:rsidR="007C34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235" w:type="dxa"/>
            <w:vAlign w:val="bottom"/>
          </w:tcPr>
          <w:p w14:paraId="42BEF4E6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EE6D" w14:textId="5097AED7" w:rsidR="007C341D" w:rsidRPr="00744476" w:rsidRDefault="00DA53B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1,956,682</w:t>
            </w:r>
          </w:p>
        </w:tc>
        <w:tc>
          <w:tcPr>
            <w:tcW w:w="235" w:type="dxa"/>
            <w:vAlign w:val="bottom"/>
          </w:tcPr>
          <w:p w14:paraId="6E58A163" w14:textId="77777777" w:rsidR="007C341D" w:rsidRPr="00744476" w:rsidRDefault="007C341D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5CBFF3D1" w:rsidR="007C341D" w:rsidRPr="00744476" w:rsidRDefault="00EE7549" w:rsidP="007C34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C34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  <w:r w:rsidR="007C34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</w:tr>
    </w:tbl>
    <w:p w14:paraId="285F0BD7" w14:textId="77777777" w:rsidR="003029B8" w:rsidRPr="00F142A3" w:rsidRDefault="003029B8" w:rsidP="003029B8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170"/>
      </w:tblGrid>
      <w:tr w:rsidR="003029B8" w:rsidRPr="00744476" w14:paraId="36CC8F01" w14:textId="77777777" w:rsidTr="009D665E">
        <w:tc>
          <w:tcPr>
            <w:tcW w:w="3960" w:type="dxa"/>
          </w:tcPr>
          <w:p w14:paraId="41147AB1" w14:textId="77777777" w:rsidR="003029B8" w:rsidRPr="00D955CC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5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D5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30" w:type="dxa"/>
            <w:gridSpan w:val="3"/>
          </w:tcPr>
          <w:p w14:paraId="49B3AF71" w14:textId="77777777" w:rsidR="003029B8" w:rsidRPr="00744476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744476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651B13" w14:textId="77777777" w:rsidR="003029B8" w:rsidRPr="00744476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744476" w14:paraId="57A4DE99" w14:textId="77777777" w:rsidTr="009D665E">
        <w:tc>
          <w:tcPr>
            <w:tcW w:w="3960" w:type="dxa"/>
          </w:tcPr>
          <w:p w14:paraId="6096F0CE" w14:textId="77777777" w:rsidR="00646C7D" w:rsidRPr="00744476" w:rsidRDefault="00D955CC" w:rsidP="00D955CC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19A0E7B4" w14:textId="7D56FB0B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CE5A833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729521" w14:textId="7B728EC9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3CFDC58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4EF24" w14:textId="7E7FFB7B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7970362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98F21" w14:textId="2F287627" w:rsidR="00646C7D" w:rsidRPr="00744476" w:rsidRDefault="00EE7549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46C7D" w:rsidRPr="00744476" w14:paraId="709B6BC9" w14:textId="77777777" w:rsidTr="009D665E">
        <w:tc>
          <w:tcPr>
            <w:tcW w:w="3960" w:type="dxa"/>
          </w:tcPr>
          <w:p w14:paraId="6AFC65DA" w14:textId="77777777" w:rsidR="00646C7D" w:rsidRPr="00744476" w:rsidRDefault="00646C7D" w:rsidP="00646C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DC46F7" w14:textId="77777777" w:rsidR="00646C7D" w:rsidRPr="00744476" w:rsidRDefault="00646C7D" w:rsidP="00646C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7C341D" w:rsidRPr="00744476" w14:paraId="72D8A96D" w14:textId="77777777" w:rsidTr="001F38A2">
        <w:tc>
          <w:tcPr>
            <w:tcW w:w="3960" w:type="dxa"/>
          </w:tcPr>
          <w:p w14:paraId="1582FA2E" w14:textId="77777777" w:rsidR="007C341D" w:rsidRPr="00744476" w:rsidRDefault="007C341D" w:rsidP="007C34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46970" w14:textId="028AB6D7" w:rsidR="007C341D" w:rsidRPr="00744476" w:rsidRDefault="00BD00C9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1.72 - 2.06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DC666" w14:textId="77777777" w:rsidR="007C341D" w:rsidRPr="00744476" w:rsidRDefault="007C341D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8139A9" w14:textId="5301E7B6" w:rsidR="007C341D" w:rsidRPr="00744476" w:rsidRDefault="00EE7549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DAC96" w14:textId="77777777" w:rsidR="007C341D" w:rsidRPr="00744476" w:rsidRDefault="007C341D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2C610" w14:textId="2815FCF7" w:rsidR="007C341D" w:rsidRPr="00744476" w:rsidRDefault="00172A02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1.72 - 2.00</w:t>
            </w:r>
          </w:p>
        </w:tc>
        <w:tc>
          <w:tcPr>
            <w:tcW w:w="270" w:type="dxa"/>
            <w:vAlign w:val="bottom"/>
          </w:tcPr>
          <w:p w14:paraId="74155044" w14:textId="77777777" w:rsidR="007C341D" w:rsidRPr="00744476" w:rsidRDefault="007C341D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B535AA" w14:textId="438E3FA4" w:rsidR="007C341D" w:rsidRPr="00744476" w:rsidRDefault="00EE7549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</w:tr>
      <w:tr w:rsidR="007C341D" w:rsidRPr="00744476" w14:paraId="092417F3" w14:textId="77777777" w:rsidTr="001F38A2">
        <w:tc>
          <w:tcPr>
            <w:tcW w:w="3960" w:type="dxa"/>
          </w:tcPr>
          <w:p w14:paraId="7CE89F5F" w14:textId="77777777" w:rsidR="007C341D" w:rsidRPr="00744476" w:rsidRDefault="007C341D" w:rsidP="007C34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70B8F" w14:textId="60CDDCF0" w:rsidR="007C341D" w:rsidRPr="00744476" w:rsidRDefault="00BD00C9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2.28 </w:t>
            </w:r>
            <w:r w:rsidR="00E346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92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30CCB" w14:textId="77777777" w:rsidR="007C341D" w:rsidRPr="00744476" w:rsidRDefault="007C341D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CEA927" w14:textId="0659694C" w:rsidR="007C341D" w:rsidRPr="00744476" w:rsidRDefault="00EE7549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C332E" w14:textId="77777777" w:rsidR="007C341D" w:rsidRPr="00744476" w:rsidRDefault="007C341D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448C5" w14:textId="28D4025E" w:rsidR="007C341D" w:rsidRPr="00744476" w:rsidRDefault="00172A02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3.12 - 4.61</w:t>
            </w:r>
          </w:p>
        </w:tc>
        <w:tc>
          <w:tcPr>
            <w:tcW w:w="270" w:type="dxa"/>
            <w:vAlign w:val="bottom"/>
          </w:tcPr>
          <w:p w14:paraId="62E89E55" w14:textId="77777777" w:rsidR="007C341D" w:rsidRPr="00744476" w:rsidRDefault="007C341D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F0AF5" w14:textId="5D5A397F" w:rsidR="007C341D" w:rsidRPr="00744476" w:rsidRDefault="00EE7549" w:rsidP="007C34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</w:tbl>
    <w:p w14:paraId="48B76892" w14:textId="77777777" w:rsidR="00F14C8F" w:rsidRPr="00421DE8" w:rsidRDefault="00F14C8F" w:rsidP="00D540FE">
      <w:pPr>
        <w:pStyle w:val="Bo-Blankline"/>
        <w:rPr>
          <w:rFonts w:asciiTheme="majorBidi" w:hAnsiTheme="majorBidi" w:cstheme="majorBidi"/>
          <w:lang w:val="en-US"/>
        </w:rPr>
      </w:pPr>
    </w:p>
    <w:p w14:paraId="3F3371B8" w14:textId="77777777" w:rsidR="00F14C8F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57396F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57396F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57396F" w:rsidRDefault="00A12368" w:rsidP="00283CAF">
      <w:pPr>
        <w:pStyle w:val="Bo-Blankline"/>
      </w:pPr>
    </w:p>
    <w:p w14:paraId="55A7E72D" w14:textId="217BF94D" w:rsidR="006F7A71" w:rsidRDefault="00F14C8F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EE7549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EE7549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C9703C">
        <w:rPr>
          <w:rFonts w:asciiTheme="majorBidi" w:hAnsiTheme="majorBidi" w:cstheme="majorBidi"/>
          <w:spacing w:val="4"/>
          <w:sz w:val="30"/>
          <w:szCs w:val="30"/>
        </w:rPr>
        <w:t>56</w:t>
      </w:r>
      <w:r w:rsidR="00EE7549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B14C73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7C341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A66DE">
        <w:rPr>
          <w:rFonts w:asciiTheme="majorBidi" w:hAnsiTheme="majorBidi" w:cstheme="majorBidi"/>
          <w:spacing w:val="4"/>
          <w:sz w:val="30"/>
          <w:szCs w:val="30"/>
        </w:rPr>
        <w:t>22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D5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C9703C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5B2A02" w:rsidRPr="00D547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C34B41" w:rsidRPr="00D5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6F7A7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9D81BC" w14:textId="2D4D17E8" w:rsidR="00F14C8F" w:rsidRDefault="00F14C8F" w:rsidP="00754711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D547E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019ADC94" w14:textId="77777777" w:rsidR="00754711" w:rsidRPr="00421DE8" w:rsidRDefault="00754711" w:rsidP="00754711">
      <w:pPr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6386BCD8" w14:textId="77777777" w:rsidR="00F14C8F" w:rsidRPr="007C51BF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D547E2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D547E2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D547E2">
        <w:rPr>
          <w:rFonts w:asciiTheme="majorBidi" w:hAnsiTheme="majorBidi" w:cstheme="majorBidi"/>
          <w:spacing w:val="-2"/>
        </w:rPr>
        <w:t xml:space="preserve"> </w:t>
      </w:r>
      <w:r w:rsidRPr="00D547E2">
        <w:rPr>
          <w:rFonts w:asciiTheme="majorBidi" w:hAnsiTheme="majorBidi" w:cstheme="majorBidi"/>
          <w:spacing w:val="-2"/>
          <w:cs/>
        </w:rPr>
        <w:t>ๆ คงที่ จะมีผลกระทบต่อภาระผูกพัน</w:t>
      </w:r>
      <w:r w:rsidR="00DA3251" w:rsidRPr="00D547E2">
        <w:rPr>
          <w:rFonts w:asciiTheme="majorBidi" w:hAnsiTheme="majorBidi" w:cstheme="majorBidi"/>
          <w:spacing w:val="-2"/>
          <w:cs/>
        </w:rPr>
        <w:t>ของโครงการ</w:t>
      </w:r>
      <w:r w:rsidRPr="00D547E2">
        <w:rPr>
          <w:rFonts w:asciiTheme="majorBidi" w:hAnsiTheme="majorBidi" w:cstheme="majorBidi"/>
          <w:spacing w:val="-2"/>
          <w:cs/>
        </w:rPr>
        <w:t>ผลประโยชน์</w:t>
      </w:r>
      <w:r w:rsidRPr="00D547E2">
        <w:rPr>
          <w:rFonts w:asciiTheme="majorBidi" w:hAnsiTheme="majorBidi" w:cstheme="majorBidi"/>
          <w:cs/>
        </w:rPr>
        <w:t>เป็นจำนวนเงินดังต่อไปนี้</w:t>
      </w:r>
    </w:p>
    <w:p w14:paraId="4307A979" w14:textId="77777777" w:rsidR="00F14C8F" w:rsidRPr="00D547E2" w:rsidRDefault="00F14C8F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0E76AC" w:rsidRPr="00744476" w14:paraId="334F17BD" w14:textId="77777777" w:rsidTr="009D665E">
        <w:tc>
          <w:tcPr>
            <w:tcW w:w="3673" w:type="dxa"/>
          </w:tcPr>
          <w:p w14:paraId="17FD5C3A" w14:textId="77777777" w:rsidR="000E76AC" w:rsidRPr="00744476" w:rsidRDefault="000E76AC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DC7EBAB" w14:textId="77777777"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29A8EDB8" w14:textId="77777777" w:rsidR="000E76AC" w:rsidRPr="00744476" w:rsidRDefault="000E76AC" w:rsidP="00B338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B46337" w14:textId="77777777"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6AC" w:rsidRPr="00744476" w14:paraId="31DBDDD5" w14:textId="77777777" w:rsidTr="009D665E">
        <w:tc>
          <w:tcPr>
            <w:tcW w:w="3673" w:type="dxa"/>
          </w:tcPr>
          <w:p w14:paraId="7C4E7091" w14:textId="77777777" w:rsidR="000E76AC" w:rsidRPr="00744476" w:rsidRDefault="000E76AC" w:rsidP="00B338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84172BE" w14:textId="77777777"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76AC" w:rsidRPr="00744476" w14:paraId="189335C5" w14:textId="77777777" w:rsidTr="009D665E">
        <w:tc>
          <w:tcPr>
            <w:tcW w:w="3673" w:type="dxa"/>
            <w:vAlign w:val="bottom"/>
          </w:tcPr>
          <w:p w14:paraId="5ADA030D" w14:textId="7C927273" w:rsidR="000E76AC" w:rsidRPr="00744476" w:rsidRDefault="000E76AC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B3FF48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C556D23" w14:textId="77777777" w:rsidR="000E76AC" w:rsidRPr="00744476" w:rsidRDefault="000E76AC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448947B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F751870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A374DCA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6B014B4" w14:textId="77777777" w:rsidR="000E76AC" w:rsidRPr="00744476" w:rsidRDefault="000E76AC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C16FA74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522910" w:rsidRPr="00744476" w14:paraId="5FDE15F1" w14:textId="77777777" w:rsidTr="009D665E">
        <w:tc>
          <w:tcPr>
            <w:tcW w:w="3673" w:type="dxa"/>
            <w:vAlign w:val="bottom"/>
          </w:tcPr>
          <w:p w14:paraId="145FCB80" w14:textId="261E899F" w:rsidR="00522910" w:rsidRPr="00744476" w:rsidRDefault="00522910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00" w:type="dxa"/>
            <w:vAlign w:val="bottom"/>
          </w:tcPr>
          <w:p w14:paraId="3A0EA998" w14:textId="77777777" w:rsidR="00522910" w:rsidRPr="00744476" w:rsidRDefault="00522910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F8CF99E" w14:textId="77777777" w:rsidR="00522910" w:rsidRPr="00744476" w:rsidRDefault="00522910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E511497" w14:textId="77777777" w:rsidR="00522910" w:rsidRPr="00744476" w:rsidRDefault="00522910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78FB7CD" w14:textId="77777777" w:rsidR="00522910" w:rsidRPr="00744476" w:rsidRDefault="00522910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F8B103B" w14:textId="77777777" w:rsidR="00522910" w:rsidRPr="00744476" w:rsidRDefault="00522910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4FAA2B1" w14:textId="77777777" w:rsidR="00522910" w:rsidRPr="00744476" w:rsidRDefault="00522910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E40327F" w14:textId="77777777" w:rsidR="00522910" w:rsidRPr="00744476" w:rsidRDefault="00522910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27A7" w:rsidRPr="00744476" w14:paraId="08E51C47" w14:textId="77777777" w:rsidTr="001F38A2">
        <w:tc>
          <w:tcPr>
            <w:tcW w:w="3673" w:type="dxa"/>
          </w:tcPr>
          <w:p w14:paraId="62828355" w14:textId="02CFEB70" w:rsidR="001027A7" w:rsidRPr="00744476" w:rsidRDefault="001027A7" w:rsidP="001027A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43F539A2" w14:textId="4673C41B" w:rsidR="001027A7" w:rsidRPr="00744476" w:rsidRDefault="00FC5BA5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(218,142)</w:t>
            </w:r>
          </w:p>
        </w:tc>
        <w:tc>
          <w:tcPr>
            <w:tcW w:w="235" w:type="dxa"/>
            <w:shd w:val="clear" w:color="auto" w:fill="auto"/>
          </w:tcPr>
          <w:p w14:paraId="31B0C8F4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61A0EF5" w14:textId="7647E46A" w:rsidR="001027A7" w:rsidRPr="00744476" w:rsidRDefault="00FC5BA5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257,199</w:t>
            </w:r>
          </w:p>
        </w:tc>
        <w:tc>
          <w:tcPr>
            <w:tcW w:w="235" w:type="dxa"/>
            <w:shd w:val="clear" w:color="auto" w:fill="auto"/>
          </w:tcPr>
          <w:p w14:paraId="10BCB070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1C96D97" w14:textId="548A0BB4" w:rsidR="001027A7" w:rsidRPr="00744476" w:rsidRDefault="009F2B68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(186,153)</w:t>
            </w:r>
          </w:p>
        </w:tc>
        <w:tc>
          <w:tcPr>
            <w:tcW w:w="235" w:type="dxa"/>
            <w:shd w:val="clear" w:color="auto" w:fill="auto"/>
          </w:tcPr>
          <w:p w14:paraId="177DF67A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6557C6" w14:textId="1371D1D6" w:rsidR="001027A7" w:rsidRPr="00744476" w:rsidRDefault="009F2B68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220,857</w:t>
            </w:r>
          </w:p>
        </w:tc>
      </w:tr>
      <w:tr w:rsidR="001027A7" w:rsidRPr="00744476" w14:paraId="0D1487EB" w14:textId="77777777" w:rsidTr="001F38A2">
        <w:tc>
          <w:tcPr>
            <w:tcW w:w="3673" w:type="dxa"/>
          </w:tcPr>
          <w:p w14:paraId="587A7EFF" w14:textId="5F8B1075" w:rsidR="001027A7" w:rsidRPr="00744476" w:rsidRDefault="001027A7" w:rsidP="005312C1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การเพิ่มขึ้นของเงินเดือนในอนาคต(เปลี่ยนแปลงร้อยละ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66E71B" w14:textId="760C86B3" w:rsidR="001027A7" w:rsidRPr="00744476" w:rsidRDefault="00FC5BA5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223,415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BCFB47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900D863" w14:textId="03B316D6" w:rsidR="001027A7" w:rsidRPr="00744476" w:rsidRDefault="00FC5BA5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(193,070)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7A4913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522229" w14:textId="6B5974AD" w:rsidR="001027A7" w:rsidRPr="00744476" w:rsidRDefault="009F2B68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190,741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F56AF2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14768B" w14:textId="212F4421" w:rsidR="001027A7" w:rsidRPr="00744476" w:rsidRDefault="009F2B68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(165,378)</w:t>
            </w:r>
          </w:p>
        </w:tc>
      </w:tr>
      <w:tr w:rsidR="005312C1" w:rsidRPr="00744476" w14:paraId="6F03CA9E" w14:textId="77777777" w:rsidTr="009D665E">
        <w:tc>
          <w:tcPr>
            <w:tcW w:w="3673" w:type="dxa"/>
          </w:tcPr>
          <w:p w14:paraId="67AEF88B" w14:textId="77777777" w:rsidR="005312C1" w:rsidRPr="00421DE8" w:rsidRDefault="005312C1" w:rsidP="001027A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0" w:type="dxa"/>
            <w:vAlign w:val="bottom"/>
          </w:tcPr>
          <w:p w14:paraId="3E81D2D9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582AD52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13FD823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9539D25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7C05388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8515FFF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4DCA071" w14:textId="77777777" w:rsidR="005312C1" w:rsidRPr="00421DE8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312C1" w:rsidRPr="00744476" w14:paraId="2DB184AE" w14:textId="77777777" w:rsidTr="009C4BE3">
        <w:tc>
          <w:tcPr>
            <w:tcW w:w="3673" w:type="dxa"/>
            <w:vAlign w:val="bottom"/>
          </w:tcPr>
          <w:p w14:paraId="7F80F8BE" w14:textId="6FD2707C" w:rsidR="005312C1" w:rsidRPr="00744476" w:rsidRDefault="005312C1" w:rsidP="005312C1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00" w:type="dxa"/>
            <w:vAlign w:val="bottom"/>
          </w:tcPr>
          <w:p w14:paraId="11D3A037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7EB615F3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A74FF6B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5777453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2B686CB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F5DF024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1D2591C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341D" w:rsidRPr="00744476" w14:paraId="2CC2933C" w14:textId="77777777" w:rsidTr="009C4BE3">
        <w:tc>
          <w:tcPr>
            <w:tcW w:w="3673" w:type="dxa"/>
          </w:tcPr>
          <w:p w14:paraId="0E3BC448" w14:textId="0829BB6A" w:rsidR="007C341D" w:rsidRPr="00744476" w:rsidRDefault="007C341D" w:rsidP="007C34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</w:tcPr>
          <w:p w14:paraId="25E5B30F" w14:textId="13332BC8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78130310" w14:textId="77777777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C697AFF" w14:textId="0BC0E9B5" w:rsidR="007C341D" w:rsidRPr="00744476" w:rsidRDefault="00EE7549" w:rsidP="007C34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235" w:type="dxa"/>
          </w:tcPr>
          <w:p w14:paraId="45A0379E" w14:textId="77777777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E827DF8" w14:textId="626BFDCC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5F275734" w14:textId="77777777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3494401" w14:textId="1767ED8A" w:rsidR="007C341D" w:rsidRPr="00744476" w:rsidRDefault="00EE7549" w:rsidP="007C34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7C341D" w:rsidRPr="00744476" w14:paraId="7F702046" w14:textId="77777777" w:rsidTr="009D665E">
        <w:tc>
          <w:tcPr>
            <w:tcW w:w="3673" w:type="dxa"/>
          </w:tcPr>
          <w:p w14:paraId="3F973978" w14:textId="64A2B303" w:rsidR="007C341D" w:rsidRPr="00744476" w:rsidRDefault="007C341D" w:rsidP="007C341D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การเพิ่มขึ้นของเงินเดือนในอนาคต(เปลี่ยนแปลงร้อยละ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78484D1" w14:textId="7F29A962" w:rsidR="007C341D" w:rsidRPr="00744476" w:rsidRDefault="00EE7549" w:rsidP="007C34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5" w:type="dxa"/>
            <w:vAlign w:val="bottom"/>
          </w:tcPr>
          <w:p w14:paraId="21E7FFB3" w14:textId="77777777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C492B3A" w14:textId="3D81D11C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7E0C288F" w14:textId="77777777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37CE3A5" w14:textId="57568EB0" w:rsidR="007C341D" w:rsidRPr="00744476" w:rsidRDefault="00EE7549" w:rsidP="007C341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7C3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35" w:type="dxa"/>
            <w:vAlign w:val="bottom"/>
          </w:tcPr>
          <w:p w14:paraId="593607C8" w14:textId="77777777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08D57181" w14:textId="65FE2AF1" w:rsidR="007C341D" w:rsidRPr="00744476" w:rsidRDefault="007C341D" w:rsidP="007C34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B932966" w14:textId="77777777" w:rsidR="000D7482" w:rsidRPr="00283CAF" w:rsidRDefault="000D7482" w:rsidP="00283CAF">
      <w:pPr>
        <w:pStyle w:val="Bo-Blankline"/>
      </w:pPr>
    </w:p>
    <w:p w14:paraId="70445BE7" w14:textId="77777777" w:rsidR="00BB7A6E" w:rsidRPr="00744476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ทุนเรือนหุ้น</w:t>
      </w:r>
    </w:p>
    <w:p w14:paraId="09868F9A" w14:textId="77777777" w:rsidR="00BB7A6E" w:rsidRPr="00D547E2" w:rsidRDefault="00BB7A6E" w:rsidP="00283CAF">
      <w:pPr>
        <w:pStyle w:val="Bo-Blankline"/>
        <w:rPr>
          <w:lang w:val="en-US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150"/>
        <w:gridCol w:w="986"/>
        <w:gridCol w:w="1343"/>
        <w:gridCol w:w="270"/>
        <w:gridCol w:w="1343"/>
        <w:gridCol w:w="270"/>
        <w:gridCol w:w="1291"/>
        <w:gridCol w:w="267"/>
        <w:gridCol w:w="1297"/>
      </w:tblGrid>
      <w:tr w:rsidR="00AD786F" w:rsidRPr="00744476" w14:paraId="0634A654" w14:textId="77777777" w:rsidTr="004046AB">
        <w:tc>
          <w:tcPr>
            <w:tcW w:w="2150" w:type="dxa"/>
          </w:tcPr>
          <w:p w14:paraId="0A3FC2F7" w14:textId="77777777" w:rsidR="00AD786F" w:rsidRPr="00FB23BE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B27442A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3C6ECF35" w14:textId="621EFD3F" w:rsidR="00AD786F" w:rsidRPr="00FB23BE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20FF6D4" w14:textId="77777777" w:rsidR="00AD786F" w:rsidRPr="00FB23BE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bottom w:val="single" w:sz="4" w:space="0" w:color="auto"/>
            </w:tcBorders>
          </w:tcPr>
          <w:p w14:paraId="397CDCF0" w14:textId="5C49C935" w:rsidR="00AD786F" w:rsidRPr="00FB23BE" w:rsidRDefault="00EE7549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34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D786F" w:rsidRPr="00744476" w14:paraId="4FAA54CC" w14:textId="77777777" w:rsidTr="004046AB">
        <w:tc>
          <w:tcPr>
            <w:tcW w:w="2150" w:type="dxa"/>
          </w:tcPr>
          <w:p w14:paraId="2CDDA568" w14:textId="77777777" w:rsidR="00AD786F" w:rsidRPr="00FB23BE" w:rsidRDefault="00AD786F" w:rsidP="00AD786F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E1F45CC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20C573BC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F5B7DB" w14:textId="77777777" w:rsidR="00AD786F" w:rsidRPr="00FB23BE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A9B2E1D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0E44FB69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76D9BB4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2FAF07B" w14:textId="77777777" w:rsidR="00AD786F" w:rsidRPr="00FB23BE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FE858FA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744476" w14:paraId="20FDE973" w14:textId="77777777" w:rsidTr="004046AB">
        <w:tc>
          <w:tcPr>
            <w:tcW w:w="2150" w:type="dxa"/>
          </w:tcPr>
          <w:p w14:paraId="5483F81D" w14:textId="77777777" w:rsidR="00AD786F" w:rsidRPr="00FB23BE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65D260DA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081" w:type="dxa"/>
            <w:gridSpan w:val="7"/>
          </w:tcPr>
          <w:p w14:paraId="52DA6FC0" w14:textId="77777777" w:rsidR="00AD786F" w:rsidRPr="00FB23BE" w:rsidRDefault="00AD786F" w:rsidP="00AD78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744476" w14:paraId="1ACD88F4" w14:textId="77777777" w:rsidTr="004046AB">
        <w:tc>
          <w:tcPr>
            <w:tcW w:w="2150" w:type="dxa"/>
          </w:tcPr>
          <w:p w14:paraId="47F1AC4E" w14:textId="77777777" w:rsidR="00AD786F" w:rsidRPr="00FB23BE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86" w:type="dxa"/>
            <w:vAlign w:val="center"/>
          </w:tcPr>
          <w:p w14:paraId="1D6C09C6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4BFB7D0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FB79F5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F828C37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49D625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21A9442D" w14:textId="77777777" w:rsidR="00AD786F" w:rsidRPr="00FB23BE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75A93A33" w14:textId="77777777" w:rsidR="00AD786F" w:rsidRPr="00FB23BE" w:rsidRDefault="00AD786F" w:rsidP="007C341D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82ABE25" w14:textId="77777777" w:rsidR="00AD786F" w:rsidRPr="00FB23BE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6F" w:rsidRPr="00744476" w14:paraId="3809882B" w14:textId="77777777" w:rsidTr="004046AB">
        <w:tc>
          <w:tcPr>
            <w:tcW w:w="2150" w:type="dxa"/>
          </w:tcPr>
          <w:p w14:paraId="5A0BC7B0" w14:textId="15DFF869" w:rsidR="00AD786F" w:rsidRPr="00FB23BE" w:rsidRDefault="00AD786F" w:rsidP="00AD786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6" w:type="dxa"/>
            <w:vAlign w:val="bottom"/>
          </w:tcPr>
          <w:p w14:paraId="10F89CFB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CAB0E32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4C52CE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0117CFB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F48258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34397004" w14:textId="77777777" w:rsidR="00AD786F" w:rsidRPr="00FB23BE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A8B21A5" w14:textId="77777777" w:rsidR="00AD786F" w:rsidRPr="00FB23BE" w:rsidRDefault="00AD786F" w:rsidP="007C341D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69688C3" w14:textId="77777777" w:rsidR="00AD786F" w:rsidRPr="00FB23BE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A48" w:rsidRPr="00744476" w14:paraId="69CA9E37" w14:textId="77777777" w:rsidTr="004046AB">
        <w:tc>
          <w:tcPr>
            <w:tcW w:w="2150" w:type="dxa"/>
          </w:tcPr>
          <w:p w14:paraId="60B99F9A" w14:textId="77777777" w:rsidR="000B7A48" w:rsidRPr="00FB23BE" w:rsidRDefault="000B7A48" w:rsidP="000B7A4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986" w:type="dxa"/>
            <w:vAlign w:val="center"/>
          </w:tcPr>
          <w:p w14:paraId="4C2CC9CF" w14:textId="6F0B2FA1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6F57E" w14:textId="5D9FD6B4" w:rsidR="000B7A48" w:rsidRPr="00FB23BE" w:rsidRDefault="000B7A48" w:rsidP="000B7A48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4E72C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655B54" w14:textId="57FCAFA6" w:rsidR="000B7A48" w:rsidRPr="00FB23BE" w:rsidRDefault="000B7A48" w:rsidP="000B7A4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70" w:type="dxa"/>
            <w:vAlign w:val="bottom"/>
          </w:tcPr>
          <w:p w14:paraId="476D5EE9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49DEEFBA" w14:textId="5436D3ED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7" w:type="dxa"/>
            <w:vAlign w:val="bottom"/>
          </w:tcPr>
          <w:p w14:paraId="089F9FAB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vAlign w:val="bottom"/>
          </w:tcPr>
          <w:p w14:paraId="6EBD2894" w14:textId="2EBC845D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</w:tr>
      <w:tr w:rsidR="000B7A48" w:rsidRPr="00744476" w14:paraId="3BE4B78F" w14:textId="77777777" w:rsidTr="004046AB">
        <w:tc>
          <w:tcPr>
            <w:tcW w:w="2150" w:type="dxa"/>
          </w:tcPr>
          <w:p w14:paraId="1D2485EA" w14:textId="77777777" w:rsidR="000B7A48" w:rsidRPr="00421DE8" w:rsidRDefault="000B7A48" w:rsidP="000B7A4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1D3224FF" w14:textId="77777777" w:rsidR="000B7A48" w:rsidRPr="00421DE8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20CF3" w14:textId="77777777" w:rsidR="000B7A48" w:rsidRPr="00421DE8" w:rsidRDefault="000B7A48" w:rsidP="000B7A4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79699" w14:textId="77777777" w:rsidR="000B7A48" w:rsidRPr="00421DE8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960FF" w14:textId="77777777" w:rsidR="000B7A48" w:rsidRPr="00421DE8" w:rsidRDefault="000B7A48" w:rsidP="000B7A4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066AE251" w14:textId="77777777" w:rsidR="000B7A48" w:rsidRPr="00421DE8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bottom"/>
          </w:tcPr>
          <w:p w14:paraId="4D79026F" w14:textId="77777777" w:rsidR="000B7A48" w:rsidRPr="00421DE8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65F4154" w14:textId="77777777" w:rsidR="000B7A48" w:rsidRPr="00421DE8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  <w:vAlign w:val="bottom"/>
          </w:tcPr>
          <w:p w14:paraId="7F5A07A8" w14:textId="77777777" w:rsidR="000B7A48" w:rsidRPr="00421DE8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B7A48" w:rsidRPr="00744476" w14:paraId="31F2077F" w14:textId="77777777" w:rsidTr="004046AB">
        <w:tc>
          <w:tcPr>
            <w:tcW w:w="2150" w:type="dxa"/>
          </w:tcPr>
          <w:p w14:paraId="5062C8C8" w14:textId="77777777" w:rsidR="000B7A48" w:rsidRPr="00FB23BE" w:rsidRDefault="000B7A48" w:rsidP="000B7A4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86" w:type="dxa"/>
            <w:vAlign w:val="center"/>
          </w:tcPr>
          <w:p w14:paraId="78BD86B5" w14:textId="77777777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9E5B6BB" w14:textId="77777777" w:rsidR="000B7A48" w:rsidRPr="00FB23BE" w:rsidRDefault="000B7A48" w:rsidP="000B7A4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9FE9D8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DDAC901" w14:textId="77777777" w:rsidR="000B7A48" w:rsidRPr="00FB23BE" w:rsidRDefault="000B7A48" w:rsidP="000B7A4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5DF46C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68768A88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6AD5F32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429C832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7A48" w:rsidRPr="00744476" w14:paraId="23CEB19A" w14:textId="77777777" w:rsidTr="004046AB">
        <w:tc>
          <w:tcPr>
            <w:tcW w:w="2150" w:type="dxa"/>
          </w:tcPr>
          <w:p w14:paraId="2D166B1B" w14:textId="7CAB215F" w:rsidR="000B7A48" w:rsidRPr="00FB23BE" w:rsidRDefault="000B7A48" w:rsidP="000B7A48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6" w:type="dxa"/>
            <w:vAlign w:val="center"/>
          </w:tcPr>
          <w:p w14:paraId="5017A7BA" w14:textId="77777777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68A57E6" w14:textId="14A3AAF1" w:rsidR="000B7A48" w:rsidRPr="000B7A48" w:rsidRDefault="004046AB" w:rsidP="000B7A48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AD769" w14:textId="77777777" w:rsidR="000B7A48" w:rsidRPr="000B7A48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C06D493" w14:textId="56494079" w:rsidR="000B7A48" w:rsidRPr="000B7A48" w:rsidRDefault="004046AB" w:rsidP="000B7A4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70" w:type="dxa"/>
            <w:vAlign w:val="bottom"/>
          </w:tcPr>
          <w:p w14:paraId="0D15E7F1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1C6FC88B" w14:textId="3A04706D" w:rsidR="000B7A48" w:rsidRPr="00D3561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076D349F" w14:textId="77777777" w:rsidR="000B7A48" w:rsidRPr="00D3561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3886D1D" w14:textId="2DBB1EEA" w:rsidR="000B7A48" w:rsidRPr="00D3561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B7A48" w:rsidRPr="00744476" w14:paraId="0B813B1A" w14:textId="77777777" w:rsidTr="004046AB">
        <w:tc>
          <w:tcPr>
            <w:tcW w:w="2150" w:type="dxa"/>
          </w:tcPr>
          <w:p w14:paraId="4B802009" w14:textId="77777777" w:rsidR="000B7A48" w:rsidRPr="00FB23BE" w:rsidRDefault="000B7A48" w:rsidP="000B7A4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986" w:type="dxa"/>
            <w:vAlign w:val="center"/>
          </w:tcPr>
          <w:p w14:paraId="0D59D0DD" w14:textId="77777777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9AE6EB9" w14:textId="77777777" w:rsidR="000B7A48" w:rsidRPr="000B7A48" w:rsidRDefault="000B7A48" w:rsidP="000B7A48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A9123" w14:textId="77777777" w:rsidR="000B7A48" w:rsidRPr="000B7A48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2FED511" w14:textId="77777777" w:rsidR="000B7A48" w:rsidRPr="000B7A48" w:rsidRDefault="000B7A48" w:rsidP="000B7A4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40AF7C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4D991EBC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63CE15A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89DDF02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7A48" w:rsidRPr="00744476" w14:paraId="242902AC" w14:textId="77777777" w:rsidTr="004046AB">
        <w:tc>
          <w:tcPr>
            <w:tcW w:w="2150" w:type="dxa"/>
          </w:tcPr>
          <w:p w14:paraId="77C51315" w14:textId="77777777" w:rsidR="000B7A48" w:rsidRPr="00FB23BE" w:rsidRDefault="000B7A48" w:rsidP="000B7A48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986" w:type="dxa"/>
            <w:vAlign w:val="center"/>
          </w:tcPr>
          <w:p w14:paraId="5E7A0723" w14:textId="0B3DA178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0A2F5" w14:textId="35C866A3" w:rsidR="000B7A48" w:rsidRPr="000B7A48" w:rsidRDefault="004046AB" w:rsidP="004046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8514B" w14:textId="77777777" w:rsidR="000B7A48" w:rsidRPr="000B7A48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7E3F" w14:textId="2562F0E6" w:rsidR="000B7A48" w:rsidRPr="000B7A48" w:rsidRDefault="004046AB" w:rsidP="004046A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CEDBC0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BD13CAD" w14:textId="741F2F57" w:rsidR="000B7A48" w:rsidRPr="00D3561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>9,5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00)</w:t>
            </w:r>
          </w:p>
        </w:tc>
        <w:tc>
          <w:tcPr>
            <w:tcW w:w="267" w:type="dxa"/>
            <w:vAlign w:val="bottom"/>
          </w:tcPr>
          <w:p w14:paraId="35119037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DD65FE0" w14:textId="1199803B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>9,5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7A48" w:rsidRPr="00744476" w14:paraId="218DBF7B" w14:textId="77777777" w:rsidTr="004046AB">
        <w:tc>
          <w:tcPr>
            <w:tcW w:w="2150" w:type="dxa"/>
          </w:tcPr>
          <w:p w14:paraId="54584258" w14:textId="1BEC51E0" w:rsidR="000B7A48" w:rsidRPr="00FB23BE" w:rsidRDefault="000B7A48" w:rsidP="000B7A4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6" w:type="dxa"/>
            <w:vAlign w:val="bottom"/>
          </w:tcPr>
          <w:p w14:paraId="58F61D35" w14:textId="77777777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6207" w14:textId="77777777" w:rsidR="000B7A48" w:rsidRPr="000B7A48" w:rsidRDefault="000B7A48" w:rsidP="000B7A48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C9656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03B61" w14:textId="77777777" w:rsidR="000B7A48" w:rsidRPr="000B7A48" w:rsidRDefault="000B7A48" w:rsidP="000B7A4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12E5C8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69061913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9FCCB90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21A2F19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A48" w:rsidRPr="00744476" w14:paraId="47AFFB20" w14:textId="77777777" w:rsidTr="004046AB">
        <w:tc>
          <w:tcPr>
            <w:tcW w:w="2150" w:type="dxa"/>
          </w:tcPr>
          <w:p w14:paraId="55F78CA7" w14:textId="77777777" w:rsidR="000B7A48" w:rsidRPr="00FB23BE" w:rsidRDefault="000B7A48" w:rsidP="000B7A4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986" w:type="dxa"/>
            <w:vAlign w:val="center"/>
          </w:tcPr>
          <w:p w14:paraId="14DBBAA3" w14:textId="3637A115" w:rsidR="000B7A48" w:rsidRPr="00FB23BE" w:rsidRDefault="000B7A48" w:rsidP="000B7A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93BC22" w14:textId="501DD8A4" w:rsidR="000B7A48" w:rsidRPr="00FB23BE" w:rsidRDefault="000B7A48" w:rsidP="000B7A48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531AD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6FA513" w14:textId="240CE5B8" w:rsidR="000B7A48" w:rsidRPr="00FB23BE" w:rsidRDefault="000B7A48" w:rsidP="000B7A4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70" w:type="dxa"/>
            <w:vAlign w:val="bottom"/>
          </w:tcPr>
          <w:p w14:paraId="6C1C7A9A" w14:textId="77777777" w:rsidR="000B7A48" w:rsidRPr="00FB23BE" w:rsidRDefault="000B7A48" w:rsidP="000B7A4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1B9868B3" w14:textId="033A565C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7" w:type="dxa"/>
            <w:vAlign w:val="bottom"/>
          </w:tcPr>
          <w:p w14:paraId="40F54D28" w14:textId="77777777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vAlign w:val="bottom"/>
          </w:tcPr>
          <w:p w14:paraId="1D9DBEDE" w14:textId="24FAECD2" w:rsidR="000B7A48" w:rsidRPr="00FB23BE" w:rsidRDefault="000B7A48" w:rsidP="000B7A4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</w:tr>
    </w:tbl>
    <w:p w14:paraId="0C802860" w14:textId="77777777" w:rsidR="002261AC" w:rsidRPr="00D547E2" w:rsidRDefault="008E5B55" w:rsidP="002261AC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>หุ้นทุนซื้อคืน</w:t>
      </w:r>
    </w:p>
    <w:p w14:paraId="2B99AA1E" w14:textId="6B42F95A" w:rsidR="002261AC" w:rsidRDefault="002261AC" w:rsidP="00283CAF">
      <w:pPr>
        <w:pStyle w:val="Bo-Blankline"/>
        <w:rPr>
          <w:lang w:val="en-US"/>
        </w:rPr>
      </w:pPr>
    </w:p>
    <w:p w14:paraId="755825E2" w14:textId="759EEF96" w:rsidR="00301FE6" w:rsidRPr="00CD173E" w:rsidRDefault="00301FE6" w:rsidP="00301FE6">
      <w:pPr>
        <w:pStyle w:val="Bo-C1Content"/>
        <w:rPr>
          <w:cs/>
          <w:lang w:val="en-US"/>
        </w:rPr>
      </w:pPr>
      <w:r w:rsidRPr="00E51A0B">
        <w:rPr>
          <w:rFonts w:hint="cs"/>
          <w:cs/>
        </w:rPr>
        <w:t xml:space="preserve">ในการประชุมคณะกรรมการบริษัทเมื่อวันที่ </w:t>
      </w:r>
      <w:r w:rsidRPr="00651B2A">
        <w:rPr>
          <w:lang w:val="en-US"/>
        </w:rPr>
        <w:t>30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มกราคม </w:t>
      </w:r>
      <w:r w:rsidRPr="00651B2A">
        <w:rPr>
          <w:lang w:val="en-US"/>
        </w:rPr>
        <w:t>2563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ได้มีมติอนุมัติโครงการซื้อหุ้นคืนเพื่อบริหารทางการเงิน วงเงินสูงสุดที่ใช้ในการซื้อหุ้นคืนไม่เกิน </w:t>
      </w:r>
      <w:r w:rsidRPr="00651B2A">
        <w:rPr>
          <w:lang w:val="en-US"/>
        </w:rPr>
        <w:t>800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ล้านบาท จำนวนหุ้นที่จะซื้อคืนสูงสุดไม่เกิน </w:t>
      </w:r>
      <w:r w:rsidRPr="00651B2A">
        <w:rPr>
          <w:lang w:val="en-US"/>
        </w:rPr>
        <w:t>383</w:t>
      </w:r>
      <w:r w:rsidRPr="00E51A0B">
        <w:rPr>
          <w:lang w:val="en-US"/>
        </w:rPr>
        <w:t>.</w:t>
      </w:r>
      <w:r w:rsidRPr="00651B2A">
        <w:rPr>
          <w:lang w:val="en-US"/>
        </w:rPr>
        <w:t>61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ล้านหุ้น มูลค่าที่ตราไว้หุ้นละ</w:t>
      </w:r>
      <w:r w:rsidRPr="00E51A0B">
        <w:rPr>
          <w:lang w:val="en-US"/>
        </w:rPr>
        <w:t xml:space="preserve"> </w:t>
      </w:r>
      <w:r w:rsidRPr="00651B2A">
        <w:rPr>
          <w:lang w:val="en-US"/>
        </w:rPr>
        <w:t>1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บาท จำนวนหุ้นที่จะซื้อคืนคิดเป็นร้อยละ</w:t>
      </w:r>
      <w:r w:rsidRPr="00E51A0B">
        <w:rPr>
          <w:lang w:val="en-US"/>
        </w:rPr>
        <w:t xml:space="preserve"> </w:t>
      </w:r>
      <w:r w:rsidRPr="00651B2A">
        <w:rPr>
          <w:lang w:val="en-US"/>
        </w:rPr>
        <w:t>2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651B2A">
        <w:rPr>
          <w:lang w:val="en-US"/>
        </w:rPr>
        <w:t>14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กุมภาพันธ์ </w:t>
      </w:r>
      <w:r w:rsidRPr="00651B2A">
        <w:rPr>
          <w:lang w:val="en-US"/>
        </w:rPr>
        <w:t>2563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ถึงวันที่ </w:t>
      </w:r>
      <w:r w:rsidRPr="00651B2A">
        <w:rPr>
          <w:lang w:val="en-US"/>
        </w:rPr>
        <w:t>13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สิงหาคม </w:t>
      </w:r>
      <w:r w:rsidRPr="00651B2A">
        <w:rPr>
          <w:lang w:val="en-US"/>
        </w:rPr>
        <w:t>2563</w:t>
      </w:r>
      <w:r w:rsidRPr="00E51A0B">
        <w:rPr>
          <w:lang w:val="en-US"/>
        </w:rPr>
        <w:t xml:space="preserve"> </w:t>
      </w:r>
      <w:r w:rsidR="003E5BE2">
        <w:rPr>
          <w:rFonts w:hint="cs"/>
          <w:cs/>
          <w:lang w:val="en-US"/>
        </w:rPr>
        <w:t xml:space="preserve">ในไตรมาส </w:t>
      </w:r>
      <w:r w:rsidR="003E5BE2">
        <w:rPr>
          <w:lang w:val="en-US"/>
        </w:rPr>
        <w:t>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651B2A">
        <w:rPr>
          <w:lang w:val="en-US"/>
        </w:rPr>
        <w:t>383</w:t>
      </w:r>
      <w:r w:rsidRPr="00E51A0B">
        <w:rPr>
          <w:lang w:val="en-US"/>
        </w:rPr>
        <w:t>.</w:t>
      </w:r>
      <w:r w:rsidRPr="00651B2A">
        <w:rPr>
          <w:lang w:val="en-US"/>
        </w:rPr>
        <w:t>61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ล้าน</w:t>
      </w:r>
      <w:r>
        <w:rPr>
          <w:rFonts w:hint="cs"/>
          <w:cs/>
          <w:lang w:val="en-US"/>
        </w:rPr>
        <w:t>หุ้น</w:t>
      </w:r>
      <w:r w:rsidRPr="00E51A0B">
        <w:rPr>
          <w:rFonts w:hint="cs"/>
          <w:cs/>
          <w:lang w:val="en-US"/>
        </w:rPr>
        <w:t xml:space="preserve"> เป็นจำนวนเงินรวม </w:t>
      </w:r>
      <w:r w:rsidRPr="00651B2A">
        <w:rPr>
          <w:lang w:val="en-US"/>
        </w:rPr>
        <w:t>453</w:t>
      </w:r>
      <w:r>
        <w:rPr>
          <w:lang w:val="en-US"/>
        </w:rPr>
        <w:t>.</w:t>
      </w:r>
      <w:r w:rsidRPr="00651B2A">
        <w:rPr>
          <w:lang w:val="en-US"/>
        </w:rPr>
        <w:t>53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ล้านบาท</w:t>
      </w:r>
    </w:p>
    <w:p w14:paraId="0364EC48" w14:textId="51C93FED" w:rsidR="00301FE6" w:rsidRDefault="00301FE6" w:rsidP="00283CAF">
      <w:pPr>
        <w:pStyle w:val="Bo-Blankline"/>
        <w:rPr>
          <w:lang w:val="en-US"/>
        </w:rPr>
      </w:pPr>
    </w:p>
    <w:p w14:paraId="44E16767" w14:textId="581FA46E" w:rsidR="00301FE6" w:rsidRDefault="00301FE6" w:rsidP="00301FE6">
      <w:pPr>
        <w:pStyle w:val="Bo-C1Content"/>
        <w:tabs>
          <w:tab w:val="left" w:pos="720"/>
        </w:tabs>
        <w:ind w:left="540"/>
      </w:pPr>
      <w:r>
        <w:rPr>
          <w:cs/>
        </w:rPr>
        <w:t xml:space="preserve">และในเดือนธันวาคม </w:t>
      </w:r>
      <w:r w:rsidR="001C631F">
        <w:t>2563</w:t>
      </w:r>
      <w:r>
        <w:rPr>
          <w:cs/>
        </w:rPr>
        <w:t xml:space="preserve"> บริษัทได้จำหน่ายหุ้นทุนซื้อคืนจำนวน </w:t>
      </w:r>
      <w:r w:rsidR="001C631F">
        <w:t>164</w:t>
      </w:r>
      <w:r>
        <w:rPr>
          <w:cs/>
        </w:rPr>
        <w:t xml:space="preserve"> ล้านหุ้น เป็นจำนวนเงินรวม </w:t>
      </w:r>
      <w:r w:rsidR="001C631F">
        <w:t>293.73</w:t>
      </w:r>
      <w:r>
        <w:rPr>
          <w:cs/>
        </w:rPr>
        <w:t xml:space="preserve"> ล้านบาทประกอบด้วยจำนวนต้นทุนของหุ้นทุนซื้อคืนที่จำหน่ายซึ่งคำนวณโดยวิธีถัวเฉลี่ยถ่วงน้ำหนัก เป็นจำนวนเงินรวม </w:t>
      </w:r>
      <w:r w:rsidR="001C631F">
        <w:t>193.89</w:t>
      </w:r>
      <w:r>
        <w:rPr>
          <w:cs/>
        </w:rPr>
        <w:t xml:space="preserve"> ล้านบาท และส่วนเกินทุนจากการจำหน่ายหุ้นทุนซื้อคืน (“ส่วนเกินทุนหุ้นทุนซื้อคืน”) จำนวน </w:t>
      </w:r>
      <w:r w:rsidR="001C631F">
        <w:t>99.84</w:t>
      </w:r>
      <w:r>
        <w:rPr>
          <w:cs/>
        </w:rPr>
        <w:t xml:space="preserve"> ล้านบาท แสดงเป็นรายการแยกต่างหากในส่วนของผู้ถือหุ้น</w:t>
      </w:r>
    </w:p>
    <w:p w14:paraId="1648BC0D" w14:textId="77777777" w:rsidR="00301FE6" w:rsidRPr="00301FE6" w:rsidRDefault="00301FE6" w:rsidP="00301FE6">
      <w:pPr>
        <w:pStyle w:val="Bo-C1Content"/>
        <w:rPr>
          <w:sz w:val="20"/>
          <w:szCs w:val="20"/>
        </w:rPr>
      </w:pPr>
    </w:p>
    <w:p w14:paraId="15959D1F" w14:textId="27B95C28" w:rsidR="001E37FA" w:rsidRPr="001E37FA" w:rsidRDefault="001E37FA" w:rsidP="00235F58">
      <w:pPr>
        <w:pStyle w:val="Bo-C1Content"/>
        <w:rPr>
          <w:rFonts w:asciiTheme="majorBidi" w:hAnsiTheme="majorBidi" w:cstheme="majorBidi"/>
          <w:sz w:val="2"/>
          <w:szCs w:val="2"/>
        </w:rPr>
      </w:pPr>
    </w:p>
    <w:p w14:paraId="0058E11C" w14:textId="102587DA" w:rsidR="00CB2E7A" w:rsidRDefault="001E37FA" w:rsidP="00235F58">
      <w:pPr>
        <w:pStyle w:val="Bo-C1Content"/>
        <w:rPr>
          <w:spacing w:val="-2"/>
        </w:rPr>
      </w:pPr>
      <w:r w:rsidRPr="001E37FA">
        <w:rPr>
          <w:rFonts w:hint="cs"/>
          <w:spacing w:val="-2"/>
          <w:cs/>
        </w:rPr>
        <w:t xml:space="preserve">ณ </w:t>
      </w:r>
      <w:r w:rsidRPr="001E37FA">
        <w:rPr>
          <w:spacing w:val="-2"/>
        </w:rPr>
        <w:t xml:space="preserve">31 </w:t>
      </w:r>
      <w:r w:rsidRPr="001E37FA">
        <w:rPr>
          <w:rFonts w:hint="cs"/>
          <w:spacing w:val="-2"/>
          <w:cs/>
        </w:rPr>
        <w:t xml:space="preserve">ธันวาคม </w:t>
      </w:r>
      <w:r w:rsidRPr="001E37FA">
        <w:rPr>
          <w:spacing w:val="-2"/>
        </w:rPr>
        <w:t xml:space="preserve">2563 </w:t>
      </w:r>
      <w:r w:rsidRPr="001E37FA">
        <w:rPr>
          <w:rFonts w:hint="cs"/>
          <w:spacing w:val="-2"/>
          <w:cs/>
        </w:rPr>
        <w:t xml:space="preserve">หุ้นทุนซื้อคืนของบริษัทมีจำนวนคงเหลือ </w:t>
      </w:r>
      <w:r w:rsidRPr="001E37FA">
        <w:rPr>
          <w:spacing w:val="-2"/>
        </w:rPr>
        <w:t xml:space="preserve">219.61 </w:t>
      </w:r>
      <w:r w:rsidRPr="001E37FA">
        <w:rPr>
          <w:rFonts w:hint="cs"/>
          <w:spacing w:val="-2"/>
          <w:cs/>
        </w:rPr>
        <w:t xml:space="preserve">ล้านหุ้น เป็นจำนวนเงินทั้งสิ้น </w:t>
      </w:r>
      <w:r w:rsidRPr="001E37FA">
        <w:rPr>
          <w:spacing w:val="-2"/>
        </w:rPr>
        <w:t xml:space="preserve">259.64 </w:t>
      </w:r>
      <w:r w:rsidRPr="001E37FA">
        <w:rPr>
          <w:rFonts w:hint="cs"/>
          <w:spacing w:val="-2"/>
          <w:cs/>
        </w:rPr>
        <w:t>ล้านบาท</w:t>
      </w:r>
    </w:p>
    <w:p w14:paraId="0AD975E3" w14:textId="77777777" w:rsidR="001230EB" w:rsidRPr="001230EB" w:rsidRDefault="001230EB" w:rsidP="00235F58">
      <w:pPr>
        <w:pStyle w:val="Bo-C1Conten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</w:p>
    <w:p w14:paraId="6CC0AEA2" w14:textId="77777777" w:rsidR="0046250C" w:rsidRPr="00B85E74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</w:t>
      </w:r>
    </w:p>
    <w:p w14:paraId="36F87749" w14:textId="77777777" w:rsidR="0046250C" w:rsidRPr="000E717C" w:rsidRDefault="0046250C" w:rsidP="000E717C">
      <w:pPr>
        <w:pStyle w:val="Bo-Blankline"/>
      </w:pPr>
    </w:p>
    <w:p w14:paraId="75050C19" w14:textId="77777777" w:rsidR="0046250C" w:rsidRPr="00B85E74" w:rsidRDefault="0046250C" w:rsidP="00625BD4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สำรองประกอบด้วย</w:t>
      </w:r>
    </w:p>
    <w:p w14:paraId="5DAE2074" w14:textId="77777777" w:rsidR="0046250C" w:rsidRPr="000E717C" w:rsidRDefault="0046250C" w:rsidP="000E717C">
      <w:pPr>
        <w:pStyle w:val="Bo-Blankline"/>
      </w:pPr>
    </w:p>
    <w:p w14:paraId="7C1FE844" w14:textId="77777777" w:rsidR="0046250C" w:rsidRDefault="00287FEA" w:rsidP="003C6BBF">
      <w:pPr>
        <w:pStyle w:val="Bo-Blankline"/>
        <w:rPr>
          <w:rFonts w:asciiTheme="majorBidi" w:hAnsiTheme="majorBidi"/>
          <w:b/>
          <w:bCs/>
          <w:i/>
          <w:iCs/>
          <w:sz w:val="30"/>
          <w:szCs w:val="30"/>
          <w:lang w:eastAsia="en-US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การจัดสรรกำไรและ</w:t>
      </w:r>
      <w:r w:rsidR="006C3310" w:rsidRPr="006C3310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กำไรสะสม</w:t>
      </w:r>
    </w:p>
    <w:p w14:paraId="6F1E68A5" w14:textId="77777777" w:rsidR="006C3310" w:rsidRPr="000E717C" w:rsidRDefault="006C3310" w:rsidP="000E717C">
      <w:pPr>
        <w:pStyle w:val="Bo-Blankline"/>
      </w:pPr>
    </w:p>
    <w:p w14:paraId="7CA16A2A" w14:textId="77777777" w:rsidR="0046250C" w:rsidRDefault="0046250C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772C092" w14:textId="77777777" w:rsidR="009763DB" w:rsidRPr="00B85E74" w:rsidRDefault="009763DB" w:rsidP="000E717C">
      <w:pPr>
        <w:pStyle w:val="Bo-Blankline"/>
      </w:pPr>
    </w:p>
    <w:p w14:paraId="68528FDB" w14:textId="5A30D75D" w:rsidR="0046250C" w:rsidRPr="00B85E74" w:rsidRDefault="0046250C" w:rsidP="00625BD4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  <w:r w:rsidRPr="00B85E74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</w:t>
      </w:r>
      <w:r w:rsidRPr="00B85E74">
        <w:rPr>
          <w:rFonts w:asciiTheme="majorBidi" w:hAnsiTheme="majorBidi" w:cstheme="majorBidi"/>
        </w:rPr>
        <w:t>.</w:t>
      </w:r>
      <w:r w:rsidRPr="00B85E74">
        <w:rPr>
          <w:rFonts w:asciiTheme="majorBidi" w:hAnsiTheme="majorBidi" w:cstheme="majorBidi"/>
          <w:cs/>
        </w:rPr>
        <w:t>ศ</w:t>
      </w:r>
      <w:r w:rsidRPr="00B85E74">
        <w:rPr>
          <w:rFonts w:asciiTheme="majorBidi" w:hAnsiTheme="majorBidi" w:cstheme="majorBidi"/>
        </w:rPr>
        <w:t xml:space="preserve">. </w:t>
      </w:r>
      <w:r w:rsidR="00EE7549">
        <w:rPr>
          <w:rFonts w:asciiTheme="majorBidi" w:hAnsiTheme="majorBidi" w:cstheme="majorBidi"/>
          <w:lang w:val="en-US"/>
        </w:rPr>
        <w:t>2</w:t>
      </w:r>
      <w:r w:rsidR="00C9703C">
        <w:rPr>
          <w:rFonts w:asciiTheme="majorBidi" w:hAnsiTheme="majorBidi" w:cstheme="majorBidi"/>
        </w:rPr>
        <w:t>5</w:t>
      </w:r>
      <w:r w:rsidR="00EE7549">
        <w:rPr>
          <w:rFonts w:asciiTheme="majorBidi" w:hAnsiTheme="majorBidi" w:cstheme="majorBidi"/>
          <w:lang w:val="en-US"/>
        </w:rPr>
        <w:t>3</w:t>
      </w:r>
      <w:r w:rsidR="00C9703C">
        <w:rPr>
          <w:rFonts w:asciiTheme="majorBidi" w:hAnsiTheme="majorBidi" w:cstheme="majorBidi"/>
        </w:rPr>
        <w:t>5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มาตรา </w:t>
      </w:r>
      <w:r w:rsidR="00EE7549">
        <w:rPr>
          <w:rFonts w:asciiTheme="majorBidi" w:hAnsiTheme="majorBidi" w:cstheme="majorBidi"/>
          <w:lang w:val="en-US"/>
        </w:rPr>
        <w:t>11</w:t>
      </w:r>
      <w:r w:rsidR="00C9703C">
        <w:rPr>
          <w:rFonts w:asciiTheme="majorBidi" w:hAnsiTheme="majorBidi" w:cstheme="majorBidi"/>
        </w:rPr>
        <w:t>6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Pr="00B85E74">
        <w:rPr>
          <w:rFonts w:asciiTheme="majorBidi" w:hAnsiTheme="majorBidi" w:cstheme="majorBidi"/>
        </w:rPr>
        <w:t>(“</w:t>
      </w:r>
      <w:r w:rsidRPr="00B85E74">
        <w:rPr>
          <w:rFonts w:asciiTheme="majorBidi" w:hAnsiTheme="majorBidi" w:cstheme="majorBidi"/>
          <w:cs/>
        </w:rPr>
        <w:t>สำรองตามกฎหมาย</w:t>
      </w:r>
      <w:r w:rsidRPr="00B85E74">
        <w:rPr>
          <w:rFonts w:asciiTheme="majorBidi" w:hAnsiTheme="majorBidi" w:cstheme="majorBidi"/>
        </w:rPr>
        <w:t xml:space="preserve">”) </w:t>
      </w:r>
      <w:r w:rsidRPr="00B85E74">
        <w:rPr>
          <w:rFonts w:asciiTheme="majorBidi" w:hAnsiTheme="majorBidi" w:cstheme="majorBidi"/>
          <w:cs/>
        </w:rPr>
        <w:t xml:space="preserve">อย่างน้อยร้อยละ </w:t>
      </w:r>
      <w:r w:rsidR="00C9703C">
        <w:rPr>
          <w:rFonts w:asciiTheme="majorBidi" w:hAnsiTheme="majorBidi" w:cstheme="majorBidi"/>
        </w:rPr>
        <w:t>5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B85E74">
        <w:rPr>
          <w:rFonts w:asciiTheme="majorBidi" w:hAnsiTheme="majorBidi" w:cstheme="majorBidi"/>
        </w:rPr>
        <w:t>(</w:t>
      </w:r>
      <w:r w:rsidRPr="00B85E74">
        <w:rPr>
          <w:rFonts w:asciiTheme="majorBidi" w:hAnsiTheme="majorBidi" w:cstheme="majorBidi"/>
          <w:cs/>
        </w:rPr>
        <w:t>ถ้ามี</w:t>
      </w:r>
      <w:r w:rsidRPr="00B85E74">
        <w:rPr>
          <w:rFonts w:asciiTheme="majorBidi" w:hAnsiTheme="majorBidi" w:cstheme="majorBidi"/>
        </w:rPr>
        <w:t xml:space="preserve">) </w:t>
      </w:r>
      <w:r w:rsidRPr="00B85E74">
        <w:rPr>
          <w:rFonts w:asciiTheme="majorBidi" w:hAnsiTheme="majorBidi" w:cstheme="majorBidi"/>
          <w:cs/>
        </w:rPr>
        <w:t xml:space="preserve">จนกว่าสำรองดังกล่าวมีจำนวนไม่น้อยกว่าร้อยละ </w:t>
      </w:r>
      <w:r w:rsidR="00EE7549">
        <w:rPr>
          <w:rFonts w:asciiTheme="majorBidi" w:hAnsiTheme="majorBidi" w:cstheme="majorBidi"/>
          <w:lang w:val="en-US"/>
        </w:rPr>
        <w:t>10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4265B733" w14:textId="77777777" w:rsidR="008E5B55" w:rsidRPr="000E717C" w:rsidRDefault="008E5B55" w:rsidP="000E717C">
      <w:pPr>
        <w:pStyle w:val="Bo-Blankline"/>
        <w:rPr>
          <w:cs/>
        </w:rPr>
      </w:pPr>
    </w:p>
    <w:p w14:paraId="5331F5EB" w14:textId="77777777" w:rsidR="006C3310" w:rsidRDefault="006C3310" w:rsidP="006C3310">
      <w:pPr>
        <w:ind w:left="547"/>
        <w:jc w:val="both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3310">
        <w:rPr>
          <w:rFonts w:asciiTheme="majorBidi" w:hAnsiTheme="majorBidi"/>
          <w:b/>
          <w:bCs/>
          <w:i/>
          <w:iCs/>
          <w:sz w:val="30"/>
          <w:szCs w:val="30"/>
          <w:cs/>
        </w:rPr>
        <w:t>สำรองหุ้นทุนซื้อคืน</w:t>
      </w:r>
    </w:p>
    <w:p w14:paraId="3EB422C5" w14:textId="77777777" w:rsidR="006C3310" w:rsidRPr="000E717C" w:rsidRDefault="006C3310" w:rsidP="000E717C">
      <w:pPr>
        <w:pStyle w:val="Bo-Blankline"/>
      </w:pPr>
    </w:p>
    <w:p w14:paraId="1FA6B6B6" w14:textId="77777777" w:rsidR="006C3310" w:rsidRPr="006C3310" w:rsidRDefault="006C3310" w:rsidP="006C331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C3310">
        <w:rPr>
          <w:rFonts w:asciiTheme="majorBidi" w:hAnsiTheme="majorBidi" w:cs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</w:t>
      </w:r>
      <w:r w:rsidR="00287FEA">
        <w:rPr>
          <w:rFonts w:asciiTheme="majorBidi" w:hAnsiTheme="majorBidi" w:cstheme="majorBidi"/>
          <w:sz w:val="30"/>
          <w:szCs w:val="30"/>
          <w:cs/>
        </w:rPr>
        <w:t>หุ้นบริษัทที่ถือโดยบริษัท</w:t>
      </w:r>
      <w:r w:rsidRPr="006C3310">
        <w:rPr>
          <w:rFonts w:asciiTheme="majorBidi" w:hAnsiTheme="majorBidi" w:cstheme="majorBidi"/>
          <w:sz w:val="30"/>
          <w:szCs w:val="30"/>
          <w:cs/>
        </w:rPr>
        <w:t xml:space="preserve"> สำรองหุ้นทุนซื้อคืนนี้จะนำไปจ่ายเป็นเงินปันผลไม่ได้</w:t>
      </w:r>
    </w:p>
    <w:p w14:paraId="59BC211C" w14:textId="538C4813" w:rsidR="001230EB" w:rsidRDefault="001230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214F0378" w14:textId="77777777" w:rsidR="0046250C" w:rsidRPr="00B85E74" w:rsidRDefault="0046250C" w:rsidP="00FB5CD3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6F44D354" w14:textId="77777777" w:rsidR="0046250C" w:rsidRPr="00DE3E54" w:rsidRDefault="0046250C" w:rsidP="000E717C">
      <w:pPr>
        <w:pStyle w:val="Bo-Blankline"/>
        <w:rPr>
          <w:lang w:val="en-US"/>
        </w:rPr>
      </w:pPr>
    </w:p>
    <w:p w14:paraId="41ED9581" w14:textId="31C9FA1F" w:rsidR="00215F3D" w:rsidRPr="00215F3D" w:rsidRDefault="00215F3D" w:rsidP="00215F3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15F3D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สำรองการแปลงค่างบการเงิน</w:t>
      </w:r>
    </w:p>
    <w:p w14:paraId="2C8D395A" w14:textId="77777777" w:rsidR="00215F3D" w:rsidRPr="00215F3D" w:rsidRDefault="00215F3D" w:rsidP="00215F3D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8D46C9" w14:textId="4A474054" w:rsidR="00215F3D" w:rsidRPr="00215F3D" w:rsidRDefault="00215F3D" w:rsidP="00215F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5F3D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0426632" w14:textId="04D9C132" w:rsidR="00215F3D" w:rsidRPr="00215F3D" w:rsidRDefault="00215F3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44D6333" w14:textId="40DDED1D" w:rsidR="00215F3D" w:rsidRPr="00215F3D" w:rsidRDefault="00215F3D" w:rsidP="00215F3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15F3D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215F3D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215F3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215F3D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1CDE4CF3" w14:textId="77777777" w:rsidR="00215F3D" w:rsidRPr="00215F3D" w:rsidRDefault="00215F3D" w:rsidP="00215F3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E34F4E" w14:textId="77777777" w:rsidR="00215F3D" w:rsidRPr="00215F3D" w:rsidRDefault="00215F3D" w:rsidP="00215F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5F3D">
        <w:rPr>
          <w:rFonts w:asciiTheme="majorBidi" w:hAnsiTheme="majorBidi" w:cs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56662A84" w14:textId="77777777" w:rsidR="00215F3D" w:rsidRPr="00215F3D" w:rsidRDefault="00215F3D" w:rsidP="005A4383">
      <w:pPr>
        <w:pStyle w:val="ListParagraph"/>
        <w:numPr>
          <w:ilvl w:val="0"/>
          <w:numId w:val="2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215F3D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215F3D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</w:p>
    <w:p w14:paraId="30D55C94" w14:textId="6BB17813" w:rsidR="00215F3D" w:rsidRPr="00D63578" w:rsidRDefault="00215F3D" w:rsidP="005A4383">
      <w:pPr>
        <w:pStyle w:val="ListParagraph"/>
        <w:numPr>
          <w:ilvl w:val="0"/>
          <w:numId w:val="2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215F3D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215F3D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215F3D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t xml:space="preserve">มูลค่าดังกล่าวจะถูกปรับลดด้วยค่าเผื่อผลขาดทุน </w:t>
      </w:r>
    </w:p>
    <w:p w14:paraId="125868B7" w14:textId="77777777" w:rsidR="00D63578" w:rsidRPr="00D63578" w:rsidRDefault="00D63578" w:rsidP="00D635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356A86C4" w14:textId="5991E888" w:rsidR="00215F3D" w:rsidRDefault="00215F3D" w:rsidP="00215F3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15F3D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215F3D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215F3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215F3D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4D92A26A" w14:textId="77777777" w:rsidR="00215F3D" w:rsidRPr="002F4F1F" w:rsidRDefault="00215F3D" w:rsidP="00215F3D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D8999F" w14:textId="5940E944" w:rsidR="00D63578" w:rsidRDefault="00215F3D" w:rsidP="00D635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5F3D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215F3D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215F3D">
        <w:rPr>
          <w:rFonts w:asciiTheme="majorBidi" w:hAnsiTheme="majorBidi" w:cstheme="majorBidi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2A41B2FE" w14:textId="77777777" w:rsidR="001230EB" w:rsidRPr="001230EB" w:rsidRDefault="001230EB" w:rsidP="00D63578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EDC3E6" w14:textId="77777777" w:rsidR="00FB5CD3" w:rsidRPr="00B85E74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ส่วนงานดำเนินงาน</w:t>
      </w:r>
      <w:r w:rsidR="006713B1">
        <w:rPr>
          <w:rFonts w:asciiTheme="majorBidi" w:hAnsiTheme="majorBidi" w:cstheme="majorBidi" w:hint="cs"/>
          <w:cs/>
        </w:rPr>
        <w:t>และการจำแนกรายได้</w:t>
      </w:r>
    </w:p>
    <w:p w14:paraId="2181185C" w14:textId="77777777" w:rsidR="00FB5CD3" w:rsidRPr="002F4F1F" w:rsidRDefault="00FB5CD3" w:rsidP="00716C89">
      <w:pPr>
        <w:pStyle w:val="Bo-Blankline"/>
        <w:rPr>
          <w:rFonts w:asciiTheme="majorBidi" w:hAnsiTheme="majorBidi" w:cstheme="majorBidi"/>
          <w:lang w:val="en-US"/>
        </w:rPr>
      </w:pPr>
    </w:p>
    <w:p w14:paraId="70905809" w14:textId="2D33E7B8" w:rsidR="00FB5CD3" w:rsidRPr="00B85E74" w:rsidRDefault="008530E1" w:rsidP="00FB5CD3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t>ผู้บริหารพิจารณาว่า</w:t>
      </w:r>
      <w:r w:rsidR="00FB5CD3" w:rsidRPr="00B85E74">
        <w:rPr>
          <w:rFonts w:asciiTheme="majorBidi" w:hAnsiTheme="majorBidi" w:cstheme="majorBidi"/>
          <w:cs/>
        </w:rPr>
        <w:t xml:space="preserve">กลุ่มบริษัทมี </w:t>
      </w:r>
      <w:r w:rsidR="00EE7549">
        <w:rPr>
          <w:rFonts w:asciiTheme="majorBidi" w:hAnsiTheme="majorBidi" w:cstheme="majorBidi"/>
          <w:lang w:val="en-US"/>
        </w:rPr>
        <w:t>4</w:t>
      </w:r>
      <w:r w:rsidR="00FB5CD3" w:rsidRPr="00B85E74">
        <w:rPr>
          <w:rFonts w:asciiTheme="majorBidi" w:hAnsiTheme="majorBidi" w:cstheme="majorBidi"/>
        </w:rPr>
        <w:t xml:space="preserve"> </w:t>
      </w:r>
      <w:r w:rsidR="00FB5CD3" w:rsidRPr="00B85E74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>
        <w:rPr>
          <w:rFonts w:asciiTheme="majorBidi" w:hAnsiTheme="majorBidi" w:cstheme="majorBidi" w:hint="cs"/>
          <w:cs/>
        </w:rPr>
        <w:t>ที่มี</w:t>
      </w:r>
      <w:r w:rsidR="00FB5CD3" w:rsidRPr="00B85E74">
        <w:rPr>
          <w:rFonts w:asciiTheme="majorBidi" w:hAnsiTheme="majorBidi" w:cstheme="majorBidi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</w:t>
      </w:r>
      <w:r w:rsidR="008E1221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B85E74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2F4F1F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AB5E242" w14:textId="77777777" w:rsidR="00FB5CD3" w:rsidRPr="00744476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744476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744476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744476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Pr="002F4F1F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20"/>
          <w:szCs w:val="20"/>
        </w:rPr>
      </w:pPr>
    </w:p>
    <w:p w14:paraId="710DF1C5" w14:textId="357C7338" w:rsidR="00D43B86" w:rsidRPr="001230EB" w:rsidRDefault="00FB5CD3" w:rsidP="001230EB">
      <w:pPr>
        <w:pStyle w:val="Bo-C1Content"/>
        <w:rPr>
          <w:rFonts w:asciiTheme="majorBidi" w:hAnsiTheme="majorBidi" w:cstheme="majorBidi"/>
          <w:cs/>
        </w:rPr>
        <w:sectPr w:rsidR="00D43B86" w:rsidRPr="001230EB" w:rsidSect="007079FB">
          <w:headerReference w:type="default" r:id="rId22"/>
          <w:footerReference w:type="default" r:id="rId23"/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  <w:r w:rsidRPr="00B85E74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B85E74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B85E74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F0116AA" w14:textId="77777777" w:rsidR="0040333E" w:rsidRPr="00744476" w:rsidRDefault="004E7AC9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744476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44476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5366D" w:rsidRPr="00511B3A" w14:paraId="6460F1F6" w14:textId="77777777" w:rsidTr="00C46D4B">
        <w:tc>
          <w:tcPr>
            <w:tcW w:w="2790" w:type="dxa"/>
            <w:shd w:val="clear" w:color="auto" w:fill="auto"/>
          </w:tcPr>
          <w:p w14:paraId="799CE3AC" w14:textId="77777777" w:rsidR="00D5366D" w:rsidRPr="00D5366D" w:rsidRDefault="00D5366D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D73034" w14:textId="6B138685" w:rsidR="00D5366D" w:rsidRPr="00EB2B3B" w:rsidRDefault="00396EC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B2B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="0010034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5366D" w:rsidRPr="00511B3A" w14:paraId="65CF9F8C" w14:textId="77777777" w:rsidTr="00D5366D">
        <w:tc>
          <w:tcPr>
            <w:tcW w:w="2790" w:type="dxa"/>
            <w:shd w:val="clear" w:color="auto" w:fill="auto"/>
          </w:tcPr>
          <w:p w14:paraId="762F579C" w14:textId="77777777" w:rsidR="00D5366D" w:rsidRPr="00511B3A" w:rsidRDefault="00D5366D" w:rsidP="002A2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140F56F" w14:textId="77777777" w:rsidR="00D5366D" w:rsidRPr="00511B3A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45D3F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C49FD06" w14:textId="77777777" w:rsidR="00D5366D" w:rsidRPr="00511B3A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9F6D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0FD070C" w14:textId="77777777" w:rsidR="00D5366D" w:rsidRPr="00511B3A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br/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400CB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29F56BE" w14:textId="7A597322" w:rsidR="00D5366D" w:rsidRPr="00511B3A" w:rsidRDefault="00D5366D" w:rsidP="002A2AE6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="001C0E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D5366D" w:rsidRPr="00511B3A" w14:paraId="0B3CFE28" w14:textId="77777777" w:rsidTr="00D5366D">
        <w:tc>
          <w:tcPr>
            <w:tcW w:w="2790" w:type="dxa"/>
            <w:shd w:val="clear" w:color="auto" w:fill="auto"/>
            <w:vAlign w:val="bottom"/>
          </w:tcPr>
          <w:p w14:paraId="3058060F" w14:textId="4E0A1687" w:rsidR="00D5366D" w:rsidRPr="00511B3A" w:rsidRDefault="00D5366D" w:rsidP="002A2AE6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ED48A3" w14:textId="594FF0EF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8713B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EC9A01" w14:textId="6B848096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D13B2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96CE7" w14:textId="78E30E14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3C091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F752F" w14:textId="4EC03E9E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6550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E94B7" w14:textId="680D4F7A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C0479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4878D" w14:textId="0E3994C8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0EDC9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71F0F62" w14:textId="691AB3F1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E1ADC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79584B" w14:textId="0F13B5CC" w:rsidR="00D5366D" w:rsidRPr="00511B3A" w:rsidRDefault="00EE754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D5366D" w:rsidRPr="00511B3A" w14:paraId="4FEAE934" w14:textId="77777777" w:rsidTr="00D5366D">
        <w:trPr>
          <w:trHeight w:val="252"/>
        </w:trPr>
        <w:tc>
          <w:tcPr>
            <w:tcW w:w="2790" w:type="dxa"/>
            <w:shd w:val="clear" w:color="auto" w:fill="auto"/>
          </w:tcPr>
          <w:p w14:paraId="3DEEEDE4" w14:textId="77777777" w:rsidR="00D5366D" w:rsidRPr="00511B3A" w:rsidRDefault="00D5366D" w:rsidP="002A2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2927DC" w14:textId="77777777" w:rsidR="00D5366D" w:rsidRPr="00511B3A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511B3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6D4B" w:rsidRPr="00511B3A" w14:paraId="2198FF05" w14:textId="77777777" w:rsidTr="00785E42">
        <w:tc>
          <w:tcPr>
            <w:tcW w:w="2790" w:type="dxa"/>
            <w:shd w:val="clear" w:color="auto" w:fill="auto"/>
            <w:vAlign w:val="center"/>
          </w:tcPr>
          <w:p w14:paraId="02015845" w14:textId="77777777" w:rsidR="00C46D4B" w:rsidRPr="00511B3A" w:rsidRDefault="00C46D4B" w:rsidP="00C46D4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A40385" w14:textId="135AEFB4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17,468,305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27BE7E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C3A295" w14:textId="373ED787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670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14:paraId="6E410F45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F3CA31" w14:textId="278891B1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8,984,019</w:t>
            </w:r>
          </w:p>
        </w:tc>
        <w:tc>
          <w:tcPr>
            <w:tcW w:w="236" w:type="dxa"/>
            <w:shd w:val="clear" w:color="auto" w:fill="auto"/>
          </w:tcPr>
          <w:p w14:paraId="33A0AB05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CDA3E7" w14:textId="0D22E3F1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667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236" w:type="dxa"/>
            <w:shd w:val="clear" w:color="auto" w:fill="auto"/>
          </w:tcPr>
          <w:p w14:paraId="2D159A87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D5FD11" w14:textId="371C57C8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26,452,324</w:t>
            </w:r>
          </w:p>
        </w:tc>
        <w:tc>
          <w:tcPr>
            <w:tcW w:w="236" w:type="dxa"/>
            <w:shd w:val="clear" w:color="auto" w:fill="auto"/>
          </w:tcPr>
          <w:p w14:paraId="1C5A4EB8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A9EA4" w14:textId="6FD7330B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338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294</w:t>
            </w:r>
          </w:p>
        </w:tc>
        <w:tc>
          <w:tcPr>
            <w:tcW w:w="236" w:type="dxa"/>
            <w:shd w:val="clear" w:color="auto" w:fill="auto"/>
          </w:tcPr>
          <w:p w14:paraId="13F4E374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34C6A5DE" w14:textId="399C6EFD" w:rsidR="00C46D4B" w:rsidRPr="00511B3A" w:rsidRDefault="00785E42" w:rsidP="00C46D4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1,654,558</w:t>
            </w:r>
          </w:p>
        </w:tc>
        <w:tc>
          <w:tcPr>
            <w:tcW w:w="236" w:type="dxa"/>
            <w:shd w:val="clear" w:color="auto" w:fill="auto"/>
          </w:tcPr>
          <w:p w14:paraId="43D60F7D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D0016" w14:textId="1429183B" w:rsidR="00C46D4B" w:rsidRPr="00511B3A" w:rsidRDefault="00785E42" w:rsidP="00C46D4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484,845</w:t>
            </w:r>
          </w:p>
        </w:tc>
      </w:tr>
      <w:tr w:rsidR="00C46D4B" w:rsidRPr="00511B3A" w14:paraId="69970211" w14:textId="77777777" w:rsidTr="00785E42">
        <w:tc>
          <w:tcPr>
            <w:tcW w:w="2790" w:type="dxa"/>
            <w:shd w:val="clear" w:color="auto" w:fill="auto"/>
            <w:vAlign w:val="center"/>
          </w:tcPr>
          <w:p w14:paraId="057C310C" w14:textId="77777777" w:rsidR="00C46D4B" w:rsidRPr="00511B3A" w:rsidRDefault="00C46D4B" w:rsidP="00C46D4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723EC1" w14:textId="25E46596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7,616,357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E17BB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411B73" w14:textId="5866F4AF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236" w:type="dxa"/>
            <w:shd w:val="clear" w:color="auto" w:fill="auto"/>
          </w:tcPr>
          <w:p w14:paraId="3CC705A9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30FA0A" w14:textId="3B7FC553" w:rsidR="00C46D4B" w:rsidRPr="00511B3A" w:rsidRDefault="00695633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785E42">
              <w:rPr>
                <w:rFonts w:ascii="Angsana New" w:hAnsi="Angsana New"/>
                <w:sz w:val="24"/>
                <w:szCs w:val="24"/>
                <w:lang w:val="en-US"/>
              </w:rPr>
              <w:t>,926,992</w:t>
            </w:r>
          </w:p>
        </w:tc>
        <w:tc>
          <w:tcPr>
            <w:tcW w:w="236" w:type="dxa"/>
            <w:shd w:val="clear" w:color="auto" w:fill="auto"/>
          </w:tcPr>
          <w:p w14:paraId="03F51CB7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5B4C1B" w14:textId="01DB7D8B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020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  <w:shd w:val="clear" w:color="auto" w:fill="auto"/>
          </w:tcPr>
          <w:p w14:paraId="6283876A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EEE504" w14:textId="7738A313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13,543,349</w:t>
            </w:r>
          </w:p>
        </w:tc>
        <w:tc>
          <w:tcPr>
            <w:tcW w:w="236" w:type="dxa"/>
            <w:shd w:val="clear" w:color="auto" w:fill="auto"/>
          </w:tcPr>
          <w:p w14:paraId="69D4BFCA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CE939B" w14:textId="409ADB52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922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14:paraId="0D017861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C73D744" w14:textId="5F3DC21E" w:rsidR="00C46D4B" w:rsidRPr="00511B3A" w:rsidRDefault="00785E42" w:rsidP="00C46D4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1,988,978</w:t>
            </w:r>
          </w:p>
        </w:tc>
        <w:tc>
          <w:tcPr>
            <w:tcW w:w="236" w:type="dxa"/>
            <w:shd w:val="clear" w:color="auto" w:fill="auto"/>
          </w:tcPr>
          <w:p w14:paraId="5315FDC1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DB4BBD8" w14:textId="4C435193" w:rsidR="00C46D4B" w:rsidRPr="00511B3A" w:rsidRDefault="00785E42" w:rsidP="00C46D4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1,516,001</w:t>
            </w:r>
          </w:p>
        </w:tc>
      </w:tr>
      <w:tr w:rsidR="00C46D4B" w:rsidRPr="00511B3A" w14:paraId="4722742C" w14:textId="77777777" w:rsidTr="00785E42">
        <w:tc>
          <w:tcPr>
            <w:tcW w:w="2790" w:type="dxa"/>
            <w:shd w:val="clear" w:color="auto" w:fill="auto"/>
            <w:vAlign w:val="center"/>
          </w:tcPr>
          <w:p w14:paraId="613733A5" w14:textId="77777777" w:rsidR="00C46D4B" w:rsidRPr="00511B3A" w:rsidRDefault="00C46D4B" w:rsidP="00C46D4B">
            <w:pPr>
              <w:spacing w:line="240" w:lineRule="auto"/>
              <w:ind w:left="252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5293E" w14:textId="772B0ECC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9,072,251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C035F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AA10CE" w14:textId="44E9E7C7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364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041</w:t>
            </w:r>
          </w:p>
        </w:tc>
        <w:tc>
          <w:tcPr>
            <w:tcW w:w="236" w:type="dxa"/>
            <w:shd w:val="clear" w:color="auto" w:fill="auto"/>
          </w:tcPr>
          <w:p w14:paraId="575378A4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480232" w14:textId="356D3799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 w:rsidR="00D575E8">
              <w:rPr>
                <w:rFonts w:ascii="Angsana New" w:hAnsi="Angsana New"/>
                <w:sz w:val="24"/>
                <w:szCs w:val="24"/>
                <w:lang w:val="en-US"/>
              </w:rPr>
              <w:t>047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,099</w:t>
            </w:r>
          </w:p>
        </w:tc>
        <w:tc>
          <w:tcPr>
            <w:tcW w:w="236" w:type="dxa"/>
            <w:shd w:val="clear" w:color="auto" w:fill="auto"/>
          </w:tcPr>
          <w:p w14:paraId="3D89111B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620396" w14:textId="34B1EA81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207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236" w:type="dxa"/>
            <w:shd w:val="clear" w:color="auto" w:fill="auto"/>
          </w:tcPr>
          <w:p w14:paraId="213075F9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2A9B2F" w14:textId="18D686D4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11,119,350</w:t>
            </w:r>
          </w:p>
        </w:tc>
        <w:tc>
          <w:tcPr>
            <w:tcW w:w="236" w:type="dxa"/>
            <w:shd w:val="clear" w:color="auto" w:fill="auto"/>
          </w:tcPr>
          <w:p w14:paraId="0C905017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5D390E" w14:textId="07CF6CBA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6E62987D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780DB69" w14:textId="5F6BA36A" w:rsidR="00C46D4B" w:rsidRPr="00511B3A" w:rsidRDefault="00785E42" w:rsidP="00C46D4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5,693,516</w:t>
            </w:r>
          </w:p>
        </w:tc>
        <w:tc>
          <w:tcPr>
            <w:tcW w:w="236" w:type="dxa"/>
            <w:shd w:val="clear" w:color="auto" w:fill="auto"/>
          </w:tcPr>
          <w:p w14:paraId="056E297C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E3A2175" w14:textId="48903B15" w:rsidR="00C46D4B" w:rsidRPr="00511B3A" w:rsidRDefault="00785E42" w:rsidP="00C46D4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5,540,471</w:t>
            </w:r>
          </w:p>
        </w:tc>
      </w:tr>
      <w:tr w:rsidR="00C46D4B" w:rsidRPr="00511B3A" w14:paraId="2BD34980" w14:textId="77777777" w:rsidTr="00785E42">
        <w:tc>
          <w:tcPr>
            <w:tcW w:w="2790" w:type="dxa"/>
            <w:shd w:val="clear" w:color="auto" w:fill="auto"/>
            <w:vAlign w:val="center"/>
          </w:tcPr>
          <w:p w14:paraId="0FCFA0C4" w14:textId="77777777" w:rsidR="00C46D4B" w:rsidRPr="00511B3A" w:rsidRDefault="00C46D4B" w:rsidP="00C46D4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573E72" w14:textId="26133B4E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118,857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35A94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B6BE54" w14:textId="47FEDDBA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104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666</w:t>
            </w:r>
          </w:p>
        </w:tc>
        <w:tc>
          <w:tcPr>
            <w:tcW w:w="236" w:type="dxa"/>
            <w:shd w:val="clear" w:color="auto" w:fill="auto"/>
          </w:tcPr>
          <w:p w14:paraId="41B058D5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CC5B0" w14:textId="27A470E3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140,796</w:t>
            </w:r>
          </w:p>
        </w:tc>
        <w:tc>
          <w:tcPr>
            <w:tcW w:w="236" w:type="dxa"/>
            <w:shd w:val="clear" w:color="auto" w:fill="auto"/>
          </w:tcPr>
          <w:p w14:paraId="0D48B068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8A4337D" w14:textId="7415B535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135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0E58149C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1B621C" w14:textId="3A1625C9" w:rsidR="00C46D4B" w:rsidRPr="00511B3A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259,653</w:t>
            </w:r>
          </w:p>
        </w:tc>
        <w:tc>
          <w:tcPr>
            <w:tcW w:w="236" w:type="dxa"/>
            <w:shd w:val="clear" w:color="auto" w:fill="auto"/>
          </w:tcPr>
          <w:p w14:paraId="098FCA48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4FD42A" w14:textId="2B68B0E5" w:rsidR="00C46D4B" w:rsidRPr="00511B3A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  <w:r w:rsidR="00C46D4B" w:rsidRPr="00C46D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236" w:type="dxa"/>
            <w:shd w:val="clear" w:color="auto" w:fill="auto"/>
          </w:tcPr>
          <w:p w14:paraId="4D8B4F4F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746E73DF" w14:textId="524CDDFE" w:rsidR="00C46D4B" w:rsidRPr="00511B3A" w:rsidRDefault="00785E42" w:rsidP="00C46D4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(22,506)</w:t>
            </w:r>
          </w:p>
        </w:tc>
        <w:tc>
          <w:tcPr>
            <w:tcW w:w="236" w:type="dxa"/>
            <w:shd w:val="clear" w:color="auto" w:fill="auto"/>
          </w:tcPr>
          <w:p w14:paraId="4C601A9C" w14:textId="77777777" w:rsidR="00C46D4B" w:rsidRPr="00511B3A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DE9C264" w14:textId="00729EBD" w:rsidR="00C46D4B" w:rsidRPr="00511B3A" w:rsidRDefault="00785E42" w:rsidP="00C46D4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(29,977)</w:t>
            </w:r>
          </w:p>
        </w:tc>
      </w:tr>
      <w:tr w:rsidR="00C46D4B" w:rsidRPr="00511B3A" w14:paraId="0AD72CFC" w14:textId="77777777" w:rsidTr="00785E42">
        <w:tc>
          <w:tcPr>
            <w:tcW w:w="2790" w:type="dxa"/>
            <w:shd w:val="clear" w:color="auto" w:fill="auto"/>
            <w:vAlign w:val="center"/>
          </w:tcPr>
          <w:p w14:paraId="63B77ECD" w14:textId="77777777" w:rsidR="00C46D4B" w:rsidRPr="00511B3A" w:rsidRDefault="00C46D4B" w:rsidP="00C46D4B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86D5F" w14:textId="38FFD283" w:rsidR="00C46D4B" w:rsidRPr="006A05DB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34,275,770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88265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F2EF6" w14:textId="58948141" w:rsidR="00C46D4B" w:rsidRPr="00C46D4B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</w:t>
            </w:r>
            <w:r w:rsidR="00C46D4B" w:rsidRPr="00C46D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040</w:t>
            </w:r>
            <w:r w:rsidR="00C46D4B" w:rsidRPr="00C46D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5B897E23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FEB3" w14:textId="79A6D952" w:rsidR="00C46D4B" w:rsidRPr="006A05DB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17,098,906</w:t>
            </w:r>
          </w:p>
        </w:tc>
        <w:tc>
          <w:tcPr>
            <w:tcW w:w="236" w:type="dxa"/>
            <w:shd w:val="clear" w:color="auto" w:fill="auto"/>
          </w:tcPr>
          <w:p w14:paraId="080FE7C8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B9375" w14:textId="4CB48654" w:rsidR="00C46D4B" w:rsidRPr="00C46D4B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</w:t>
            </w:r>
            <w:r w:rsidR="00C46D4B" w:rsidRPr="00C46D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031</w:t>
            </w:r>
            <w:r w:rsidR="00C46D4B" w:rsidRPr="00C46D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040</w:t>
            </w:r>
          </w:p>
        </w:tc>
        <w:tc>
          <w:tcPr>
            <w:tcW w:w="236" w:type="dxa"/>
            <w:shd w:val="clear" w:color="auto" w:fill="auto"/>
          </w:tcPr>
          <w:p w14:paraId="3994EB5C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60BEE" w14:textId="7391C895" w:rsidR="00C46D4B" w:rsidRPr="006A05DB" w:rsidRDefault="00785E42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51,374,676</w:t>
            </w:r>
          </w:p>
        </w:tc>
        <w:tc>
          <w:tcPr>
            <w:tcW w:w="236" w:type="dxa"/>
            <w:shd w:val="clear" w:color="auto" w:fill="auto"/>
          </w:tcPr>
          <w:p w14:paraId="65D46554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02661" w14:textId="33CE55B3" w:rsidR="00C46D4B" w:rsidRPr="00C46D4B" w:rsidRDefault="00EE7549" w:rsidP="00C46D4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</w:t>
            </w:r>
            <w:r w:rsidR="00C46D4B" w:rsidRPr="00C46D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071</w:t>
            </w:r>
            <w:r w:rsidR="00C46D4B" w:rsidRPr="00C46D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580D0911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300" w14:textId="0788E57F" w:rsidR="00C46D4B" w:rsidRPr="006A05DB" w:rsidRDefault="00785E42" w:rsidP="00C46D4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9,314,546</w:t>
            </w:r>
          </w:p>
        </w:tc>
        <w:tc>
          <w:tcPr>
            <w:tcW w:w="236" w:type="dxa"/>
            <w:shd w:val="clear" w:color="auto" w:fill="auto"/>
          </w:tcPr>
          <w:p w14:paraId="3076F7F7" w14:textId="77777777" w:rsidR="00C46D4B" w:rsidRPr="006A05DB" w:rsidRDefault="00C46D4B" w:rsidP="00C46D4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84B6" w14:textId="3C7F5789" w:rsidR="00C46D4B" w:rsidRPr="006A05DB" w:rsidRDefault="00785E42" w:rsidP="00C46D4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7,511,340</w:t>
            </w:r>
          </w:p>
        </w:tc>
      </w:tr>
      <w:tr w:rsidR="00D5366D" w:rsidRPr="00511B3A" w14:paraId="102B6C01" w14:textId="77777777" w:rsidTr="00785E42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7BE5847A" w14:textId="77777777" w:rsidR="00D5366D" w:rsidRPr="00F14B6C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840B8" w14:textId="77777777" w:rsidR="00D5366D" w:rsidRPr="00F14B6C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77AB2F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EF09D6" w14:textId="77777777" w:rsidR="00D5366D" w:rsidRPr="00F14B6C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590F78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B30EF7" w14:textId="77777777" w:rsidR="00D5366D" w:rsidRPr="00F14B6C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1DF31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EC33E3" w14:textId="77777777" w:rsidR="00D5366D" w:rsidRPr="00F14B6C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8F8A8B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C2D2BC" w14:textId="77777777" w:rsidR="00D5366D" w:rsidRPr="00F14B6C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1B40C6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90DAE7" w14:textId="77777777" w:rsidR="00D5366D" w:rsidRPr="00F14B6C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A83C4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C0DEAB8" w14:textId="77777777" w:rsidR="00D5366D" w:rsidRPr="00F14B6C" w:rsidRDefault="00D5366D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F259A1" w14:textId="77777777" w:rsidR="00D5366D" w:rsidRPr="00F14B6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8654596" w14:textId="77777777" w:rsidR="00D5366D" w:rsidRPr="00F14B6C" w:rsidRDefault="00D5366D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5366D" w:rsidRPr="00511B3A" w14:paraId="3E40850C" w14:textId="77777777" w:rsidTr="00785E42">
        <w:tc>
          <w:tcPr>
            <w:tcW w:w="2790" w:type="dxa"/>
            <w:shd w:val="clear" w:color="auto" w:fill="auto"/>
            <w:vAlign w:val="center"/>
          </w:tcPr>
          <w:p w14:paraId="6CDB140A" w14:textId="77777777" w:rsidR="00D5366D" w:rsidRPr="00511B3A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9CADE2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C78075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97DBAC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D34727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5D6BB3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F98545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7AA0B3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3DDF4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41694D5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589C41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6F1A2B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4BB213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6FB48AA" w14:textId="2590B0E9" w:rsidR="00D5366D" w:rsidRPr="00511B3A" w:rsidRDefault="00785E42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(160)</w:t>
            </w:r>
          </w:p>
        </w:tc>
        <w:tc>
          <w:tcPr>
            <w:tcW w:w="236" w:type="dxa"/>
            <w:shd w:val="clear" w:color="auto" w:fill="auto"/>
          </w:tcPr>
          <w:p w14:paraId="711F595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AB3C95B" w14:textId="7BEE550C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1,155</w:t>
            </w:r>
          </w:p>
        </w:tc>
      </w:tr>
      <w:tr w:rsidR="00D5366D" w:rsidRPr="00511B3A" w14:paraId="157EC28B" w14:textId="77777777" w:rsidTr="00D5366D">
        <w:tc>
          <w:tcPr>
            <w:tcW w:w="2790" w:type="dxa"/>
            <w:shd w:val="clear" w:color="auto" w:fill="auto"/>
            <w:vAlign w:val="center"/>
          </w:tcPr>
          <w:p w14:paraId="4C3CE0CB" w14:textId="77777777" w:rsidR="00D5366D" w:rsidRPr="0086388D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88B7DE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029D9C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653AF8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941901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901E32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32E1E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6D1975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647FC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B48E61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6CE11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DC502C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C7457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C07E49A" w14:textId="558228C9" w:rsidR="00D5366D" w:rsidRPr="0086388D" w:rsidRDefault="00D5366D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D9CE38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C93838" w14:textId="645CC1C2" w:rsidR="00D5366D" w:rsidRPr="0086388D" w:rsidRDefault="00D5366D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5366D" w:rsidRPr="00511B3A" w14:paraId="6B01359B" w14:textId="77777777" w:rsidTr="00D5366D">
        <w:tc>
          <w:tcPr>
            <w:tcW w:w="2790" w:type="dxa"/>
            <w:shd w:val="clear" w:color="auto" w:fill="auto"/>
            <w:vAlign w:val="center"/>
          </w:tcPr>
          <w:p w14:paraId="3AFA0E43" w14:textId="77777777" w:rsidR="00D5366D" w:rsidRPr="0086388D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01E9EC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7C473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B82EB8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E51280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03812F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FA2E4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98F539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467DE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19985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3B7668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3A4D9E" w14:textId="77777777" w:rsidR="00D5366D" w:rsidRPr="0086388D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C09E70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68AE1DE" w14:textId="77777777" w:rsidR="00D5366D" w:rsidRPr="0086388D" w:rsidRDefault="00D5366D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07B773" w14:textId="77777777" w:rsidR="00D5366D" w:rsidRPr="0086388D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8157A49" w14:textId="77777777" w:rsidR="00D5366D" w:rsidRPr="0086388D" w:rsidRDefault="00D5366D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5366D" w:rsidRPr="00511B3A" w14:paraId="47A12FF0" w14:textId="77777777" w:rsidTr="00785E42">
        <w:tc>
          <w:tcPr>
            <w:tcW w:w="2790" w:type="dxa"/>
            <w:shd w:val="clear" w:color="auto" w:fill="auto"/>
            <w:vAlign w:val="center"/>
          </w:tcPr>
          <w:p w14:paraId="28727B83" w14:textId="77777777" w:rsidR="00D5366D" w:rsidRPr="00511B3A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F92256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71D99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27670C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A929D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B758A7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D0CAF1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67C4F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BA6D0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9B3150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BF82EF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0EDF7E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A0C85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330DF9" w14:textId="0EDE4640" w:rsidR="00D5366D" w:rsidRPr="00511B3A" w:rsidRDefault="00785E42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(2,014,903)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ABC4E1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ACA0CA" w14:textId="02A78AA6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(1,959,023)</w:t>
            </w:r>
          </w:p>
        </w:tc>
      </w:tr>
      <w:tr w:rsidR="00D5366D" w:rsidRPr="00511B3A" w14:paraId="33D909F1" w14:textId="77777777" w:rsidTr="00785E42">
        <w:tc>
          <w:tcPr>
            <w:tcW w:w="2790" w:type="dxa"/>
            <w:shd w:val="clear" w:color="auto" w:fill="auto"/>
            <w:vAlign w:val="center"/>
          </w:tcPr>
          <w:p w14:paraId="0DB8D9C4" w14:textId="77777777" w:rsidR="00D5366D" w:rsidRPr="00511B3A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6E3F0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E31659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D3BF6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5207DC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04654D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AF27C4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958083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01A87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B6671C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9E949B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B7ECAE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FF980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78A6C1" w14:textId="40599C80" w:rsidR="00D5366D" w:rsidRPr="00511B3A" w:rsidRDefault="00785E42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(3,124,488)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1FBF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C72B2" w14:textId="64E59DA4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(3,189,045)</w:t>
            </w:r>
          </w:p>
        </w:tc>
      </w:tr>
      <w:tr w:rsidR="000814C6" w:rsidRPr="00511B3A" w14:paraId="3485445E" w14:textId="77777777" w:rsidTr="00785E42">
        <w:tc>
          <w:tcPr>
            <w:tcW w:w="2790" w:type="dxa"/>
            <w:shd w:val="clear" w:color="auto" w:fill="auto"/>
            <w:vAlign w:val="center"/>
          </w:tcPr>
          <w:p w14:paraId="1F85FD26" w14:textId="4F15D645" w:rsidR="000814C6" w:rsidRPr="00511B3A" w:rsidRDefault="000814C6" w:rsidP="002A2AE6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4D4BF4" w14:textId="77777777" w:rsidR="000814C6" w:rsidRPr="00511B3A" w:rsidRDefault="000814C6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67D5D7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8358DF" w14:textId="77777777" w:rsidR="000814C6" w:rsidRPr="00511B3A" w:rsidRDefault="000814C6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F52C97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BC84EE" w14:textId="77777777" w:rsidR="000814C6" w:rsidRPr="00511B3A" w:rsidRDefault="000814C6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483D7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29FBA" w14:textId="77777777" w:rsidR="000814C6" w:rsidRPr="00511B3A" w:rsidRDefault="000814C6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368D7E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DEFC56" w14:textId="77777777" w:rsidR="000814C6" w:rsidRPr="00511B3A" w:rsidRDefault="000814C6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30F62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F21FE2" w14:textId="77777777" w:rsidR="000814C6" w:rsidRPr="00511B3A" w:rsidRDefault="000814C6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BDEF8D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39BD4E2" w14:textId="7622ACBF" w:rsidR="000814C6" w:rsidRDefault="000814C6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(1,601,820)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2A1B7" w14:textId="77777777" w:rsidR="000814C6" w:rsidRPr="00511B3A" w:rsidRDefault="000814C6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342CB7E" w14:textId="2B4A1E96" w:rsidR="000814C6" w:rsidRDefault="000814C6" w:rsidP="000814C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D5366D" w:rsidRPr="00511B3A" w14:paraId="5311AAFC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285F3ABE" w14:textId="77777777" w:rsidR="00D5366D" w:rsidRPr="00511B3A" w:rsidRDefault="00D5366D" w:rsidP="002A2AE6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D5CD8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BFB1CB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14A518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E5638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0E8DA4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CAA9C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0A214D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AC5FEA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E85EC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7892980" w14:textId="4F73782E" w:rsidR="00D5366D" w:rsidRPr="00511B3A" w:rsidRDefault="00785E42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814C6">
              <w:rPr>
                <w:rFonts w:ascii="Angsana New" w:hAnsi="Angsana New"/>
                <w:sz w:val="24"/>
                <w:szCs w:val="24"/>
                <w:lang w:val="en-US"/>
              </w:rPr>
              <w:t>92,348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9DD3B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9790717" w14:textId="78C0A4D3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447,801</w:t>
            </w:r>
          </w:p>
        </w:tc>
      </w:tr>
      <w:tr w:rsidR="00D5366D" w:rsidRPr="00511B3A" w14:paraId="1EE06A8F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67D97723" w14:textId="77777777" w:rsidR="00D5366D" w:rsidRPr="00511B3A" w:rsidRDefault="00D5366D" w:rsidP="002A2AE6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ขาดทุน) </w:t>
            </w: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C61A5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FAA7F3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9C0D0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6B37E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90E7FE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20D650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A8924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FBE7E5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C1069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10E6C47" w14:textId="319476F3" w:rsidR="00D5366D" w:rsidRPr="00511B3A" w:rsidRDefault="00785E42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56,321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CBB5B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D8C6A8C" w14:textId="157CA55B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(18,704)</w:t>
            </w:r>
          </w:p>
        </w:tc>
      </w:tr>
      <w:tr w:rsidR="00D5366D" w:rsidRPr="00511B3A" w14:paraId="1FE479B9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2264A06E" w14:textId="77777777" w:rsidR="00D5366D" w:rsidRPr="00511B3A" w:rsidRDefault="00D5366D" w:rsidP="002A2AE6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6B6372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D2CAD4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BC0C9E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3CEEEE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A6D8BC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D56795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F39D51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E6EC44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02BD41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32435" w14:textId="4A561479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(57,003)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30C492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1F22D" w14:textId="2737A094" w:rsidR="00D5366D" w:rsidRPr="00511B3A" w:rsidRDefault="00785E42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(50,481)</w:t>
            </w:r>
          </w:p>
        </w:tc>
      </w:tr>
      <w:tr w:rsidR="00D5366D" w:rsidRPr="00511B3A" w14:paraId="6A85BC3F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1B1E6BBA" w14:textId="0A1A3747" w:rsidR="00D5366D" w:rsidRPr="00511B3A" w:rsidRDefault="00D5366D" w:rsidP="002A2AE6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ก่อนภาษีเงินได้สำหรับ</w:t>
            </w:r>
            <w:r w:rsidR="006B2DF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1776E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39DFA1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44D744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0312E2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F8575E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3CA750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EB6CC6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B8B10F" w14:textId="77777777" w:rsidR="00D5366D" w:rsidRPr="00511B3A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6D7115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97E3EF" w14:textId="04336290" w:rsidR="00D5366D" w:rsidRPr="00511B3A" w:rsidRDefault="006B2DF1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2,764,84</w:t>
            </w:r>
            <w:r w:rsidR="00F85B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00F3A" w14:textId="77777777" w:rsidR="00D5366D" w:rsidRPr="00511B3A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25283E" w14:textId="059C212F" w:rsidR="00D5366D" w:rsidRPr="00511B3A" w:rsidRDefault="006B2DF1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2,743,043</w:t>
            </w:r>
          </w:p>
        </w:tc>
      </w:tr>
    </w:tbl>
    <w:p w14:paraId="6CEA2366" w14:textId="77777777" w:rsidR="00A077BB" w:rsidRPr="00813774" w:rsidRDefault="00A077BB" w:rsidP="00A077BB">
      <w:pPr>
        <w:pStyle w:val="Bo-Blankline"/>
        <w:rPr>
          <w:sz w:val="4"/>
          <w:szCs w:val="4"/>
        </w:rPr>
      </w:pPr>
    </w:p>
    <w:p w14:paraId="6D5CF983" w14:textId="49C81E59" w:rsidR="00B37FE8" w:rsidRDefault="00A077BB" w:rsidP="00A077BB">
      <w:pPr>
        <w:ind w:left="540" w:right="753"/>
        <w:jc w:val="thaiDistribute"/>
        <w:rPr>
          <w:lang w:eastAsia="x-none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</w:t>
      </w:r>
      <w:r w:rsidR="00C85429">
        <w:rPr>
          <w:rFonts w:ascii="Angsana New" w:hAnsi="Angsana New" w:hint="cs"/>
          <w:sz w:val="30"/>
          <w:szCs w:val="30"/>
          <w:cs/>
        </w:rPr>
        <w:t>ตามส่วนงานที่รายงาน</w:t>
      </w:r>
      <w:r w:rsidRPr="00774E0A">
        <w:rPr>
          <w:rFonts w:ascii="Angsana New" w:hAnsi="Angsana New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22DD015D" w14:textId="77777777" w:rsidR="00B37FE8" w:rsidRDefault="00B37FE8" w:rsidP="00B37FE8">
      <w:pPr>
        <w:pStyle w:val="BodyText"/>
        <w:rPr>
          <w:lang w:eastAsia="x-none"/>
        </w:rPr>
      </w:pPr>
    </w:p>
    <w:p w14:paraId="138A207C" w14:textId="77777777" w:rsidR="00B37FE8" w:rsidRPr="00813774" w:rsidRDefault="00B37FE8" w:rsidP="00B37FE8">
      <w:pPr>
        <w:pStyle w:val="BodyText"/>
        <w:rPr>
          <w:sz w:val="4"/>
          <w:szCs w:val="4"/>
          <w:lang w:val="en-US" w:eastAsia="x-none"/>
        </w:rPr>
        <w:sectPr w:rsidR="00B37FE8" w:rsidRPr="00813774" w:rsidSect="003C337F">
          <w:footerReference w:type="default" r:id="rId24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5"/>
        <w:gridCol w:w="807"/>
        <w:gridCol w:w="268"/>
        <w:gridCol w:w="1492"/>
        <w:gridCol w:w="268"/>
        <w:gridCol w:w="1502"/>
      </w:tblGrid>
      <w:tr w:rsidR="00265B2A" w:rsidRPr="007620FF" w14:paraId="0CA7FB91" w14:textId="77777777" w:rsidTr="000B3E1D">
        <w:tc>
          <w:tcPr>
            <w:tcW w:w="4888" w:type="dxa"/>
            <w:shd w:val="clear" w:color="auto" w:fill="auto"/>
          </w:tcPr>
          <w:p w14:paraId="6AE2194E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shd w:val="clear" w:color="auto" w:fill="auto"/>
          </w:tcPr>
          <w:p w14:paraId="7EF1BD98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B035E97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6B508FC2" w14:textId="77777777" w:rsidR="00265B2A" w:rsidRPr="007620FF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B2A" w:rsidRPr="007620FF" w14:paraId="556BB6B8" w14:textId="77777777" w:rsidTr="000B3E1D">
        <w:tc>
          <w:tcPr>
            <w:tcW w:w="4888" w:type="dxa"/>
            <w:shd w:val="clear" w:color="auto" w:fill="auto"/>
          </w:tcPr>
          <w:p w14:paraId="236AA758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shd w:val="clear" w:color="auto" w:fill="auto"/>
          </w:tcPr>
          <w:p w14:paraId="4DA2A140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310FC9F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6DB860F0" w14:textId="77777777" w:rsidR="00265B2A" w:rsidRPr="007620FF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265B2A" w:rsidRPr="007620FF" w14:paraId="7DA5D228" w14:textId="77777777" w:rsidTr="000B3E1D">
        <w:tc>
          <w:tcPr>
            <w:tcW w:w="4888" w:type="dxa"/>
            <w:shd w:val="clear" w:color="auto" w:fill="auto"/>
          </w:tcPr>
          <w:p w14:paraId="204DA177" w14:textId="016B2CAB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7620F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7620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7620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7620F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14" w:type="dxa"/>
            <w:shd w:val="clear" w:color="auto" w:fill="auto"/>
          </w:tcPr>
          <w:p w14:paraId="5D3805EE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948620A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E5E6A8" w14:textId="77777777" w:rsidR="00265B2A" w:rsidRPr="007620FF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6CEB0BF" w14:textId="77777777" w:rsidR="00265B2A" w:rsidRPr="007620FF" w:rsidRDefault="00265B2A" w:rsidP="000B3E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25F50A6" w14:textId="77777777" w:rsidR="00265B2A" w:rsidRPr="007620FF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65B2A" w:rsidRPr="007620FF" w14:paraId="007B8C74" w14:textId="77777777" w:rsidTr="000B3E1D">
        <w:tc>
          <w:tcPr>
            <w:tcW w:w="4888" w:type="dxa"/>
            <w:shd w:val="clear" w:color="auto" w:fill="auto"/>
          </w:tcPr>
          <w:p w14:paraId="5D7C5146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shd w:val="clear" w:color="auto" w:fill="auto"/>
          </w:tcPr>
          <w:p w14:paraId="0546D74E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9BE7BE5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6BA3A847" w14:textId="77777777" w:rsidR="00265B2A" w:rsidRPr="007620FF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7620F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265B2A" w:rsidRPr="007620FF" w14:paraId="286EB574" w14:textId="77777777" w:rsidTr="00F075B9">
        <w:tc>
          <w:tcPr>
            <w:tcW w:w="4888" w:type="dxa"/>
            <w:shd w:val="clear" w:color="auto" w:fill="auto"/>
          </w:tcPr>
          <w:p w14:paraId="1EC7FDE8" w14:textId="77777777" w:rsidR="00265B2A" w:rsidRPr="007620FF" w:rsidRDefault="00265B2A" w:rsidP="000B3E1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0FF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14" w:type="dxa"/>
            <w:shd w:val="clear" w:color="auto" w:fill="auto"/>
          </w:tcPr>
          <w:p w14:paraId="796476DC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E30C980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AF0133" w14:textId="72A9F15E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(1,582,155)</w:t>
            </w:r>
          </w:p>
        </w:tc>
        <w:tc>
          <w:tcPr>
            <w:tcW w:w="269" w:type="dxa"/>
            <w:shd w:val="clear" w:color="auto" w:fill="auto"/>
          </w:tcPr>
          <w:p w14:paraId="64CDE93A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A793EE5" w14:textId="1B4DE43F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(2,725,187)</w:t>
            </w:r>
          </w:p>
        </w:tc>
      </w:tr>
      <w:tr w:rsidR="00265B2A" w:rsidRPr="007620FF" w14:paraId="6F8F55BA" w14:textId="77777777" w:rsidTr="00F075B9">
        <w:tc>
          <w:tcPr>
            <w:tcW w:w="4888" w:type="dxa"/>
            <w:shd w:val="clear" w:color="auto" w:fill="auto"/>
          </w:tcPr>
          <w:p w14:paraId="3A33E9F3" w14:textId="77777777" w:rsidR="00265B2A" w:rsidRPr="007620FF" w:rsidRDefault="00265B2A" w:rsidP="000B3E1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0FF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4" w:type="dxa"/>
            <w:shd w:val="clear" w:color="auto" w:fill="auto"/>
          </w:tcPr>
          <w:p w14:paraId="74A2DBB4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26D36CB9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FEB114" w14:textId="64BF9267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1,775,987</w:t>
            </w:r>
          </w:p>
        </w:tc>
        <w:tc>
          <w:tcPr>
            <w:tcW w:w="269" w:type="dxa"/>
            <w:shd w:val="clear" w:color="auto" w:fill="auto"/>
          </w:tcPr>
          <w:p w14:paraId="20DC04C4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3AF8508" w14:textId="17488A17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1,304,341</w:t>
            </w:r>
          </w:p>
        </w:tc>
      </w:tr>
      <w:tr w:rsidR="00265B2A" w:rsidRPr="007620FF" w14:paraId="1DF9CB36" w14:textId="77777777" w:rsidTr="00F075B9">
        <w:tc>
          <w:tcPr>
            <w:tcW w:w="4888" w:type="dxa"/>
            <w:shd w:val="clear" w:color="auto" w:fill="auto"/>
          </w:tcPr>
          <w:p w14:paraId="68D8A7E5" w14:textId="77777777" w:rsidR="00265B2A" w:rsidRPr="007620FF" w:rsidRDefault="00265B2A" w:rsidP="000B3E1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0F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4" w:type="dxa"/>
            <w:shd w:val="clear" w:color="auto" w:fill="auto"/>
          </w:tcPr>
          <w:p w14:paraId="5AADE89D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CC1A281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84160B" w14:textId="27B9A3F5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4,628,005</w:t>
            </w:r>
          </w:p>
        </w:tc>
        <w:tc>
          <w:tcPr>
            <w:tcW w:w="269" w:type="dxa"/>
            <w:shd w:val="clear" w:color="auto" w:fill="auto"/>
          </w:tcPr>
          <w:p w14:paraId="654E5C0A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2DE6BE" w14:textId="5A5E2284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4,708,789</w:t>
            </w:r>
          </w:p>
        </w:tc>
      </w:tr>
      <w:tr w:rsidR="00265B2A" w:rsidRPr="007620FF" w14:paraId="05EDEBF7" w14:textId="77777777" w:rsidTr="00F075B9">
        <w:tc>
          <w:tcPr>
            <w:tcW w:w="4888" w:type="dxa"/>
            <w:shd w:val="clear" w:color="auto" w:fill="auto"/>
          </w:tcPr>
          <w:p w14:paraId="12F59556" w14:textId="77777777" w:rsidR="00265B2A" w:rsidRPr="007620FF" w:rsidRDefault="00265B2A" w:rsidP="000B3E1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0F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14" w:type="dxa"/>
            <w:shd w:val="clear" w:color="auto" w:fill="auto"/>
          </w:tcPr>
          <w:p w14:paraId="726EB8FD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CBBBD52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5AAC8E" w14:textId="4A70FAF0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(93,102)</w:t>
            </w:r>
          </w:p>
        </w:tc>
        <w:tc>
          <w:tcPr>
            <w:tcW w:w="269" w:type="dxa"/>
            <w:shd w:val="clear" w:color="auto" w:fill="auto"/>
          </w:tcPr>
          <w:p w14:paraId="569AC583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980B15" w14:textId="643D4AC5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(98,014)</w:t>
            </w:r>
          </w:p>
        </w:tc>
      </w:tr>
      <w:tr w:rsidR="00265B2A" w:rsidRPr="007620FF" w14:paraId="691BC5BE" w14:textId="77777777" w:rsidTr="00F075B9">
        <w:tc>
          <w:tcPr>
            <w:tcW w:w="4888" w:type="dxa"/>
            <w:shd w:val="clear" w:color="auto" w:fill="auto"/>
          </w:tcPr>
          <w:p w14:paraId="13821336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4" w:type="dxa"/>
            <w:shd w:val="clear" w:color="auto" w:fill="auto"/>
          </w:tcPr>
          <w:p w14:paraId="0027C61A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0E791DD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D38A87" w14:textId="386F5594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4,728,735</w:t>
            </w:r>
          </w:p>
        </w:tc>
        <w:tc>
          <w:tcPr>
            <w:tcW w:w="269" w:type="dxa"/>
            <w:shd w:val="clear" w:color="auto" w:fill="auto"/>
          </w:tcPr>
          <w:p w14:paraId="34762A93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C2B09" w14:textId="79594D3E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3,189,929</w:t>
            </w:r>
          </w:p>
        </w:tc>
      </w:tr>
      <w:tr w:rsidR="00265B2A" w:rsidRPr="007620FF" w14:paraId="14816D2D" w14:textId="77777777" w:rsidTr="000B3E1D">
        <w:tc>
          <w:tcPr>
            <w:tcW w:w="4888" w:type="dxa"/>
            <w:shd w:val="clear" w:color="auto" w:fill="auto"/>
          </w:tcPr>
          <w:p w14:paraId="697E032E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24CF0E7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CC284B0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694BAC" w14:textId="77777777" w:rsidR="00265B2A" w:rsidRPr="007620FF" w:rsidRDefault="00265B2A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B88E983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E73333D" w14:textId="77777777" w:rsidR="00265B2A" w:rsidRPr="007620FF" w:rsidRDefault="00265B2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05275" w:rsidRPr="007620FF" w14:paraId="21E974C1" w14:textId="77777777" w:rsidTr="000B3E1D">
        <w:tc>
          <w:tcPr>
            <w:tcW w:w="4888" w:type="dxa"/>
            <w:shd w:val="clear" w:color="auto" w:fill="auto"/>
          </w:tcPr>
          <w:p w14:paraId="7804E3B0" w14:textId="479CB482" w:rsidR="00605275" w:rsidRPr="007620FF" w:rsidRDefault="00605275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620F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="007A5A5E" w:rsidRPr="007620F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จากการด้อยค่าสินทรัพย์</w:t>
            </w:r>
          </w:p>
        </w:tc>
        <w:tc>
          <w:tcPr>
            <w:tcW w:w="814" w:type="dxa"/>
            <w:shd w:val="clear" w:color="auto" w:fill="auto"/>
          </w:tcPr>
          <w:p w14:paraId="6E9FC7C7" w14:textId="77777777" w:rsidR="00605275" w:rsidRPr="007620FF" w:rsidRDefault="00605275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2C00C6A" w14:textId="77777777" w:rsidR="00605275" w:rsidRPr="007620FF" w:rsidRDefault="00605275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A9005F" w14:textId="4F30AD52" w:rsidR="00605275" w:rsidRPr="007620FF" w:rsidRDefault="007A5A5E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(1,601,820)</w:t>
            </w:r>
          </w:p>
        </w:tc>
        <w:tc>
          <w:tcPr>
            <w:tcW w:w="269" w:type="dxa"/>
            <w:shd w:val="clear" w:color="auto" w:fill="auto"/>
          </w:tcPr>
          <w:p w14:paraId="1A800965" w14:textId="77777777" w:rsidR="00605275" w:rsidRPr="007620FF" w:rsidRDefault="00605275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3CF519BE" w14:textId="197607DF" w:rsidR="00605275" w:rsidRPr="007620FF" w:rsidRDefault="007A5A5E" w:rsidP="007A5A5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65B2A" w:rsidRPr="007620FF" w14:paraId="3168B2C0" w14:textId="77777777" w:rsidTr="00F075B9">
        <w:tc>
          <w:tcPr>
            <w:tcW w:w="4888" w:type="dxa"/>
            <w:shd w:val="clear" w:color="auto" w:fill="auto"/>
          </w:tcPr>
          <w:p w14:paraId="44460BCC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 (ขาดทุน) อื่น</w:t>
            </w:r>
          </w:p>
        </w:tc>
        <w:tc>
          <w:tcPr>
            <w:tcW w:w="814" w:type="dxa"/>
            <w:shd w:val="clear" w:color="auto" w:fill="auto"/>
          </w:tcPr>
          <w:p w14:paraId="4E3F70A4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2D1341E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C95C5B" w14:textId="1834C907" w:rsidR="00265B2A" w:rsidRPr="007620FF" w:rsidRDefault="00605275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24,221</w:t>
            </w:r>
          </w:p>
        </w:tc>
        <w:tc>
          <w:tcPr>
            <w:tcW w:w="269" w:type="dxa"/>
            <w:shd w:val="clear" w:color="auto" w:fill="auto"/>
          </w:tcPr>
          <w:p w14:paraId="6DE8F9D4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DC53400" w14:textId="437033E8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(43,430)</w:t>
            </w:r>
          </w:p>
        </w:tc>
      </w:tr>
      <w:tr w:rsidR="00265B2A" w:rsidRPr="007620FF" w14:paraId="2F8D206D" w14:textId="77777777" w:rsidTr="000B3E1D">
        <w:tc>
          <w:tcPr>
            <w:tcW w:w="4888" w:type="dxa"/>
            <w:shd w:val="clear" w:color="auto" w:fill="auto"/>
          </w:tcPr>
          <w:p w14:paraId="189E45EC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AED1DDE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59F8ACA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9C499E" w14:textId="77777777" w:rsidR="00265B2A" w:rsidRPr="007620FF" w:rsidRDefault="00265B2A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AC0EAE5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66002B61" w14:textId="77777777" w:rsidR="00265B2A" w:rsidRPr="007620FF" w:rsidRDefault="00265B2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5B2A" w:rsidRPr="007620FF" w14:paraId="41F2170E" w14:textId="77777777" w:rsidTr="00F075B9">
        <w:tc>
          <w:tcPr>
            <w:tcW w:w="4888" w:type="dxa"/>
            <w:shd w:val="clear" w:color="auto" w:fill="auto"/>
          </w:tcPr>
          <w:p w14:paraId="5421B68F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20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14" w:type="dxa"/>
            <w:shd w:val="clear" w:color="auto" w:fill="auto"/>
          </w:tcPr>
          <w:p w14:paraId="2C65784C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BC4C81C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3DC578" w14:textId="6A4736A0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(387,876)</w:t>
            </w:r>
          </w:p>
        </w:tc>
        <w:tc>
          <w:tcPr>
            <w:tcW w:w="269" w:type="dxa"/>
            <w:shd w:val="clear" w:color="auto" w:fill="auto"/>
          </w:tcPr>
          <w:p w14:paraId="77CD6AA0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E807AC2" w14:textId="50C178CE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(370,491)</w:t>
            </w:r>
          </w:p>
        </w:tc>
      </w:tr>
      <w:tr w:rsidR="00265B2A" w:rsidRPr="007620FF" w14:paraId="08152CDE" w14:textId="77777777" w:rsidTr="00F075B9">
        <w:tc>
          <w:tcPr>
            <w:tcW w:w="4888" w:type="dxa"/>
            <w:shd w:val="clear" w:color="auto" w:fill="auto"/>
            <w:vAlign w:val="center"/>
          </w:tcPr>
          <w:p w14:paraId="7F6B3EDC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ตัดรายการ</w:t>
            </w:r>
            <w:r w:rsidRPr="007620F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620FF">
              <w:rPr>
                <w:rFonts w:ascii="Angsana New" w:hAnsi="Angsana New"/>
                <w:sz w:val="28"/>
                <w:szCs w:val="28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4" w:type="dxa"/>
            <w:shd w:val="clear" w:color="auto" w:fill="auto"/>
          </w:tcPr>
          <w:p w14:paraId="505788C3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9269102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95D057" w14:textId="0AD42547" w:rsidR="00265B2A" w:rsidRPr="007620FF" w:rsidRDefault="00F26F5A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  <w:tc>
          <w:tcPr>
            <w:tcW w:w="269" w:type="dxa"/>
            <w:shd w:val="clear" w:color="auto" w:fill="auto"/>
          </w:tcPr>
          <w:p w14:paraId="796698E8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004ED6C" w14:textId="4EA74AE8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(32,965)</w:t>
            </w:r>
          </w:p>
        </w:tc>
      </w:tr>
      <w:tr w:rsidR="00265B2A" w:rsidRPr="007620FF" w14:paraId="5195DB0C" w14:textId="77777777" w:rsidTr="00F075B9">
        <w:tc>
          <w:tcPr>
            <w:tcW w:w="4888" w:type="dxa"/>
            <w:shd w:val="clear" w:color="auto" w:fill="auto"/>
          </w:tcPr>
          <w:p w14:paraId="2F66F207" w14:textId="4B7A1F43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</w:t>
            </w:r>
            <w:r w:rsidRPr="007620F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14" w:type="dxa"/>
            <w:shd w:val="clear" w:color="auto" w:fill="auto"/>
          </w:tcPr>
          <w:p w14:paraId="1B5FC4EC" w14:textId="77777777" w:rsidR="00265B2A" w:rsidRPr="007620FF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412450F" w14:textId="77777777" w:rsidR="00265B2A" w:rsidRPr="007620FF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3A8D" w14:textId="79E9AF5C" w:rsidR="00265B2A" w:rsidRPr="007620FF" w:rsidRDefault="00605275" w:rsidP="000B3E1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2,764,841</w:t>
            </w:r>
          </w:p>
        </w:tc>
        <w:tc>
          <w:tcPr>
            <w:tcW w:w="269" w:type="dxa"/>
            <w:shd w:val="clear" w:color="auto" w:fill="auto"/>
          </w:tcPr>
          <w:p w14:paraId="1A02EE7E" w14:textId="77777777" w:rsidR="00265B2A" w:rsidRPr="007620FF" w:rsidRDefault="00265B2A" w:rsidP="000B3E1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84253F" w14:textId="462D6391" w:rsidR="00265B2A" w:rsidRPr="007620FF" w:rsidRDefault="00F26F5A" w:rsidP="000B3E1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2,743,043</w:t>
            </w:r>
          </w:p>
        </w:tc>
      </w:tr>
    </w:tbl>
    <w:p w14:paraId="6FC9547D" w14:textId="19BB26E4" w:rsidR="00265B2A" w:rsidRPr="00265B2A" w:rsidRDefault="00265B2A" w:rsidP="00265B2A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Theme="majorBidi" w:hAnsiTheme="majorBidi" w:cstheme="majorBidi"/>
          <w:sz w:val="20"/>
          <w:szCs w:val="20"/>
          <w:lang w:val="en-US"/>
        </w:rPr>
      </w:pPr>
    </w:p>
    <w:p w14:paraId="350CE467" w14:textId="64D58E84" w:rsidR="0040333E" w:rsidRPr="00744476" w:rsidRDefault="0040333E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4476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3F48D9" w:rsidRDefault="0040333E" w:rsidP="00761A88">
      <w:pPr>
        <w:pStyle w:val="Bo-Blankline"/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67E14" w:rsidRPr="007620FF" w14:paraId="3805EFAE" w14:textId="77777777" w:rsidTr="001165ED">
        <w:trPr>
          <w:tblHeader/>
        </w:trPr>
        <w:tc>
          <w:tcPr>
            <w:tcW w:w="4818" w:type="dxa"/>
          </w:tcPr>
          <w:p w14:paraId="7766DE70" w14:textId="77777777" w:rsidR="00C67E14" w:rsidRPr="007620FF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706539" w14:textId="77777777" w:rsidR="00C67E14" w:rsidRPr="007620FF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2E82355" w14:textId="77777777" w:rsidR="00C67E14" w:rsidRPr="007620FF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0EA055BD" w14:textId="64D951A8" w:rsidR="00C67E14" w:rsidRPr="007620FF" w:rsidRDefault="00C67E14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7E14" w:rsidRPr="007620FF" w14:paraId="2D97CB4C" w14:textId="77777777" w:rsidTr="001165ED">
        <w:trPr>
          <w:tblHeader/>
        </w:trPr>
        <w:tc>
          <w:tcPr>
            <w:tcW w:w="4818" w:type="dxa"/>
          </w:tcPr>
          <w:p w14:paraId="7C856890" w14:textId="77777777" w:rsidR="00C67E14" w:rsidRPr="007620FF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095938" w14:textId="77777777" w:rsidR="00C67E14" w:rsidRPr="007620FF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2B08B63" w14:textId="77777777" w:rsidR="00C67E14" w:rsidRPr="007620FF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9E05131" w14:textId="5389EF37" w:rsidR="00C67E14" w:rsidRPr="007620FF" w:rsidRDefault="00115C59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C67E14"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AD786F" w:rsidRPr="007620FF" w14:paraId="01D312C5" w14:textId="77777777" w:rsidTr="001165ED">
        <w:trPr>
          <w:tblHeader/>
        </w:trPr>
        <w:tc>
          <w:tcPr>
            <w:tcW w:w="4818" w:type="dxa"/>
          </w:tcPr>
          <w:p w14:paraId="4BAEC3E8" w14:textId="57AA0E19" w:rsidR="00AD786F" w:rsidRPr="007620FF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0A9E690F" w14:textId="77777777" w:rsidR="00AD786F" w:rsidRPr="007620FF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A312CC0" w14:textId="77777777" w:rsidR="00AD786F" w:rsidRPr="007620FF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B8ECCD1" w14:textId="24FE3AD1" w:rsidR="00AD786F" w:rsidRPr="007620FF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4" w:type="dxa"/>
          </w:tcPr>
          <w:p w14:paraId="40544C8F" w14:textId="77777777" w:rsidR="00AD786F" w:rsidRPr="007620FF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09F398" w14:textId="617CA748" w:rsidR="00AD786F" w:rsidRPr="007620FF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AD786F" w:rsidRPr="007620FF" w14:paraId="72025B1B" w14:textId="77777777" w:rsidTr="001165ED">
        <w:trPr>
          <w:tblHeader/>
        </w:trPr>
        <w:tc>
          <w:tcPr>
            <w:tcW w:w="4818" w:type="dxa"/>
          </w:tcPr>
          <w:p w14:paraId="1983CF7C" w14:textId="77777777" w:rsidR="00AD786F" w:rsidRPr="007620FF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BB7933" w14:textId="77777777" w:rsidR="00AD786F" w:rsidRPr="007620FF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25905D" w14:textId="77777777" w:rsidR="00AD786F" w:rsidRPr="007620FF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AD786F" w:rsidRPr="007620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7620F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85E56" w:rsidRPr="007620FF" w14:paraId="5A1E0DF3" w14:textId="77777777" w:rsidTr="00F075B9">
        <w:tc>
          <w:tcPr>
            <w:tcW w:w="4818" w:type="dxa"/>
            <w:shd w:val="clear" w:color="auto" w:fill="auto"/>
            <w:vAlign w:val="center"/>
          </w:tcPr>
          <w:p w14:paraId="5F6DFEB0" w14:textId="77777777" w:rsidR="00685E56" w:rsidRPr="007620FF" w:rsidRDefault="00685E56" w:rsidP="00685E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19D084B9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F807E6D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F7F17E8" w14:textId="01260109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73,126,203</w:t>
            </w:r>
          </w:p>
        </w:tc>
        <w:tc>
          <w:tcPr>
            <w:tcW w:w="234" w:type="dxa"/>
            <w:shd w:val="clear" w:color="auto" w:fill="auto"/>
          </w:tcPr>
          <w:p w14:paraId="39C4DFF2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D01763" w14:textId="0953105F" w:rsidR="00685E56" w:rsidRPr="007620FF" w:rsidRDefault="00685E56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68,67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85E56" w:rsidRPr="007620FF" w14:paraId="3FED6139" w14:textId="77777777" w:rsidTr="00F075B9">
        <w:tc>
          <w:tcPr>
            <w:tcW w:w="4818" w:type="dxa"/>
            <w:shd w:val="clear" w:color="auto" w:fill="auto"/>
            <w:vAlign w:val="center"/>
          </w:tcPr>
          <w:p w14:paraId="4E0A0D13" w14:textId="77777777" w:rsidR="00685E56" w:rsidRPr="007620FF" w:rsidRDefault="00685E56" w:rsidP="00685E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72A47E05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B838A24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0575886" w14:textId="5827794E" w:rsidR="00685E56" w:rsidRPr="007620FF" w:rsidRDefault="00F075B9" w:rsidP="00685E56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10,015,700</w:t>
            </w:r>
          </w:p>
        </w:tc>
        <w:tc>
          <w:tcPr>
            <w:tcW w:w="234" w:type="dxa"/>
            <w:shd w:val="clear" w:color="auto" w:fill="auto"/>
          </w:tcPr>
          <w:p w14:paraId="61EBF787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83D0C8" w14:textId="55D13ED3" w:rsidR="00685E56" w:rsidRPr="007620FF" w:rsidRDefault="00685E56" w:rsidP="00685E56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85E56" w:rsidRPr="007620FF" w14:paraId="65D6B139" w14:textId="77777777" w:rsidTr="00F075B9">
        <w:tc>
          <w:tcPr>
            <w:tcW w:w="4818" w:type="dxa"/>
            <w:shd w:val="clear" w:color="auto" w:fill="auto"/>
            <w:vAlign w:val="center"/>
          </w:tcPr>
          <w:p w14:paraId="10B79603" w14:textId="77777777" w:rsidR="00685E56" w:rsidRPr="007620FF" w:rsidRDefault="00685E56" w:rsidP="00685E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6E029D72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55F0CA1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5A74842F" w14:textId="3DA11BE9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40,299,386</w:t>
            </w:r>
          </w:p>
        </w:tc>
        <w:tc>
          <w:tcPr>
            <w:tcW w:w="234" w:type="dxa"/>
            <w:shd w:val="clear" w:color="auto" w:fill="auto"/>
          </w:tcPr>
          <w:p w14:paraId="42FFD71D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EC5DC8" w14:textId="49B04602" w:rsidR="00685E56" w:rsidRPr="007620FF" w:rsidRDefault="00EE754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685E56" w:rsidRPr="007620FF" w14:paraId="07DDC3AF" w14:textId="77777777" w:rsidTr="00F075B9">
        <w:tc>
          <w:tcPr>
            <w:tcW w:w="4818" w:type="dxa"/>
            <w:shd w:val="clear" w:color="auto" w:fill="auto"/>
            <w:vAlign w:val="center"/>
          </w:tcPr>
          <w:p w14:paraId="7859C360" w14:textId="77777777" w:rsidR="00685E56" w:rsidRPr="007620FF" w:rsidRDefault="00685E56" w:rsidP="00685E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26A93AC1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3FC1C6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9F9A398" w14:textId="7100456F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2,161,415</w:t>
            </w:r>
          </w:p>
        </w:tc>
        <w:tc>
          <w:tcPr>
            <w:tcW w:w="234" w:type="dxa"/>
            <w:shd w:val="clear" w:color="auto" w:fill="auto"/>
          </w:tcPr>
          <w:p w14:paraId="3905CFD1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F025759" w14:textId="26F0EDE6" w:rsidR="00685E56" w:rsidRPr="007620FF" w:rsidRDefault="00EE754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685E56" w:rsidRPr="007620FF" w14:paraId="2EFB4999" w14:textId="77777777" w:rsidTr="00F075B9">
        <w:tc>
          <w:tcPr>
            <w:tcW w:w="4818" w:type="dxa"/>
            <w:shd w:val="clear" w:color="auto" w:fill="auto"/>
            <w:vAlign w:val="center"/>
          </w:tcPr>
          <w:p w14:paraId="61A8B596" w14:textId="77777777" w:rsidR="00685E56" w:rsidRPr="007620FF" w:rsidRDefault="00685E56" w:rsidP="00685E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204B315B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FB13F2E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1C0B8" w14:textId="02E487AA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580,989</w:t>
            </w:r>
          </w:p>
        </w:tc>
        <w:tc>
          <w:tcPr>
            <w:tcW w:w="234" w:type="dxa"/>
            <w:shd w:val="clear" w:color="auto" w:fill="auto"/>
          </w:tcPr>
          <w:p w14:paraId="02DB3A2D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FF8" w14:textId="0E599983" w:rsidR="00685E56" w:rsidRPr="007620FF" w:rsidRDefault="00685E56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565,995</w:t>
            </w:r>
          </w:p>
        </w:tc>
      </w:tr>
      <w:tr w:rsidR="00685E56" w:rsidRPr="007620FF" w14:paraId="55ACC5A3" w14:textId="77777777" w:rsidTr="00695633">
        <w:tc>
          <w:tcPr>
            <w:tcW w:w="4818" w:type="dxa"/>
            <w:shd w:val="clear" w:color="auto" w:fill="auto"/>
          </w:tcPr>
          <w:p w14:paraId="79434E84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6281949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5EDEC2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9F21" w14:textId="41E45190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126,183,693</w:t>
            </w:r>
          </w:p>
        </w:tc>
        <w:tc>
          <w:tcPr>
            <w:tcW w:w="234" w:type="dxa"/>
            <w:shd w:val="clear" w:color="auto" w:fill="auto"/>
          </w:tcPr>
          <w:p w14:paraId="2DA98922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EB684" w14:textId="43BAF5CA" w:rsidR="00685E56" w:rsidRPr="007620FF" w:rsidRDefault="00EE754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</w:tr>
      <w:tr w:rsidR="00685E56" w:rsidRPr="007620FF" w14:paraId="77923E0F" w14:textId="77777777" w:rsidTr="00695633">
        <w:tc>
          <w:tcPr>
            <w:tcW w:w="4818" w:type="dxa"/>
            <w:shd w:val="clear" w:color="auto" w:fill="auto"/>
          </w:tcPr>
          <w:p w14:paraId="6026D654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CF945BB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F50262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2F35" w14:textId="1B6C1A26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6,182,250</w:t>
            </w:r>
          </w:p>
        </w:tc>
        <w:tc>
          <w:tcPr>
            <w:tcW w:w="234" w:type="dxa"/>
            <w:shd w:val="clear" w:color="auto" w:fill="auto"/>
          </w:tcPr>
          <w:p w14:paraId="0144FAA5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3F1E" w14:textId="359EFE1D" w:rsidR="00685E56" w:rsidRPr="007620FF" w:rsidRDefault="00EE754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85E5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685E56" w:rsidRPr="007620FF" w14:paraId="23F7B4F9" w14:textId="77777777" w:rsidTr="00695633">
        <w:tc>
          <w:tcPr>
            <w:tcW w:w="4818" w:type="dxa"/>
            <w:shd w:val="clear" w:color="auto" w:fill="auto"/>
          </w:tcPr>
          <w:p w14:paraId="4063BACA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4D019C3E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1D3CD97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F63E" w14:textId="7310EB12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132,365,943</w:t>
            </w:r>
          </w:p>
        </w:tc>
        <w:tc>
          <w:tcPr>
            <w:tcW w:w="234" w:type="dxa"/>
            <w:shd w:val="clear" w:color="auto" w:fill="auto"/>
          </w:tcPr>
          <w:p w14:paraId="4C2D80F0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85DEB" w14:textId="6F2DCBC9" w:rsidR="00685E56" w:rsidRPr="007620FF" w:rsidRDefault="00EE754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9,79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685E56" w:rsidRPr="007620FF" w14:paraId="512D070D" w14:textId="77777777" w:rsidTr="00F075B9">
        <w:tc>
          <w:tcPr>
            <w:tcW w:w="4818" w:type="dxa"/>
            <w:shd w:val="clear" w:color="auto" w:fill="auto"/>
          </w:tcPr>
          <w:p w14:paraId="70E67B90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551F2B9D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7D8F9E2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1065" w14:textId="56F86B10" w:rsidR="00685E56" w:rsidRPr="007620FF" w:rsidRDefault="00F075B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(8,457,041)</w:t>
            </w:r>
          </w:p>
        </w:tc>
        <w:tc>
          <w:tcPr>
            <w:tcW w:w="234" w:type="dxa"/>
            <w:shd w:val="clear" w:color="auto" w:fill="auto"/>
          </w:tcPr>
          <w:p w14:paraId="263CBC7F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82AC2" w14:textId="7C583E94" w:rsidR="00685E56" w:rsidRPr="007620FF" w:rsidRDefault="00685E56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5,57</w:t>
            </w:r>
            <w:r w:rsidR="00EE7549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5E56" w:rsidRPr="007620FF" w14:paraId="20891568" w14:textId="77777777" w:rsidTr="00F075B9">
        <w:tc>
          <w:tcPr>
            <w:tcW w:w="4818" w:type="dxa"/>
            <w:shd w:val="clear" w:color="auto" w:fill="auto"/>
          </w:tcPr>
          <w:p w14:paraId="47746EDE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58CE0FC4" w14:textId="77777777" w:rsidR="00685E56" w:rsidRPr="007620FF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43FB93A" w14:textId="77777777" w:rsidR="00685E56" w:rsidRPr="007620FF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B1DCE8" w14:textId="617BB2EB" w:rsidR="00685E56" w:rsidRPr="007620FF" w:rsidRDefault="006B2DF1" w:rsidP="006B2DF1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123,</w:t>
            </w:r>
            <w:r w:rsidR="00E057F1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908,902</w:t>
            </w:r>
          </w:p>
        </w:tc>
        <w:tc>
          <w:tcPr>
            <w:tcW w:w="234" w:type="dxa"/>
            <w:shd w:val="clear" w:color="auto" w:fill="auto"/>
          </w:tcPr>
          <w:p w14:paraId="01748D6C" w14:textId="77777777" w:rsidR="00685E56" w:rsidRPr="007620FF" w:rsidRDefault="00685E56" w:rsidP="00685E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62133E" w14:textId="04D789AB" w:rsidR="00685E56" w:rsidRPr="007620FF" w:rsidRDefault="00EE7549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</w:t>
            </w: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685E5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28226F14" w14:textId="193BE6C2" w:rsidR="00AF034C" w:rsidRDefault="00AF034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4CE1B33" w14:textId="77777777" w:rsidR="00EE7EB8" w:rsidRPr="00A541C3" w:rsidRDefault="00EE7EB8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A541C3">
        <w:rPr>
          <w:rFonts w:hint="cs"/>
          <w:sz w:val="30"/>
          <w:szCs w:val="30"/>
          <w:cs/>
        </w:rPr>
        <w:t>จำแนกรายได้</w:t>
      </w:r>
    </w:p>
    <w:p w14:paraId="41F634A4" w14:textId="77777777" w:rsidR="00EE7EB8" w:rsidRDefault="00EE7EB8" w:rsidP="00EE7EB8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EE7EB8" w:rsidRPr="00964878" w14:paraId="6F445DFA" w14:textId="77777777" w:rsidTr="00AF49EE">
        <w:tc>
          <w:tcPr>
            <w:tcW w:w="4860" w:type="dxa"/>
          </w:tcPr>
          <w:p w14:paraId="1D4E4B80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2F4AAAC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964878" w14:paraId="181EC746" w14:textId="77777777" w:rsidTr="00AF49EE">
        <w:tc>
          <w:tcPr>
            <w:tcW w:w="4860" w:type="dxa"/>
          </w:tcPr>
          <w:p w14:paraId="2CD62354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6272E0F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EE7EB8" w:rsidRPr="00964878" w14:paraId="03264C51" w14:textId="77777777" w:rsidTr="00AF49EE">
        <w:tc>
          <w:tcPr>
            <w:tcW w:w="4860" w:type="dxa"/>
          </w:tcPr>
          <w:p w14:paraId="6FCF8964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0D0D11C3" w:rsidR="00EE7EB8" w:rsidRPr="00964878" w:rsidRDefault="00EE7549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85E56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1A37114F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4D9FB66D" w14:textId="29C7429D" w:rsidR="00EE7EB8" w:rsidRPr="00964878" w:rsidRDefault="00EE7549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85E56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E7EB8" w:rsidRPr="00964878" w14:paraId="6989606B" w14:textId="77777777" w:rsidTr="00AF49EE">
        <w:tc>
          <w:tcPr>
            <w:tcW w:w="4860" w:type="dxa"/>
          </w:tcPr>
          <w:p w14:paraId="6F4A754C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21CA50C5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85E56" w:rsidRPr="00964878" w14:paraId="23585052" w14:textId="77777777" w:rsidTr="00AE348F">
        <w:tc>
          <w:tcPr>
            <w:tcW w:w="4860" w:type="dxa"/>
            <w:vAlign w:val="center"/>
          </w:tcPr>
          <w:p w14:paraId="5644D451" w14:textId="77777777" w:rsidR="00685E56" w:rsidRPr="00A541C3" w:rsidRDefault="00685E56" w:rsidP="00685E5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685E56" w:rsidRPr="00964878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685E56" w:rsidRPr="00964878" w:rsidRDefault="00685E56" w:rsidP="00685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B2D8CE" w14:textId="4C579F33" w:rsidR="00685E56" w:rsidRPr="006A5FB2" w:rsidRDefault="004377E7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16,519,666</w:t>
            </w:r>
          </w:p>
        </w:tc>
        <w:tc>
          <w:tcPr>
            <w:tcW w:w="234" w:type="dxa"/>
            <w:shd w:val="clear" w:color="auto" w:fill="auto"/>
          </w:tcPr>
          <w:p w14:paraId="10343300" w14:textId="77777777" w:rsidR="00685E56" w:rsidRPr="00964878" w:rsidRDefault="00685E56" w:rsidP="00685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954A83" w14:textId="394FF5B5" w:rsidR="00685E56" w:rsidRPr="00020D75" w:rsidRDefault="00EE7549" w:rsidP="00685E56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685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  <w:r w:rsidR="00685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685E56" w:rsidRPr="00964878" w14:paraId="0A4D940A" w14:textId="77777777" w:rsidTr="00AE348F">
        <w:tc>
          <w:tcPr>
            <w:tcW w:w="4860" w:type="dxa"/>
            <w:vAlign w:val="center"/>
          </w:tcPr>
          <w:p w14:paraId="0E0E0D45" w14:textId="77777777" w:rsidR="00685E56" w:rsidRPr="00964878" w:rsidRDefault="00685E56" w:rsidP="00685E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685E56" w:rsidRPr="00964878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685E56" w:rsidRPr="00964878" w:rsidRDefault="00685E56" w:rsidP="00685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9DEE" w14:textId="0BD94475" w:rsidR="00685E56" w:rsidRPr="00964878" w:rsidRDefault="004377E7" w:rsidP="00685E5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6,733,110</w:t>
            </w:r>
          </w:p>
        </w:tc>
        <w:tc>
          <w:tcPr>
            <w:tcW w:w="234" w:type="dxa"/>
            <w:shd w:val="clear" w:color="auto" w:fill="auto"/>
          </w:tcPr>
          <w:p w14:paraId="6BA37F36" w14:textId="77777777" w:rsidR="00685E56" w:rsidRPr="00964878" w:rsidRDefault="00685E56" w:rsidP="00685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2CF4" w14:textId="4F735837" w:rsidR="00685E56" w:rsidRPr="00020D75" w:rsidRDefault="00685E56" w:rsidP="00685E56">
            <w:pPr>
              <w:tabs>
                <w:tab w:val="decimal" w:pos="104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85E56" w:rsidRPr="00964878" w14:paraId="47720A0F" w14:textId="77777777" w:rsidTr="00AE348F">
        <w:tc>
          <w:tcPr>
            <w:tcW w:w="4860" w:type="dxa"/>
          </w:tcPr>
          <w:p w14:paraId="5D34FFCC" w14:textId="77777777" w:rsidR="00685E56" w:rsidRPr="00A541C3" w:rsidRDefault="00685E56" w:rsidP="00685E5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685E56" w:rsidRPr="00964878" w:rsidRDefault="00685E56" w:rsidP="00685E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685E56" w:rsidRPr="00964878" w:rsidRDefault="00685E56" w:rsidP="00685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C46AC" w14:textId="1E168E0B" w:rsidR="00685E56" w:rsidRPr="00964878" w:rsidRDefault="004377E7" w:rsidP="00685E56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23,252,776</w:t>
            </w:r>
          </w:p>
        </w:tc>
        <w:tc>
          <w:tcPr>
            <w:tcW w:w="234" w:type="dxa"/>
            <w:shd w:val="clear" w:color="auto" w:fill="auto"/>
          </w:tcPr>
          <w:p w14:paraId="1A5FE75D" w14:textId="77777777" w:rsidR="00685E56" w:rsidRPr="00964878" w:rsidRDefault="00685E56" w:rsidP="00685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3BA691" w14:textId="3351F296" w:rsidR="00685E56" w:rsidRPr="00020D75" w:rsidRDefault="00EE7549" w:rsidP="00685E56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85E56">
              <w:rPr>
                <w:rFonts w:ascii="Angsana New" w:hAnsi="Angsana New"/>
                <w:b/>
                <w:bCs/>
                <w:sz w:val="30"/>
                <w:szCs w:val="30"/>
              </w:rPr>
              <w:t>6,9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  <w:r w:rsidR="00685E56">
              <w:rPr>
                <w:rFonts w:ascii="Angsana New" w:hAnsi="Angsana New"/>
                <w:b/>
                <w:bCs/>
                <w:sz w:val="30"/>
                <w:szCs w:val="30"/>
              </w:rPr>
              <w:t>,56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7CF8B763" w14:textId="5B1C2BBC" w:rsidR="00EE7EB8" w:rsidRDefault="00EE7EB8" w:rsidP="00EE7EB8">
      <w:pPr>
        <w:pStyle w:val="Bo-Blankline"/>
      </w:pPr>
    </w:p>
    <w:p w14:paraId="305E0D6B" w14:textId="5A9AC34B" w:rsidR="00813235" w:rsidRDefault="00813235" w:rsidP="00813235">
      <w:pPr>
        <w:ind w:left="540" w:right="753"/>
        <w:jc w:val="thaiDistribute"/>
        <w:rPr>
          <w:lang w:eastAsia="x-none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68195EFD" w14:textId="77777777" w:rsidR="00813235" w:rsidRDefault="00813235" w:rsidP="00EE7EB8">
      <w:pPr>
        <w:pStyle w:val="Bo-Blankline"/>
        <w:rPr>
          <w:cs/>
        </w:rPr>
      </w:pPr>
    </w:p>
    <w:p w14:paraId="6CA05E47" w14:textId="77777777" w:rsidR="00FD36D7" w:rsidRPr="00143C46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143C46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Default="00300404" w:rsidP="00761A88">
      <w:pPr>
        <w:pStyle w:val="Bo-Blankline"/>
      </w:pPr>
    </w:p>
    <w:p w14:paraId="33619DA8" w14:textId="59C9D9C8" w:rsidR="00EB1969" w:rsidRDefault="00300404" w:rsidP="00BF0A60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143C46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2FB4B2D0" w14:textId="77777777" w:rsidR="0026251A" w:rsidRPr="0026251A" w:rsidRDefault="0026251A" w:rsidP="00BF0A60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956FA3" w:rsidRPr="00744476" w14:paraId="08A5BEB0" w14:textId="77777777" w:rsidTr="00504789">
        <w:tc>
          <w:tcPr>
            <w:tcW w:w="3078" w:type="dxa"/>
          </w:tcPr>
          <w:p w14:paraId="42EA13B1" w14:textId="77777777" w:rsidR="00956FA3" w:rsidRPr="00B02E5D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2E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B02E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E56" w:rsidRPr="00744476" w14:paraId="6DBA4A0A" w14:textId="77777777" w:rsidTr="00504789">
        <w:tc>
          <w:tcPr>
            <w:tcW w:w="3078" w:type="dxa"/>
          </w:tcPr>
          <w:p w14:paraId="59910CE6" w14:textId="77777777" w:rsidR="00685E56" w:rsidRPr="00744476" w:rsidRDefault="00685E56" w:rsidP="00685E5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040C8E14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57338CF" w14:textId="77777777" w:rsidR="00685E56" w:rsidRPr="00744476" w:rsidRDefault="00685E56" w:rsidP="00685E5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1BFA197B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CB0AEC3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2A5EE2A9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1752AF2" w14:textId="77777777" w:rsidR="00685E56" w:rsidRPr="00744476" w:rsidRDefault="00685E56" w:rsidP="00685E5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243D1342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85E56" w:rsidRPr="00744476" w14:paraId="6892B1C4" w14:textId="77777777" w:rsidTr="00504789">
        <w:tc>
          <w:tcPr>
            <w:tcW w:w="3078" w:type="dxa"/>
          </w:tcPr>
          <w:p w14:paraId="1EB7455D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685E56" w:rsidRPr="00744476" w:rsidRDefault="00685E56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5E56" w:rsidRPr="00744476" w14:paraId="2829BC5C" w14:textId="77777777" w:rsidTr="00C71C1F">
        <w:tc>
          <w:tcPr>
            <w:tcW w:w="3078" w:type="dxa"/>
          </w:tcPr>
          <w:p w14:paraId="5EBAA822" w14:textId="77777777" w:rsidR="00685E56" w:rsidRPr="00744476" w:rsidRDefault="00685E56" w:rsidP="00685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991EC4" w14:textId="574631FE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</w:t>
            </w:r>
            <w:r w:rsidR="0075749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749C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3DFE13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8F393" w14:textId="1018B033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98,658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B50B9F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8B959A" w14:textId="4A863F9F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5B4E">
              <w:rPr>
                <w:rFonts w:asciiTheme="majorBidi" w:hAnsiTheme="majorBidi" w:cstheme="majorBidi"/>
                <w:sz w:val="30"/>
                <w:szCs w:val="30"/>
              </w:rPr>
              <w:t>2,678,681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6E952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61C75B" w14:textId="6EE5E7A1" w:rsidR="00685E56" w:rsidRPr="00FE4725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685E56" w:rsidRPr="00744476" w14:paraId="077E5F6F" w14:textId="77777777" w:rsidTr="00C71C1F">
        <w:tc>
          <w:tcPr>
            <w:tcW w:w="3078" w:type="dxa"/>
          </w:tcPr>
          <w:p w14:paraId="642BE824" w14:textId="77777777" w:rsidR="00685E56" w:rsidRPr="00744476" w:rsidRDefault="00685E56" w:rsidP="00685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393DE" w14:textId="12F1AD9A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5,458,979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C7CA5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A6AD57" w14:textId="45F86F41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54D5EC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F8731" w14:textId="16B87FB1" w:rsidR="00685E56" w:rsidRPr="00744476" w:rsidRDefault="007E048D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22F14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A4E8A9" w14:textId="5C66CEBC" w:rsidR="00685E56" w:rsidRPr="00744476" w:rsidRDefault="00685E56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E56" w:rsidRPr="00744476" w14:paraId="4C38D2CF" w14:textId="77777777" w:rsidTr="00C71C1F">
        <w:tc>
          <w:tcPr>
            <w:tcW w:w="3078" w:type="dxa"/>
          </w:tcPr>
          <w:p w14:paraId="161FD61B" w14:textId="77777777" w:rsidR="00685E56" w:rsidRPr="00744476" w:rsidRDefault="00685E56" w:rsidP="00685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685E56" w:rsidRPr="005F03CF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13AC4" w14:textId="0CA7517A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68584D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107FC7" w14:textId="61DE6FF3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2CE3B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AE9E93" w14:textId="3F076ACA" w:rsidR="00685E56" w:rsidRPr="00744476" w:rsidRDefault="007E048D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65209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85D492" w14:textId="34C4DB39" w:rsidR="00685E56" w:rsidRPr="00744476" w:rsidRDefault="00685E56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5E56" w:rsidRPr="00744476" w14:paraId="113DDF20" w14:textId="77777777" w:rsidTr="00C71C1F">
        <w:tc>
          <w:tcPr>
            <w:tcW w:w="3078" w:type="dxa"/>
          </w:tcPr>
          <w:p w14:paraId="3AFC2D16" w14:textId="77777777" w:rsidR="00685E56" w:rsidRPr="00744476" w:rsidRDefault="00685E56" w:rsidP="00685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D7DD2" w14:textId="669376B8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5,427,245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0C3D1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E523A9" w14:textId="377E8AF7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5D240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3AFC283" w14:textId="79DA3C7E" w:rsidR="00685E56" w:rsidRPr="00744476" w:rsidRDefault="005C5B4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574,095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C5C639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601C" w14:textId="55282E48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</w:tr>
      <w:tr w:rsidR="00685E56" w:rsidRPr="00744476" w14:paraId="51EC1212" w14:textId="77777777" w:rsidTr="00C71C1F">
        <w:tc>
          <w:tcPr>
            <w:tcW w:w="3078" w:type="dxa"/>
          </w:tcPr>
          <w:p w14:paraId="0DA59702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4CC8" w14:textId="7A856C76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34,27</w:t>
            </w:r>
            <w:r w:rsidR="00757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5,770</w:t>
            </w:r>
          </w:p>
        </w:tc>
        <w:tc>
          <w:tcPr>
            <w:tcW w:w="236" w:type="dxa"/>
            <w:shd w:val="clear" w:color="auto" w:fill="auto"/>
          </w:tcPr>
          <w:p w14:paraId="73A67EAD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B3F3" w14:textId="1D17FF8A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7A4249EA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91A3" w14:textId="358B52C3" w:rsidR="00685E56" w:rsidRPr="00744476" w:rsidRDefault="007E048D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23,252,776</w:t>
            </w:r>
          </w:p>
        </w:tc>
        <w:tc>
          <w:tcPr>
            <w:tcW w:w="236" w:type="dxa"/>
            <w:shd w:val="clear" w:color="auto" w:fill="auto"/>
          </w:tcPr>
          <w:p w14:paraId="02520F55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DFAF" w14:textId="7AFE9372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687E10AE" w14:textId="77777777" w:rsidR="00AE276D" w:rsidRPr="00761A88" w:rsidRDefault="00AE276D" w:rsidP="00761A88">
      <w:pPr>
        <w:pStyle w:val="Bo-Blankline"/>
        <w:rPr>
          <w:rFonts w:eastAsia="Calibri"/>
        </w:rPr>
      </w:pPr>
    </w:p>
    <w:p w14:paraId="51D14C58" w14:textId="16FDDBB9" w:rsidR="0076582B" w:rsidRPr="0076582B" w:rsidRDefault="00590EFE" w:rsidP="0076582B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eastAsia="Calibri" w:hAnsiTheme="majorBidi" w:cstheme="majorBidi"/>
          <w:cs/>
        </w:rPr>
        <w:t>กลุ่มบริษัท</w:t>
      </w:r>
      <w:r w:rsidR="00A2354F">
        <w:rPr>
          <w:rFonts w:asciiTheme="majorBidi" w:eastAsia="Calibri" w:hAnsiTheme="majorBidi" w:cstheme="majorBidi" w:hint="cs"/>
          <w:cs/>
        </w:rPr>
        <w:t>ดำเนินธุรกิจเฉพาะในประเทศเท่านั้น</w:t>
      </w:r>
      <w:r w:rsidR="0076582B">
        <w:rPr>
          <w:lang w:val="en-US"/>
        </w:rPr>
        <w:br w:type="page"/>
      </w:r>
    </w:p>
    <w:p w14:paraId="572F2CAD" w14:textId="77777777" w:rsidR="0020644A" w:rsidRPr="00943473" w:rsidRDefault="0020644A" w:rsidP="0020644A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943473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943473">
        <w:rPr>
          <w:rFonts w:hint="cs"/>
          <w:sz w:val="30"/>
          <w:szCs w:val="30"/>
          <w:cs/>
        </w:rPr>
        <w:t>จำแนก</w:t>
      </w:r>
      <w:r w:rsidRPr="00943473"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71DE0996" w14:textId="10C15E1D" w:rsidR="0020644A" w:rsidRDefault="0020644A" w:rsidP="00C66A68">
      <w:pPr>
        <w:pStyle w:val="Bo-Blankline"/>
        <w:rPr>
          <w:lang w:val="en-US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20644A" w:rsidRPr="00943473" w14:paraId="6461D567" w14:textId="77777777" w:rsidTr="00AF1FCA">
        <w:tc>
          <w:tcPr>
            <w:tcW w:w="4860" w:type="dxa"/>
          </w:tcPr>
          <w:p w14:paraId="05DA7C46" w14:textId="77777777" w:rsidR="0020644A" w:rsidRPr="00943473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E2E99" w14:textId="77777777" w:rsidR="0020644A" w:rsidRPr="00943473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AE5AA7" w14:textId="77777777" w:rsidR="0020644A" w:rsidRPr="00943473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8A5E9" w14:textId="77777777" w:rsidR="0020644A" w:rsidRPr="00943473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4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44A" w:rsidRPr="00964878" w14:paraId="642C3676" w14:textId="77777777" w:rsidTr="00AF1FCA">
        <w:tc>
          <w:tcPr>
            <w:tcW w:w="4860" w:type="dxa"/>
          </w:tcPr>
          <w:p w14:paraId="1844B0B4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BAC87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56874A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C911053" w14:textId="77777777" w:rsidR="0020644A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0644A" w:rsidRPr="00964878" w14:paraId="40ED202D" w14:textId="77777777" w:rsidTr="00AF1FCA">
        <w:tc>
          <w:tcPr>
            <w:tcW w:w="4860" w:type="dxa"/>
          </w:tcPr>
          <w:p w14:paraId="0F3245E1" w14:textId="44EF1255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F89A1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3FA480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6B97D" w14:textId="01255E71" w:rsidR="0020644A" w:rsidRPr="0089415E" w:rsidRDefault="00EE7549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2456B4F9" w14:textId="77777777" w:rsidR="0020644A" w:rsidRPr="00964878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D696FA7" w14:textId="7785CD8B" w:rsidR="0020644A" w:rsidRPr="00964878" w:rsidRDefault="00EE7549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20644A" w:rsidRPr="00964878" w14:paraId="3814AE7F" w14:textId="77777777" w:rsidTr="00AF1FCA">
        <w:tc>
          <w:tcPr>
            <w:tcW w:w="4860" w:type="dxa"/>
          </w:tcPr>
          <w:p w14:paraId="63F83543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4027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49F8D4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44DB9CA1" w14:textId="77777777" w:rsidR="0020644A" w:rsidRPr="00964878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0644A" w:rsidRPr="00964878" w14:paraId="66A25EEA" w14:textId="77777777" w:rsidTr="00B606B7">
        <w:tc>
          <w:tcPr>
            <w:tcW w:w="4860" w:type="dxa"/>
            <w:vAlign w:val="center"/>
          </w:tcPr>
          <w:p w14:paraId="0C770818" w14:textId="77777777" w:rsidR="0020644A" w:rsidRPr="00A541C3" w:rsidRDefault="0020644A" w:rsidP="00AF1FCA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4D7E3EE9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404157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7987F" w14:textId="04C9E996" w:rsidR="0020644A" w:rsidRPr="006A5FB2" w:rsidRDefault="003C7230" w:rsidP="00AF1FCA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1,312,215</w:t>
            </w:r>
          </w:p>
        </w:tc>
        <w:tc>
          <w:tcPr>
            <w:tcW w:w="234" w:type="dxa"/>
            <w:shd w:val="clear" w:color="auto" w:fill="auto"/>
          </w:tcPr>
          <w:p w14:paraId="27421D93" w14:textId="77777777" w:rsidR="0020644A" w:rsidRPr="00964878" w:rsidRDefault="0020644A" w:rsidP="00AF1F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E755749" w14:textId="375C1446" w:rsidR="0020644A" w:rsidRPr="00B85336" w:rsidRDefault="003C7230" w:rsidP="00AF1FCA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1,423,247</w:t>
            </w:r>
          </w:p>
        </w:tc>
      </w:tr>
      <w:tr w:rsidR="0020644A" w:rsidRPr="00964878" w14:paraId="78738136" w14:textId="77777777" w:rsidTr="00B606B7">
        <w:tc>
          <w:tcPr>
            <w:tcW w:w="4860" w:type="dxa"/>
            <w:vAlign w:val="center"/>
          </w:tcPr>
          <w:p w14:paraId="7E201736" w14:textId="77777777" w:rsidR="0020644A" w:rsidRPr="00964878" w:rsidRDefault="0020644A" w:rsidP="00AF1F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0277B83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A2508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2B98F3" w14:textId="757644F9" w:rsidR="0020644A" w:rsidRPr="00964878" w:rsidRDefault="003C7230" w:rsidP="00AF1FC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50,490</w:t>
            </w:r>
          </w:p>
        </w:tc>
        <w:tc>
          <w:tcPr>
            <w:tcW w:w="234" w:type="dxa"/>
            <w:shd w:val="clear" w:color="auto" w:fill="auto"/>
          </w:tcPr>
          <w:p w14:paraId="00974B44" w14:textId="77777777" w:rsidR="0020644A" w:rsidRPr="00964878" w:rsidRDefault="0020644A" w:rsidP="00AF1F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2F30E4" w14:textId="69E3F472" w:rsidR="0020644A" w:rsidRPr="00B85336" w:rsidRDefault="003C7230" w:rsidP="00AF1FCA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3,976</w:t>
            </w:r>
          </w:p>
        </w:tc>
      </w:tr>
      <w:tr w:rsidR="0020644A" w:rsidRPr="00964878" w14:paraId="2ECD3E85" w14:textId="77777777" w:rsidTr="00B606B7">
        <w:tc>
          <w:tcPr>
            <w:tcW w:w="4860" w:type="dxa"/>
            <w:vAlign w:val="center"/>
          </w:tcPr>
          <w:p w14:paraId="0230F92B" w14:textId="77777777" w:rsidR="0020644A" w:rsidRPr="00964878" w:rsidRDefault="0020644A" w:rsidP="00AF1F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D3A689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A8AD49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0CC05A" w14:textId="4FEBF29E" w:rsidR="0020644A" w:rsidRPr="00964878" w:rsidRDefault="003C7230" w:rsidP="00AF1FC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387,876</w:t>
            </w:r>
          </w:p>
        </w:tc>
        <w:tc>
          <w:tcPr>
            <w:tcW w:w="234" w:type="dxa"/>
            <w:shd w:val="clear" w:color="auto" w:fill="auto"/>
          </w:tcPr>
          <w:p w14:paraId="573C4032" w14:textId="77777777" w:rsidR="0020644A" w:rsidRPr="00964878" w:rsidRDefault="0020644A" w:rsidP="00AF1F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778F9D" w14:textId="5AA2E526" w:rsidR="0020644A" w:rsidRPr="00B85336" w:rsidRDefault="003C7230" w:rsidP="00AF1FCA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370,491</w:t>
            </w:r>
          </w:p>
        </w:tc>
      </w:tr>
      <w:tr w:rsidR="0020644A" w:rsidRPr="00964878" w14:paraId="4D398B91" w14:textId="77777777" w:rsidTr="00B606B7">
        <w:tc>
          <w:tcPr>
            <w:tcW w:w="4860" w:type="dxa"/>
          </w:tcPr>
          <w:p w14:paraId="12E44EE8" w14:textId="17B96A4C" w:rsidR="0020644A" w:rsidRPr="00A541C3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B3E4E9" w14:textId="77777777" w:rsidR="0020644A" w:rsidRPr="00964878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F619530" w14:textId="77777777" w:rsidR="0020644A" w:rsidRPr="00964878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52468" w14:textId="3825D37E" w:rsidR="0020644A" w:rsidRPr="00B85336" w:rsidRDefault="00BB6FF0" w:rsidP="00AF1FCA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1,750,581</w:t>
            </w:r>
          </w:p>
        </w:tc>
        <w:tc>
          <w:tcPr>
            <w:tcW w:w="234" w:type="dxa"/>
            <w:shd w:val="clear" w:color="auto" w:fill="auto"/>
          </w:tcPr>
          <w:p w14:paraId="43729F0B" w14:textId="77777777" w:rsidR="0020644A" w:rsidRPr="00964878" w:rsidRDefault="0020644A" w:rsidP="00AF1F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4C4D2D" w14:textId="04F251C2" w:rsidR="0020644A" w:rsidRPr="00716A6E" w:rsidRDefault="00BB6FF0" w:rsidP="00AF1FCA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1,797,714</w:t>
            </w:r>
          </w:p>
        </w:tc>
      </w:tr>
    </w:tbl>
    <w:p w14:paraId="65443CB9" w14:textId="77777777" w:rsidR="0020644A" w:rsidRDefault="0020644A" w:rsidP="00C66A68">
      <w:pPr>
        <w:pStyle w:val="Bo-Blankline"/>
        <w:rPr>
          <w:lang w:val="en-US"/>
        </w:rPr>
      </w:pPr>
    </w:p>
    <w:p w14:paraId="1ACEA03B" w14:textId="77777777" w:rsidR="007727C5" w:rsidRPr="00143C46" w:rsidRDefault="007727C5" w:rsidP="00EC704C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รายได้</w:t>
      </w:r>
      <w:r w:rsidR="00D403FC" w:rsidRPr="00143C46">
        <w:rPr>
          <w:rFonts w:asciiTheme="majorBidi" w:hAnsiTheme="majorBidi" w:cstheme="majorBidi"/>
          <w:cs/>
        </w:rPr>
        <w:t>อื่น</w:t>
      </w:r>
    </w:p>
    <w:p w14:paraId="03E5C417" w14:textId="77777777" w:rsidR="007727C5" w:rsidRPr="00143C46" w:rsidRDefault="007727C5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7727C5" w:rsidRPr="00744476" w14:paraId="2A6A1CC5" w14:textId="77777777" w:rsidTr="00632F91">
        <w:tc>
          <w:tcPr>
            <w:tcW w:w="3078" w:type="dxa"/>
          </w:tcPr>
          <w:p w14:paraId="20A052DD" w14:textId="77777777" w:rsidR="007727C5" w:rsidRPr="00744476" w:rsidRDefault="007727C5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197BE14" w14:textId="77777777" w:rsidR="007727C5" w:rsidRPr="00744476" w:rsidRDefault="007727C5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7563DE47" w14:textId="77777777" w:rsidR="007727C5" w:rsidRPr="00744476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5341E8" w14:textId="77777777" w:rsidR="007727C5" w:rsidRPr="00744476" w:rsidRDefault="007727C5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7C141B59" w14:textId="77777777" w:rsidR="007727C5" w:rsidRPr="00744476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14:paraId="1965A643" w14:textId="77777777" w:rsidTr="00632F91">
        <w:tc>
          <w:tcPr>
            <w:tcW w:w="3078" w:type="dxa"/>
          </w:tcPr>
          <w:p w14:paraId="43DE79B9" w14:textId="77777777"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8F084F9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E2A2B55" w14:textId="180AA523" w:rsidR="005312C1" w:rsidRPr="00744476" w:rsidRDefault="00EE7549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2CD44C7" w14:textId="77777777"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D46B85" w14:textId="21AAA510" w:rsidR="005312C1" w:rsidRPr="00744476" w:rsidRDefault="00EE7549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B2DB65F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BA00F2" w14:textId="74832002" w:rsidR="005312C1" w:rsidRPr="00744476" w:rsidRDefault="00EE7549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1C34B16" w14:textId="77777777"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24588A" w14:textId="2EE6AF78" w:rsidR="005312C1" w:rsidRPr="00744476" w:rsidRDefault="00EE7549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12C1" w:rsidRPr="00744476" w14:paraId="47FB3DB0" w14:textId="77777777" w:rsidTr="00632F91">
        <w:tc>
          <w:tcPr>
            <w:tcW w:w="3078" w:type="dxa"/>
          </w:tcPr>
          <w:p w14:paraId="6BA82331" w14:textId="77777777"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5AFA40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93F2F02" w14:textId="77777777"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5E56" w:rsidRPr="00744476" w14:paraId="362C571C" w14:textId="77777777" w:rsidTr="00202120">
        <w:tc>
          <w:tcPr>
            <w:tcW w:w="3078" w:type="dxa"/>
          </w:tcPr>
          <w:p w14:paraId="0C7A5A3D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รายได้ค่าเช่ารถบรรทุก</w:t>
            </w:r>
          </w:p>
        </w:tc>
        <w:tc>
          <w:tcPr>
            <w:tcW w:w="850" w:type="dxa"/>
            <w:vAlign w:val="center"/>
          </w:tcPr>
          <w:p w14:paraId="4CE48CB5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F6DE95" w14:textId="0E8CA3B3" w:rsidR="00685E56" w:rsidRPr="00BF089B" w:rsidRDefault="001A3EB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15,065</w:t>
            </w:r>
          </w:p>
        </w:tc>
        <w:tc>
          <w:tcPr>
            <w:tcW w:w="236" w:type="dxa"/>
            <w:vAlign w:val="center"/>
          </w:tcPr>
          <w:p w14:paraId="77C5EA5E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BD1C3E" w14:textId="7ADF2443" w:rsidR="00685E56" w:rsidRPr="00BF089B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6" w:type="dxa"/>
            <w:vAlign w:val="center"/>
          </w:tcPr>
          <w:p w14:paraId="37F17FB8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6BD7FCC" w14:textId="0321BBF4" w:rsidR="00685E56" w:rsidRPr="00744476" w:rsidRDefault="00135E22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21,228</w:t>
            </w:r>
          </w:p>
        </w:tc>
        <w:tc>
          <w:tcPr>
            <w:tcW w:w="236" w:type="dxa"/>
            <w:vAlign w:val="center"/>
          </w:tcPr>
          <w:p w14:paraId="6EDC99A9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FFDF75" w14:textId="26C27E32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85E56" w:rsidRPr="00744476" w14:paraId="11BC288C" w14:textId="77777777" w:rsidTr="00202120">
        <w:tc>
          <w:tcPr>
            <w:tcW w:w="3078" w:type="dxa"/>
          </w:tcPr>
          <w:p w14:paraId="5E168B36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850" w:type="dxa"/>
            <w:vAlign w:val="center"/>
          </w:tcPr>
          <w:p w14:paraId="21E77FBE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1C6FCB" w14:textId="6351DD0B" w:rsidR="00685E56" w:rsidRPr="00744476" w:rsidRDefault="001A3EB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36" w:type="dxa"/>
            <w:vAlign w:val="center"/>
          </w:tcPr>
          <w:p w14:paraId="62F99B6E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CCBF41" w14:textId="60235E48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vAlign w:val="center"/>
          </w:tcPr>
          <w:p w14:paraId="75D1D07D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D384E3D" w14:textId="2AFF5889" w:rsidR="00685E56" w:rsidRPr="00744476" w:rsidRDefault="00135E22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18,114</w:t>
            </w:r>
          </w:p>
        </w:tc>
        <w:tc>
          <w:tcPr>
            <w:tcW w:w="236" w:type="dxa"/>
            <w:vAlign w:val="center"/>
          </w:tcPr>
          <w:p w14:paraId="441E3355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A40E0F" w14:textId="7DB7A3FB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85E56" w:rsidRPr="00744476" w14:paraId="5815ADBD" w14:textId="77777777" w:rsidTr="00202120">
        <w:tc>
          <w:tcPr>
            <w:tcW w:w="3078" w:type="dxa"/>
          </w:tcPr>
          <w:p w14:paraId="7A6C4731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รายได้อื่นจากการขายไอน้ำ</w:t>
            </w:r>
          </w:p>
        </w:tc>
        <w:tc>
          <w:tcPr>
            <w:tcW w:w="850" w:type="dxa"/>
            <w:vAlign w:val="center"/>
          </w:tcPr>
          <w:p w14:paraId="26F415D1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F5C5DE" w14:textId="2D427E73" w:rsidR="00685E56" w:rsidRPr="00744476" w:rsidRDefault="001A3EB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50,515</w:t>
            </w:r>
          </w:p>
        </w:tc>
        <w:tc>
          <w:tcPr>
            <w:tcW w:w="236" w:type="dxa"/>
            <w:vAlign w:val="center"/>
          </w:tcPr>
          <w:p w14:paraId="7BB4D8C5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ECF8F9" w14:textId="6BF59566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  <w:vAlign w:val="center"/>
          </w:tcPr>
          <w:p w14:paraId="15184898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FA5A46B" w14:textId="449CF49D" w:rsidR="00685E56" w:rsidRPr="00744476" w:rsidRDefault="00135E22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10,288</w:t>
            </w:r>
          </w:p>
        </w:tc>
        <w:tc>
          <w:tcPr>
            <w:tcW w:w="236" w:type="dxa"/>
            <w:vAlign w:val="center"/>
          </w:tcPr>
          <w:p w14:paraId="70A1755C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20381D" w14:textId="64EB305E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85E56" w:rsidRPr="00744476" w14:paraId="29FAEAF5" w14:textId="77777777" w:rsidTr="00202120">
        <w:tc>
          <w:tcPr>
            <w:tcW w:w="3078" w:type="dxa"/>
          </w:tcPr>
          <w:p w14:paraId="52B71994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รายได้จากค่าบริการส่วนกลาง</w:t>
            </w:r>
          </w:p>
        </w:tc>
        <w:tc>
          <w:tcPr>
            <w:tcW w:w="850" w:type="dxa"/>
            <w:vAlign w:val="center"/>
          </w:tcPr>
          <w:p w14:paraId="555D2E83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CE3912" w14:textId="0D6957B2" w:rsidR="00685E56" w:rsidRDefault="001A3EB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6" w:type="dxa"/>
            <w:vAlign w:val="center"/>
          </w:tcPr>
          <w:p w14:paraId="6C704D70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57C317" w14:textId="22C4DC20" w:rsidR="00685E5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36" w:type="dxa"/>
            <w:vAlign w:val="center"/>
          </w:tcPr>
          <w:p w14:paraId="60E41781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669B03" w14:textId="5D035467" w:rsidR="00685E56" w:rsidRDefault="00135E22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125,920</w:t>
            </w:r>
          </w:p>
        </w:tc>
        <w:tc>
          <w:tcPr>
            <w:tcW w:w="236" w:type="dxa"/>
            <w:vAlign w:val="center"/>
          </w:tcPr>
          <w:p w14:paraId="60559230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D61BF2" w14:textId="612C4401" w:rsidR="00685E5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685E56" w:rsidRPr="00744476" w14:paraId="201420CC" w14:textId="77777777" w:rsidTr="00202120">
        <w:tc>
          <w:tcPr>
            <w:tcW w:w="3078" w:type="dxa"/>
          </w:tcPr>
          <w:p w14:paraId="1A147CE4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850" w:type="dxa"/>
            <w:vAlign w:val="center"/>
          </w:tcPr>
          <w:p w14:paraId="1F080009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F61E82" w14:textId="441F8A20" w:rsidR="00685E56" w:rsidRDefault="001A3EB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43,608</w:t>
            </w:r>
          </w:p>
        </w:tc>
        <w:tc>
          <w:tcPr>
            <w:tcW w:w="236" w:type="dxa"/>
            <w:vAlign w:val="center"/>
          </w:tcPr>
          <w:p w14:paraId="4CFD0E68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1E99EE" w14:textId="178E6958" w:rsidR="00685E5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  <w:tc>
          <w:tcPr>
            <w:tcW w:w="236" w:type="dxa"/>
            <w:vAlign w:val="center"/>
          </w:tcPr>
          <w:p w14:paraId="6803F362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9CF215" w14:textId="1381D01D" w:rsidR="00685E56" w:rsidRDefault="00135E22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247,259</w:t>
            </w:r>
          </w:p>
        </w:tc>
        <w:tc>
          <w:tcPr>
            <w:tcW w:w="236" w:type="dxa"/>
            <w:vAlign w:val="center"/>
          </w:tcPr>
          <w:p w14:paraId="71FFF6A7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3A65B95" w14:textId="453F0711" w:rsidR="00685E5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66,8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F4313" w:rsidRPr="00744476" w14:paraId="0FD297DD" w14:textId="77777777" w:rsidTr="00202120">
        <w:tc>
          <w:tcPr>
            <w:tcW w:w="3078" w:type="dxa"/>
          </w:tcPr>
          <w:p w14:paraId="1423C217" w14:textId="1B17E601" w:rsidR="009F4313" w:rsidRDefault="009F4313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850" w:type="dxa"/>
            <w:vAlign w:val="center"/>
          </w:tcPr>
          <w:p w14:paraId="3AD9A441" w14:textId="77777777" w:rsidR="009F4313" w:rsidRPr="00744476" w:rsidRDefault="009F4313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7F186C" w14:textId="04A8D79F" w:rsidR="009F4313" w:rsidRPr="009F4313" w:rsidRDefault="009F4313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100,340</w:t>
            </w:r>
          </w:p>
        </w:tc>
        <w:tc>
          <w:tcPr>
            <w:tcW w:w="236" w:type="dxa"/>
            <w:vAlign w:val="center"/>
          </w:tcPr>
          <w:p w14:paraId="08D8B3AA" w14:textId="77777777" w:rsidR="009F4313" w:rsidRPr="00744476" w:rsidRDefault="009F4313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713EB8" w14:textId="63376702" w:rsidR="009F4313" w:rsidRDefault="009F4313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43,567</w:t>
            </w:r>
          </w:p>
        </w:tc>
        <w:tc>
          <w:tcPr>
            <w:tcW w:w="236" w:type="dxa"/>
            <w:vAlign w:val="center"/>
          </w:tcPr>
          <w:p w14:paraId="1F80215E" w14:textId="77777777" w:rsidR="009F4313" w:rsidRPr="00744476" w:rsidRDefault="009F4313" w:rsidP="00685E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18CC4D4" w14:textId="6E6C9CFD" w:rsidR="009F4313" w:rsidRDefault="009F4313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36" w:type="dxa"/>
            <w:vAlign w:val="center"/>
          </w:tcPr>
          <w:p w14:paraId="6067BCE6" w14:textId="77777777" w:rsidR="009F4313" w:rsidRPr="00744476" w:rsidRDefault="009F4313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C6B320" w14:textId="78929795" w:rsidR="009F4313" w:rsidRDefault="009F4313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9F4313" w:rsidRPr="00744476" w14:paraId="1C6C0E8A" w14:textId="77777777" w:rsidTr="00202120">
        <w:tc>
          <w:tcPr>
            <w:tcW w:w="3078" w:type="dxa"/>
          </w:tcPr>
          <w:p w14:paraId="1E02C638" w14:textId="58FA66EB" w:rsidR="009F4313" w:rsidRDefault="009F4313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รายได้ค่าเช่าเครื่องจักร</w:t>
            </w:r>
          </w:p>
        </w:tc>
        <w:tc>
          <w:tcPr>
            <w:tcW w:w="850" w:type="dxa"/>
            <w:vAlign w:val="center"/>
          </w:tcPr>
          <w:p w14:paraId="6B7B06DE" w14:textId="77777777" w:rsidR="009F4313" w:rsidRPr="00744476" w:rsidRDefault="009F4313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C35926" w14:textId="2EA877B4" w:rsidR="009F4313" w:rsidRDefault="009F4313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141,363</w:t>
            </w:r>
          </w:p>
        </w:tc>
        <w:tc>
          <w:tcPr>
            <w:tcW w:w="236" w:type="dxa"/>
            <w:vAlign w:val="center"/>
          </w:tcPr>
          <w:p w14:paraId="063FF33B" w14:textId="77777777" w:rsidR="009F4313" w:rsidRPr="00744476" w:rsidRDefault="009F4313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62CB8A" w14:textId="16280212" w:rsidR="009F4313" w:rsidRDefault="009F4313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94,317</w:t>
            </w:r>
          </w:p>
        </w:tc>
        <w:tc>
          <w:tcPr>
            <w:tcW w:w="236" w:type="dxa"/>
            <w:vAlign w:val="center"/>
          </w:tcPr>
          <w:p w14:paraId="0F275450" w14:textId="77777777" w:rsidR="009F4313" w:rsidRPr="00744476" w:rsidRDefault="009F4313" w:rsidP="00685E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DA391B" w14:textId="17E42D0E" w:rsidR="009F4313" w:rsidRDefault="009F4313" w:rsidP="009F431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8CDBBEB" w14:textId="77777777" w:rsidR="009F4313" w:rsidRPr="00744476" w:rsidRDefault="009F4313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7AEEAA1" w14:textId="27A134A0" w:rsidR="009F4313" w:rsidRDefault="009F4313" w:rsidP="009F431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5E56" w:rsidRPr="00744476" w14:paraId="25F14A73" w14:textId="77777777" w:rsidTr="000001CC">
        <w:tc>
          <w:tcPr>
            <w:tcW w:w="3078" w:type="dxa"/>
          </w:tcPr>
          <w:p w14:paraId="3F3AF864" w14:textId="77777777" w:rsidR="00685E5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5457FCB4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866034" w14:textId="52AB6D47" w:rsidR="00685E56" w:rsidRDefault="00051F97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384,3</w:t>
            </w:r>
            <w:r w:rsidR="00B0133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  <w:vAlign w:val="center"/>
          </w:tcPr>
          <w:p w14:paraId="14258A6D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F3C41C6" w14:textId="3B3F7BB6" w:rsidR="00685E56" w:rsidRDefault="00051F97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264,134</w:t>
            </w:r>
          </w:p>
        </w:tc>
        <w:tc>
          <w:tcPr>
            <w:tcW w:w="236" w:type="dxa"/>
            <w:vAlign w:val="center"/>
          </w:tcPr>
          <w:p w14:paraId="45B44263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63BABD" w14:textId="084B5D5F" w:rsidR="00685E56" w:rsidRDefault="00051F97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226,782</w:t>
            </w:r>
          </w:p>
        </w:tc>
        <w:tc>
          <w:tcPr>
            <w:tcW w:w="236" w:type="dxa"/>
            <w:vAlign w:val="center"/>
          </w:tcPr>
          <w:p w14:paraId="1FFFB848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4D70E8" w14:textId="67D1B06D" w:rsidR="00685E56" w:rsidRDefault="00051F97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241,016</w:t>
            </w:r>
          </w:p>
        </w:tc>
      </w:tr>
      <w:tr w:rsidR="00685E56" w:rsidRPr="00744476" w14:paraId="0457B941" w14:textId="77777777" w:rsidTr="000001CC">
        <w:tc>
          <w:tcPr>
            <w:tcW w:w="3078" w:type="dxa"/>
          </w:tcPr>
          <w:p w14:paraId="34C1F346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F9E8193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DA045" w14:textId="7711EFB6" w:rsidR="00685E56" w:rsidRPr="00744476" w:rsidRDefault="001A3EBE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738,17</w:t>
            </w:r>
            <w:r w:rsidR="00C40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75A55ED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F9F3D4A" w14:textId="149445E8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AFF11B5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70DB8" w14:textId="0EFFD77E" w:rsidR="00685E56" w:rsidRPr="00744476" w:rsidRDefault="00135E22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650,345</w:t>
            </w:r>
          </w:p>
        </w:tc>
        <w:tc>
          <w:tcPr>
            <w:tcW w:w="236" w:type="dxa"/>
          </w:tcPr>
          <w:p w14:paraId="24B611D4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7D6BE84" w14:textId="71CBD4D8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699,8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5A5C6CF" w14:textId="77777777" w:rsidR="00DB407E" w:rsidRDefault="00DB407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</w:rPr>
        <w:br w:type="page"/>
      </w:r>
    </w:p>
    <w:p w14:paraId="7B138AC8" w14:textId="39673E26" w:rsidR="00583ACF" w:rsidRPr="00744476" w:rsidRDefault="00717845" w:rsidP="0087366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ต้นทุนในการจัดจำหน่าย</w:t>
      </w:r>
      <w:r w:rsidR="00AF4408">
        <w:rPr>
          <w:rFonts w:asciiTheme="majorBidi" w:hAnsiTheme="majorBidi" w:cstheme="majorBidi" w:hint="cs"/>
          <w:cs/>
        </w:rPr>
        <w:t>และขนส่ง</w:t>
      </w:r>
    </w:p>
    <w:p w14:paraId="37C019CF" w14:textId="77777777" w:rsidR="00583ACF" w:rsidRPr="00143C46" w:rsidRDefault="00583ACF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583ACF" w:rsidRPr="00744476" w14:paraId="04F8288E" w14:textId="77777777" w:rsidTr="00632F91">
        <w:tc>
          <w:tcPr>
            <w:tcW w:w="3078" w:type="dxa"/>
          </w:tcPr>
          <w:p w14:paraId="5FAAFD7A" w14:textId="77777777" w:rsidR="00583ACF" w:rsidRPr="00744476" w:rsidRDefault="00583ACF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DCB2503" w14:textId="77777777" w:rsidR="00583ACF" w:rsidRPr="00744476" w:rsidRDefault="00583ACF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3557A8F3" w14:textId="77777777" w:rsidR="00583ACF" w:rsidRPr="00744476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F94957" w14:textId="77777777" w:rsidR="00583ACF" w:rsidRPr="00744476" w:rsidRDefault="00583ACF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C7F915B" w14:textId="77777777" w:rsidR="00583ACF" w:rsidRPr="00744476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789B5A92" w14:textId="77777777" w:rsidTr="00632F91">
        <w:tc>
          <w:tcPr>
            <w:tcW w:w="3078" w:type="dxa"/>
          </w:tcPr>
          <w:p w14:paraId="3F38708E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342CE6D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4F61971" w14:textId="18D3B2BF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03AE8FB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08B25B" w14:textId="6467B6B7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BAF50B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B80F23" w14:textId="3333EDFE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3299452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2BE920" w14:textId="384F19DB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12C1" w:rsidRPr="00744476" w14:paraId="43D024F2" w14:textId="77777777" w:rsidTr="00632F91">
        <w:tc>
          <w:tcPr>
            <w:tcW w:w="3078" w:type="dxa"/>
          </w:tcPr>
          <w:p w14:paraId="7AEE8D18" w14:textId="77777777"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7CDE0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C91E377" w14:textId="77777777"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5E56" w:rsidRPr="00744476" w14:paraId="6DD3C720" w14:textId="77777777" w:rsidTr="00E94747">
        <w:tc>
          <w:tcPr>
            <w:tcW w:w="3078" w:type="dxa"/>
          </w:tcPr>
          <w:p w14:paraId="23263427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0" w:type="dxa"/>
            <w:vAlign w:val="center"/>
          </w:tcPr>
          <w:p w14:paraId="0BAB86A6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5956E9" w14:textId="1FE6E420" w:rsidR="00685E56" w:rsidRPr="00744476" w:rsidRDefault="00A737EC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  <w:r w:rsidR="00230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6802DB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428013" w14:textId="201FDB27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381DB0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D7B90A" w14:textId="5183F59B" w:rsidR="00685E56" w:rsidRPr="00744476" w:rsidRDefault="00AB1E0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1,483,783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E26EC7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9C0A055" w14:textId="56CB1FDE" w:rsidR="00685E56" w:rsidRPr="00744476" w:rsidRDefault="00EE7549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85E56" w:rsidRPr="00744476" w14:paraId="183B3FD4" w14:textId="77777777" w:rsidTr="00E94747">
        <w:tc>
          <w:tcPr>
            <w:tcW w:w="3078" w:type="dxa"/>
          </w:tcPr>
          <w:p w14:paraId="708B0657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  <w:vAlign w:val="center"/>
          </w:tcPr>
          <w:p w14:paraId="207F3137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8FDD54" w14:textId="35F4646D" w:rsidR="00685E56" w:rsidRPr="00744476" w:rsidRDefault="00A737EC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806,245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AAAE6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BEAE2B0" w14:textId="14C98AD4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076F6C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4A7B3F" w14:textId="7C9E0BA3" w:rsidR="00685E56" w:rsidRPr="00744476" w:rsidRDefault="00AB1E0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699,162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6E0C7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2C9F150" w14:textId="3D1E9380" w:rsidR="00685E56" w:rsidRPr="00744476" w:rsidRDefault="00685E5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,68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685E56" w:rsidRPr="00744476" w14:paraId="61374D47" w14:textId="77777777" w:rsidTr="00E94747">
        <w:tc>
          <w:tcPr>
            <w:tcW w:w="3078" w:type="dxa"/>
          </w:tcPr>
          <w:p w14:paraId="340C54DD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vAlign w:val="center"/>
          </w:tcPr>
          <w:p w14:paraId="582074E4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3145C6" w14:textId="11B665A6" w:rsidR="00685E56" w:rsidRPr="00744476" w:rsidRDefault="00A737EC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208,507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4EB784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FE2FCB9" w14:textId="7056123A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,598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620C6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023FE0F" w14:textId="76356017" w:rsidR="00685E56" w:rsidRPr="00744476" w:rsidRDefault="00AB1E0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198,780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D64CC9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B4C8281" w14:textId="56424801" w:rsidR="00685E56" w:rsidRPr="00744476" w:rsidRDefault="00EE7549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85E56" w:rsidRPr="00744476" w14:paraId="2036D86B" w14:textId="77777777" w:rsidTr="00E94747">
        <w:tc>
          <w:tcPr>
            <w:tcW w:w="3078" w:type="dxa"/>
          </w:tcPr>
          <w:p w14:paraId="219C8266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50" w:type="dxa"/>
            <w:vAlign w:val="center"/>
          </w:tcPr>
          <w:p w14:paraId="0C434239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503CE8" w14:textId="2E872041" w:rsidR="00685E56" w:rsidRPr="00744476" w:rsidRDefault="00A737EC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D4C9A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AB06BE3" w14:textId="26C3AA9F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27C94C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621651" w14:textId="2FFA5B3B" w:rsidR="00685E56" w:rsidRPr="00744476" w:rsidRDefault="00AB1E0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FEF3A0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D4FE90" w14:textId="618CCBDA" w:rsidR="00685E56" w:rsidRPr="00744476" w:rsidRDefault="00685E5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,889</w:t>
            </w:r>
          </w:p>
        </w:tc>
      </w:tr>
      <w:tr w:rsidR="00685E56" w:rsidRPr="00744476" w14:paraId="406027BB" w14:textId="77777777" w:rsidTr="00E94747">
        <w:tc>
          <w:tcPr>
            <w:tcW w:w="3078" w:type="dxa"/>
          </w:tcPr>
          <w:p w14:paraId="73194F3E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2D01FD94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69DA93" w14:textId="672BD705" w:rsidR="00685E56" w:rsidRPr="00744476" w:rsidRDefault="00A737EC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</w:t>
            </w:r>
            <w:r w:rsidR="00E94747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F32201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56C49B9" w14:textId="1150C2ED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579,6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54EB04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2C8C3C2" w14:textId="42ABE743" w:rsidR="00685E56" w:rsidRPr="00744476" w:rsidRDefault="00AB1E06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377,13</w:t>
            </w:r>
            <w:r w:rsidR="003E7B4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0AB203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45BC9F9" w14:textId="1B3C3184" w:rsidR="00685E56" w:rsidRPr="00744476" w:rsidRDefault="00EE7549" w:rsidP="00E94747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,898</w:t>
            </w:r>
          </w:p>
        </w:tc>
      </w:tr>
      <w:tr w:rsidR="00685E56" w:rsidRPr="00744476" w14:paraId="1D9364C6" w14:textId="77777777" w:rsidTr="00E94747">
        <w:tc>
          <w:tcPr>
            <w:tcW w:w="3078" w:type="dxa"/>
          </w:tcPr>
          <w:p w14:paraId="43E0F558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8310497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9E39A" w14:textId="4F658F45" w:rsidR="00685E56" w:rsidRPr="00744476" w:rsidRDefault="00D17967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3,164,</w:t>
            </w:r>
            <w:r w:rsidR="00E94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73ED8779" w14:textId="77777777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328F6" w14:textId="29145BB6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032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2EF756E3" w14:textId="77777777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FD22" w14:textId="7ABAB870" w:rsidR="00685E56" w:rsidRPr="00744476" w:rsidRDefault="00AB1E06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2,801,6</w:t>
            </w:r>
            <w:r w:rsidR="003E7B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1017E3D0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B4999" w14:textId="1AC2BC18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,589,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241</w:t>
            </w:r>
          </w:p>
        </w:tc>
      </w:tr>
    </w:tbl>
    <w:p w14:paraId="3A8DD2E0" w14:textId="77777777" w:rsidR="00583ACF" w:rsidRPr="00143C46" w:rsidRDefault="00583ACF" w:rsidP="00E94747">
      <w:pPr>
        <w:pStyle w:val="Bo-Blankline"/>
      </w:pPr>
    </w:p>
    <w:p w14:paraId="3AA7EB9C" w14:textId="77777777" w:rsidR="00757C00" w:rsidRPr="00143C46" w:rsidRDefault="00757C00" w:rsidP="00E94747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ค่าใช้จ่ายในการบริหาร</w:t>
      </w:r>
    </w:p>
    <w:p w14:paraId="570691DE" w14:textId="77777777" w:rsidR="00757C00" w:rsidRPr="00143C46" w:rsidRDefault="00757C00" w:rsidP="00E94747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14"/>
        <w:gridCol w:w="837"/>
        <w:gridCol w:w="1189"/>
        <w:gridCol w:w="236"/>
        <w:gridCol w:w="1189"/>
        <w:gridCol w:w="236"/>
        <w:gridCol w:w="1162"/>
        <w:gridCol w:w="236"/>
        <w:gridCol w:w="1081"/>
      </w:tblGrid>
      <w:tr w:rsidR="00757C00" w:rsidRPr="00744476" w14:paraId="22FCE649" w14:textId="77777777" w:rsidTr="00E94747">
        <w:tc>
          <w:tcPr>
            <w:tcW w:w="3014" w:type="dxa"/>
          </w:tcPr>
          <w:p w14:paraId="3216D574" w14:textId="77777777" w:rsidR="00757C00" w:rsidRPr="00744476" w:rsidRDefault="00757C00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31079AE2" w14:textId="77777777" w:rsidR="00757C00" w:rsidRPr="00744476" w:rsidRDefault="00757C00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0BCD9E7B" w14:textId="77777777" w:rsidR="00757C00" w:rsidRPr="00744476" w:rsidRDefault="00757C00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458802" w14:textId="77777777" w:rsidR="00757C00" w:rsidRPr="00744476" w:rsidRDefault="00757C00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3"/>
          </w:tcPr>
          <w:p w14:paraId="087F9ED4" w14:textId="77777777" w:rsidR="00757C00" w:rsidRPr="00744476" w:rsidRDefault="00757C00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6479FDE4" w14:textId="77777777" w:rsidTr="00E94747">
        <w:tc>
          <w:tcPr>
            <w:tcW w:w="3014" w:type="dxa"/>
          </w:tcPr>
          <w:p w14:paraId="5B1B4BFE" w14:textId="77777777" w:rsidR="005E7F3E" w:rsidRPr="00744476" w:rsidRDefault="005E7F3E" w:rsidP="00E94747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413F486F" w14:textId="77777777" w:rsidR="005E7F3E" w:rsidRPr="00744476" w:rsidRDefault="005E7F3E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33CA9926" w14:textId="3785DB4E" w:rsidR="005E7F3E" w:rsidRPr="00744476" w:rsidRDefault="00EE7549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7E6223F0" w14:textId="77777777" w:rsidR="005E7F3E" w:rsidRPr="00744476" w:rsidRDefault="005E7F3E" w:rsidP="00E9474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609A5ED" w14:textId="3587A74B" w:rsidR="005E7F3E" w:rsidRPr="00744476" w:rsidRDefault="00EE7549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B2F32C4" w14:textId="77777777" w:rsidR="005E7F3E" w:rsidRPr="00744476" w:rsidRDefault="005E7F3E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BB4F7D" w14:textId="656D1A19" w:rsidR="005E7F3E" w:rsidRPr="00744476" w:rsidRDefault="00EE7549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8E5306C" w14:textId="77777777" w:rsidR="005E7F3E" w:rsidRPr="00744476" w:rsidRDefault="005E7F3E" w:rsidP="00E9474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B7F7A0B" w14:textId="02D42915" w:rsidR="005E7F3E" w:rsidRPr="00744476" w:rsidRDefault="00EE7549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E7F3E" w:rsidRPr="00744476" w14:paraId="1DB0B595" w14:textId="77777777" w:rsidTr="00E94747">
        <w:tc>
          <w:tcPr>
            <w:tcW w:w="3014" w:type="dxa"/>
          </w:tcPr>
          <w:p w14:paraId="370E0472" w14:textId="77777777" w:rsidR="005E7F3E" w:rsidRPr="00744476" w:rsidRDefault="005E7F3E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2FCD637B" w14:textId="77777777" w:rsidR="005E7F3E" w:rsidRPr="00744476" w:rsidRDefault="005E7F3E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756E25E5" w14:textId="77777777" w:rsidR="005E7F3E" w:rsidRPr="00744476" w:rsidRDefault="005E7F3E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5E56" w:rsidRPr="00744476" w14:paraId="3D69315E" w14:textId="77777777" w:rsidTr="00E94747">
        <w:tc>
          <w:tcPr>
            <w:tcW w:w="3014" w:type="dxa"/>
          </w:tcPr>
          <w:p w14:paraId="1F32E47B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  <w:vAlign w:val="center"/>
          </w:tcPr>
          <w:p w14:paraId="7E7403DE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3C55CE6" w14:textId="35BBFD0A" w:rsidR="00685E56" w:rsidRPr="00744476" w:rsidRDefault="002C5345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924,988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89CA23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21C4762" w14:textId="660DD270" w:rsidR="00685E56" w:rsidRPr="00744476" w:rsidRDefault="00EE7549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EB2396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C1190C" w14:textId="22EF5AAF" w:rsidR="00685E56" w:rsidRPr="00744476" w:rsidRDefault="00AB1E06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710,737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EA95E2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84E59B" w14:textId="2C08B5EB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8,8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</w:tr>
      <w:tr w:rsidR="00685E56" w:rsidRPr="00744476" w14:paraId="71C7561F" w14:textId="77777777" w:rsidTr="00E94747">
        <w:tc>
          <w:tcPr>
            <w:tcW w:w="3014" w:type="dxa"/>
          </w:tcPr>
          <w:p w14:paraId="0797B69F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  <w:vAlign w:val="center"/>
          </w:tcPr>
          <w:p w14:paraId="6245B293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6E08FD0" w14:textId="36F7B3DE" w:rsidR="00685E56" w:rsidRPr="00744476" w:rsidRDefault="00803E86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134,860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9F34F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2F7E1E3" w14:textId="626993F3" w:rsidR="00685E56" w:rsidRPr="00744476" w:rsidRDefault="00EE7549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A1802D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0BF3FD4" w14:textId="56BDECD9" w:rsidR="00685E56" w:rsidRPr="00744476" w:rsidRDefault="00AB1E06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118,924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006DC6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8022E3" w14:textId="00A55B9A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7,56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85E56" w:rsidRPr="00744476" w14:paraId="0D6A2E4A" w14:textId="77777777" w:rsidTr="00E94747">
        <w:tc>
          <w:tcPr>
            <w:tcW w:w="3014" w:type="dxa"/>
          </w:tcPr>
          <w:p w14:paraId="073FE69D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37" w:type="dxa"/>
            <w:vAlign w:val="center"/>
          </w:tcPr>
          <w:p w14:paraId="397ED88C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52463F96" w14:textId="040DB5A3" w:rsidR="00685E56" w:rsidRPr="00744476" w:rsidRDefault="00803E86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023754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C11898D" w14:textId="251306A2" w:rsidR="00685E56" w:rsidRPr="00744476" w:rsidRDefault="00EE7549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D6BFC3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877800" w14:textId="689839E7" w:rsidR="00685E56" w:rsidRPr="00744476" w:rsidRDefault="00AB1E06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381E0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6A3B1A" w14:textId="4F72536B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,877</w:t>
            </w:r>
          </w:p>
        </w:tc>
      </w:tr>
      <w:tr w:rsidR="00685E56" w:rsidRPr="00744476" w14:paraId="517791C7" w14:textId="77777777" w:rsidTr="00E94747">
        <w:tc>
          <w:tcPr>
            <w:tcW w:w="3014" w:type="dxa"/>
          </w:tcPr>
          <w:p w14:paraId="3D7E7831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7" w:type="dxa"/>
            <w:vAlign w:val="center"/>
          </w:tcPr>
          <w:p w14:paraId="37D5C931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F942B07" w14:textId="5BEECC5B" w:rsidR="00685E56" w:rsidRPr="00744476" w:rsidRDefault="00803E86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5345">
              <w:rPr>
                <w:rFonts w:asciiTheme="majorBidi" w:hAnsiTheme="majorBidi" w:cstheme="majorBidi"/>
                <w:sz w:val="30"/>
                <w:szCs w:val="30"/>
              </w:rPr>
              <w:t>80,892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43774C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1446A96" w14:textId="19A82629" w:rsidR="00685E56" w:rsidRPr="00744476" w:rsidRDefault="00685E56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866,68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9DD5F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D6E8066" w14:textId="74F32C8E" w:rsidR="00685E56" w:rsidRPr="00744476" w:rsidRDefault="00DE1976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246,966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407855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554652" w14:textId="306624F8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685E56" w:rsidRPr="00744476" w14:paraId="055D6988" w14:textId="77777777" w:rsidTr="00E94747">
        <w:tc>
          <w:tcPr>
            <w:tcW w:w="3014" w:type="dxa"/>
          </w:tcPr>
          <w:p w14:paraId="73205EE6" w14:textId="77777777" w:rsidR="00685E56" w:rsidRPr="00744476" w:rsidRDefault="00685E56" w:rsidP="00E9474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14:paraId="3BE59511" w14:textId="77777777" w:rsidR="00685E56" w:rsidRPr="00744476" w:rsidRDefault="00685E56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7C39" w14:textId="48C47E69" w:rsidR="00685E56" w:rsidRPr="00744476" w:rsidRDefault="00803E86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1,748,</w:t>
            </w:r>
            <w:r w:rsidR="002C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shd w:val="clear" w:color="auto" w:fill="auto"/>
          </w:tcPr>
          <w:p w14:paraId="686E88BF" w14:textId="77777777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0F2E8" w14:textId="74F22E2A" w:rsidR="00685E56" w:rsidRPr="00744476" w:rsidRDefault="00EE7549" w:rsidP="00E9474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4F3A139" w14:textId="77777777" w:rsidR="00685E56" w:rsidRPr="00744476" w:rsidRDefault="00685E56" w:rsidP="00E9474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CD3C3" w14:textId="4BD4E928" w:rsidR="00685E56" w:rsidRPr="00744476" w:rsidRDefault="00DE1976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1,080,343</w:t>
            </w:r>
          </w:p>
        </w:tc>
        <w:tc>
          <w:tcPr>
            <w:tcW w:w="236" w:type="dxa"/>
            <w:shd w:val="clear" w:color="auto" w:fill="auto"/>
          </w:tcPr>
          <w:p w14:paraId="2CD4A154" w14:textId="77777777" w:rsidR="00685E56" w:rsidRPr="00744476" w:rsidRDefault="00685E56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43DE3E9" w14:textId="28DCB3D1" w:rsidR="00685E56" w:rsidRPr="00744476" w:rsidRDefault="00EE7549" w:rsidP="00E94747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6BA63648" w14:textId="2C149CB9" w:rsidR="007034FB" w:rsidRDefault="007034FB" w:rsidP="002E30B7">
      <w:pPr>
        <w:pStyle w:val="Bo-Blankline"/>
      </w:pPr>
    </w:p>
    <w:p w14:paraId="2DCD3AB4" w14:textId="77777777" w:rsidR="007034FB" w:rsidRDefault="007034F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27D6AFB" w14:textId="77777777" w:rsidR="002453D3" w:rsidRPr="00744476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ค่าใช้จ่ายผลประโยชน์ของพนักงาน</w:t>
      </w:r>
    </w:p>
    <w:p w14:paraId="007DFEB9" w14:textId="77777777" w:rsidR="002453D3" w:rsidRPr="00143C46" w:rsidRDefault="002453D3" w:rsidP="00761A88">
      <w:pPr>
        <w:pStyle w:val="Bo-Blankline"/>
        <w:rPr>
          <w:lang w:val="en-US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744476" w14:paraId="5FEDE180" w14:textId="77777777" w:rsidTr="00AF7DD9">
        <w:trPr>
          <w:tblHeader/>
        </w:trPr>
        <w:tc>
          <w:tcPr>
            <w:tcW w:w="3780" w:type="dxa"/>
          </w:tcPr>
          <w:p w14:paraId="7CA1A305" w14:textId="77777777" w:rsidR="002453D3" w:rsidRPr="00744476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744476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744476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744476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570EE3E2" w14:textId="77777777" w:rsidTr="00AF7DD9">
        <w:trPr>
          <w:tblHeader/>
        </w:trPr>
        <w:tc>
          <w:tcPr>
            <w:tcW w:w="3780" w:type="dxa"/>
          </w:tcPr>
          <w:p w14:paraId="43F0D50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5A25F04E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5F62C54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7F8A002C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EFB3FD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71F47C32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4D0DE06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47EB72A8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E7F3E" w:rsidRPr="00744476" w14:paraId="54F90162" w14:textId="77777777" w:rsidTr="00AF7DD9">
        <w:trPr>
          <w:tblHeader/>
        </w:trPr>
        <w:tc>
          <w:tcPr>
            <w:tcW w:w="3780" w:type="dxa"/>
          </w:tcPr>
          <w:p w14:paraId="7149478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7F68CC21" w14:textId="77777777" w:rsidTr="00AF7DD9">
        <w:tc>
          <w:tcPr>
            <w:tcW w:w="3780" w:type="dxa"/>
          </w:tcPr>
          <w:p w14:paraId="6FB6F08E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14:paraId="58375D4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85E56" w:rsidRPr="00744476" w14:paraId="7A20B971" w14:textId="77777777" w:rsidTr="00AF7DD9">
        <w:tc>
          <w:tcPr>
            <w:tcW w:w="3780" w:type="dxa"/>
          </w:tcPr>
          <w:p w14:paraId="726C135C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F968D" w14:textId="7E333460" w:rsidR="00685E56" w:rsidRPr="00744476" w:rsidRDefault="006D282D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323,968</w:t>
            </w:r>
          </w:p>
        </w:tc>
        <w:tc>
          <w:tcPr>
            <w:tcW w:w="236" w:type="dxa"/>
            <w:vAlign w:val="bottom"/>
          </w:tcPr>
          <w:p w14:paraId="37AF68E1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6EAFC43E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236" w:type="dxa"/>
            <w:vAlign w:val="bottom"/>
          </w:tcPr>
          <w:p w14:paraId="3282120E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B6D1E" w14:textId="2B41A18B" w:rsidR="00685E56" w:rsidRPr="00744476" w:rsidRDefault="002818C5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263,174</w:t>
            </w:r>
          </w:p>
        </w:tc>
        <w:tc>
          <w:tcPr>
            <w:tcW w:w="236" w:type="dxa"/>
            <w:vAlign w:val="bottom"/>
          </w:tcPr>
          <w:p w14:paraId="4295DD0F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2860C897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</w:tr>
      <w:tr w:rsidR="00685E56" w:rsidRPr="00744476" w14:paraId="74C2D158" w14:textId="77777777" w:rsidTr="00AF7DD9">
        <w:tc>
          <w:tcPr>
            <w:tcW w:w="3780" w:type="dxa"/>
          </w:tcPr>
          <w:p w14:paraId="54772454" w14:textId="77777777" w:rsidR="00685E56" w:rsidRPr="00744476" w:rsidRDefault="00685E56" w:rsidP="00685E56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98327" w14:textId="6C52EF1F" w:rsidR="00685E56" w:rsidRPr="00744476" w:rsidRDefault="006D282D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4,474</w:t>
            </w:r>
          </w:p>
        </w:tc>
        <w:tc>
          <w:tcPr>
            <w:tcW w:w="236" w:type="dxa"/>
            <w:vAlign w:val="bottom"/>
          </w:tcPr>
          <w:p w14:paraId="5CE96ACC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0D64AC08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</w:p>
        </w:tc>
        <w:tc>
          <w:tcPr>
            <w:tcW w:w="236" w:type="dxa"/>
            <w:vAlign w:val="bottom"/>
          </w:tcPr>
          <w:p w14:paraId="4C75A5E0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6957DF" w14:textId="0C5CE106" w:rsidR="00685E56" w:rsidRPr="00744476" w:rsidRDefault="002818C5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1,745</w:t>
            </w:r>
          </w:p>
        </w:tc>
        <w:tc>
          <w:tcPr>
            <w:tcW w:w="236" w:type="dxa"/>
            <w:vAlign w:val="bottom"/>
          </w:tcPr>
          <w:p w14:paraId="5C5CDA28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256DF515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  <w:tr w:rsidR="00685E56" w:rsidRPr="00744476" w14:paraId="3DD4EA9F" w14:textId="77777777" w:rsidTr="00AF7DD9">
        <w:tc>
          <w:tcPr>
            <w:tcW w:w="3780" w:type="dxa"/>
          </w:tcPr>
          <w:p w14:paraId="70E61B85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B594" w14:textId="77F0978C" w:rsidR="00685E56" w:rsidRPr="00744476" w:rsidRDefault="006D282D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48,15</w:t>
            </w:r>
            <w:r w:rsidR="00315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3D4B6C7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294CEC4E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36" w:type="dxa"/>
            <w:vAlign w:val="bottom"/>
          </w:tcPr>
          <w:p w14:paraId="1D2F0B99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E5F" w14:textId="4ABCA3A2" w:rsidR="00685E56" w:rsidRPr="00744476" w:rsidRDefault="002818C5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27,07</w:t>
            </w:r>
            <w:r w:rsidR="00E24D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D1A386C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744AC869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</w:tr>
      <w:tr w:rsidR="00685E56" w:rsidRPr="00744476" w14:paraId="65CE55DB" w14:textId="77777777" w:rsidTr="00AF7DD9">
        <w:tc>
          <w:tcPr>
            <w:tcW w:w="3780" w:type="dxa"/>
            <w:vAlign w:val="bottom"/>
          </w:tcPr>
          <w:p w14:paraId="2C39B36C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1206" w14:textId="4BA9EA51" w:rsidR="00685E56" w:rsidRPr="00744476" w:rsidRDefault="006D282D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376,594</w:t>
            </w:r>
          </w:p>
        </w:tc>
        <w:tc>
          <w:tcPr>
            <w:tcW w:w="236" w:type="dxa"/>
            <w:vAlign w:val="bottom"/>
          </w:tcPr>
          <w:p w14:paraId="23B13737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73618CA1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236" w:type="dxa"/>
            <w:vAlign w:val="bottom"/>
          </w:tcPr>
          <w:p w14:paraId="735E893E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3F2CF" w14:textId="7883585A" w:rsidR="00685E56" w:rsidRPr="00744476" w:rsidRDefault="002818C5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291,993</w:t>
            </w:r>
          </w:p>
        </w:tc>
        <w:tc>
          <w:tcPr>
            <w:tcW w:w="236" w:type="dxa"/>
            <w:vAlign w:val="bottom"/>
          </w:tcPr>
          <w:p w14:paraId="5446963C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292B0898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</w:p>
        </w:tc>
      </w:tr>
      <w:tr w:rsidR="00685E56" w:rsidRPr="00744476" w14:paraId="427C8C94" w14:textId="77777777" w:rsidTr="00AF7DD9">
        <w:tc>
          <w:tcPr>
            <w:tcW w:w="3780" w:type="dxa"/>
          </w:tcPr>
          <w:p w14:paraId="37C08F52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11AE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08C9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5E56" w:rsidRPr="00744476" w14:paraId="79ED4FCF" w14:textId="77777777" w:rsidTr="00AF7DD9">
        <w:tc>
          <w:tcPr>
            <w:tcW w:w="3780" w:type="dxa"/>
          </w:tcPr>
          <w:p w14:paraId="3F29E93A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51948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924FC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E56" w:rsidRPr="00744476" w14:paraId="152DB6B5" w14:textId="77777777" w:rsidTr="00AF7DD9">
        <w:tc>
          <w:tcPr>
            <w:tcW w:w="3780" w:type="dxa"/>
          </w:tcPr>
          <w:p w14:paraId="201BB242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263C5" w14:textId="5742A21D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5,370,341</w:t>
            </w:r>
          </w:p>
        </w:tc>
        <w:tc>
          <w:tcPr>
            <w:tcW w:w="236" w:type="dxa"/>
            <w:vAlign w:val="bottom"/>
          </w:tcPr>
          <w:p w14:paraId="480A5595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50E572A1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36" w:type="dxa"/>
            <w:vAlign w:val="bottom"/>
          </w:tcPr>
          <w:p w14:paraId="4A4E9FBC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52B967" w14:textId="1876002C" w:rsidR="00685E56" w:rsidRPr="00744476" w:rsidRDefault="00896A4E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4,140,157</w:t>
            </w:r>
          </w:p>
        </w:tc>
        <w:tc>
          <w:tcPr>
            <w:tcW w:w="236" w:type="dxa"/>
            <w:vAlign w:val="bottom"/>
          </w:tcPr>
          <w:p w14:paraId="119F708C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389A3AA5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</w:tr>
      <w:tr w:rsidR="00685E56" w:rsidRPr="00744476" w14:paraId="1D83F7D5" w14:textId="77777777" w:rsidTr="00AF7DD9">
        <w:tc>
          <w:tcPr>
            <w:tcW w:w="3780" w:type="dxa"/>
          </w:tcPr>
          <w:p w14:paraId="15C6EDC9" w14:textId="77777777" w:rsidR="00685E56" w:rsidRPr="00744476" w:rsidRDefault="00685E56" w:rsidP="00685E56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CFC0F" w14:textId="004FB1E7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33,636</w:t>
            </w:r>
          </w:p>
        </w:tc>
        <w:tc>
          <w:tcPr>
            <w:tcW w:w="236" w:type="dxa"/>
            <w:vAlign w:val="bottom"/>
          </w:tcPr>
          <w:p w14:paraId="207E7C3B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409139CF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  <w:vAlign w:val="bottom"/>
          </w:tcPr>
          <w:p w14:paraId="0EC749E5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6A96EF" w14:textId="0BD4016D" w:rsidR="00685E56" w:rsidRPr="00744476" w:rsidRDefault="00896A4E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21,721</w:t>
            </w:r>
          </w:p>
        </w:tc>
        <w:tc>
          <w:tcPr>
            <w:tcW w:w="236" w:type="dxa"/>
            <w:vAlign w:val="bottom"/>
          </w:tcPr>
          <w:p w14:paraId="2A2CFFE7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6219C9" w14:textId="0BB59E6F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</w:tr>
      <w:tr w:rsidR="00685E56" w:rsidRPr="00744476" w14:paraId="0E55E864" w14:textId="77777777" w:rsidTr="00AF7DD9">
        <w:tc>
          <w:tcPr>
            <w:tcW w:w="3780" w:type="dxa"/>
          </w:tcPr>
          <w:p w14:paraId="6AC7689D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EC0" w14:textId="5EE07A4A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331,</w:t>
            </w:r>
            <w:r w:rsidR="00AF7D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36" w:type="dxa"/>
            <w:vAlign w:val="bottom"/>
          </w:tcPr>
          <w:p w14:paraId="0745455D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7F0C0DFF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36" w:type="dxa"/>
            <w:vAlign w:val="bottom"/>
          </w:tcPr>
          <w:p w14:paraId="3B2ACCF2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F69" w14:textId="24FCB67A" w:rsidR="00685E56" w:rsidRPr="00744476" w:rsidRDefault="00896A4E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260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30,402</w:t>
            </w:r>
          </w:p>
        </w:tc>
        <w:tc>
          <w:tcPr>
            <w:tcW w:w="236" w:type="dxa"/>
            <w:vAlign w:val="bottom"/>
          </w:tcPr>
          <w:p w14:paraId="05F8C4A3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1D36D63B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685E56" w:rsidRPr="00744476" w14:paraId="08FCA9D9" w14:textId="77777777" w:rsidTr="00AF7DD9">
        <w:tc>
          <w:tcPr>
            <w:tcW w:w="3780" w:type="dxa"/>
            <w:vAlign w:val="bottom"/>
          </w:tcPr>
          <w:p w14:paraId="10C10359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A1797" w14:textId="063A6D3D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5,735,</w:t>
            </w:r>
            <w:r w:rsidR="00AF7D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236" w:type="dxa"/>
            <w:vAlign w:val="bottom"/>
          </w:tcPr>
          <w:p w14:paraId="3357E6C7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6D992DD9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36" w:type="dxa"/>
            <w:vAlign w:val="bottom"/>
          </w:tcPr>
          <w:p w14:paraId="1F140EB5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4E64E" w14:textId="3DED78DD" w:rsidR="00685E56" w:rsidRPr="00744476" w:rsidRDefault="00896A4E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826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392,280</w:t>
            </w:r>
          </w:p>
        </w:tc>
        <w:tc>
          <w:tcPr>
            <w:tcW w:w="236" w:type="dxa"/>
            <w:vAlign w:val="bottom"/>
          </w:tcPr>
          <w:p w14:paraId="08843327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1A2378A8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685E56" w:rsidRPr="00744476" w14:paraId="225A0A71" w14:textId="77777777" w:rsidTr="00AF7DD9">
        <w:tc>
          <w:tcPr>
            <w:tcW w:w="3780" w:type="dxa"/>
          </w:tcPr>
          <w:p w14:paraId="600CA579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0346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CB78FB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2C3E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7387E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F7D0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685E56" w:rsidRPr="00744476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5E56" w:rsidRPr="00744476" w14:paraId="13D3641E" w14:textId="77777777" w:rsidTr="00AF7DD9">
        <w:tc>
          <w:tcPr>
            <w:tcW w:w="3780" w:type="dxa"/>
            <w:vAlign w:val="bottom"/>
          </w:tcPr>
          <w:p w14:paraId="734F5EF9" w14:textId="77777777" w:rsidR="00685E56" w:rsidRPr="00744476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B7310" w14:textId="38CF9E87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6,112,</w:t>
            </w:r>
            <w:r w:rsidR="00AF7D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377A095A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3C738E55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059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236" w:type="dxa"/>
            <w:vAlign w:val="bottom"/>
          </w:tcPr>
          <w:p w14:paraId="370CF50F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21C2A" w14:textId="7373EF5F" w:rsidR="00685E56" w:rsidRPr="00744476" w:rsidRDefault="00E94D73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826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684,273</w:t>
            </w:r>
          </w:p>
        </w:tc>
        <w:tc>
          <w:tcPr>
            <w:tcW w:w="236" w:type="dxa"/>
            <w:vAlign w:val="bottom"/>
          </w:tcPr>
          <w:p w14:paraId="429F3752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271A836B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517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</w:tr>
    </w:tbl>
    <w:p w14:paraId="2FB4936A" w14:textId="77777777" w:rsidR="00C225AB" w:rsidRDefault="00C225AB" w:rsidP="00761A88">
      <w:pPr>
        <w:pStyle w:val="Bo-Blankline"/>
      </w:pPr>
    </w:p>
    <w:p w14:paraId="2742E73A" w14:textId="77777777" w:rsidR="0038106F" w:rsidRPr="0038106F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38106F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t>โครงการสมทบเงินที่กำหนดไว้</w:t>
      </w:r>
    </w:p>
    <w:p w14:paraId="4CAD5EC2" w14:textId="77777777" w:rsidR="0038106F" w:rsidRPr="00761A88" w:rsidRDefault="0038106F" w:rsidP="00761A88">
      <w:pPr>
        <w:pStyle w:val="Bo-Blankline"/>
      </w:pPr>
    </w:p>
    <w:p w14:paraId="32190547" w14:textId="50768E43" w:rsidR="00757C00" w:rsidRPr="00143C46" w:rsidRDefault="005A2CDC" w:rsidP="005A2CDC">
      <w:pPr>
        <w:pStyle w:val="Bo-C1Content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EE7549">
        <w:rPr>
          <w:rFonts w:asciiTheme="majorBidi" w:hAnsiTheme="majorBidi" w:cstheme="majorBidi"/>
          <w:lang w:val="en-US"/>
        </w:rPr>
        <w:t>3</w:t>
      </w:r>
      <w:r w:rsidRPr="00143C46">
        <w:rPr>
          <w:rFonts w:asciiTheme="majorBidi" w:hAnsiTheme="majorBidi" w:cstheme="majorBidi"/>
          <w:cs/>
        </w:rPr>
        <w:t xml:space="preserve"> ถึงอัตราร้อยละ </w:t>
      </w:r>
      <w:r w:rsidR="00EE7549">
        <w:rPr>
          <w:rFonts w:asciiTheme="majorBidi" w:hAnsiTheme="majorBidi" w:cstheme="majorBidi"/>
          <w:lang w:val="en-US"/>
        </w:rPr>
        <w:t>10</w:t>
      </w:r>
      <w:r w:rsidRPr="00143C46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EE7549">
        <w:rPr>
          <w:rFonts w:asciiTheme="majorBidi" w:hAnsiTheme="majorBidi" w:cstheme="majorBidi"/>
          <w:lang w:val="en-US"/>
        </w:rPr>
        <w:t>3</w:t>
      </w:r>
      <w:r w:rsidRPr="00143C46">
        <w:rPr>
          <w:rFonts w:asciiTheme="majorBidi" w:hAnsiTheme="majorBidi" w:cstheme="majorBidi"/>
          <w:cs/>
        </w:rPr>
        <w:t xml:space="preserve"> ถึงอัตราร้อยละ </w:t>
      </w:r>
      <w:r w:rsidR="00EE7549">
        <w:rPr>
          <w:rFonts w:asciiTheme="majorBidi" w:hAnsiTheme="majorBidi" w:cstheme="majorBidi"/>
          <w:lang w:val="en-US"/>
        </w:rPr>
        <w:t>10</w:t>
      </w:r>
      <w:r w:rsidRPr="00143C46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EC559B" w14:textId="5C5127C9" w:rsidR="007034FB" w:rsidRDefault="007034F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99CC27E" w14:textId="77777777" w:rsidR="005A2CDC" w:rsidRPr="00143C46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ค่าใช้จ่ายตามลักษณะ</w:t>
      </w:r>
    </w:p>
    <w:p w14:paraId="0DDE5BE7" w14:textId="77777777" w:rsidR="005A2CDC" w:rsidRPr="00143C46" w:rsidRDefault="005A2CDC" w:rsidP="00761A88">
      <w:pPr>
        <w:pStyle w:val="Bo-Blankline"/>
        <w:rPr>
          <w:lang w:val="en-US"/>
        </w:rPr>
      </w:pPr>
    </w:p>
    <w:p w14:paraId="267877C6" w14:textId="77777777" w:rsidR="005A2CDC" w:rsidRPr="00143C46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5F03CF">
        <w:rPr>
          <w:rFonts w:asciiTheme="majorBidi" w:hAnsiTheme="majorBidi" w:cstheme="majorBidi"/>
          <w:spacing w:val="2"/>
          <w:cs/>
        </w:rPr>
        <w:t>งบ</w:t>
      </w:r>
      <w:r w:rsidR="00F557D1" w:rsidRPr="005F03CF">
        <w:rPr>
          <w:rFonts w:asciiTheme="majorBidi" w:hAnsiTheme="majorBidi"/>
          <w:spacing w:val="2"/>
          <w:cs/>
        </w:rPr>
        <w:t>กำไรขาดทุนเบ็ดเสร็จ</w:t>
      </w:r>
      <w:r w:rsidRPr="005F03CF">
        <w:rPr>
          <w:rFonts w:asciiTheme="majorBidi" w:hAnsiTheme="majorBidi" w:cstheme="majorBidi"/>
          <w:spacing w:val="2"/>
          <w:cs/>
        </w:rPr>
        <w:t>ได้รวมการ</w:t>
      </w:r>
      <w:r w:rsidRPr="00143C46">
        <w:rPr>
          <w:rFonts w:asciiTheme="majorBidi" w:hAnsiTheme="majorBidi" w:cstheme="majorBidi"/>
          <w:spacing w:val="2"/>
          <w:cs/>
        </w:rPr>
        <w:t>วิเคราะห์ค่าใช้จ่ายตามหน้าที่ ค่าใช้จ่ายตามลักษณะได้เปิดเผยตามข้อกำหนดในมาตรฐาน</w:t>
      </w:r>
      <w:r w:rsidRPr="00143C46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143C46" w:rsidRDefault="005A2CDC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744476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744476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744476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744476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744476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744476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7F1C5D63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02A1F1BD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5A9B8BE5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7E3B5F8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36130FAE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3F762EE2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2DC7842B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E7F3E" w:rsidRPr="00744476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1399E30C" w14:textId="77777777" w:rsidTr="005E7F3E">
        <w:tc>
          <w:tcPr>
            <w:tcW w:w="3434" w:type="dxa"/>
          </w:tcPr>
          <w:p w14:paraId="512136BC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B90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F0A04F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E42AAD9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A147D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4E94A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A447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11ECC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B5CD8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85E56" w:rsidRPr="00744476" w14:paraId="7C5CF0D1" w14:textId="77777777" w:rsidTr="00F20477">
        <w:tc>
          <w:tcPr>
            <w:tcW w:w="3434" w:type="dxa"/>
          </w:tcPr>
          <w:p w14:paraId="11A80FA4" w14:textId="77777777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18BB01" w14:textId="559E94CF" w:rsidR="00685E56" w:rsidRPr="00744476" w:rsidRDefault="000F20FD" w:rsidP="00685E56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2,495,864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CAED67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0272AA" w14:textId="565450B9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7F5D354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B902D4" w14:textId="13B8252D" w:rsidR="00685E56" w:rsidRPr="00744476" w:rsidRDefault="00D17967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0F20FD">
              <w:rPr>
                <w:rFonts w:asciiTheme="majorBidi" w:hAnsiTheme="majorBidi" w:cstheme="majorBidi"/>
                <w:sz w:val="30"/>
                <w:szCs w:val="30"/>
              </w:rPr>
              <w:t>41,046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AE332B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5EDBC48" w14:textId="3A95B3F2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9,6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85E56" w:rsidRPr="00744476" w14:paraId="2D477AB3" w14:textId="77777777" w:rsidTr="000929AD">
        <w:tc>
          <w:tcPr>
            <w:tcW w:w="3434" w:type="dxa"/>
          </w:tcPr>
          <w:p w14:paraId="148F855A" w14:textId="77777777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0C9ED3" w14:textId="12ECF5B9" w:rsidR="00685E56" w:rsidRPr="00744476" w:rsidRDefault="000929AD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15,288,970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35DAC0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159FEA" w14:textId="0314902D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A49545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FF59EC" w14:textId="057F1C08" w:rsidR="00685E56" w:rsidRPr="00BB5596" w:rsidRDefault="00D17967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6,839,067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29951E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4A6668" w14:textId="5F323969" w:rsidR="00685E56" w:rsidRPr="00BB559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</w:tr>
      <w:tr w:rsidR="00685E56" w:rsidRPr="00744476" w14:paraId="503D0B31" w14:textId="77777777" w:rsidTr="00F20477">
        <w:tc>
          <w:tcPr>
            <w:tcW w:w="3434" w:type="dxa"/>
          </w:tcPr>
          <w:p w14:paraId="2A3AF37B" w14:textId="77777777" w:rsidR="00685E56" w:rsidRPr="00744476" w:rsidRDefault="00685E56" w:rsidP="00685E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ขาดทุนจากการลดมูลค่าของสินค้า</w:t>
            </w:r>
          </w:p>
        </w:tc>
        <w:tc>
          <w:tcPr>
            <w:tcW w:w="236" w:type="dxa"/>
          </w:tcPr>
          <w:p w14:paraId="329B6FFB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23AFCD" w14:textId="6369596A" w:rsidR="00685E56" w:rsidRPr="00744476" w:rsidRDefault="006B4CC6" w:rsidP="00685E56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F2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1C071E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49D3DB" w14:textId="0C78943F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36BF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AE3472" w14:textId="74C8B4C5" w:rsidR="00685E56" w:rsidRPr="00744476" w:rsidRDefault="006B4CC6" w:rsidP="00685E56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(10,988)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1F024E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86525" w14:textId="7A67C72F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85E56" w:rsidRPr="00744476" w14:paraId="0197DE21" w14:textId="77777777" w:rsidTr="00F20477">
        <w:tc>
          <w:tcPr>
            <w:tcW w:w="3434" w:type="dxa"/>
          </w:tcPr>
          <w:p w14:paraId="50E32CF8" w14:textId="77777777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3640FB96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008CFE" w14:textId="140AB57D" w:rsidR="00685E56" w:rsidRPr="00744476" w:rsidRDefault="000F20FD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2,766,994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2DF4DF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17C796" w14:textId="76B5F29E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507E49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09AA94" w14:textId="31F4540E" w:rsidR="00685E56" w:rsidRPr="00744476" w:rsidRDefault="00D17967" w:rsidP="00685E56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F20FD">
              <w:rPr>
                <w:rFonts w:asciiTheme="majorBidi" w:hAnsiTheme="majorBidi" w:cstheme="majorBidi"/>
                <w:sz w:val="30"/>
                <w:szCs w:val="30"/>
              </w:rPr>
              <w:t>550,931</w:t>
            </w:r>
          </w:p>
        </w:tc>
        <w:tc>
          <w:tcPr>
            <w:tcW w:w="235" w:type="dxa"/>
            <w:vAlign w:val="bottom"/>
          </w:tcPr>
          <w:p w14:paraId="53E1FDE7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FD676CA" w14:textId="37903145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,795,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685E56" w:rsidRPr="00744476" w14:paraId="325051E7" w14:textId="77777777" w:rsidTr="00F20477">
        <w:tc>
          <w:tcPr>
            <w:tcW w:w="3434" w:type="dxa"/>
          </w:tcPr>
          <w:p w14:paraId="3A315B0D" w14:textId="77777777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3EBD08" w14:textId="15964F6F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14,127</w:t>
            </w:r>
          </w:p>
        </w:tc>
        <w:tc>
          <w:tcPr>
            <w:tcW w:w="235" w:type="dxa"/>
            <w:shd w:val="clear" w:color="auto" w:fill="auto"/>
          </w:tcPr>
          <w:p w14:paraId="72E6A34F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51411E0" w14:textId="6A3754F5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235" w:type="dxa"/>
            <w:shd w:val="clear" w:color="auto" w:fill="auto"/>
          </w:tcPr>
          <w:p w14:paraId="3DFE81BC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7C3EE73" w14:textId="1305B059" w:rsidR="00685E56" w:rsidRPr="00744476" w:rsidRDefault="008E57EC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14,127</w:t>
            </w:r>
          </w:p>
        </w:tc>
        <w:tc>
          <w:tcPr>
            <w:tcW w:w="235" w:type="dxa"/>
          </w:tcPr>
          <w:p w14:paraId="629F93DB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421EA34E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685E56" w:rsidRPr="00744476" w14:paraId="290306C3" w14:textId="77777777" w:rsidTr="00E67BA4">
        <w:trPr>
          <w:trHeight w:val="290"/>
        </w:trPr>
        <w:tc>
          <w:tcPr>
            <w:tcW w:w="3434" w:type="dxa"/>
          </w:tcPr>
          <w:p w14:paraId="4E62DBFD" w14:textId="77777777" w:rsidR="00685E56" w:rsidRPr="00744476" w:rsidRDefault="00685E56" w:rsidP="00685E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14:paraId="419E6748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ECFDFC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2D89BAA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AD8B0FD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60A806D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BED9702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C71784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DE2375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E56" w:rsidRPr="00744476" w14:paraId="6C214BCF" w14:textId="77777777" w:rsidTr="00F20477">
        <w:tc>
          <w:tcPr>
            <w:tcW w:w="3434" w:type="dxa"/>
          </w:tcPr>
          <w:p w14:paraId="742736B6" w14:textId="25DDF437" w:rsidR="00685E56" w:rsidRPr="00744476" w:rsidRDefault="00685E56" w:rsidP="00685E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1F6AD616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A3C81B" w14:textId="3248937B" w:rsidR="00685E56" w:rsidRPr="00744476" w:rsidRDefault="002A3D3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200,649</w:t>
            </w:r>
          </w:p>
        </w:tc>
        <w:tc>
          <w:tcPr>
            <w:tcW w:w="235" w:type="dxa"/>
            <w:shd w:val="clear" w:color="auto" w:fill="auto"/>
          </w:tcPr>
          <w:p w14:paraId="0640A3E8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DCA490" w14:textId="7FD1FEE1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35" w:type="dxa"/>
            <w:shd w:val="clear" w:color="auto" w:fill="auto"/>
          </w:tcPr>
          <w:p w14:paraId="43A22BBD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4BC37" w14:textId="58BDC189" w:rsidR="00685E56" w:rsidRPr="00744476" w:rsidRDefault="00D54263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190,922</w:t>
            </w:r>
          </w:p>
        </w:tc>
        <w:tc>
          <w:tcPr>
            <w:tcW w:w="235" w:type="dxa"/>
          </w:tcPr>
          <w:p w14:paraId="7C65598D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2972AD" w14:textId="3F0C53EE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5E56" w:rsidRPr="00744476" w14:paraId="03323A91" w14:textId="77777777" w:rsidTr="00F20477">
        <w:tc>
          <w:tcPr>
            <w:tcW w:w="3434" w:type="dxa"/>
          </w:tcPr>
          <w:p w14:paraId="546632CB" w14:textId="77777777" w:rsidR="00685E56" w:rsidRPr="00744476" w:rsidRDefault="00685E56" w:rsidP="00685E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6FB7737B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D61870" w14:textId="668B90D1" w:rsidR="00685E56" w:rsidRPr="00744476" w:rsidRDefault="002A3D3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7,858</w:t>
            </w:r>
          </w:p>
        </w:tc>
        <w:tc>
          <w:tcPr>
            <w:tcW w:w="235" w:type="dxa"/>
            <w:shd w:val="clear" w:color="auto" w:fill="auto"/>
          </w:tcPr>
          <w:p w14:paraId="0F746A1D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17A3E5" w14:textId="16CB6564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235" w:type="dxa"/>
            <w:shd w:val="clear" w:color="auto" w:fill="auto"/>
          </w:tcPr>
          <w:p w14:paraId="25F73500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7B90C4F" w14:textId="12028891" w:rsidR="00685E56" w:rsidRPr="00744476" w:rsidRDefault="0009420E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7,858</w:t>
            </w:r>
          </w:p>
        </w:tc>
        <w:tc>
          <w:tcPr>
            <w:tcW w:w="235" w:type="dxa"/>
          </w:tcPr>
          <w:p w14:paraId="3119E281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13445B" w14:textId="5D51C172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685E56" w:rsidRPr="00744476" w14:paraId="07DFE45C" w14:textId="77777777" w:rsidTr="00E67BA4">
        <w:tc>
          <w:tcPr>
            <w:tcW w:w="3434" w:type="dxa"/>
          </w:tcPr>
          <w:p w14:paraId="38FD888B" w14:textId="77777777" w:rsidR="00685E56" w:rsidRPr="00744476" w:rsidRDefault="00685E56" w:rsidP="00685E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14:paraId="716C1B5B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626140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839C35E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08D54D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CEBB0E1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ED93A3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459D45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AF3DBA" w14:textId="7777777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E56" w:rsidRPr="00744476" w14:paraId="10D825E0" w14:textId="77777777" w:rsidTr="00F20477">
        <w:tc>
          <w:tcPr>
            <w:tcW w:w="3434" w:type="dxa"/>
          </w:tcPr>
          <w:p w14:paraId="33486474" w14:textId="6187BA8E" w:rsidR="00685E56" w:rsidRPr="00744476" w:rsidRDefault="00685E56" w:rsidP="00685E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7B429778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4B9D4EC" w14:textId="324D65CD" w:rsidR="00685E56" w:rsidRPr="00744476" w:rsidRDefault="002A3D3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116,866</w:t>
            </w:r>
          </w:p>
        </w:tc>
        <w:tc>
          <w:tcPr>
            <w:tcW w:w="235" w:type="dxa"/>
            <w:shd w:val="clear" w:color="auto" w:fill="auto"/>
          </w:tcPr>
          <w:p w14:paraId="282A452A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C3784" w14:textId="4ECE4E56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235" w:type="dxa"/>
            <w:shd w:val="clear" w:color="auto" w:fill="auto"/>
          </w:tcPr>
          <w:p w14:paraId="01DACC4D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DC5780" w14:textId="01EB0DB6" w:rsidR="00685E56" w:rsidRPr="00744476" w:rsidRDefault="00D54263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100,930</w:t>
            </w:r>
          </w:p>
        </w:tc>
        <w:tc>
          <w:tcPr>
            <w:tcW w:w="235" w:type="dxa"/>
          </w:tcPr>
          <w:p w14:paraId="3D15A5D1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870504" w14:textId="2916E6A3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685E56" w:rsidRPr="00744476" w14:paraId="43AAEA0A" w14:textId="77777777" w:rsidTr="00F20477">
        <w:tc>
          <w:tcPr>
            <w:tcW w:w="3434" w:type="dxa"/>
          </w:tcPr>
          <w:p w14:paraId="4F31B76D" w14:textId="77777777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4156B228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FD6F0A" w14:textId="4CF01D23" w:rsidR="00685E56" w:rsidRPr="00744476" w:rsidRDefault="002A3D3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17,994</w:t>
            </w:r>
          </w:p>
        </w:tc>
        <w:tc>
          <w:tcPr>
            <w:tcW w:w="235" w:type="dxa"/>
            <w:shd w:val="clear" w:color="auto" w:fill="auto"/>
          </w:tcPr>
          <w:p w14:paraId="5699A98C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0A54AC" w14:textId="09151631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235" w:type="dxa"/>
            <w:shd w:val="clear" w:color="auto" w:fill="auto"/>
          </w:tcPr>
          <w:p w14:paraId="075F2B25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906EA0E" w14:textId="13727E57" w:rsidR="00685E56" w:rsidRPr="00744476" w:rsidRDefault="0009420E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17,994</w:t>
            </w:r>
          </w:p>
        </w:tc>
        <w:tc>
          <w:tcPr>
            <w:tcW w:w="235" w:type="dxa"/>
          </w:tcPr>
          <w:p w14:paraId="494DFD18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F34BAC" w14:textId="4581CB37" w:rsidR="00685E56" w:rsidRPr="00744476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5,577</w:t>
            </w:r>
          </w:p>
        </w:tc>
      </w:tr>
    </w:tbl>
    <w:p w14:paraId="693CCB53" w14:textId="77777777" w:rsidR="007034FB" w:rsidRDefault="007034F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p w14:paraId="74063D37" w14:textId="77777777" w:rsidR="00504CCD" w:rsidRPr="00744476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14:paraId="2E67544D" w14:textId="77777777" w:rsidR="00504CCD" w:rsidRPr="00143C46" w:rsidRDefault="00504CCD" w:rsidP="002F0F40">
      <w:pPr>
        <w:pStyle w:val="Bo-Blankline"/>
        <w:rPr>
          <w:lang w:val="en-US"/>
        </w:rPr>
      </w:pP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2790"/>
        <w:gridCol w:w="810"/>
        <w:gridCol w:w="1200"/>
        <w:gridCol w:w="234"/>
        <w:gridCol w:w="1200"/>
        <w:gridCol w:w="234"/>
        <w:gridCol w:w="1200"/>
        <w:gridCol w:w="234"/>
        <w:gridCol w:w="1200"/>
      </w:tblGrid>
      <w:tr w:rsidR="00504CCD" w:rsidRPr="00744476" w14:paraId="556FB1A7" w14:textId="77777777" w:rsidTr="00C91F1C">
        <w:trPr>
          <w:tblHeader/>
        </w:trPr>
        <w:tc>
          <w:tcPr>
            <w:tcW w:w="2790" w:type="dxa"/>
          </w:tcPr>
          <w:p w14:paraId="4D19E869" w14:textId="77777777" w:rsidR="00504CCD" w:rsidRPr="00744476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F5E732" w14:textId="77777777" w:rsidR="00504CCD" w:rsidRPr="00744476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75B36E4F" w14:textId="77777777" w:rsidR="00504CCD" w:rsidRPr="00744476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F9BC45B" w14:textId="77777777" w:rsidR="00504CCD" w:rsidRPr="00744476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15C8DA69" w14:textId="77777777" w:rsidR="00504CCD" w:rsidRPr="00744476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422AE95E" w14:textId="77777777" w:rsidTr="00C91F1C">
        <w:trPr>
          <w:tblHeader/>
        </w:trPr>
        <w:tc>
          <w:tcPr>
            <w:tcW w:w="2790" w:type="dxa"/>
          </w:tcPr>
          <w:p w14:paraId="38FF46C2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4A5A51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14:paraId="2377A71A" w14:textId="360F8B84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40524379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F3472F" w14:textId="2213422D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4" w:type="dxa"/>
          </w:tcPr>
          <w:p w14:paraId="45FEA1D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930DFE" w14:textId="6CC4F42D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288CAA28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768950D" w14:textId="4A053737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E7F3E" w:rsidRPr="00744476" w14:paraId="71C62B99" w14:textId="77777777" w:rsidTr="00C91F1C">
        <w:trPr>
          <w:tblHeader/>
        </w:trPr>
        <w:tc>
          <w:tcPr>
            <w:tcW w:w="2790" w:type="dxa"/>
          </w:tcPr>
          <w:p w14:paraId="0347863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F5390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14:paraId="7F9AD40E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432A2F8A" w14:textId="77777777" w:rsidTr="006642AE">
        <w:tc>
          <w:tcPr>
            <w:tcW w:w="2790" w:type="dxa"/>
          </w:tcPr>
          <w:p w14:paraId="5A837901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14:paraId="00C5EEE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46B286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DFAB7E3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6D600B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D0A8B5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917B46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0331C60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3D450B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85E56" w:rsidRPr="00744476" w14:paraId="6456565D" w14:textId="77777777" w:rsidTr="005E7468">
        <w:tc>
          <w:tcPr>
            <w:tcW w:w="2790" w:type="dxa"/>
          </w:tcPr>
          <w:p w14:paraId="446E90EE" w14:textId="7AFD0CBF" w:rsidR="00685E56" w:rsidRPr="00744476" w:rsidRDefault="00F6737C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</w:t>
            </w:r>
            <w:r w:rsidR="00685E5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0BAE575" w14:textId="352A93B5" w:rsidR="00685E56" w:rsidRPr="005F03CF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01A207" w14:textId="256F0DAA" w:rsidR="00685E56" w:rsidRPr="00744476" w:rsidRDefault="006020DB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2B1CF4B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A6A47B0" w14:textId="61785041" w:rsidR="00685E56" w:rsidRPr="00744476" w:rsidRDefault="00685E56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A4D03CE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97B9A6" w14:textId="766A83B9" w:rsidR="00685E56" w:rsidRPr="00744476" w:rsidRDefault="00D16C71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  <w:tc>
          <w:tcPr>
            <w:tcW w:w="234" w:type="dxa"/>
            <w:vAlign w:val="bottom"/>
          </w:tcPr>
          <w:p w14:paraId="32B9D78B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8EB8DA" w14:textId="1568E05B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85E56" w:rsidRPr="00744476" w14:paraId="107DE45B" w14:textId="77777777" w:rsidTr="005E7468">
        <w:tc>
          <w:tcPr>
            <w:tcW w:w="2790" w:type="dxa"/>
          </w:tcPr>
          <w:p w14:paraId="5F3C1F73" w14:textId="7B6FB700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A76D1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ยืมจากสถาบันการเงิน</w:t>
            </w:r>
          </w:p>
        </w:tc>
        <w:tc>
          <w:tcPr>
            <w:tcW w:w="810" w:type="dxa"/>
            <w:vAlign w:val="center"/>
          </w:tcPr>
          <w:p w14:paraId="208F6DAC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6F32BB" w14:textId="58C35D6F" w:rsidR="00685E56" w:rsidRPr="00744476" w:rsidRDefault="006020DB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244,280</w:t>
            </w:r>
          </w:p>
        </w:tc>
        <w:tc>
          <w:tcPr>
            <w:tcW w:w="234" w:type="dxa"/>
            <w:vAlign w:val="bottom"/>
          </w:tcPr>
          <w:p w14:paraId="79FA0234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7336FAB" w14:textId="0718A29E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34" w:type="dxa"/>
            <w:vAlign w:val="bottom"/>
          </w:tcPr>
          <w:p w14:paraId="5B4FA074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CB57DC" w14:textId="1B8F90D9" w:rsidR="00685E56" w:rsidRPr="00744476" w:rsidRDefault="00D16C71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1B8F">
              <w:rPr>
                <w:rFonts w:asciiTheme="majorBidi" w:hAnsiTheme="majorBidi" w:cstheme="majorBidi"/>
                <w:sz w:val="30"/>
                <w:szCs w:val="30"/>
              </w:rPr>
              <w:t>29,478</w:t>
            </w:r>
          </w:p>
        </w:tc>
        <w:tc>
          <w:tcPr>
            <w:tcW w:w="234" w:type="dxa"/>
            <w:vAlign w:val="bottom"/>
          </w:tcPr>
          <w:p w14:paraId="4BF664F8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68C53F6" w14:textId="3BC9CF4C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685E56" w:rsidRPr="00744476" w14:paraId="7B1A4013" w14:textId="77777777" w:rsidTr="005E7468">
        <w:tc>
          <w:tcPr>
            <w:tcW w:w="2790" w:type="dxa"/>
          </w:tcPr>
          <w:p w14:paraId="48AE1E52" w14:textId="77777777" w:rsidR="00685E56" w:rsidRPr="00744476" w:rsidRDefault="00685E56" w:rsidP="00685E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5ACE1085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CAB43" w14:textId="554B1591" w:rsidR="00685E56" w:rsidRPr="00744476" w:rsidRDefault="006020DB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2,055,224</w:t>
            </w:r>
          </w:p>
        </w:tc>
        <w:tc>
          <w:tcPr>
            <w:tcW w:w="234" w:type="dxa"/>
            <w:vAlign w:val="bottom"/>
          </w:tcPr>
          <w:p w14:paraId="3423073A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ED90666" w14:textId="2A6F8E13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4" w:type="dxa"/>
            <w:vAlign w:val="bottom"/>
          </w:tcPr>
          <w:p w14:paraId="26D75817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B2673" w14:textId="3516D1D1" w:rsidR="00685E56" w:rsidRPr="00744476" w:rsidRDefault="00D16C71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C01B8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01B8F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34" w:type="dxa"/>
            <w:vAlign w:val="bottom"/>
          </w:tcPr>
          <w:p w14:paraId="79DED72D" w14:textId="77777777" w:rsidR="00685E56" w:rsidRPr="00744476" w:rsidRDefault="00685E56" w:rsidP="00685E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4F1CB89" w14:textId="382BC315" w:rsidR="00685E56" w:rsidRPr="00744476" w:rsidRDefault="00EE7549" w:rsidP="00685E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3356" w:rsidRPr="00744476" w14:paraId="5B5D1FAA" w14:textId="77777777" w:rsidTr="005E7468">
        <w:tc>
          <w:tcPr>
            <w:tcW w:w="2790" w:type="dxa"/>
          </w:tcPr>
          <w:p w14:paraId="236F7B55" w14:textId="5393A8DD" w:rsidR="00563356" w:rsidRPr="00744476" w:rsidRDefault="00563356" w:rsidP="005633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810" w:type="dxa"/>
            <w:vAlign w:val="center"/>
          </w:tcPr>
          <w:p w14:paraId="06DB40DA" w14:textId="62109189" w:rsidR="00563356" w:rsidRPr="00744476" w:rsidRDefault="0040340B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A96D" w14:textId="23F9F054" w:rsidR="00563356" w:rsidRPr="00744476" w:rsidRDefault="006020DB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17,731</w:t>
            </w:r>
          </w:p>
        </w:tc>
        <w:tc>
          <w:tcPr>
            <w:tcW w:w="234" w:type="dxa"/>
            <w:vAlign w:val="bottom"/>
          </w:tcPr>
          <w:p w14:paraId="38977B99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66D793C" w14:textId="69742D7E" w:rsidR="00563356" w:rsidRDefault="00563356" w:rsidP="005633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50D0AA18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3681" w14:textId="24E84695" w:rsidR="00563356" w:rsidRPr="00744476" w:rsidRDefault="00D16C71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7,265</w:t>
            </w:r>
          </w:p>
        </w:tc>
        <w:tc>
          <w:tcPr>
            <w:tcW w:w="234" w:type="dxa"/>
            <w:vAlign w:val="bottom"/>
          </w:tcPr>
          <w:p w14:paraId="38A9E042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0D254E" w14:textId="1FC59F62" w:rsidR="00563356" w:rsidRDefault="00563356" w:rsidP="005633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356" w:rsidRPr="00744476" w14:paraId="146577AD" w14:textId="77777777" w:rsidTr="005E7468">
        <w:tc>
          <w:tcPr>
            <w:tcW w:w="2790" w:type="dxa"/>
          </w:tcPr>
          <w:p w14:paraId="39191C1A" w14:textId="77777777" w:rsidR="00563356" w:rsidRPr="00744476" w:rsidRDefault="00563356" w:rsidP="005633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center"/>
          </w:tcPr>
          <w:p w14:paraId="1357ED63" w14:textId="77777777" w:rsidR="00563356" w:rsidRPr="00744476" w:rsidRDefault="00563356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9D92" w14:textId="328F780C" w:rsidR="00563356" w:rsidRPr="00744476" w:rsidRDefault="006020DB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2,317,235</w:t>
            </w:r>
          </w:p>
        </w:tc>
        <w:tc>
          <w:tcPr>
            <w:tcW w:w="234" w:type="dxa"/>
            <w:vAlign w:val="bottom"/>
          </w:tcPr>
          <w:p w14:paraId="76BBC320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39A1B5" w14:textId="6364F651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34" w:type="dxa"/>
            <w:vAlign w:val="bottom"/>
          </w:tcPr>
          <w:p w14:paraId="69FD52A0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B4F8" w14:textId="6EFDF8B9" w:rsidR="00563356" w:rsidRPr="00744476" w:rsidRDefault="00D16C71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</w:t>
            </w:r>
            <w:r w:rsidR="00C01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1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34" w:type="dxa"/>
            <w:vAlign w:val="bottom"/>
          </w:tcPr>
          <w:p w14:paraId="5DC656B3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F8EB3E" w14:textId="3421A207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563356" w:rsidRPr="00744476" w14:paraId="2CE5362D" w14:textId="77777777" w:rsidTr="005E7468">
        <w:tc>
          <w:tcPr>
            <w:tcW w:w="2790" w:type="dxa"/>
          </w:tcPr>
          <w:p w14:paraId="13ACECA3" w14:textId="77777777" w:rsidR="00563356" w:rsidRPr="00744476" w:rsidRDefault="00563356" w:rsidP="005633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10" w:type="dxa"/>
            <w:vAlign w:val="center"/>
          </w:tcPr>
          <w:p w14:paraId="6BFED2F3" w14:textId="77777777" w:rsidR="00563356" w:rsidRPr="00744476" w:rsidRDefault="00563356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F94C9" w14:textId="668741EC" w:rsidR="00563356" w:rsidRPr="00744476" w:rsidRDefault="006020DB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8,412</w:t>
            </w:r>
          </w:p>
        </w:tc>
        <w:tc>
          <w:tcPr>
            <w:tcW w:w="234" w:type="dxa"/>
            <w:vAlign w:val="bottom"/>
          </w:tcPr>
          <w:p w14:paraId="672BBB0F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18B3" w14:textId="50618386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633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234" w:type="dxa"/>
            <w:vAlign w:val="bottom"/>
          </w:tcPr>
          <w:p w14:paraId="7F24543B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4708" w14:textId="1DFA411E" w:rsidR="00563356" w:rsidRPr="00744476" w:rsidRDefault="00D16C71" w:rsidP="005633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E71D173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16EB" w14:textId="0CA081F9" w:rsidR="00563356" w:rsidRPr="00744476" w:rsidRDefault="00563356" w:rsidP="005633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356" w:rsidRPr="00744476" w14:paraId="370272BE" w14:textId="77777777" w:rsidTr="005E7468">
        <w:tc>
          <w:tcPr>
            <w:tcW w:w="2790" w:type="dxa"/>
          </w:tcPr>
          <w:p w14:paraId="705C191D" w14:textId="77777777" w:rsidR="00563356" w:rsidRPr="00744476" w:rsidRDefault="00563356" w:rsidP="005633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183C534A" w14:textId="77777777" w:rsidR="00563356" w:rsidRPr="00744476" w:rsidRDefault="00563356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0B22" w14:textId="7AC66403" w:rsidR="00563356" w:rsidRPr="00744476" w:rsidRDefault="006020DB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2,325,647</w:t>
            </w:r>
          </w:p>
        </w:tc>
        <w:tc>
          <w:tcPr>
            <w:tcW w:w="234" w:type="dxa"/>
            <w:vAlign w:val="bottom"/>
          </w:tcPr>
          <w:p w14:paraId="7C3BFB9A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4304480" w14:textId="4CF3BF32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992</w:t>
            </w:r>
          </w:p>
        </w:tc>
        <w:tc>
          <w:tcPr>
            <w:tcW w:w="234" w:type="dxa"/>
            <w:vAlign w:val="bottom"/>
          </w:tcPr>
          <w:p w14:paraId="6AC09839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A59C" w14:textId="2AEC9116" w:rsidR="00563356" w:rsidRPr="00744476" w:rsidRDefault="00D16C71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</w:t>
            </w:r>
            <w:r w:rsidR="00C01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1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34" w:type="dxa"/>
            <w:vAlign w:val="bottom"/>
          </w:tcPr>
          <w:p w14:paraId="098A48E3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91ADFA5" w14:textId="1FB31F43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563356" w:rsidRPr="00744476" w14:paraId="3918BEEA" w14:textId="77777777" w:rsidTr="005E7468">
        <w:tc>
          <w:tcPr>
            <w:tcW w:w="2790" w:type="dxa"/>
          </w:tcPr>
          <w:p w14:paraId="73F8A688" w14:textId="77777777" w:rsidR="00563356" w:rsidRPr="00744476" w:rsidRDefault="00563356" w:rsidP="00563356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10" w:type="dxa"/>
            <w:vAlign w:val="center"/>
          </w:tcPr>
          <w:p w14:paraId="2519A280" w14:textId="77777777" w:rsidR="00563356" w:rsidRPr="00744476" w:rsidRDefault="00563356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7BBBF9" w14:textId="77777777" w:rsidR="00563356" w:rsidRPr="00744476" w:rsidRDefault="00563356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CE7377F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48B629" w14:textId="77777777" w:rsidR="00563356" w:rsidRPr="00744476" w:rsidRDefault="00563356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981377C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D3A5BCE" w14:textId="19402517" w:rsidR="00563356" w:rsidRPr="00744476" w:rsidRDefault="00563356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E09374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8583A9" w14:textId="77777777" w:rsidR="00563356" w:rsidRPr="00744476" w:rsidRDefault="00563356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356" w:rsidRPr="00744476" w14:paraId="043478F7" w14:textId="77777777" w:rsidTr="005E7468">
        <w:tc>
          <w:tcPr>
            <w:tcW w:w="2790" w:type="dxa"/>
          </w:tcPr>
          <w:p w14:paraId="0560ECA8" w14:textId="77777777" w:rsidR="00563356" w:rsidRPr="00744476" w:rsidRDefault="00563356" w:rsidP="00563356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10" w:type="dxa"/>
            <w:vAlign w:val="bottom"/>
          </w:tcPr>
          <w:p w14:paraId="72638DBE" w14:textId="18309F00" w:rsidR="00563356" w:rsidRPr="00744476" w:rsidRDefault="00EE7549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B25F" w14:textId="2DE01495" w:rsidR="00563356" w:rsidRPr="00744476" w:rsidRDefault="00C0123D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(310</w:t>
            </w:r>
            <w:r w:rsidR="00602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</w:t>
            </w:r>
            <w:r w:rsidR="003C78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2364EC8F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1D40223" w14:textId="36612C3E" w:rsidR="00563356" w:rsidRPr="00744476" w:rsidRDefault="00563356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6D62F0E6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EE2" w14:textId="7148F56C" w:rsidR="00563356" w:rsidRPr="00744476" w:rsidRDefault="00B8681D" w:rsidP="0056335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</w:t>
            </w:r>
            <w:r w:rsidR="006020D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0DB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01363A2A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8620A5E" w14:textId="7F972903" w:rsidR="00563356" w:rsidRPr="00744476" w:rsidRDefault="00563356" w:rsidP="0056335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56)</w:t>
            </w:r>
          </w:p>
        </w:tc>
      </w:tr>
      <w:tr w:rsidR="00563356" w:rsidRPr="00744476" w14:paraId="155DD3FB" w14:textId="77777777" w:rsidTr="005E7468">
        <w:tc>
          <w:tcPr>
            <w:tcW w:w="2790" w:type="dxa"/>
          </w:tcPr>
          <w:p w14:paraId="6C115F47" w14:textId="77777777" w:rsidR="00563356" w:rsidRPr="00744476" w:rsidRDefault="00563356" w:rsidP="00563356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14:paraId="71810A2F" w14:textId="77777777" w:rsidR="00563356" w:rsidRPr="00744476" w:rsidRDefault="00563356" w:rsidP="0056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09825" w14:textId="0E9A716F" w:rsidR="00563356" w:rsidRPr="00744476" w:rsidRDefault="00C0123D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2,014,90</w:t>
            </w:r>
            <w:r w:rsidR="003C78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  <w:vAlign w:val="bottom"/>
          </w:tcPr>
          <w:p w14:paraId="4089B303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3F65" w14:textId="51343AF2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34" w:type="dxa"/>
            <w:vAlign w:val="bottom"/>
          </w:tcPr>
          <w:p w14:paraId="477E0691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ED2B3" w14:textId="3117B378" w:rsidR="00563356" w:rsidRPr="00744476" w:rsidRDefault="00B8681D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1,750,581</w:t>
            </w:r>
          </w:p>
        </w:tc>
        <w:tc>
          <w:tcPr>
            <w:tcW w:w="234" w:type="dxa"/>
            <w:vAlign w:val="bottom"/>
          </w:tcPr>
          <w:p w14:paraId="4175F7B1" w14:textId="77777777" w:rsidR="00563356" w:rsidRPr="00744476" w:rsidRDefault="00563356" w:rsidP="005633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12E5" w14:textId="4C03E6CA" w:rsidR="00563356" w:rsidRPr="00744476" w:rsidRDefault="00EE7549" w:rsidP="005633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6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,797,7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</w:tr>
    </w:tbl>
    <w:p w14:paraId="4B99F02B" w14:textId="5C0AAB13" w:rsidR="007034FB" w:rsidRDefault="007034FB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051D018" w14:textId="77777777" w:rsidR="007034FB" w:rsidRDefault="007034F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5E25687F" w14:textId="77777777" w:rsidR="00C8429A" w:rsidRPr="00143C46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50F89FB5" w14:textId="77777777" w:rsidR="00C91FA7" w:rsidRPr="002F0F40" w:rsidRDefault="00C91FA7" w:rsidP="009517CC">
      <w:pPr>
        <w:pStyle w:val="Bo-Blankline"/>
        <w:ind w:left="0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2"/>
        <w:gridCol w:w="1258"/>
        <w:gridCol w:w="236"/>
        <w:gridCol w:w="1294"/>
        <w:gridCol w:w="236"/>
        <w:gridCol w:w="1111"/>
        <w:gridCol w:w="236"/>
        <w:gridCol w:w="1297"/>
      </w:tblGrid>
      <w:tr w:rsidR="009517CC" w:rsidRPr="00744476" w14:paraId="19410C0E" w14:textId="77777777" w:rsidTr="00BC019C">
        <w:tc>
          <w:tcPr>
            <w:tcW w:w="3512" w:type="dxa"/>
            <w:gridSpan w:val="2"/>
          </w:tcPr>
          <w:p w14:paraId="2AFFF054" w14:textId="1FE23B91" w:rsidR="009517CC" w:rsidRPr="009517CC" w:rsidRDefault="009517CC" w:rsidP="009517CC">
            <w:pPr>
              <w:spacing w:line="240" w:lineRule="atLeast"/>
              <w:ind w:left="547" w:hanging="54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43C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88" w:type="dxa"/>
            <w:gridSpan w:val="3"/>
          </w:tcPr>
          <w:p w14:paraId="37B39CE9" w14:textId="77777777" w:rsidR="009517CC" w:rsidRPr="00744476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9517CC" w:rsidRPr="00744476" w:rsidRDefault="009517C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97E9C5A" w14:textId="77777777" w:rsidR="009517CC" w:rsidRPr="00744476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050829A1" w14:textId="77777777" w:rsidTr="00BC019C">
        <w:tc>
          <w:tcPr>
            <w:tcW w:w="3240" w:type="dxa"/>
          </w:tcPr>
          <w:p w14:paraId="6F782E7A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9C03C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C496360" w14:textId="39791787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6762661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AB1C2C" w14:textId="0ABFAAF4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864A205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0CBD93D9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42D686B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0BB414" w14:textId="5BA6B989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E7F3E" w:rsidRPr="00744476" w14:paraId="0A2952CE" w14:textId="77777777" w:rsidTr="00BC019C">
        <w:tc>
          <w:tcPr>
            <w:tcW w:w="3240" w:type="dxa"/>
          </w:tcPr>
          <w:p w14:paraId="2531A81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AEA7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26D31069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4D6A19CB" w14:textId="77777777" w:rsidTr="00BC019C">
        <w:tc>
          <w:tcPr>
            <w:tcW w:w="3240" w:type="dxa"/>
            <w:vAlign w:val="bottom"/>
          </w:tcPr>
          <w:p w14:paraId="6E5A6753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1934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vAlign w:val="bottom"/>
          </w:tcPr>
          <w:p w14:paraId="1D3AC7B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0CE5B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1DFF126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5671237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E56" w:rsidRPr="00933382" w14:paraId="7DBFBAB4" w14:textId="77777777" w:rsidTr="00BC019C">
        <w:tc>
          <w:tcPr>
            <w:tcW w:w="3240" w:type="dxa"/>
            <w:vAlign w:val="bottom"/>
          </w:tcPr>
          <w:p w14:paraId="7A6C55DD" w14:textId="77777777" w:rsidR="00685E56" w:rsidRPr="00933382" w:rsidRDefault="00685E56" w:rsidP="00685E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vAlign w:val="bottom"/>
          </w:tcPr>
          <w:p w14:paraId="2926E650" w14:textId="77777777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45E5B9C" w14:textId="6D0BA703" w:rsidR="00685E56" w:rsidRPr="00BC019C" w:rsidRDefault="00D73291" w:rsidP="00BC019C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019C">
              <w:rPr>
                <w:rFonts w:asciiTheme="majorBidi" w:hAnsiTheme="majorBidi" w:cstheme="majorBidi" w:hint="cs"/>
                <w:sz w:val="30"/>
                <w:szCs w:val="30"/>
                <w:cs/>
              </w:rPr>
              <w:t>170</w:t>
            </w:r>
            <w:r w:rsidRPr="00BC019C">
              <w:rPr>
                <w:rFonts w:asciiTheme="majorBidi" w:hAnsiTheme="majorBidi" w:cstheme="majorBidi"/>
                <w:sz w:val="30"/>
                <w:szCs w:val="30"/>
              </w:rPr>
              <w:t>,357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D53A0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AE06CE" w14:textId="2FA3DD25" w:rsidR="00685E56" w:rsidRPr="00933382" w:rsidRDefault="00EE7549" w:rsidP="00BC019C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7D2F9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E754E87" w14:textId="754CD5FC" w:rsidR="00685E56" w:rsidRPr="00933382" w:rsidRDefault="00B8681D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CFC7FCC" w14:textId="51747A3A" w:rsidR="00685E56" w:rsidRPr="00933382" w:rsidRDefault="00685E56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E56" w:rsidRPr="00933382" w14:paraId="79B2D3AC" w14:textId="77777777" w:rsidTr="00BC019C">
        <w:tc>
          <w:tcPr>
            <w:tcW w:w="3240" w:type="dxa"/>
            <w:vAlign w:val="bottom"/>
          </w:tcPr>
          <w:p w14:paraId="3F6A8680" w14:textId="572C8966" w:rsidR="00685E56" w:rsidRPr="00933382" w:rsidRDefault="00685E56" w:rsidP="00685E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</w:t>
            </w:r>
            <w:r w:rsidR="003F76F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</w:t>
            </w:r>
            <w:r w:rsidR="004332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</w:t>
            </w:r>
            <w:r w:rsidR="00621C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621C9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74B6A0C2" w14:textId="77777777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D421E87" w14:textId="42857B45" w:rsidR="00685E56" w:rsidRPr="00BC019C" w:rsidRDefault="00D73291" w:rsidP="00BC019C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019C">
              <w:rPr>
                <w:rFonts w:asciiTheme="majorBidi" w:hAnsiTheme="majorBidi" w:cstheme="majorBidi"/>
                <w:sz w:val="30"/>
                <w:szCs w:val="30"/>
              </w:rPr>
              <w:t>5,838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9D1D3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41348A6" w14:textId="6F10BD50" w:rsidR="00685E56" w:rsidRPr="00E4766A" w:rsidRDefault="00685E56" w:rsidP="00BC019C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D6B63C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21A02E6" w14:textId="1FBA2B1F" w:rsidR="00685E56" w:rsidRPr="00933382" w:rsidRDefault="00B8681D" w:rsidP="00B8681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AEE08FF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8DBF781" w14:textId="0DEE0959" w:rsidR="00685E56" w:rsidRPr="00933382" w:rsidRDefault="00685E56" w:rsidP="00BC019C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685E56" w:rsidRPr="00933382" w14:paraId="614F9DCA" w14:textId="77777777" w:rsidTr="00BC019C">
        <w:tc>
          <w:tcPr>
            <w:tcW w:w="3240" w:type="dxa"/>
            <w:vAlign w:val="bottom"/>
          </w:tcPr>
          <w:p w14:paraId="5C6F5615" w14:textId="77777777" w:rsidR="00685E56" w:rsidRDefault="00685E56" w:rsidP="00685E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6465359" w14:textId="77777777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85081" w14:textId="4E5AE955" w:rsidR="00685E56" w:rsidRPr="00BC019C" w:rsidRDefault="00D73291" w:rsidP="00BC019C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01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176,195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5302A" w14:textId="77777777" w:rsidR="00685E56" w:rsidRPr="00BC5B27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AA27" w14:textId="71144C23" w:rsidR="00685E56" w:rsidRPr="00BC5B27" w:rsidRDefault="00EE7549" w:rsidP="00BC019C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D6D69" w14:textId="77777777" w:rsidR="00685E56" w:rsidRPr="00BC5B27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B4DC8" w14:textId="4415006E" w:rsidR="00685E56" w:rsidRPr="00B8681D" w:rsidRDefault="00B8681D" w:rsidP="00B8681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DA3B636" w14:textId="77777777" w:rsidR="00685E56" w:rsidRPr="00BC5B27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4C66A5A4" w:rsidR="00685E56" w:rsidRPr="00A93D86" w:rsidRDefault="00685E56" w:rsidP="00BC019C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E7549"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</w:t>
            </w:r>
            <w:r w:rsidR="00EE7549"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</w:tr>
      <w:tr w:rsidR="00685E56" w:rsidRPr="00933382" w14:paraId="580FE921" w14:textId="77777777" w:rsidTr="00BC019C">
        <w:tc>
          <w:tcPr>
            <w:tcW w:w="3240" w:type="dxa"/>
            <w:vAlign w:val="bottom"/>
          </w:tcPr>
          <w:p w14:paraId="4665333C" w14:textId="77777777" w:rsidR="00685E56" w:rsidRPr="00933382" w:rsidRDefault="00685E56" w:rsidP="00685E5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2" w:type="dxa"/>
            <w:vAlign w:val="bottom"/>
          </w:tcPr>
          <w:p w14:paraId="336B715E" w14:textId="77777777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BE9048E" w14:textId="77777777" w:rsidR="00685E56" w:rsidRPr="00933382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609A84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14BF7A" w14:textId="77777777" w:rsidR="00685E56" w:rsidRPr="00933382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02792C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EF5C42" w14:textId="77777777" w:rsidR="00685E56" w:rsidRPr="00933382" w:rsidRDefault="00685E56" w:rsidP="00685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45ABCF5" w14:textId="77777777" w:rsidR="00685E56" w:rsidRPr="00933382" w:rsidRDefault="00685E56" w:rsidP="00BC019C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E56" w:rsidRPr="00933382" w14:paraId="6F86EA20" w14:textId="77777777" w:rsidTr="00BC019C">
        <w:tc>
          <w:tcPr>
            <w:tcW w:w="3240" w:type="dxa"/>
            <w:vAlign w:val="bottom"/>
          </w:tcPr>
          <w:p w14:paraId="756F8701" w14:textId="77777777" w:rsidR="00685E56" w:rsidRPr="00933382" w:rsidRDefault="00685E56" w:rsidP="00685E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2" w:type="dxa"/>
            <w:vAlign w:val="bottom"/>
          </w:tcPr>
          <w:p w14:paraId="529B2068" w14:textId="77777777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37171D" w14:textId="04D704B3" w:rsidR="00685E56" w:rsidRPr="00933382" w:rsidRDefault="00D73291" w:rsidP="00BC019C">
            <w:pPr>
              <w:spacing w:line="240" w:lineRule="atLeast"/>
              <w:ind w:left="522" w:right="-436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(250,520)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7E8B80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1BA90C8" w14:textId="68C158B5" w:rsidR="00685E56" w:rsidRPr="00933382" w:rsidRDefault="00685E56" w:rsidP="00BC019C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1160F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C80947" w14:textId="55D2E0B7" w:rsidR="00685E56" w:rsidRPr="00933382" w:rsidRDefault="00B8681D" w:rsidP="00BC019C">
            <w:pPr>
              <w:tabs>
                <w:tab w:val="decimal" w:pos="82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3291">
              <w:rPr>
                <w:rFonts w:asciiTheme="majorBidi" w:hAnsiTheme="majorBidi" w:cstheme="majorBidi"/>
                <w:sz w:val="30"/>
                <w:szCs w:val="30"/>
              </w:rPr>
              <w:t>181,688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718BBBE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E71E6C" w14:textId="12952A25" w:rsidR="00685E56" w:rsidRPr="00933382" w:rsidRDefault="00685E56" w:rsidP="00BC019C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7549" w:rsidRPr="00BC019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E7549" w:rsidRPr="00BC01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7549" w:rsidRPr="00BC01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5E56" w:rsidRPr="00933382" w14:paraId="518AEC69" w14:textId="77777777" w:rsidTr="00BC019C">
        <w:tc>
          <w:tcPr>
            <w:tcW w:w="3240" w:type="dxa"/>
            <w:vAlign w:val="bottom"/>
          </w:tcPr>
          <w:p w14:paraId="6AACEE44" w14:textId="72DDCA26" w:rsidR="00685E56" w:rsidRPr="00933382" w:rsidRDefault="00685E56" w:rsidP="00685E5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272" w:type="dxa"/>
            <w:vAlign w:val="bottom"/>
          </w:tcPr>
          <w:p w14:paraId="073DA0C4" w14:textId="77777777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24D2E8E" w14:textId="14349A88" w:rsidR="00685E56" w:rsidRPr="00A93D86" w:rsidRDefault="004D5567" w:rsidP="00BC019C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73291"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</w:t>
            </w:r>
            <w:r w:rsidR="00B63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FFF5FF" w14:textId="77777777" w:rsidR="00685E56" w:rsidRPr="00A93D86" w:rsidRDefault="00685E56" w:rsidP="00685E5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78D0D82" w14:textId="3AB94028" w:rsidR="00685E56" w:rsidRPr="00933382" w:rsidRDefault="00685E56" w:rsidP="00BC019C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236" w:type="dxa"/>
            <w:shd w:val="clear" w:color="auto" w:fill="auto"/>
          </w:tcPr>
          <w:p w14:paraId="494BEDD9" w14:textId="77777777" w:rsidR="00685E56" w:rsidRPr="00933382" w:rsidRDefault="00685E56" w:rsidP="00685E5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00F06B76" w14:textId="659D8888" w:rsidR="00685E56" w:rsidRPr="00933382" w:rsidRDefault="00B8681D" w:rsidP="00BC019C">
            <w:pPr>
              <w:tabs>
                <w:tab w:val="decimal" w:pos="82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732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181,688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257483D" w14:textId="77777777" w:rsidR="00685E56" w:rsidRPr="00933382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97B12BF" w14:textId="0C6C90C1" w:rsidR="00685E56" w:rsidRPr="00A93D86" w:rsidRDefault="00685E56" w:rsidP="00BC019C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E7549"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65,98</w:t>
            </w:r>
            <w:r w:rsidR="00EE7549"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93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A611A5" w14:textId="5C009E16" w:rsidR="001312E5" w:rsidRDefault="001312E5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933382" w14:paraId="10A87E45" w14:textId="77777777" w:rsidTr="00632F91">
        <w:tc>
          <w:tcPr>
            <w:tcW w:w="2358" w:type="dxa"/>
            <w:vAlign w:val="bottom"/>
          </w:tcPr>
          <w:p w14:paraId="7BEAE63E" w14:textId="77777777"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7D8FCC95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933382" w14:paraId="0B7DD3AB" w14:textId="77777777" w:rsidTr="00197DBC">
        <w:tc>
          <w:tcPr>
            <w:tcW w:w="2358" w:type="dxa"/>
            <w:vAlign w:val="bottom"/>
          </w:tcPr>
          <w:p w14:paraId="2B00E693" w14:textId="77777777"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C9A5025" w14:textId="4EE5AA8F" w:rsidR="00AA7A37" w:rsidRPr="00933382" w:rsidRDefault="00EE7549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005301EF" w14:textId="44D5A732" w:rsidR="00AA7A37" w:rsidRPr="00933382" w:rsidRDefault="00EE7549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AA7A37" w:rsidRPr="00933382" w14:paraId="5D0B536C" w14:textId="77777777" w:rsidTr="00197DBC">
        <w:tc>
          <w:tcPr>
            <w:tcW w:w="2358" w:type="dxa"/>
            <w:vAlign w:val="bottom"/>
          </w:tcPr>
          <w:p w14:paraId="752DF02E" w14:textId="6AB9F228" w:rsidR="00AA7A37" w:rsidRPr="00C50720" w:rsidRDefault="00802ADC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507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E64119B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08E862C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7165579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9914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FD918E9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54F07B1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933382" w14:paraId="5644E7BB" w14:textId="77777777" w:rsidTr="00632F91">
        <w:tc>
          <w:tcPr>
            <w:tcW w:w="2358" w:type="dxa"/>
            <w:vAlign w:val="bottom"/>
          </w:tcPr>
          <w:p w14:paraId="168C322D" w14:textId="77777777" w:rsidR="00AA7A37" w:rsidRPr="00C50720" w:rsidRDefault="00AA7A37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B6D96F5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0720" w:rsidRPr="00933382" w14:paraId="74C6EE3A" w14:textId="77777777" w:rsidTr="008430F6">
        <w:tc>
          <w:tcPr>
            <w:tcW w:w="9179" w:type="dxa"/>
            <w:gridSpan w:val="12"/>
            <w:vAlign w:val="bottom"/>
          </w:tcPr>
          <w:p w14:paraId="23B513D7" w14:textId="6FC52905" w:rsidR="00C50720" w:rsidRPr="00933382" w:rsidRDefault="00C50720" w:rsidP="00C50720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507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685E56" w:rsidRPr="00933382" w14:paraId="73A5A5CD" w14:textId="77777777" w:rsidTr="00F32673">
        <w:tc>
          <w:tcPr>
            <w:tcW w:w="2358" w:type="dxa"/>
            <w:vAlign w:val="bottom"/>
          </w:tcPr>
          <w:p w14:paraId="2C7AC9A6" w14:textId="142CAA27" w:rsidR="00685E56" w:rsidRPr="00933382" w:rsidRDefault="009F7677" w:rsidP="00685E5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96C18A" w14:textId="4CAF004A" w:rsidR="00685E56" w:rsidRPr="0068359C" w:rsidRDefault="00BD08FB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F76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8BBBFA" w14:textId="2372D8F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B72E93" w14:textId="522B487C" w:rsidR="00685E56" w:rsidRPr="00933382" w:rsidRDefault="009F7677" w:rsidP="00A969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82A58E" w14:textId="77777777" w:rsidR="00685E56" w:rsidRPr="00933382" w:rsidRDefault="00685E56" w:rsidP="00A969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15FE7E" w14:textId="39B79640" w:rsidR="00685E56" w:rsidRPr="00933382" w:rsidRDefault="009F7677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8359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D113AC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4EC768B" w14:textId="26F10E7B" w:rsidR="00685E56" w:rsidRPr="008A219E" w:rsidRDefault="009F7677" w:rsidP="009F767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7677">
              <w:rPr>
                <w:rFonts w:asciiTheme="majorBidi" w:hAnsiTheme="majorBidi" w:cstheme="majorBidi"/>
                <w:sz w:val="26"/>
                <w:szCs w:val="26"/>
              </w:rPr>
              <w:t>(250)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8C69CC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C36C89" w14:textId="05E793CA" w:rsidR="00685E56" w:rsidRPr="00933382" w:rsidRDefault="008A219E" w:rsidP="008A21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278ACD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04BBCD" w14:textId="7DCD47EC" w:rsidR="00685E56" w:rsidRPr="00933382" w:rsidRDefault="009F7677" w:rsidP="009F767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(250)</w:t>
            </w:r>
          </w:p>
        </w:tc>
      </w:tr>
      <w:tr w:rsidR="009F7677" w:rsidRPr="00933382" w14:paraId="63958EE1" w14:textId="77777777" w:rsidTr="00F32673">
        <w:tc>
          <w:tcPr>
            <w:tcW w:w="2358" w:type="dxa"/>
            <w:vAlign w:val="bottom"/>
          </w:tcPr>
          <w:p w14:paraId="78990326" w14:textId="092CBB86" w:rsidR="009F7677" w:rsidRDefault="009F7677" w:rsidP="009F767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ABD78" w14:textId="1422BC7A" w:rsidR="009F7677" w:rsidRDefault="009F7677" w:rsidP="009F767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E37764" w14:textId="77777777" w:rsidR="009F7677" w:rsidRPr="00933382" w:rsidRDefault="009F7677" w:rsidP="009F767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680627" w14:textId="13A56206" w:rsidR="009F7677" w:rsidRDefault="009F7677" w:rsidP="009F767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C0E34E" w14:textId="77777777" w:rsidR="009F7677" w:rsidRPr="00933382" w:rsidRDefault="009F7677" w:rsidP="009F767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DCF8B5" w14:textId="4AAE4184" w:rsidR="009F7677" w:rsidRDefault="009F7677" w:rsidP="009F767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E1BA2" w14:textId="77777777" w:rsidR="009F7677" w:rsidRPr="00933382" w:rsidRDefault="009F7677" w:rsidP="009F767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B6F48F" w14:textId="1A144DC8" w:rsidR="009F7677" w:rsidRDefault="009F7677" w:rsidP="009F76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10290" w14:textId="77777777" w:rsidR="009F7677" w:rsidRPr="00933382" w:rsidRDefault="009F7677" w:rsidP="009F767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C5C4ED1" w14:textId="17F8A98E" w:rsidR="009F7677" w:rsidRDefault="009F7677" w:rsidP="009F76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86F2F" w14:textId="77777777" w:rsidR="009F7677" w:rsidRPr="00933382" w:rsidRDefault="009F7677" w:rsidP="009F767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DE2DF3" w14:textId="398D7365" w:rsidR="009F7677" w:rsidRDefault="009F7677" w:rsidP="009F76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45801" w:rsidRPr="00933382" w14:paraId="49ACA5E3" w14:textId="77777777" w:rsidTr="00F32673">
        <w:tc>
          <w:tcPr>
            <w:tcW w:w="2358" w:type="dxa"/>
            <w:vAlign w:val="bottom"/>
          </w:tcPr>
          <w:p w14:paraId="0426C628" w14:textId="2A20C0C6" w:rsidR="00D45801" w:rsidRDefault="00D45801" w:rsidP="00D45801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8C8D6D" w14:textId="4A18DD7F" w:rsidR="00D45801" w:rsidRPr="00933382" w:rsidRDefault="0068359C" w:rsidP="009507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A69F8" w14:textId="77777777" w:rsidR="00D45801" w:rsidRPr="00933382" w:rsidRDefault="00D45801" w:rsidP="00D4580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D6021BC" w14:textId="64A22D89" w:rsidR="00D45801" w:rsidRPr="00933382" w:rsidRDefault="0068359C" w:rsidP="009507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B36E9" w14:textId="77777777" w:rsidR="00D45801" w:rsidRPr="00933382" w:rsidRDefault="00D45801" w:rsidP="00D4580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F766E2D" w14:textId="07D0D8F0" w:rsidR="00D45801" w:rsidRPr="00933382" w:rsidRDefault="0068359C" w:rsidP="00950795">
            <w:pPr>
              <w:tabs>
                <w:tab w:val="decimal" w:pos="-11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6D6C9F" w14:textId="77777777" w:rsidR="00D45801" w:rsidRPr="00933382" w:rsidRDefault="00D45801" w:rsidP="00D4580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9ECD30D" w14:textId="272ACBB4" w:rsidR="00D45801" w:rsidRDefault="00D45801" w:rsidP="00D4580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69518B" w14:textId="77777777" w:rsidR="00D45801" w:rsidRPr="00933382" w:rsidRDefault="00D45801" w:rsidP="00D4580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C6A27B3" w14:textId="59F3335C" w:rsidR="00D45801" w:rsidRDefault="00EE7549" w:rsidP="00D4580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4580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81CE92" w14:textId="77777777" w:rsidR="00D45801" w:rsidRPr="00933382" w:rsidRDefault="00D45801" w:rsidP="00D4580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DEC15C" w14:textId="1FD1C6F6" w:rsidR="00D45801" w:rsidRDefault="00D45801" w:rsidP="00D4580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(86)</w:t>
            </w:r>
          </w:p>
        </w:tc>
      </w:tr>
      <w:tr w:rsidR="00685E56" w:rsidRPr="00933382" w14:paraId="0593FDA2" w14:textId="77777777" w:rsidTr="00F32673">
        <w:tc>
          <w:tcPr>
            <w:tcW w:w="2358" w:type="dxa"/>
            <w:vAlign w:val="bottom"/>
          </w:tcPr>
          <w:p w14:paraId="34D68CE7" w14:textId="77777777" w:rsidR="00685E56" w:rsidRPr="00933382" w:rsidRDefault="00685E56" w:rsidP="00685E5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E85542" w14:textId="548D78EF" w:rsidR="00685E56" w:rsidRPr="00933382" w:rsidRDefault="0068359C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(3,778)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B888F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2D003" w14:textId="3CB9D0B7" w:rsidR="00685E56" w:rsidRPr="00933382" w:rsidRDefault="0068359C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02B271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849177" w14:textId="59101B38" w:rsidR="00685E56" w:rsidRPr="00933382" w:rsidRDefault="0068359C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31CF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CFCB926" w14:textId="608409DB" w:rsidR="00685E56" w:rsidRPr="00933382" w:rsidRDefault="00685E56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7D6D2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D92555" w14:textId="4BB8DEBC" w:rsidR="00685E56" w:rsidRPr="00933382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7A0F0F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A0A2D8" w14:textId="58C02774" w:rsidR="00685E56" w:rsidRPr="00933382" w:rsidRDefault="00685E56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</w:tr>
      <w:tr w:rsidR="00685E56" w:rsidRPr="00933382" w14:paraId="7541D8C3" w14:textId="77777777" w:rsidTr="00F32673">
        <w:tc>
          <w:tcPr>
            <w:tcW w:w="2358" w:type="dxa"/>
            <w:vAlign w:val="bottom"/>
          </w:tcPr>
          <w:p w14:paraId="1975D611" w14:textId="3EFDC946" w:rsidR="00685E56" w:rsidRPr="00933382" w:rsidRDefault="004076D9" w:rsidP="00685E5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685E56"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จากการประมาณตามหลักการคณิตศาสตร์ประกันภัย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21614" w14:textId="52653ED7" w:rsidR="00685E56" w:rsidRPr="00933382" w:rsidRDefault="0068359C" w:rsidP="009507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35D72E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D859" w14:textId="3F88BE31" w:rsidR="00685E56" w:rsidRPr="00933382" w:rsidRDefault="0068359C" w:rsidP="009507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54C9F7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4D77B" w14:textId="59F12921" w:rsidR="00685E56" w:rsidRPr="00933382" w:rsidRDefault="0068359C" w:rsidP="00950795">
            <w:pPr>
              <w:tabs>
                <w:tab w:val="decimal" w:pos="-11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5B5FD9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03B0" w14:textId="26F899C1" w:rsidR="00685E56" w:rsidRPr="00933382" w:rsidRDefault="00685E56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5,79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F5A71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8348" w14:textId="75AA1558" w:rsidR="00685E56" w:rsidRPr="00933382" w:rsidRDefault="00EE7549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685E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F24004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EB1A4" w14:textId="2B6C803E" w:rsidR="00685E56" w:rsidRPr="00933382" w:rsidRDefault="00685E56" w:rsidP="00685E56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96,557)</w:t>
            </w:r>
          </w:p>
        </w:tc>
      </w:tr>
      <w:tr w:rsidR="00685E56" w:rsidRPr="00744476" w14:paraId="66B39285" w14:textId="77777777" w:rsidTr="00F32673">
        <w:tc>
          <w:tcPr>
            <w:tcW w:w="2358" w:type="dxa"/>
            <w:vAlign w:val="bottom"/>
          </w:tcPr>
          <w:p w14:paraId="7A25982A" w14:textId="77777777" w:rsidR="00685E56" w:rsidRPr="00933382" w:rsidRDefault="00685E56" w:rsidP="00685E5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6FAF" w14:textId="76B48824" w:rsidR="00685E56" w:rsidRPr="00933382" w:rsidRDefault="0068359C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(3,787)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0839C1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C8F42" w14:textId="52E299FC" w:rsidR="00685E56" w:rsidRPr="00933382" w:rsidRDefault="0068359C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30B145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52D2" w14:textId="1A1EB795" w:rsidR="00685E56" w:rsidRPr="00933382" w:rsidRDefault="0068359C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(3,788)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2F2951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0D8E6" w14:textId="0A2337E5" w:rsidR="00685E56" w:rsidRPr="00933382" w:rsidRDefault="00685E56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8359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247,088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9DCC8B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CB3EE" w14:textId="22EAAB89" w:rsidR="00685E56" w:rsidRPr="00933382" w:rsidRDefault="00EE7549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685E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F9D96" w14:textId="77777777" w:rsidR="00685E56" w:rsidRPr="00933382" w:rsidRDefault="00685E56" w:rsidP="00685E5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3B29" w14:textId="7C001F1D" w:rsidR="00685E56" w:rsidRPr="00933382" w:rsidRDefault="00685E56" w:rsidP="00685E5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8359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197,828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69FA8CEB" w14:textId="450BD04D" w:rsidR="00F55B87" w:rsidRDefault="00F55B87">
      <w:r>
        <w:br w:type="page"/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B5623F" w:rsidRPr="00933382" w14:paraId="51BA290D" w14:textId="77777777" w:rsidTr="00852B91">
        <w:tc>
          <w:tcPr>
            <w:tcW w:w="2358" w:type="dxa"/>
            <w:vAlign w:val="bottom"/>
          </w:tcPr>
          <w:p w14:paraId="6D84AB57" w14:textId="77777777" w:rsidR="00B5623F" w:rsidRPr="00933382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5AE1076" w14:textId="42276DD8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623F" w:rsidRPr="00933382" w14:paraId="304331F7" w14:textId="77777777" w:rsidTr="00852B91">
        <w:tc>
          <w:tcPr>
            <w:tcW w:w="2358" w:type="dxa"/>
            <w:vAlign w:val="bottom"/>
          </w:tcPr>
          <w:p w14:paraId="6DC5BBAD" w14:textId="77777777" w:rsidR="00B5623F" w:rsidRPr="00933382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5BDC186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BB61E40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44B35EA8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B5623F" w:rsidRPr="00933382" w14:paraId="3B5D9CF8" w14:textId="77777777" w:rsidTr="00852B91">
        <w:tc>
          <w:tcPr>
            <w:tcW w:w="2358" w:type="dxa"/>
            <w:vAlign w:val="bottom"/>
          </w:tcPr>
          <w:p w14:paraId="1CE0AFE4" w14:textId="77777777" w:rsidR="00B5623F" w:rsidRPr="00C50720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507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2C88B87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9DA1BF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452DED9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A3C0918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2C35A487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0F59B79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5A2EED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63C6F5E3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D403B8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A9F8627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EA7DFA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2EFCABE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0441BC96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68EC66A2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02A5222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29DB0CE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6948921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B5623F" w:rsidRPr="00933382" w14:paraId="3B9E6D06" w14:textId="77777777" w:rsidTr="00852B91">
        <w:tc>
          <w:tcPr>
            <w:tcW w:w="2358" w:type="dxa"/>
            <w:vAlign w:val="bottom"/>
          </w:tcPr>
          <w:p w14:paraId="115BA8BE" w14:textId="77777777" w:rsidR="00B5623F" w:rsidRPr="00C50720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046541EA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623F" w:rsidRPr="00933382" w14:paraId="11075666" w14:textId="77777777" w:rsidTr="00852B91">
        <w:tc>
          <w:tcPr>
            <w:tcW w:w="9179" w:type="dxa"/>
            <w:gridSpan w:val="12"/>
            <w:vAlign w:val="bottom"/>
          </w:tcPr>
          <w:p w14:paraId="47C94FCD" w14:textId="77777777" w:rsidR="00B5623F" w:rsidRPr="00933382" w:rsidRDefault="00B5623F" w:rsidP="00B5623F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507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B5623F" w:rsidRPr="00933382" w14:paraId="31892A49" w14:textId="77777777" w:rsidTr="006A0DE8">
        <w:tc>
          <w:tcPr>
            <w:tcW w:w="2358" w:type="dxa"/>
            <w:vAlign w:val="bottom"/>
          </w:tcPr>
          <w:p w14:paraId="618A423F" w14:textId="47BAD191" w:rsidR="00B5623F" w:rsidRPr="00933382" w:rsidRDefault="00B5623F" w:rsidP="00B5623F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1C57C3" w14:textId="65068DE0" w:rsidR="00B5623F" w:rsidRPr="0068359C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5F8465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D66E525" w14:textId="477DC149" w:rsidR="00B5623F" w:rsidRPr="0032090E" w:rsidRDefault="00B5623F" w:rsidP="00BD75B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2090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7176BC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EE4F047" w14:textId="3E6CF179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E28F6F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1A585A4" w14:textId="747894A2" w:rsidR="00B5623F" w:rsidRPr="008A219E" w:rsidRDefault="00B5623F" w:rsidP="00BD75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04C923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A4EE0E" w14:textId="50EAF759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4D3440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DA58AF" w14:textId="611FEBC5" w:rsidR="00B5623F" w:rsidRPr="00933382" w:rsidRDefault="00B5623F" w:rsidP="00BD75B2">
            <w:pPr>
              <w:tabs>
                <w:tab w:val="decimal" w:pos="-8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623F" w:rsidRPr="00933382" w14:paraId="42A6A74B" w14:textId="77777777" w:rsidTr="006A0DE8">
        <w:tc>
          <w:tcPr>
            <w:tcW w:w="2358" w:type="dxa"/>
            <w:vAlign w:val="bottom"/>
          </w:tcPr>
          <w:p w14:paraId="7627FDF8" w14:textId="20A4C7A0" w:rsidR="00B5623F" w:rsidRDefault="00B5623F" w:rsidP="00B5623F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470FEC" w14:textId="6C8AFD8B" w:rsidR="00B5623F" w:rsidRPr="00B5623F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3AC23F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53AF247" w14:textId="2B2DB515" w:rsidR="00B5623F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6D96AF" w14:textId="77777777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43AB262" w14:textId="1388BC93" w:rsidR="00B5623F" w:rsidRDefault="00B5623F" w:rsidP="00A53EE0">
            <w:pPr>
              <w:tabs>
                <w:tab w:val="decimal" w:pos="6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DA285A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E4ADADE" w14:textId="7FB713FD" w:rsidR="00B5623F" w:rsidRPr="00B5623F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5623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BB25C7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A526CC" w14:textId="2D86C0C8" w:rsidR="00B5623F" w:rsidRPr="00B5623F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56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CE4257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3D3E28B" w14:textId="259E737A" w:rsidR="00B5623F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5623F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5623F" w:rsidRPr="00933382" w14:paraId="26622994" w14:textId="77777777" w:rsidTr="006A0DE8">
        <w:tc>
          <w:tcPr>
            <w:tcW w:w="2358" w:type="dxa"/>
            <w:vAlign w:val="bottom"/>
          </w:tcPr>
          <w:p w14:paraId="0E6CB5F3" w14:textId="59F609DD" w:rsidR="00B5623F" w:rsidRDefault="00B5623F" w:rsidP="00B5623F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B87">
              <w:rPr>
                <w:rFonts w:asciiTheme="majorBidi" w:hAnsi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เบ็ดเสร็จอื่นของบริษัทย่อย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8CEC9D" w14:textId="4EE554A7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E2BDC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C57541" w14:textId="4EED5DB0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3032C0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17DE92" w14:textId="03300CAC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25350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D0320D2" w14:textId="6562CCE4" w:rsidR="00B5623F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(30,845)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0EDC66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12A1329" w14:textId="1A5B3FB1" w:rsidR="00B5623F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E117D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061E384" w14:textId="39A73341" w:rsidR="00B5623F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(30,845)</w:t>
            </w:r>
          </w:p>
        </w:tc>
      </w:tr>
      <w:tr w:rsidR="00B5623F" w:rsidRPr="00933382" w14:paraId="346D9322" w14:textId="77777777" w:rsidTr="006A0DE8">
        <w:tc>
          <w:tcPr>
            <w:tcW w:w="2358" w:type="dxa"/>
            <w:vAlign w:val="bottom"/>
          </w:tcPr>
          <w:p w14:paraId="1EE1D874" w14:textId="5E66292A" w:rsidR="00B5623F" w:rsidRPr="00933382" w:rsidRDefault="00B5623F" w:rsidP="00B5623F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B87">
              <w:rPr>
                <w:rFonts w:asciiTheme="majorBidi" w:hAnsi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ร่วมตามวิธีส่วนได้เสีย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398AC5" w14:textId="10462752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8D7CFD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00AC15" w14:textId="6E5F4050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D687FB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2B86AA" w14:textId="573340DC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A29D5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83B6CE" w14:textId="644C253E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(935)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08E249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DE0879" w14:textId="583D95E3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F7F0C3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DC2468" w14:textId="4DAC018D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(935)</w:t>
            </w:r>
          </w:p>
        </w:tc>
      </w:tr>
      <w:tr w:rsidR="00B5623F" w:rsidRPr="00933382" w14:paraId="6B474D2B" w14:textId="77777777" w:rsidTr="006A0DE8">
        <w:tc>
          <w:tcPr>
            <w:tcW w:w="2358" w:type="dxa"/>
            <w:vAlign w:val="bottom"/>
          </w:tcPr>
          <w:p w14:paraId="6AB241A9" w14:textId="3C9F68B9" w:rsidR="00B5623F" w:rsidRPr="00933382" w:rsidRDefault="00B5623F" w:rsidP="00B5623F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ขาดทุนจากการประมาณตามหลักการคณิตศาสตร์ประกันภัย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DE714" w14:textId="4A815DAB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E6DFAF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FE1E4" w14:textId="5FF34881" w:rsidR="00B5623F" w:rsidRPr="00933382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29ACD7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872BE" w14:textId="13315F79" w:rsidR="00B5623F" w:rsidRPr="00933382" w:rsidRDefault="00B5623F" w:rsidP="00B5623F">
            <w:pPr>
              <w:tabs>
                <w:tab w:val="decimal" w:pos="-11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B6DD87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8393" w14:textId="682859EE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8D57BA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B2C52" w14:textId="6F0EE968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903701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D34D7" w14:textId="77777777" w:rsidR="00B5623F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9B0CD0" w14:textId="3D80F1E6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65,9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</w:tr>
      <w:tr w:rsidR="00B5623F" w:rsidRPr="00744476" w14:paraId="69A5A509" w14:textId="77777777" w:rsidTr="006A0DE8">
        <w:tc>
          <w:tcPr>
            <w:tcW w:w="2358" w:type="dxa"/>
            <w:vAlign w:val="bottom"/>
          </w:tcPr>
          <w:p w14:paraId="29686102" w14:textId="16CCDD93" w:rsidR="00B5623F" w:rsidRPr="00933382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6345" w14:textId="6B47B408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</w:t>
            </w:r>
            <w:r w:rsidR="006A0D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1303DD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1F28" w14:textId="26342E61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2034A0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F919B" w14:textId="3AE40958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(3,789)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1929E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290CA" w14:textId="59474118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239,342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9639C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F236D" w14:textId="1D99248A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DED894" w14:textId="77777777" w:rsidR="00B5623F" w:rsidRPr="00933382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7604A" w14:textId="171B8E6A" w:rsidR="00B5623F" w:rsidRPr="00933382" w:rsidRDefault="00B5623F" w:rsidP="00B5623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197,830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7142F156" w14:textId="30316881" w:rsidR="00B5623F" w:rsidRDefault="00B5623F"/>
    <w:p w14:paraId="75294FA3" w14:textId="77777777" w:rsidR="00947ACF" w:rsidRDefault="00947AC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744476" w14:paraId="27D70E1D" w14:textId="77777777" w:rsidTr="00F72743">
        <w:tc>
          <w:tcPr>
            <w:tcW w:w="3841" w:type="dxa"/>
          </w:tcPr>
          <w:p w14:paraId="24BDC96B" w14:textId="1E305722" w:rsidR="00327186" w:rsidRPr="0095472E" w:rsidRDefault="0095472E" w:rsidP="0095472E">
            <w:pPr>
              <w:spacing w:line="240" w:lineRule="auto"/>
              <w:ind w:left="540" w:hanging="5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3C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37" w:type="dxa"/>
            <w:gridSpan w:val="7"/>
          </w:tcPr>
          <w:p w14:paraId="1FE4CE9D" w14:textId="77777777" w:rsidR="00327186" w:rsidRPr="00744476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A0" w:rsidRPr="00744476" w14:paraId="20FFFC86" w14:textId="77777777" w:rsidTr="00F72743">
        <w:tc>
          <w:tcPr>
            <w:tcW w:w="3841" w:type="dxa"/>
          </w:tcPr>
          <w:p w14:paraId="00454768" w14:textId="77777777" w:rsidR="00976AA0" w:rsidRPr="00744476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1D2BB645" w:rsidR="00976AA0" w:rsidRPr="00744476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78B5DFAB" w14:textId="77777777" w:rsidR="00976AA0" w:rsidRPr="00744476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46E7BAAC" w:rsidR="00976AA0" w:rsidRPr="00744476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87750" w:rsidRPr="00744476" w14:paraId="0115B566" w14:textId="77777777" w:rsidTr="00550585">
        <w:tc>
          <w:tcPr>
            <w:tcW w:w="3841" w:type="dxa"/>
          </w:tcPr>
          <w:p w14:paraId="01D8C6BE" w14:textId="77777777" w:rsidR="00887750" w:rsidRPr="00744476" w:rsidRDefault="00887750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4D0C8F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E7CA3A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94602CA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5D28D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DD21FAA" w14:textId="042F80D0" w:rsidR="00887750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391F82" w:rsidRPr="00744476" w14:paraId="47BF572F" w14:textId="77777777" w:rsidTr="00F72743">
        <w:tc>
          <w:tcPr>
            <w:tcW w:w="3841" w:type="dxa"/>
          </w:tcPr>
          <w:p w14:paraId="17875B0D" w14:textId="77777777" w:rsidR="00391F82" w:rsidRPr="00744476" w:rsidRDefault="00391F82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1F731F35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F82" w:rsidRPr="00744476" w14:paraId="083E5828" w14:textId="77777777" w:rsidTr="00F72743">
        <w:tc>
          <w:tcPr>
            <w:tcW w:w="3841" w:type="dxa"/>
          </w:tcPr>
          <w:p w14:paraId="12807F51" w14:textId="77777777" w:rsidR="00391F82" w:rsidRPr="00744476" w:rsidRDefault="00391F82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F82" w:rsidRPr="00744476" w14:paraId="5C050858" w14:textId="77777777" w:rsidTr="00FB16C8">
        <w:tc>
          <w:tcPr>
            <w:tcW w:w="3841" w:type="dxa"/>
          </w:tcPr>
          <w:p w14:paraId="5AC89FE4" w14:textId="562848C2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14:paraId="5DAAD1DB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41AB34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1D244" w14:textId="3B459D2F" w:rsidR="00391F82" w:rsidRPr="00744476" w:rsidRDefault="00914C01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2,764,84</w:t>
            </w:r>
            <w:r w:rsidR="007F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CFC5597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76C685C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C577C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9E4DD27" w14:textId="74A5565E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,743,043</w:t>
            </w:r>
          </w:p>
        </w:tc>
      </w:tr>
      <w:tr w:rsidR="00391F82" w:rsidRPr="00744476" w14:paraId="18A9775B" w14:textId="77777777" w:rsidTr="00FB16C8">
        <w:tc>
          <w:tcPr>
            <w:tcW w:w="3841" w:type="dxa"/>
          </w:tcPr>
          <w:p w14:paraId="481DF674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14:paraId="40849BDA" w14:textId="4F96DCE7" w:rsidR="00391F82" w:rsidRPr="00744476" w:rsidRDefault="00914C01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5BE09F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51936" w14:textId="75E74648" w:rsidR="00391F82" w:rsidRPr="00744476" w:rsidRDefault="00914C01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552,96</w:t>
            </w:r>
            <w:r w:rsidR="007F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1652A93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F09EB" w14:textId="5EFE66AB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CC3EE8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62F83" w14:textId="3B499F11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548,60</w:t>
            </w:r>
            <w:r w:rsidR="00A53E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91F82" w:rsidRPr="00744476" w14:paraId="30422DF6" w14:textId="77777777" w:rsidTr="00FB16C8">
        <w:tc>
          <w:tcPr>
            <w:tcW w:w="3841" w:type="dxa"/>
          </w:tcPr>
          <w:p w14:paraId="38548B77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14:paraId="1E7730EB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9C754C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64CBADA" w14:textId="708FB11A" w:rsidR="00391F82" w:rsidRPr="00744476" w:rsidRDefault="007F32E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(90,005)</w:t>
            </w:r>
          </w:p>
        </w:tc>
        <w:tc>
          <w:tcPr>
            <w:tcW w:w="236" w:type="dxa"/>
            <w:shd w:val="clear" w:color="auto" w:fill="auto"/>
          </w:tcPr>
          <w:p w14:paraId="58A919A8" w14:textId="77777777" w:rsidR="00391F82" w:rsidRPr="00D4501B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4A216A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0C21D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753ADE0" w14:textId="41BDC755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(74,41</w:t>
            </w:r>
            <w:r w:rsidR="00A53E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1F82" w:rsidRPr="00744476" w14:paraId="53971255" w14:textId="77777777" w:rsidTr="00FB16C8">
        <w:tc>
          <w:tcPr>
            <w:tcW w:w="3841" w:type="dxa"/>
          </w:tcPr>
          <w:p w14:paraId="75EA0A0F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14:paraId="2E90DD88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F7C75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64402" w14:textId="325915A6" w:rsidR="00391F82" w:rsidRPr="00744476" w:rsidRDefault="007F32E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</w:t>
            </w:r>
            <w:r w:rsidR="00366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8BE0B7" w14:textId="77777777" w:rsidR="00391F82" w:rsidRPr="00D4501B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33873BE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D20C2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9E790F" w14:textId="0413F11E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66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836,185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1F82" w:rsidRPr="00744476" w14:paraId="150B17B9" w14:textId="77777777" w:rsidTr="00FB16C8">
        <w:tc>
          <w:tcPr>
            <w:tcW w:w="3841" w:type="dxa"/>
          </w:tcPr>
          <w:p w14:paraId="65A73792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14:paraId="5B0BBD12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613DFE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942D09" w14:textId="1C27D524" w:rsidR="00391F82" w:rsidRPr="00744476" w:rsidRDefault="007F32E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330,148</w:t>
            </w:r>
          </w:p>
        </w:tc>
        <w:tc>
          <w:tcPr>
            <w:tcW w:w="236" w:type="dxa"/>
            <w:shd w:val="clear" w:color="auto" w:fill="auto"/>
          </w:tcPr>
          <w:p w14:paraId="7490A488" w14:textId="77777777" w:rsidR="00391F82" w:rsidRPr="00D4501B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C04F5AE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21338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B7FA54" w14:textId="676E9136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61,544</w:t>
            </w:r>
          </w:p>
        </w:tc>
      </w:tr>
      <w:tr w:rsidR="00FB16C8" w:rsidRPr="00744476" w14:paraId="5F7A8AA8" w14:textId="77777777" w:rsidTr="00FB16C8">
        <w:tc>
          <w:tcPr>
            <w:tcW w:w="3841" w:type="dxa"/>
          </w:tcPr>
          <w:p w14:paraId="64A2AE10" w14:textId="43AF8204" w:rsidR="00FB16C8" w:rsidRPr="00744476" w:rsidRDefault="00FB16C8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6C8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="00051225">
              <w:rPr>
                <w:rFonts w:asciiTheme="majorBidi" w:hAnsiTheme="majorBidi"/>
                <w:sz w:val="30"/>
                <w:szCs w:val="30"/>
              </w:rPr>
              <w:br/>
            </w:r>
            <w:r w:rsidRPr="00FB16C8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14" w:type="dxa"/>
            <w:shd w:val="clear" w:color="auto" w:fill="auto"/>
          </w:tcPr>
          <w:p w14:paraId="4FFC992B" w14:textId="77777777" w:rsidR="00FB16C8" w:rsidRPr="00744476" w:rsidRDefault="00FB16C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8CDC0B" w14:textId="77777777" w:rsidR="00FB16C8" w:rsidRPr="00744476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EE2482B" w14:textId="680D49C2" w:rsidR="00FB16C8" w:rsidRDefault="00FB16C8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,313</w:t>
            </w:r>
          </w:p>
        </w:tc>
        <w:tc>
          <w:tcPr>
            <w:tcW w:w="236" w:type="dxa"/>
            <w:shd w:val="clear" w:color="auto" w:fill="auto"/>
          </w:tcPr>
          <w:p w14:paraId="09F77FFA" w14:textId="77777777" w:rsidR="00FB16C8" w:rsidRPr="00D4501B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F551F0" w14:textId="77777777" w:rsidR="00FB16C8" w:rsidRPr="00744476" w:rsidRDefault="00FB16C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56643" w14:textId="77777777" w:rsidR="00FB16C8" w:rsidRPr="00744476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340FEC5" w14:textId="15146362" w:rsidR="00FB16C8" w:rsidRDefault="0032090E" w:rsidP="003209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16C8" w:rsidRPr="00744476" w14:paraId="3D03984A" w14:textId="77777777" w:rsidTr="00FB16C8">
        <w:tc>
          <w:tcPr>
            <w:tcW w:w="3841" w:type="dxa"/>
          </w:tcPr>
          <w:p w14:paraId="7C4BD250" w14:textId="545D4285" w:rsidR="00FB16C8" w:rsidRPr="00FB16C8" w:rsidRDefault="00FB16C8" w:rsidP="00391F82">
            <w:pPr>
              <w:spacing w:line="240" w:lineRule="atLeast"/>
              <w:ind w:left="274" w:hanging="274"/>
              <w:rPr>
                <w:rFonts w:asciiTheme="majorBidi" w:hAnsiTheme="majorBidi"/>
                <w:sz w:val="30"/>
                <w:szCs w:val="30"/>
                <w:cs/>
              </w:rPr>
            </w:pPr>
            <w:r w:rsidRPr="00FB16C8">
              <w:rPr>
                <w:rFonts w:asciiTheme="majorBidi" w:hAnsiTheme="majorBidi"/>
                <w:sz w:val="30"/>
                <w:szCs w:val="30"/>
                <w:cs/>
              </w:rPr>
              <w:t>ผลขาดทุนในปีก่อนที่มารับรู้เป็นสินทรัพย์ภาษีเงินได้รอการตัดบัญชีในปีปัจจุบัน</w:t>
            </w:r>
          </w:p>
        </w:tc>
        <w:tc>
          <w:tcPr>
            <w:tcW w:w="1114" w:type="dxa"/>
            <w:shd w:val="clear" w:color="auto" w:fill="auto"/>
          </w:tcPr>
          <w:p w14:paraId="03D03D61" w14:textId="77777777" w:rsidR="00FB16C8" w:rsidRPr="00744476" w:rsidRDefault="00FB16C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F5E85" w14:textId="77777777" w:rsidR="00FB16C8" w:rsidRPr="00744476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69FB91" w14:textId="2F407461" w:rsidR="00FB16C8" w:rsidRDefault="00FB16C8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(101,969)</w:t>
            </w:r>
          </w:p>
        </w:tc>
        <w:tc>
          <w:tcPr>
            <w:tcW w:w="236" w:type="dxa"/>
            <w:shd w:val="clear" w:color="auto" w:fill="auto"/>
          </w:tcPr>
          <w:p w14:paraId="48E4CF0E" w14:textId="77777777" w:rsidR="00FB16C8" w:rsidRPr="00D4501B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CE81CB6" w14:textId="77777777" w:rsidR="00FB16C8" w:rsidRPr="00744476" w:rsidRDefault="00FB16C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236AD" w14:textId="77777777" w:rsidR="00FB16C8" w:rsidRPr="00744476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186C67" w14:textId="4A355AE7" w:rsidR="00FB16C8" w:rsidRDefault="0032090E" w:rsidP="003209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16C8" w:rsidRPr="00744476" w14:paraId="4DDBBBDB" w14:textId="77777777" w:rsidTr="00FB16C8">
        <w:tc>
          <w:tcPr>
            <w:tcW w:w="3841" w:type="dxa"/>
          </w:tcPr>
          <w:p w14:paraId="5163BE83" w14:textId="4D49EFF9" w:rsidR="00FB16C8" w:rsidRPr="00FB16C8" w:rsidRDefault="00FB16C8" w:rsidP="00391F82">
            <w:pPr>
              <w:spacing w:line="240" w:lineRule="atLeast"/>
              <w:ind w:left="274" w:hanging="274"/>
              <w:rPr>
                <w:rFonts w:asciiTheme="majorBidi" w:hAnsiTheme="majorBidi"/>
                <w:sz w:val="30"/>
                <w:szCs w:val="30"/>
                <w:cs/>
              </w:rPr>
            </w:pPr>
            <w:r w:rsidRPr="00FB16C8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14" w:type="dxa"/>
            <w:shd w:val="clear" w:color="auto" w:fill="auto"/>
          </w:tcPr>
          <w:p w14:paraId="7A907CEE" w14:textId="77777777" w:rsidR="00FB16C8" w:rsidRPr="00744476" w:rsidRDefault="00FB16C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15B265" w14:textId="77777777" w:rsidR="00FB16C8" w:rsidRPr="00744476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6990F4" w14:textId="392C5936" w:rsidR="00FB16C8" w:rsidRDefault="00FB16C8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(2,308)</w:t>
            </w:r>
          </w:p>
        </w:tc>
        <w:tc>
          <w:tcPr>
            <w:tcW w:w="236" w:type="dxa"/>
            <w:shd w:val="clear" w:color="auto" w:fill="auto"/>
          </w:tcPr>
          <w:p w14:paraId="2FEAA653" w14:textId="77777777" w:rsidR="00FB16C8" w:rsidRPr="00D4501B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7FB9525" w14:textId="77777777" w:rsidR="00FB16C8" w:rsidRPr="00744476" w:rsidRDefault="00FB16C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581DC" w14:textId="77777777" w:rsidR="00FB16C8" w:rsidRPr="00744476" w:rsidRDefault="00FB16C8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A3B176" w14:textId="7BED2183" w:rsidR="00FB16C8" w:rsidRDefault="0032090E" w:rsidP="003209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1F82" w:rsidRPr="00744476" w14:paraId="51A348C0" w14:textId="77777777" w:rsidTr="00FB16C8">
        <w:tc>
          <w:tcPr>
            <w:tcW w:w="3841" w:type="dxa"/>
          </w:tcPr>
          <w:p w14:paraId="6599D851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C7989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5C01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996709" w14:textId="6B356267" w:rsidR="00391F82" w:rsidRPr="00744476" w:rsidRDefault="008B7E74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817C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FE5B3F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F5A9F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4484B1" w14:textId="68441005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B7E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20,453</w:t>
            </w:r>
          </w:p>
        </w:tc>
      </w:tr>
      <w:tr w:rsidR="00391F82" w:rsidRPr="00744476" w14:paraId="5E702127" w14:textId="77777777" w:rsidTr="00FB16C8">
        <w:tc>
          <w:tcPr>
            <w:tcW w:w="3841" w:type="dxa"/>
          </w:tcPr>
          <w:p w14:paraId="002ACE69" w14:textId="18868CB4" w:rsidR="00391F82" w:rsidRPr="00415FB3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ที่บันทึกต่ำไป (สูงไป)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3D51C3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6617D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6AA61" w14:textId="56D99EE1" w:rsidR="00391F82" w:rsidRPr="00303B08" w:rsidRDefault="007F32E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EDBE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A77172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7F548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49C750" w14:textId="14933236" w:rsidR="00391F82" w:rsidRPr="00303B08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(41,536)</w:t>
            </w:r>
          </w:p>
        </w:tc>
      </w:tr>
      <w:tr w:rsidR="00391F82" w:rsidRPr="00744476" w14:paraId="56F6AD95" w14:textId="77777777" w:rsidTr="00FB16C8">
        <w:tc>
          <w:tcPr>
            <w:tcW w:w="3841" w:type="dxa"/>
            <w:vAlign w:val="bottom"/>
          </w:tcPr>
          <w:p w14:paraId="0EB4ADE3" w14:textId="77777777" w:rsidR="00391F82" w:rsidRPr="00744476" w:rsidRDefault="00391F82" w:rsidP="00391F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9357" w14:textId="5F9EBCDF" w:rsidR="00391F82" w:rsidRPr="00744476" w:rsidRDefault="00914C01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B7E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443B15" w14:textId="77777777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B8398" w14:textId="3B98FE37" w:rsidR="00391F82" w:rsidRPr="00744476" w:rsidRDefault="00914C01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F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145EE0" w14:textId="77777777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6634" w14:textId="1E76386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C5C6E4" w14:textId="77777777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D5D2" w14:textId="668F212B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(21,528)</w:t>
            </w:r>
          </w:p>
        </w:tc>
      </w:tr>
    </w:tbl>
    <w:p w14:paraId="5358E8E4" w14:textId="77777777" w:rsidR="001555A3" w:rsidRDefault="001555A3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24"/>
        <w:gridCol w:w="236"/>
        <w:gridCol w:w="1130"/>
        <w:gridCol w:w="236"/>
        <w:gridCol w:w="1125"/>
        <w:gridCol w:w="236"/>
        <w:gridCol w:w="1200"/>
      </w:tblGrid>
      <w:tr w:rsidR="00594D6B" w:rsidRPr="00744476" w14:paraId="3F2AAF7B" w14:textId="77777777" w:rsidTr="00D44BB9">
        <w:tc>
          <w:tcPr>
            <w:tcW w:w="3870" w:type="dxa"/>
          </w:tcPr>
          <w:p w14:paraId="0114543E" w14:textId="45A52628" w:rsidR="00594D6B" w:rsidRPr="00744476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744476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A86F44" w:rsidRPr="00143C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87" w:type="dxa"/>
            <w:gridSpan w:val="7"/>
          </w:tcPr>
          <w:p w14:paraId="03F09256" w14:textId="77777777" w:rsidR="00594D6B" w:rsidRPr="00744476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A0" w:rsidRPr="00744476" w14:paraId="23AA4AAA" w14:textId="77777777" w:rsidTr="00D44BB9">
        <w:tc>
          <w:tcPr>
            <w:tcW w:w="3870" w:type="dxa"/>
          </w:tcPr>
          <w:p w14:paraId="639AD689" w14:textId="77777777" w:rsidR="00976AA0" w:rsidRPr="00744476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46251FFC" w14:textId="34DEAAA6" w:rsidR="00976AA0" w:rsidRPr="00744476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948D4B3" w14:textId="77777777" w:rsidR="00976AA0" w:rsidRPr="00744476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1A149BD0" w14:textId="3DF8664D" w:rsidR="00976AA0" w:rsidRPr="00744476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87750" w:rsidRPr="00744476" w14:paraId="617B9CFB" w14:textId="77777777" w:rsidTr="00550585">
        <w:tc>
          <w:tcPr>
            <w:tcW w:w="3870" w:type="dxa"/>
          </w:tcPr>
          <w:p w14:paraId="56FF15E7" w14:textId="77777777" w:rsidR="00887750" w:rsidRPr="00744476" w:rsidRDefault="00887750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2F816F6" w14:textId="42579EBC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959F40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10B49D1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BC286" w14:textId="77777777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05030FA3" w14:textId="7AE70B88" w:rsidR="00887750" w:rsidRPr="00744476" w:rsidRDefault="00887750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A632A6" w:rsidRPr="00744476" w14:paraId="2BD51762" w14:textId="77777777" w:rsidTr="00D44BB9">
        <w:tc>
          <w:tcPr>
            <w:tcW w:w="3870" w:type="dxa"/>
          </w:tcPr>
          <w:p w14:paraId="08BDB32B" w14:textId="77777777" w:rsidR="00A632A6" w:rsidRPr="00744476" w:rsidRDefault="00A632A6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8F310A" w14:textId="519008AA" w:rsidR="00A632A6" w:rsidRPr="0074447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594438" w14:textId="77777777" w:rsidR="00A632A6" w:rsidRPr="0074447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B9AEE49" w14:textId="77777777" w:rsidR="00A632A6" w:rsidRPr="0074447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4D79" w14:textId="77777777" w:rsidR="00A632A6" w:rsidRPr="0074447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D0CE476" w14:textId="6C762956" w:rsidR="00A632A6" w:rsidRPr="0074447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A563FA" w14:textId="77777777" w:rsidR="00A632A6" w:rsidRPr="0074447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F930E2" w14:textId="77777777" w:rsidR="00A632A6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91F82" w:rsidRPr="00744476" w14:paraId="0BF8950E" w14:textId="77777777" w:rsidTr="00D44BB9">
        <w:tc>
          <w:tcPr>
            <w:tcW w:w="3870" w:type="dxa"/>
          </w:tcPr>
          <w:p w14:paraId="5E422EEF" w14:textId="77777777" w:rsidR="00391F82" w:rsidRPr="00744476" w:rsidRDefault="00391F82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C0F7A4A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E657AE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5E84DAD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F82" w:rsidRPr="00744476" w14:paraId="356AF31B" w14:textId="77777777" w:rsidTr="006B3798">
        <w:tc>
          <w:tcPr>
            <w:tcW w:w="3870" w:type="dxa"/>
          </w:tcPr>
          <w:p w14:paraId="5A7AFE32" w14:textId="3150F9CC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4" w:type="dxa"/>
            <w:shd w:val="clear" w:color="auto" w:fill="auto"/>
          </w:tcPr>
          <w:p w14:paraId="3B76A246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C36AA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0E09EC6E" w14:textId="18FDCA50" w:rsidR="00391F82" w:rsidRPr="00744476" w:rsidRDefault="001257A8" w:rsidP="00391F82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1,316,464</w:t>
            </w:r>
          </w:p>
        </w:tc>
        <w:tc>
          <w:tcPr>
            <w:tcW w:w="236" w:type="dxa"/>
            <w:shd w:val="clear" w:color="auto" w:fill="auto"/>
          </w:tcPr>
          <w:p w14:paraId="2DBFF52E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82DA88C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7DD99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4ED0F26" w14:textId="79E1476B" w:rsidR="00391F82" w:rsidRPr="00744476" w:rsidRDefault="001C7F42" w:rsidP="00E0534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1,227,544</w:t>
            </w:r>
          </w:p>
        </w:tc>
      </w:tr>
      <w:tr w:rsidR="00391F82" w:rsidRPr="00744476" w14:paraId="622CA207" w14:textId="77777777" w:rsidTr="006B3798">
        <w:tc>
          <w:tcPr>
            <w:tcW w:w="3870" w:type="dxa"/>
          </w:tcPr>
          <w:p w14:paraId="62FD2587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4" w:type="dxa"/>
            <w:shd w:val="clear" w:color="auto" w:fill="auto"/>
          </w:tcPr>
          <w:p w14:paraId="24959A44" w14:textId="28DC14A8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A4BDD99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6B810794" w14:textId="178D356F" w:rsidR="00391F82" w:rsidRPr="00744476" w:rsidRDefault="00584DB3" w:rsidP="00391F82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263,29</w:t>
            </w:r>
            <w:r w:rsidR="009B79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00CA02A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F695E93" w14:textId="3228DB56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5DF5C8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7AAE554" w14:textId="611C9F51" w:rsidR="00391F82" w:rsidRPr="00744476" w:rsidRDefault="00B443B4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245,50</w:t>
            </w:r>
            <w:r w:rsidR="009B79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91F82" w:rsidRPr="00744476" w14:paraId="169A5664" w14:textId="77777777" w:rsidTr="006B3798">
        <w:tc>
          <w:tcPr>
            <w:tcW w:w="3870" w:type="dxa"/>
          </w:tcPr>
          <w:p w14:paraId="6550D091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  <w:shd w:val="clear" w:color="auto" w:fill="auto"/>
          </w:tcPr>
          <w:p w14:paraId="685E2556" w14:textId="77777777" w:rsidR="00391F82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CB4C33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8373950" w14:textId="1817EC28" w:rsidR="00391F82" w:rsidRDefault="00584DB3" w:rsidP="00391F82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(703,68</w:t>
            </w:r>
            <w:r w:rsidR="009B79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9E8468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14A7B86" w14:textId="77777777" w:rsidR="00391F82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1932F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281AD6" w14:textId="2D5502B1" w:rsidR="00391F82" w:rsidRDefault="00391F82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15A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665,66</w:t>
            </w:r>
            <w:r w:rsidR="009B79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1F82" w:rsidRPr="00744476" w14:paraId="3D121A8D" w14:textId="77777777" w:rsidTr="006B3798">
        <w:tc>
          <w:tcPr>
            <w:tcW w:w="3870" w:type="dxa"/>
          </w:tcPr>
          <w:p w14:paraId="39F0FB37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24" w:type="dxa"/>
            <w:shd w:val="clear" w:color="auto" w:fill="auto"/>
          </w:tcPr>
          <w:p w14:paraId="6CE2525B" w14:textId="77777777" w:rsidR="00391F82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7E640C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8D0E4EC" w14:textId="483F3E4D" w:rsidR="00391F82" w:rsidRPr="001F3849" w:rsidRDefault="00584DB3" w:rsidP="00391F82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(6,201)</w:t>
            </w:r>
          </w:p>
        </w:tc>
        <w:tc>
          <w:tcPr>
            <w:tcW w:w="236" w:type="dxa"/>
            <w:shd w:val="clear" w:color="auto" w:fill="auto"/>
          </w:tcPr>
          <w:p w14:paraId="70EAECED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F902CF7" w14:textId="77777777" w:rsidR="00391F82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9FD16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50F0A7C" w14:textId="39D0751C" w:rsidR="00391F82" w:rsidRDefault="00391F82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391F82" w:rsidRPr="00744476" w14:paraId="3430355B" w14:textId="77777777" w:rsidTr="006B3798">
        <w:tc>
          <w:tcPr>
            <w:tcW w:w="3870" w:type="dxa"/>
          </w:tcPr>
          <w:p w14:paraId="7A917573" w14:textId="77777777" w:rsidR="00391F82" w:rsidRPr="00744476" w:rsidRDefault="00391F82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4" w:type="dxa"/>
            <w:shd w:val="clear" w:color="auto" w:fill="auto"/>
          </w:tcPr>
          <w:p w14:paraId="3953C200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65257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DD1B35D" w14:textId="5231C4B6" w:rsidR="00391F82" w:rsidRPr="00744476" w:rsidRDefault="00584DB3" w:rsidP="00391F82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226,592</w:t>
            </w:r>
          </w:p>
        </w:tc>
        <w:tc>
          <w:tcPr>
            <w:tcW w:w="236" w:type="dxa"/>
            <w:shd w:val="clear" w:color="auto" w:fill="auto"/>
          </w:tcPr>
          <w:p w14:paraId="20DAD5DF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64B92D3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4C4EB8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674A6CF" w14:textId="3B7934F5" w:rsidR="00391F82" w:rsidRPr="00744476" w:rsidRDefault="00391F82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32,541</w:t>
            </w:r>
          </w:p>
        </w:tc>
      </w:tr>
      <w:tr w:rsidR="00584DB3" w:rsidRPr="00744476" w14:paraId="701C47B7" w14:textId="77777777" w:rsidTr="006B3798">
        <w:tc>
          <w:tcPr>
            <w:tcW w:w="3870" w:type="dxa"/>
          </w:tcPr>
          <w:p w14:paraId="58367BCB" w14:textId="04066BAA" w:rsidR="00584DB3" w:rsidRPr="00744476" w:rsidRDefault="00182C41" w:rsidP="00391F82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0670B4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24" w:type="dxa"/>
            <w:shd w:val="clear" w:color="auto" w:fill="auto"/>
          </w:tcPr>
          <w:p w14:paraId="3D380BF7" w14:textId="77777777" w:rsidR="00584DB3" w:rsidRPr="00744476" w:rsidRDefault="00584DB3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FC7D1" w14:textId="77777777" w:rsidR="00584DB3" w:rsidRPr="00744476" w:rsidRDefault="00584DB3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611628A" w14:textId="5EB3E3F4" w:rsidR="00584DB3" w:rsidRDefault="00182C41" w:rsidP="00E0534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,313</w:t>
            </w:r>
          </w:p>
        </w:tc>
        <w:tc>
          <w:tcPr>
            <w:tcW w:w="236" w:type="dxa"/>
            <w:shd w:val="clear" w:color="auto" w:fill="auto"/>
          </w:tcPr>
          <w:p w14:paraId="63FDF1CB" w14:textId="77777777" w:rsidR="00584DB3" w:rsidRPr="00744476" w:rsidRDefault="00584DB3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031D24A" w14:textId="77777777" w:rsidR="00584DB3" w:rsidRPr="00744476" w:rsidRDefault="00584DB3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5D16AF" w14:textId="77777777" w:rsidR="00584DB3" w:rsidRPr="00744476" w:rsidRDefault="00584DB3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83BFB16" w14:textId="0F31713D" w:rsidR="00584DB3" w:rsidRDefault="00362030" w:rsidP="00362030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1F82" w:rsidRPr="00744476" w14:paraId="0A042E3D" w14:textId="77777777" w:rsidTr="001555A3">
        <w:tc>
          <w:tcPr>
            <w:tcW w:w="3870" w:type="dxa"/>
          </w:tcPr>
          <w:p w14:paraId="387BBBF3" w14:textId="77777777" w:rsidR="00391F82" w:rsidRPr="00744476" w:rsidRDefault="00391F82" w:rsidP="00391F82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4" w:type="dxa"/>
            <w:shd w:val="clear" w:color="auto" w:fill="auto"/>
          </w:tcPr>
          <w:p w14:paraId="7DE63596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A2B34E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3C57BE6" w14:textId="59526B9C" w:rsidR="00391F82" w:rsidRPr="0025273F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EE1C0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3974943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E23FE5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BBA02A4" w14:textId="0A8F964E" w:rsidR="00391F82" w:rsidRPr="00744476" w:rsidRDefault="00391F82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391F82" w:rsidRPr="00744476" w14:paraId="2FE0F57B" w14:textId="77777777" w:rsidTr="001555A3">
        <w:tc>
          <w:tcPr>
            <w:tcW w:w="3870" w:type="dxa"/>
            <w:vAlign w:val="bottom"/>
          </w:tcPr>
          <w:p w14:paraId="5D6E99C6" w14:textId="644725EB" w:rsidR="00391F82" w:rsidRPr="00933382" w:rsidRDefault="00391F82" w:rsidP="00391F8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ที่บันทึกต่ำไป (สูงไป)</w:t>
            </w:r>
          </w:p>
        </w:tc>
        <w:tc>
          <w:tcPr>
            <w:tcW w:w="1124" w:type="dxa"/>
            <w:shd w:val="clear" w:color="auto" w:fill="auto"/>
          </w:tcPr>
          <w:p w14:paraId="770E22EF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5F1B24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FA118B4" w14:textId="49F728CC" w:rsidR="00391F82" w:rsidRPr="0025273F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DAF7E" w14:textId="77777777" w:rsidR="00391F82" w:rsidRPr="00744476" w:rsidRDefault="00391F82" w:rsidP="00391F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826995" w14:textId="77777777" w:rsidR="00391F82" w:rsidRPr="00744476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198026" w14:textId="77777777" w:rsidR="00391F82" w:rsidRPr="00744476" w:rsidRDefault="00391F82" w:rsidP="00391F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5617F0" w14:textId="462C71A4" w:rsidR="00391F82" w:rsidRDefault="00391F82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391F82" w:rsidRPr="00744476" w14:paraId="4755595D" w14:textId="77777777" w:rsidTr="001555A3">
        <w:tc>
          <w:tcPr>
            <w:tcW w:w="3870" w:type="dxa"/>
            <w:vAlign w:val="bottom"/>
          </w:tcPr>
          <w:p w14:paraId="6436385D" w14:textId="77777777" w:rsidR="00391F82" w:rsidRPr="00744476" w:rsidRDefault="00391F82" w:rsidP="00391F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D28F8" w14:textId="601DCF46" w:rsidR="00391F82" w:rsidRPr="00744476" w:rsidRDefault="001257A8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067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B97C1F" w14:textId="77777777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B9CC9" w14:textId="12EF1FDB" w:rsidR="00391F82" w:rsidRPr="00744476" w:rsidRDefault="00391F82" w:rsidP="00391F82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55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181,688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1A97AB" w14:textId="77777777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9745B" w14:textId="72A5A025" w:rsidR="00391F82" w:rsidRPr="000670B4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14:paraId="60319CDA" w14:textId="77777777" w:rsidR="00391F82" w:rsidRPr="00744476" w:rsidRDefault="00391F82" w:rsidP="00391F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3035" w14:textId="14DCF93F" w:rsidR="00391F82" w:rsidRPr="00744476" w:rsidRDefault="00391F82" w:rsidP="00391F82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(165,981)</w:t>
            </w:r>
          </w:p>
        </w:tc>
      </w:tr>
    </w:tbl>
    <w:p w14:paraId="70FFE2DE" w14:textId="06CC8A76" w:rsidR="001555A3" w:rsidRDefault="001555A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FE87A86" w14:textId="77777777" w:rsidR="001555A3" w:rsidRDefault="001555A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780"/>
        <w:gridCol w:w="1200"/>
        <w:gridCol w:w="235"/>
        <w:gridCol w:w="1200"/>
        <w:gridCol w:w="235"/>
        <w:gridCol w:w="1102"/>
        <w:gridCol w:w="235"/>
        <w:gridCol w:w="1201"/>
      </w:tblGrid>
      <w:tr w:rsidR="00462A06" w:rsidRPr="001555A3" w14:paraId="4C84165E" w14:textId="77777777" w:rsidTr="00D44BB9">
        <w:tc>
          <w:tcPr>
            <w:tcW w:w="3780" w:type="dxa"/>
          </w:tcPr>
          <w:p w14:paraId="5A67C68B" w14:textId="77777777" w:rsidR="00462A06" w:rsidRPr="001555A3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5A38B4FC" w14:textId="77777777" w:rsidR="00462A06" w:rsidRPr="001555A3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744476" w14:paraId="6C2E77A0" w14:textId="77777777" w:rsidTr="00D44BB9">
        <w:tc>
          <w:tcPr>
            <w:tcW w:w="3780" w:type="dxa"/>
          </w:tcPr>
          <w:p w14:paraId="025AE06E" w14:textId="64DF3061" w:rsidR="00462A06" w:rsidRPr="008F6ABC" w:rsidRDefault="00053177" w:rsidP="00053177">
            <w:pPr>
              <w:pStyle w:val="Ang15"/>
              <w:ind w:left="0"/>
              <w:rPr>
                <w:b/>
                <w:bCs/>
                <w:i/>
                <w:iCs/>
                <w:spacing w:val="-6"/>
              </w:rPr>
            </w:pPr>
            <w:r w:rsidRPr="008F6ABC">
              <w:rPr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744476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A73EBEC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85E56" w:rsidRPr="00744476" w14:paraId="3D4CEF08" w14:textId="77777777" w:rsidTr="00D44BB9">
        <w:tc>
          <w:tcPr>
            <w:tcW w:w="3780" w:type="dxa"/>
          </w:tcPr>
          <w:p w14:paraId="4DB02C7C" w14:textId="488C2633" w:rsidR="00685E56" w:rsidRPr="008F6ABC" w:rsidRDefault="00685E56" w:rsidP="00685E56">
            <w:pPr>
              <w:pStyle w:val="Ang15"/>
              <w:ind w:left="0"/>
              <w:rPr>
                <w:b/>
                <w:bCs/>
                <w:i/>
                <w:iCs/>
              </w:rPr>
            </w:pPr>
            <w:r w:rsidRPr="008F6AB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EE7549">
              <w:rPr>
                <w:b/>
                <w:bCs/>
                <w:i/>
                <w:iCs/>
                <w:lang w:val="en-US"/>
              </w:rPr>
              <w:t>31</w:t>
            </w:r>
            <w:r w:rsidRPr="008F6ABC">
              <w:rPr>
                <w:b/>
                <w:bCs/>
                <w:i/>
                <w:iCs/>
              </w:rPr>
              <w:t xml:space="preserve"> </w:t>
            </w:r>
            <w:r w:rsidRPr="008F6ABC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45FC30F0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05C7809A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2ACB8FDB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1C4DAEF1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3D042D" w14:textId="2F01E70B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1ED62E22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477B8537" w:rsidR="00685E56" w:rsidRPr="00744476" w:rsidRDefault="00EE7549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85E56" w:rsidRPr="00744476" w14:paraId="300CE210" w14:textId="77777777" w:rsidTr="00D44BB9">
        <w:tc>
          <w:tcPr>
            <w:tcW w:w="3780" w:type="dxa"/>
          </w:tcPr>
          <w:p w14:paraId="4B7AE464" w14:textId="77777777" w:rsidR="00685E56" w:rsidRPr="00744476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4498AC0A" w14:textId="77777777" w:rsidR="00685E56" w:rsidRPr="00744476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5E56" w:rsidRPr="00744476" w14:paraId="7E6858C7" w14:textId="77777777" w:rsidTr="0049183D">
        <w:tc>
          <w:tcPr>
            <w:tcW w:w="3780" w:type="dxa"/>
          </w:tcPr>
          <w:p w14:paraId="79493EE6" w14:textId="77777777" w:rsidR="00685E56" w:rsidRPr="00744476" w:rsidRDefault="00685E56" w:rsidP="0049183D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09FEFB83" w14:textId="4AE28820" w:rsidR="00685E56" w:rsidRPr="00744476" w:rsidRDefault="001555A3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1,577,518</w:t>
            </w:r>
          </w:p>
        </w:tc>
        <w:tc>
          <w:tcPr>
            <w:tcW w:w="235" w:type="dxa"/>
            <w:shd w:val="clear" w:color="auto" w:fill="auto"/>
          </w:tcPr>
          <w:p w14:paraId="1603911B" w14:textId="77777777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E27B59" w14:textId="2E68AC52" w:rsidR="00685E56" w:rsidRPr="00744476" w:rsidRDefault="00EE7549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35" w:type="dxa"/>
            <w:shd w:val="clear" w:color="auto" w:fill="auto"/>
          </w:tcPr>
          <w:p w14:paraId="08A2C433" w14:textId="77777777" w:rsidR="00685E56" w:rsidRPr="00744476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4D9B36" w14:textId="72D3807D" w:rsidR="00685E56" w:rsidRPr="00744476" w:rsidRDefault="001555A3" w:rsidP="0049183D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(714,72</w:t>
            </w:r>
            <w:r w:rsidR="00E053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274859C9" w14:textId="77777777" w:rsidR="00685E56" w:rsidRPr="00744476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07485CAB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85E56" w:rsidRPr="00744476" w14:paraId="15F7243D" w14:textId="77777777" w:rsidTr="0049183D">
        <w:tc>
          <w:tcPr>
            <w:tcW w:w="3780" w:type="dxa"/>
          </w:tcPr>
          <w:p w14:paraId="0422CA6D" w14:textId="77777777" w:rsidR="00685E56" w:rsidRPr="00744476" w:rsidRDefault="00685E56" w:rsidP="0049183D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รายการของ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</w:p>
        </w:tc>
        <w:tc>
          <w:tcPr>
            <w:tcW w:w="1200" w:type="dxa"/>
            <w:shd w:val="clear" w:color="auto" w:fill="auto"/>
          </w:tcPr>
          <w:p w14:paraId="45BC5C16" w14:textId="5705263A" w:rsidR="00685E56" w:rsidRPr="00744476" w:rsidRDefault="001555A3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(663,730)</w:t>
            </w:r>
          </w:p>
        </w:tc>
        <w:tc>
          <w:tcPr>
            <w:tcW w:w="235" w:type="dxa"/>
            <w:shd w:val="clear" w:color="auto" w:fill="auto"/>
          </w:tcPr>
          <w:p w14:paraId="6625A370" w14:textId="77777777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FBEBA9" w14:textId="3F5A3EE5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78C826A" w14:textId="77777777" w:rsidR="00685E56" w:rsidRPr="00744476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741C69" w14:textId="78788DBA" w:rsidR="00685E56" w:rsidRPr="00744476" w:rsidRDefault="001555A3" w:rsidP="0049183D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663,73</w:t>
            </w:r>
            <w:r w:rsidR="00E053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5" w:type="dxa"/>
          </w:tcPr>
          <w:p w14:paraId="5572C461" w14:textId="77777777" w:rsidR="00685E56" w:rsidRPr="00744476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5441D876" w:rsidR="00685E56" w:rsidRPr="00744476" w:rsidRDefault="00EE7549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</w:tr>
      <w:tr w:rsidR="00685E56" w:rsidRPr="00744476" w14:paraId="064C4F12" w14:textId="77777777" w:rsidTr="0049183D">
        <w:tc>
          <w:tcPr>
            <w:tcW w:w="3780" w:type="dxa"/>
            <w:vAlign w:val="bottom"/>
          </w:tcPr>
          <w:p w14:paraId="4535EC03" w14:textId="77777777" w:rsidR="00685E56" w:rsidRPr="00744476" w:rsidRDefault="00685E56" w:rsidP="0049183D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BFD3E" w14:textId="25748549" w:rsidR="00685E56" w:rsidRPr="00744476" w:rsidRDefault="009C3B40" w:rsidP="00E812A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55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13,788</w:t>
            </w:r>
          </w:p>
        </w:tc>
        <w:tc>
          <w:tcPr>
            <w:tcW w:w="235" w:type="dxa"/>
            <w:shd w:val="clear" w:color="auto" w:fill="auto"/>
          </w:tcPr>
          <w:p w14:paraId="211EF84F" w14:textId="77777777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CDFDC" w14:textId="77777777" w:rsidR="00685E5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22C789F" w14:textId="353CE7DB" w:rsidR="00685E56" w:rsidRPr="00744476" w:rsidRDefault="00EE7549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235" w:type="dxa"/>
            <w:shd w:val="clear" w:color="auto" w:fill="auto"/>
          </w:tcPr>
          <w:p w14:paraId="7F1C1D70" w14:textId="77777777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23BEF" w14:textId="6B8497D5" w:rsidR="00685E56" w:rsidRPr="00744476" w:rsidRDefault="009C3B40" w:rsidP="00E812AF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(50,994)</w:t>
            </w:r>
          </w:p>
        </w:tc>
        <w:tc>
          <w:tcPr>
            <w:tcW w:w="235" w:type="dxa"/>
          </w:tcPr>
          <w:p w14:paraId="0EE24679" w14:textId="77777777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6CB04DA" w14:textId="77777777" w:rsidR="00685E56" w:rsidRDefault="00685E56" w:rsidP="0049183D">
            <w:pPr>
              <w:tabs>
                <w:tab w:val="decimal" w:pos="82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2A16FD7" w14:textId="70F8986C" w:rsidR="00685E56" w:rsidRPr="00744476" w:rsidRDefault="00685E56" w:rsidP="0049183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9FB7D59" w14:textId="7004A562" w:rsidR="001555A3" w:rsidRDefault="001555A3" w:rsidP="00491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00"/>
        <w:gridCol w:w="236"/>
        <w:gridCol w:w="1200"/>
        <w:gridCol w:w="236"/>
        <w:gridCol w:w="998"/>
        <w:gridCol w:w="236"/>
        <w:gridCol w:w="1294"/>
      </w:tblGrid>
      <w:tr w:rsidR="00462A06" w:rsidRPr="00744476" w14:paraId="69C189D7" w14:textId="77777777" w:rsidTr="00D44BB9">
        <w:tc>
          <w:tcPr>
            <w:tcW w:w="3780" w:type="dxa"/>
          </w:tcPr>
          <w:p w14:paraId="7093C7CD" w14:textId="77777777" w:rsidR="00462A06" w:rsidRPr="00442709" w:rsidRDefault="00462A06" w:rsidP="0049183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064E567" w14:textId="77777777" w:rsidR="00462A06" w:rsidRPr="00442709" w:rsidRDefault="00462A06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744476" w14:paraId="0FD5D005" w14:textId="77777777" w:rsidTr="00D44BB9">
        <w:tc>
          <w:tcPr>
            <w:tcW w:w="3780" w:type="dxa"/>
          </w:tcPr>
          <w:p w14:paraId="40D1ECD3" w14:textId="614FD82C" w:rsidR="008F6ABC" w:rsidRPr="008F6ABC" w:rsidRDefault="008F6ABC" w:rsidP="0049183D">
            <w:pPr>
              <w:pStyle w:val="Ang15"/>
              <w:ind w:left="0"/>
              <w:rPr>
                <w:b/>
                <w:bCs/>
                <w:i/>
                <w:iCs/>
                <w:spacing w:val="-6"/>
              </w:rPr>
            </w:pPr>
            <w:r w:rsidRPr="008F6ABC">
              <w:rPr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6" w:type="dxa"/>
            <w:gridSpan w:val="3"/>
          </w:tcPr>
          <w:p w14:paraId="50772DD2" w14:textId="77777777" w:rsidR="008F6ABC" w:rsidRPr="00442709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725C2F6" w14:textId="77777777" w:rsidR="008F6ABC" w:rsidRPr="00442709" w:rsidRDefault="008F6ABC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EB4F989" w14:textId="77777777" w:rsidR="008F6ABC" w:rsidRPr="00442709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F6ABC" w:rsidRPr="00744476" w14:paraId="771A7502" w14:textId="77777777" w:rsidTr="00D44BB9">
        <w:tc>
          <w:tcPr>
            <w:tcW w:w="3780" w:type="dxa"/>
          </w:tcPr>
          <w:p w14:paraId="1899FBBA" w14:textId="0E60720A" w:rsidR="008F6ABC" w:rsidRPr="008F6ABC" w:rsidRDefault="008F6ABC" w:rsidP="0049183D">
            <w:pPr>
              <w:pStyle w:val="Ang15"/>
              <w:ind w:left="0"/>
              <w:rPr>
                <w:b/>
                <w:bCs/>
                <w:i/>
                <w:iCs/>
              </w:rPr>
            </w:pPr>
            <w:r w:rsidRPr="008F6AB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EE7549">
              <w:rPr>
                <w:b/>
                <w:bCs/>
                <w:i/>
                <w:iCs/>
                <w:lang w:val="en-US"/>
              </w:rPr>
              <w:t>31</w:t>
            </w:r>
            <w:r w:rsidRPr="008F6ABC">
              <w:rPr>
                <w:b/>
                <w:bCs/>
                <w:i/>
                <w:iCs/>
              </w:rPr>
              <w:t xml:space="preserve"> </w:t>
            </w:r>
            <w:r w:rsidRPr="008F6ABC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665AD2FA" w14:textId="18FF3235" w:rsidR="008F6ABC" w:rsidRPr="00442709" w:rsidRDefault="00EE7549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55CBACE" w14:textId="77777777" w:rsidR="008F6ABC" w:rsidRPr="00442709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773F97" w14:textId="58E3AA05" w:rsidR="008F6ABC" w:rsidRPr="00442709" w:rsidRDefault="00EE7549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6CF33A9" w14:textId="77777777" w:rsidR="008F6ABC" w:rsidRPr="00442709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FDAFE2" w14:textId="5779B6EA" w:rsidR="008F6ABC" w:rsidRPr="00442709" w:rsidRDefault="00EE7549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0517AF9" w14:textId="77777777" w:rsidR="008F6ABC" w:rsidRPr="00442709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E75E52" w14:textId="41EC754A" w:rsidR="008F6ABC" w:rsidRPr="00442709" w:rsidRDefault="00EE7549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5E5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F6ABC" w:rsidRPr="00744476" w14:paraId="41128CCC" w14:textId="77777777" w:rsidTr="00D44BB9">
        <w:tc>
          <w:tcPr>
            <w:tcW w:w="3780" w:type="dxa"/>
          </w:tcPr>
          <w:p w14:paraId="4D07CC6E" w14:textId="77777777" w:rsidR="008F6ABC" w:rsidRPr="00442709" w:rsidRDefault="008F6ABC" w:rsidP="004918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3A77CB" w14:textId="77777777" w:rsidR="008F6ABC" w:rsidRPr="00442709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5E56" w:rsidRPr="00744476" w14:paraId="22655F6A" w14:textId="77777777" w:rsidTr="0049183D">
        <w:tc>
          <w:tcPr>
            <w:tcW w:w="3780" w:type="dxa"/>
          </w:tcPr>
          <w:p w14:paraId="7FB05715" w14:textId="77777777" w:rsidR="00685E56" w:rsidRPr="00442709" w:rsidRDefault="00685E56" w:rsidP="0049183D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2B09ACD4" w14:textId="1116793D" w:rsidR="00685E56" w:rsidRPr="00442709" w:rsidRDefault="00C82747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55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349,060</w:t>
            </w:r>
          </w:p>
        </w:tc>
        <w:tc>
          <w:tcPr>
            <w:tcW w:w="236" w:type="dxa"/>
            <w:shd w:val="clear" w:color="auto" w:fill="auto"/>
          </w:tcPr>
          <w:p w14:paraId="2D37FF95" w14:textId="77777777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854C44E" w14:textId="6C1C10D0" w:rsidR="00685E56" w:rsidRPr="00442709" w:rsidRDefault="00EE7549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46FBC19F" w14:textId="77777777" w:rsidR="00685E56" w:rsidRPr="00442709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3FD012" w14:textId="1409DF67" w:rsidR="00685E56" w:rsidRPr="00442709" w:rsidRDefault="00C82747" w:rsidP="0049183D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55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660,752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21E1E2E" w14:textId="77777777" w:rsidR="00685E56" w:rsidRPr="00442709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87883CE" w14:textId="3BEE05DE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85E56" w:rsidRPr="00744476" w14:paraId="3E2F86D3" w14:textId="77777777" w:rsidTr="0049183D">
        <w:tc>
          <w:tcPr>
            <w:tcW w:w="3780" w:type="dxa"/>
          </w:tcPr>
          <w:p w14:paraId="260A2D5E" w14:textId="77777777" w:rsidR="00685E56" w:rsidRPr="00744476" w:rsidRDefault="00685E56" w:rsidP="0049183D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รายการของ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</w:p>
        </w:tc>
        <w:tc>
          <w:tcPr>
            <w:tcW w:w="1200" w:type="dxa"/>
            <w:shd w:val="clear" w:color="auto" w:fill="auto"/>
          </w:tcPr>
          <w:p w14:paraId="6F7B2A0A" w14:textId="2DDE9BCB" w:rsidR="00685E56" w:rsidRPr="00442709" w:rsidRDefault="00C82747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55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660,752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08B8FE" w14:textId="77777777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0ADCFBF" w14:textId="4C233308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07CCAC" w14:textId="77777777" w:rsidR="00685E56" w:rsidRPr="00442709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43A6BE" w14:textId="53B8FBB3" w:rsidR="00685E56" w:rsidRPr="00442709" w:rsidRDefault="001555A3" w:rsidP="0049183D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660,752</w:t>
            </w:r>
          </w:p>
        </w:tc>
        <w:tc>
          <w:tcPr>
            <w:tcW w:w="236" w:type="dxa"/>
          </w:tcPr>
          <w:p w14:paraId="2B60B312" w14:textId="77777777" w:rsidR="00685E56" w:rsidRPr="00442709" w:rsidRDefault="00685E56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7C29088" w14:textId="70802CC7" w:rsidR="00685E56" w:rsidRPr="00442709" w:rsidRDefault="00EE7549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 w:rsidR="00685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685E56" w:rsidRPr="00744476" w14:paraId="3CBB9D09" w14:textId="77777777" w:rsidTr="0049183D">
        <w:tc>
          <w:tcPr>
            <w:tcW w:w="3780" w:type="dxa"/>
            <w:vAlign w:val="bottom"/>
          </w:tcPr>
          <w:p w14:paraId="40542930" w14:textId="434D413D" w:rsidR="00685E56" w:rsidRPr="00442709" w:rsidRDefault="00685E56" w:rsidP="0049183D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9458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4584A" w:rsidRPr="00AD3F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(หนี้สิน) 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D3F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CFCC9" w14:textId="6023A134" w:rsidR="00685E56" w:rsidRPr="002934B2" w:rsidRDefault="001555A3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688,308</w:t>
            </w:r>
          </w:p>
        </w:tc>
        <w:tc>
          <w:tcPr>
            <w:tcW w:w="236" w:type="dxa"/>
            <w:shd w:val="clear" w:color="auto" w:fill="auto"/>
          </w:tcPr>
          <w:p w14:paraId="283AAFDF" w14:textId="77777777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9B36F" w14:textId="0B3882F6" w:rsidR="00685E56" w:rsidRPr="00442709" w:rsidRDefault="00EE7549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685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36" w:type="dxa"/>
            <w:shd w:val="clear" w:color="auto" w:fill="auto"/>
          </w:tcPr>
          <w:p w14:paraId="4DE596B8" w14:textId="77777777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3F22C" w14:textId="71044F68" w:rsidR="00685E56" w:rsidRPr="00442709" w:rsidRDefault="00C82747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E8051" w14:textId="77777777" w:rsidR="00685E56" w:rsidRPr="00442709" w:rsidRDefault="00685E56" w:rsidP="0049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09220B98" w:rsidR="00685E56" w:rsidRPr="00442709" w:rsidRDefault="00685E56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1618010" w14:textId="77777777" w:rsidR="00462A06" w:rsidRDefault="00462A06" w:rsidP="00A36354">
      <w:pPr>
        <w:pStyle w:val="Bo-Blankline"/>
        <w:ind w:left="0"/>
      </w:pPr>
      <w:r>
        <w:br w:type="page"/>
      </w:r>
    </w:p>
    <w:p w14:paraId="747AE184" w14:textId="77777777" w:rsidR="00462A06" w:rsidRPr="00D57BD1" w:rsidRDefault="00462A06" w:rsidP="00462A06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D57BD1" w:rsidRDefault="00462A06" w:rsidP="00462A06">
      <w:pPr>
        <w:pStyle w:val="Bo-Blankline"/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7"/>
        <w:gridCol w:w="1217"/>
        <w:gridCol w:w="242"/>
        <w:gridCol w:w="1208"/>
        <w:gridCol w:w="236"/>
        <w:gridCol w:w="1162"/>
        <w:gridCol w:w="236"/>
        <w:gridCol w:w="1102"/>
      </w:tblGrid>
      <w:tr w:rsidR="00462A06" w:rsidRPr="00442709" w14:paraId="1C900D9C" w14:textId="77777777" w:rsidTr="002D360C">
        <w:tc>
          <w:tcPr>
            <w:tcW w:w="3787" w:type="dxa"/>
          </w:tcPr>
          <w:p w14:paraId="5E9F48B9" w14:textId="77777777" w:rsidR="00462A06" w:rsidRPr="003F0742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1FB5CD42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442709" w14:paraId="3EC811BC" w14:textId="77777777" w:rsidTr="002D360C">
        <w:tc>
          <w:tcPr>
            <w:tcW w:w="3787" w:type="dxa"/>
          </w:tcPr>
          <w:p w14:paraId="5D66C8BA" w14:textId="77777777" w:rsidR="00462A06" w:rsidRPr="003F0742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Merge w:val="restart"/>
            <w:vAlign w:val="bottom"/>
          </w:tcPr>
          <w:p w14:paraId="4B2F641B" w14:textId="7066CEA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703C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C9703C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  <w:vAlign w:val="bottom"/>
          </w:tcPr>
          <w:p w14:paraId="74204628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50279855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F07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F074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F074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F074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3F074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7E7A7206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3A753D93" w14:textId="00839F54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703C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C9703C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62A06" w:rsidRPr="00442709" w14:paraId="1186DBDD" w14:textId="77777777" w:rsidTr="002D360C">
        <w:tc>
          <w:tcPr>
            <w:tcW w:w="3787" w:type="dxa"/>
          </w:tcPr>
          <w:p w14:paraId="1C5D3144" w14:textId="77777777" w:rsidR="00462A06" w:rsidRPr="003F0742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</w:tcPr>
          <w:p w14:paraId="3E37BA9F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AFF3316" w14:textId="77777777" w:rsidR="00462A06" w:rsidRPr="003F0742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57BE37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91B1F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402579E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1CB2" w14:textId="77777777" w:rsidR="00462A06" w:rsidRPr="003F0742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BA19967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8D8" w:rsidRPr="00442709" w14:paraId="09477EC1" w14:textId="77777777" w:rsidTr="002D360C">
        <w:tc>
          <w:tcPr>
            <w:tcW w:w="3787" w:type="dxa"/>
          </w:tcPr>
          <w:p w14:paraId="7DAD5FC9" w14:textId="77777777" w:rsidR="002B48D8" w:rsidRPr="003F0742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  <w:vAlign w:val="bottom"/>
          </w:tcPr>
          <w:p w14:paraId="7F408C30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A4F1C79" w14:textId="77777777" w:rsidR="002B48D8" w:rsidRPr="003F0742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0444B7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D911D8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38E50DA" w14:textId="77777777" w:rsidR="002B48D8" w:rsidRPr="003F0742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5C09CAD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8D8" w:rsidRPr="00442709" w14:paraId="50E56D27" w14:textId="77777777" w:rsidTr="002D360C">
        <w:tc>
          <w:tcPr>
            <w:tcW w:w="3787" w:type="dxa"/>
          </w:tcPr>
          <w:p w14:paraId="16D666CA" w14:textId="77777777" w:rsidR="002B48D8" w:rsidRPr="003F0742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  <w:vAlign w:val="bottom"/>
          </w:tcPr>
          <w:p w14:paraId="3A322175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03A69AF" w14:textId="77777777" w:rsidR="002B48D8" w:rsidRPr="003F0742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F532CB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A75E2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79144D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60CA676" w14:textId="77777777" w:rsidR="002B48D8" w:rsidRPr="003F0742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0E5AEA91" w14:textId="77777777" w:rsidR="002B48D8" w:rsidRPr="003F0742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2A06" w:rsidRPr="00442709" w14:paraId="6A7F5C40" w14:textId="77777777" w:rsidTr="002D360C">
        <w:tc>
          <w:tcPr>
            <w:tcW w:w="3787" w:type="dxa"/>
          </w:tcPr>
          <w:p w14:paraId="0C995F04" w14:textId="77777777" w:rsidR="00462A06" w:rsidRPr="003F0742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72DEDADE" w14:textId="77777777" w:rsidR="00462A06" w:rsidRPr="003F0742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07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F07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442709" w14:paraId="6C012038" w14:textId="77777777" w:rsidTr="002D360C">
        <w:tc>
          <w:tcPr>
            <w:tcW w:w="3787" w:type="dxa"/>
          </w:tcPr>
          <w:p w14:paraId="3302E8C7" w14:textId="77777777" w:rsidR="00462A06" w:rsidRPr="003F0742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7" w:type="dxa"/>
          </w:tcPr>
          <w:p w14:paraId="11A8F8DB" w14:textId="77777777" w:rsidR="00462A06" w:rsidRPr="003F0742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5FA5E1" w14:textId="77777777" w:rsidR="00462A06" w:rsidRPr="003F0742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26B64AE" w14:textId="77777777" w:rsidR="00462A06" w:rsidRPr="003F0742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3F0742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24CB3" w14:textId="77777777" w:rsidR="00462A06" w:rsidRPr="003F0742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56797" w14:textId="77777777" w:rsidR="00462A06" w:rsidRPr="003F0742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373C95F" w14:textId="77777777" w:rsidR="00462A06" w:rsidRPr="003F0742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05C4F3BA" w14:textId="77777777" w:rsidTr="002D360C">
        <w:tc>
          <w:tcPr>
            <w:tcW w:w="3787" w:type="dxa"/>
          </w:tcPr>
          <w:p w14:paraId="023DF4F7" w14:textId="3412F601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35129F" w:rsidRPr="003F074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17" w:type="dxa"/>
            <w:shd w:val="clear" w:color="auto" w:fill="auto"/>
          </w:tcPr>
          <w:p w14:paraId="1DEB5B82" w14:textId="104598FD" w:rsidR="00AA4F84" w:rsidRPr="00FC4194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AA4F84"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42" w:type="dxa"/>
            <w:shd w:val="clear" w:color="auto" w:fill="auto"/>
          </w:tcPr>
          <w:p w14:paraId="69225169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9A090D" w14:textId="1A6D0F8C" w:rsidR="00AA4F84" w:rsidRPr="003F074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24BF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14071E1" w14:textId="159BFD23" w:rsidR="00AA4F84" w:rsidRPr="003F0742" w:rsidRDefault="00B15FDE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D8AF2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FA84752" w14:textId="34ED8BB6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18,460</w:t>
            </w:r>
          </w:p>
        </w:tc>
      </w:tr>
      <w:tr w:rsidR="00AA4F84" w:rsidRPr="00442709" w14:paraId="011881C7" w14:textId="77777777" w:rsidTr="002D360C">
        <w:tc>
          <w:tcPr>
            <w:tcW w:w="3787" w:type="dxa"/>
          </w:tcPr>
          <w:p w14:paraId="6FC6DF5D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17" w:type="dxa"/>
            <w:shd w:val="clear" w:color="auto" w:fill="auto"/>
          </w:tcPr>
          <w:p w14:paraId="3B73E6DA" w14:textId="3193C6EF" w:rsidR="00AA4F84" w:rsidRPr="00FC4194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A4F84"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42" w:type="dxa"/>
            <w:shd w:val="clear" w:color="auto" w:fill="auto"/>
          </w:tcPr>
          <w:p w14:paraId="686BFA9B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79FC1B" w14:textId="5510BBB8" w:rsidR="00AA4F84" w:rsidRPr="003F074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94B96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86580AD" w14:textId="1C4AD1FA" w:rsidR="00AA4F84" w:rsidRPr="003F0742" w:rsidRDefault="00B15FDE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635C1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E48FCD6" w14:textId="0AB2D927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4,604</w:t>
            </w:r>
          </w:p>
        </w:tc>
      </w:tr>
      <w:tr w:rsidR="00AA4F84" w:rsidRPr="00442709" w14:paraId="1CE452F4" w14:textId="77777777" w:rsidTr="002D360C">
        <w:tc>
          <w:tcPr>
            <w:tcW w:w="3787" w:type="dxa"/>
          </w:tcPr>
          <w:p w14:paraId="24374F4A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17" w:type="dxa"/>
            <w:shd w:val="clear" w:color="auto" w:fill="auto"/>
          </w:tcPr>
          <w:p w14:paraId="78E992DC" w14:textId="34D673E2" w:rsidR="00AA4F84" w:rsidRPr="00FC4194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4F84"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2" w:type="dxa"/>
            <w:shd w:val="clear" w:color="auto" w:fill="auto"/>
          </w:tcPr>
          <w:p w14:paraId="33B40A7B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D02D8FE" w14:textId="7DFE572F" w:rsidR="00AA4F84" w:rsidRPr="003F0742" w:rsidRDefault="00B15FDE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469E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FE0D3AC" w14:textId="7D662860" w:rsidR="00AA4F84" w:rsidRPr="003F0742" w:rsidRDefault="00B15FDE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2530C5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0CCD3C1" w14:textId="36490A91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AA4F84" w:rsidRPr="00442709" w14:paraId="7F0FBF28" w14:textId="77777777" w:rsidTr="002D360C">
        <w:tc>
          <w:tcPr>
            <w:tcW w:w="3787" w:type="dxa"/>
          </w:tcPr>
          <w:p w14:paraId="7E4F2B2F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17" w:type="dxa"/>
            <w:shd w:val="clear" w:color="auto" w:fill="auto"/>
          </w:tcPr>
          <w:p w14:paraId="3E38B464" w14:textId="0052C952" w:rsidR="00AA4F84" w:rsidRPr="00FC4194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AA4F84"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242" w:type="dxa"/>
            <w:shd w:val="clear" w:color="auto" w:fill="auto"/>
          </w:tcPr>
          <w:p w14:paraId="206D462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29409A" w14:textId="092B2A7D" w:rsidR="00AA4F84" w:rsidRPr="003F074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02625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E416E2" w14:textId="5327F2CB" w:rsidR="00AA4F84" w:rsidRPr="003F0742" w:rsidRDefault="00B15FDE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EB3D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D5633D8" w14:textId="76D0A01C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14,398</w:t>
            </w:r>
          </w:p>
        </w:tc>
      </w:tr>
      <w:tr w:rsidR="00AA4F84" w:rsidRPr="00442709" w14:paraId="1BF3E4AC" w14:textId="77777777" w:rsidTr="002D360C">
        <w:tc>
          <w:tcPr>
            <w:tcW w:w="3787" w:type="dxa"/>
          </w:tcPr>
          <w:p w14:paraId="1A254BA2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17" w:type="dxa"/>
            <w:shd w:val="clear" w:color="auto" w:fill="auto"/>
          </w:tcPr>
          <w:p w14:paraId="23D3411F" w14:textId="1024A314" w:rsidR="00AA4F84" w:rsidRPr="00FC4194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="00AA4F84"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42" w:type="dxa"/>
            <w:shd w:val="clear" w:color="auto" w:fill="auto"/>
          </w:tcPr>
          <w:p w14:paraId="7A760FBC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469875" w14:textId="026C49D9" w:rsidR="00AA4F84" w:rsidRPr="003F074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38F6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B14686" w14:textId="3E9A42C4" w:rsidR="00AA4F84" w:rsidRPr="003F0742" w:rsidRDefault="00B15FDE" w:rsidP="003B79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B4FEE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66641B8" w14:textId="5D3DEBD0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456,609</w:t>
            </w:r>
          </w:p>
        </w:tc>
      </w:tr>
      <w:tr w:rsidR="00AA4F84" w:rsidRPr="00442709" w14:paraId="27BC246E" w14:textId="77777777" w:rsidTr="002D360C">
        <w:tc>
          <w:tcPr>
            <w:tcW w:w="3787" w:type="dxa"/>
          </w:tcPr>
          <w:p w14:paraId="76985021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17" w:type="dxa"/>
            <w:shd w:val="clear" w:color="auto" w:fill="auto"/>
          </w:tcPr>
          <w:p w14:paraId="4C47044A" w14:textId="007AE4C2" w:rsidR="00AA4F84" w:rsidRPr="00FC4194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="00AA4F84"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4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42" w:type="dxa"/>
            <w:shd w:val="clear" w:color="auto" w:fill="auto"/>
          </w:tcPr>
          <w:p w14:paraId="5B7C5FED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D78E728" w14:textId="7446BB8E" w:rsidR="00AA4F84" w:rsidRPr="003F074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293,025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BE20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B2AE3D" w14:textId="3F003E0F" w:rsidR="00AA4F84" w:rsidRPr="003F0742" w:rsidRDefault="00B15FDE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211F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EAA5643" w14:textId="36000206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1,081,549</w:t>
            </w:r>
          </w:p>
        </w:tc>
      </w:tr>
      <w:tr w:rsidR="00AA4F84" w:rsidRPr="00442709" w14:paraId="6507A29D" w14:textId="77777777" w:rsidTr="002D360C">
        <w:tc>
          <w:tcPr>
            <w:tcW w:w="3787" w:type="dxa"/>
          </w:tcPr>
          <w:p w14:paraId="77CE57F7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17" w:type="dxa"/>
            <w:shd w:val="clear" w:color="auto" w:fill="auto"/>
          </w:tcPr>
          <w:p w14:paraId="42118DED" w14:textId="717E0592" w:rsidR="00AA4F84" w:rsidRPr="003F0742" w:rsidRDefault="00AA4F84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67E85DB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E1E459" w14:textId="215F833A" w:rsidR="00AA4F84" w:rsidRPr="003F074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F03E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46A4010" w14:textId="6539B56F" w:rsidR="00AA4F84" w:rsidRPr="003F0742" w:rsidRDefault="00B15FDE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4880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3725A86" w14:textId="174C2FD7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AA4F84" w:rsidRPr="00442709" w14:paraId="57BCCB15" w14:textId="77777777" w:rsidTr="002D360C">
        <w:tc>
          <w:tcPr>
            <w:tcW w:w="3787" w:type="dxa"/>
            <w:vAlign w:val="bottom"/>
          </w:tcPr>
          <w:p w14:paraId="70F65C5D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25B3D" w14:textId="6A91830C" w:rsidR="00AA4F84" w:rsidRPr="003F0742" w:rsidRDefault="00EE7549" w:rsidP="00FC419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A4F84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="00AA4F84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42" w:type="dxa"/>
            <w:shd w:val="clear" w:color="auto" w:fill="auto"/>
          </w:tcPr>
          <w:p w14:paraId="2AB30BF4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4C7C" w14:textId="461458B5" w:rsidR="00AA4F84" w:rsidRPr="003B7992" w:rsidRDefault="00B15FDE" w:rsidP="003B79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79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289,654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F76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19C4" w14:textId="49671AB3" w:rsidR="00AA4F84" w:rsidRPr="003F0742" w:rsidRDefault="00B15FDE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1248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5551" w14:textId="5A40A7F6" w:rsidR="00AA4F84" w:rsidRPr="003F0742" w:rsidRDefault="00B15FDE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1,577,518</w:t>
            </w:r>
          </w:p>
        </w:tc>
      </w:tr>
      <w:tr w:rsidR="00AA4F84" w:rsidRPr="00442709" w14:paraId="5919B836" w14:textId="77777777" w:rsidTr="002D360C">
        <w:tc>
          <w:tcPr>
            <w:tcW w:w="3787" w:type="dxa"/>
          </w:tcPr>
          <w:p w14:paraId="00C7C97D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0B896042" w14:textId="77777777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3E7F06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89BCD40" w14:textId="77777777" w:rsidR="00AA4F84" w:rsidRPr="003F0742" w:rsidRDefault="00AA4F84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1DFE0F" w14:textId="77777777" w:rsidR="00AA4F84" w:rsidRPr="003F0742" w:rsidRDefault="00AA4F84" w:rsidP="00AA4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5A85386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991FDD" w14:textId="77777777" w:rsidR="00AA4F84" w:rsidRPr="003F0742" w:rsidRDefault="00AA4F84" w:rsidP="00AA4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680F24" w14:textId="77777777" w:rsidR="00AA4F84" w:rsidRPr="003F0742" w:rsidRDefault="00AA4F84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1DC5D45C" w14:textId="77777777" w:rsidTr="002D360C">
        <w:tc>
          <w:tcPr>
            <w:tcW w:w="3787" w:type="dxa"/>
          </w:tcPr>
          <w:p w14:paraId="4ABCCB2E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7" w:type="dxa"/>
            <w:shd w:val="clear" w:color="auto" w:fill="auto"/>
          </w:tcPr>
          <w:p w14:paraId="47CB7C33" w14:textId="77777777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4689E3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C8AC78D" w14:textId="77777777" w:rsidR="00AA4F84" w:rsidRPr="003F0742" w:rsidRDefault="00AA4F84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633B5" w14:textId="77777777" w:rsidR="00AA4F84" w:rsidRPr="003F0742" w:rsidRDefault="00AA4F84" w:rsidP="00AA4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5CA652B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980839" w14:textId="77777777" w:rsidR="00AA4F84" w:rsidRPr="003F0742" w:rsidRDefault="00AA4F84" w:rsidP="00AA4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380583B" w14:textId="77777777" w:rsidR="00AA4F84" w:rsidRPr="003F0742" w:rsidRDefault="00AA4F84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6875DFB7" w14:textId="77777777" w:rsidTr="002D360C">
        <w:tc>
          <w:tcPr>
            <w:tcW w:w="3787" w:type="dxa"/>
          </w:tcPr>
          <w:p w14:paraId="497089E4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17" w:type="dxa"/>
            <w:shd w:val="clear" w:color="auto" w:fill="auto"/>
          </w:tcPr>
          <w:p w14:paraId="7D66B9B4" w14:textId="127C2223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EF3256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6B0880" w14:textId="00C71923" w:rsidR="00AA4F84" w:rsidRPr="003F0742" w:rsidRDefault="00276863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E8A0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9B5F899" w14:textId="53C57795" w:rsidR="00AA4F84" w:rsidRPr="003F0742" w:rsidRDefault="00276863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EE172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6EBA06B" w14:textId="5AEE2E05" w:rsidR="00AA4F84" w:rsidRPr="003F0742" w:rsidRDefault="0017638B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(3,666)</w:t>
            </w:r>
          </w:p>
        </w:tc>
      </w:tr>
      <w:tr w:rsidR="00AA4F84" w:rsidRPr="00442709" w14:paraId="03B5B588" w14:textId="77777777" w:rsidTr="002D360C">
        <w:tc>
          <w:tcPr>
            <w:tcW w:w="3787" w:type="dxa"/>
          </w:tcPr>
          <w:p w14:paraId="0D146E30" w14:textId="5D78F6C5" w:rsidR="00AA4F84" w:rsidRPr="003F0742" w:rsidRDefault="006C00AA" w:rsidP="002D360C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</w:t>
            </w:r>
            <w:r w:rsidR="007D246C" w:rsidRPr="003F0742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3D3E0D5" w14:textId="1C833741" w:rsidR="00AA4F84" w:rsidRPr="003F0742" w:rsidRDefault="00AA4F84" w:rsidP="002934B2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2652A76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1ADDF7" w14:textId="55413B3E" w:rsidR="00AA4F84" w:rsidRPr="003F0742" w:rsidRDefault="00276863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(10,306)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21231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40A3E4" w14:textId="59898178" w:rsidR="00AA4F84" w:rsidRPr="003F0742" w:rsidRDefault="00276863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C1D3E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C5AD54D" w14:textId="61C6320B" w:rsidR="00AA4F84" w:rsidRPr="003F0742" w:rsidRDefault="0017638B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(152,244)</w:t>
            </w:r>
          </w:p>
        </w:tc>
      </w:tr>
      <w:tr w:rsidR="00AA4F84" w:rsidRPr="00442709" w14:paraId="7BFF0050" w14:textId="77777777" w:rsidTr="002D360C">
        <w:tc>
          <w:tcPr>
            <w:tcW w:w="3787" w:type="dxa"/>
          </w:tcPr>
          <w:p w14:paraId="6D01CB9D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17" w:type="dxa"/>
            <w:shd w:val="clear" w:color="auto" w:fill="auto"/>
          </w:tcPr>
          <w:p w14:paraId="78ED427D" w14:textId="168F72A3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1CAA60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3C0ED2F" w14:textId="17538395" w:rsidR="00AA4F84" w:rsidRPr="003F0742" w:rsidRDefault="00276863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(37,956)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E26B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95DB25" w14:textId="0B38B97B" w:rsidR="00AA4F84" w:rsidRPr="003F0742" w:rsidRDefault="00276863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4DDBA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2BB06C2" w14:textId="7A802A15" w:rsidR="00AA4F84" w:rsidRPr="003F0742" w:rsidRDefault="0017638B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(494,215)</w:t>
            </w:r>
          </w:p>
        </w:tc>
      </w:tr>
      <w:tr w:rsidR="00AA4F84" w:rsidRPr="00442709" w14:paraId="11151713" w14:textId="77777777" w:rsidTr="002D360C">
        <w:tc>
          <w:tcPr>
            <w:tcW w:w="3787" w:type="dxa"/>
          </w:tcPr>
          <w:p w14:paraId="00BBF3FA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58B7B7C" w14:textId="1964625B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Pr="003F07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0D30B2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C11EA23" w14:textId="34BD0B51" w:rsidR="00AA4F84" w:rsidRPr="003F0742" w:rsidRDefault="00276863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039DF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C91546" w14:textId="1A3051D8" w:rsidR="00AA4F84" w:rsidRPr="003F0742" w:rsidRDefault="00276863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2028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6680F05" w14:textId="430D3E1B" w:rsidR="00AA4F84" w:rsidRPr="003F0742" w:rsidRDefault="0017638B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(64,599)</w:t>
            </w:r>
          </w:p>
        </w:tc>
      </w:tr>
      <w:tr w:rsidR="00AA4F84" w:rsidRPr="00442709" w14:paraId="155C94B2" w14:textId="77777777" w:rsidTr="002D360C">
        <w:tc>
          <w:tcPr>
            <w:tcW w:w="3787" w:type="dxa"/>
            <w:vAlign w:val="bottom"/>
          </w:tcPr>
          <w:p w14:paraId="7122E8E0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C352" w14:textId="27D22718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E7549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EE1B00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8C4A" w14:textId="5B106EA0" w:rsidR="00AA4F84" w:rsidRPr="003F0742" w:rsidRDefault="00276863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(39,134)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8E30E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B4057" w14:textId="4AC07AC0" w:rsidR="00AA4F84" w:rsidRPr="003F0742" w:rsidRDefault="00276863" w:rsidP="00AA4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0228C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A1FA4" w14:textId="6AF22FD7" w:rsidR="00AA4F84" w:rsidRPr="003F0742" w:rsidRDefault="0017638B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(714,724)</w:t>
            </w:r>
          </w:p>
        </w:tc>
      </w:tr>
      <w:tr w:rsidR="00AA4F84" w:rsidRPr="00442709" w14:paraId="094B7906" w14:textId="77777777" w:rsidTr="002D360C">
        <w:tc>
          <w:tcPr>
            <w:tcW w:w="3787" w:type="dxa"/>
          </w:tcPr>
          <w:p w14:paraId="1BC13A65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5EEA0457" w14:textId="77777777" w:rsidR="00AA4F84" w:rsidRPr="003F0742" w:rsidRDefault="00AA4F84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2B55AAA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2641C87" w14:textId="77777777" w:rsidR="00AA4F84" w:rsidRPr="003F0742" w:rsidRDefault="00AA4F84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A728AF" w14:textId="77777777" w:rsidR="00AA4F84" w:rsidRPr="003F0742" w:rsidRDefault="00AA4F84" w:rsidP="00AA4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8D0798C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D3BDA3" w14:textId="77777777" w:rsidR="00AA4F84" w:rsidRPr="003F0742" w:rsidRDefault="00AA4F84" w:rsidP="00AA4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61EDE86" w14:textId="77777777" w:rsidR="00AA4F84" w:rsidRPr="003F0742" w:rsidRDefault="00AA4F84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4F84" w:rsidRPr="00442709" w14:paraId="1291AF25" w14:textId="77777777" w:rsidTr="002D360C">
        <w:tc>
          <w:tcPr>
            <w:tcW w:w="3787" w:type="dxa"/>
            <w:vAlign w:val="bottom"/>
          </w:tcPr>
          <w:p w14:paraId="2F6E9374" w14:textId="77777777" w:rsidR="00AA4F84" w:rsidRPr="003F0742" w:rsidRDefault="00AA4F84" w:rsidP="00AA4F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B8C6D" w14:textId="48FFF0B1" w:rsidR="00AA4F84" w:rsidRPr="003F0742" w:rsidRDefault="00EE7549" w:rsidP="00AA4F8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  <w:r w:rsidR="00AA4F84"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E70FC7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551DB" w14:textId="46375505" w:rsidR="00AA4F84" w:rsidRPr="003F0742" w:rsidRDefault="00276863" w:rsidP="00AA4F8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23578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A208D" w14:textId="6FE13AF8" w:rsidR="00AA4F84" w:rsidRPr="003F0742" w:rsidRDefault="00276863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F8089" w14:textId="77777777" w:rsidR="00AA4F84" w:rsidRPr="003F0742" w:rsidRDefault="00AA4F84" w:rsidP="00AA4F8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444" w14:textId="42355C5B" w:rsidR="00AA4F84" w:rsidRPr="003F0742" w:rsidRDefault="0017638B" w:rsidP="00AA4F8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862,794</w:t>
            </w:r>
          </w:p>
        </w:tc>
      </w:tr>
    </w:tbl>
    <w:p w14:paraId="5AFB8622" w14:textId="77777777" w:rsidR="00462A06" w:rsidRDefault="00462A06" w:rsidP="002F0F40">
      <w:pPr>
        <w:pStyle w:val="Bo-Blankline"/>
      </w:pPr>
      <w:r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172"/>
        <w:gridCol w:w="236"/>
        <w:gridCol w:w="1243"/>
        <w:gridCol w:w="236"/>
        <w:gridCol w:w="1078"/>
        <w:gridCol w:w="236"/>
        <w:gridCol w:w="1134"/>
      </w:tblGrid>
      <w:tr w:rsidR="00AA4F84" w:rsidRPr="00442709" w14:paraId="5299C7F4" w14:textId="77777777" w:rsidTr="000670B4">
        <w:tc>
          <w:tcPr>
            <w:tcW w:w="3778" w:type="dxa"/>
          </w:tcPr>
          <w:p w14:paraId="3B6F6D63" w14:textId="77777777" w:rsidR="00AA4F84" w:rsidRPr="00440FAA" w:rsidRDefault="00AA4F84" w:rsidP="003B322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5" w:type="dxa"/>
            <w:gridSpan w:val="7"/>
            <w:vAlign w:val="bottom"/>
          </w:tcPr>
          <w:p w14:paraId="3CC45265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4F84" w:rsidRPr="00442709" w14:paraId="32FB441A" w14:textId="77777777" w:rsidTr="000670B4">
        <w:tc>
          <w:tcPr>
            <w:tcW w:w="3778" w:type="dxa"/>
          </w:tcPr>
          <w:p w14:paraId="7098BE9E" w14:textId="77777777" w:rsidR="00AA4F84" w:rsidRPr="00440FAA" w:rsidRDefault="00AA4F84" w:rsidP="003B322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Merge w:val="restart"/>
            <w:vAlign w:val="bottom"/>
          </w:tcPr>
          <w:p w14:paraId="2ED5B194" w14:textId="5F41A94B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85B1C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70A501C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  <w:vAlign w:val="bottom"/>
          </w:tcPr>
          <w:p w14:paraId="41B017BD" w14:textId="7753C274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440F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40F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440F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440F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40F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1B8B9823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55582E76" w14:textId="542D6E69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AA4F84" w:rsidRPr="00442709" w14:paraId="34018139" w14:textId="77777777" w:rsidTr="000670B4">
        <w:tc>
          <w:tcPr>
            <w:tcW w:w="3778" w:type="dxa"/>
          </w:tcPr>
          <w:p w14:paraId="6C706E1D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vMerge/>
          </w:tcPr>
          <w:p w14:paraId="303D321E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B86BC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5C0CC5E8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129B9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A7A933F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6FA73D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56F9059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5BDD38D1" w14:textId="77777777" w:rsidTr="000670B4">
        <w:tc>
          <w:tcPr>
            <w:tcW w:w="3778" w:type="dxa"/>
          </w:tcPr>
          <w:p w14:paraId="38C727D9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vMerge/>
            <w:vAlign w:val="bottom"/>
          </w:tcPr>
          <w:p w14:paraId="4B5075E4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77F4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486B6DC9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C5F966E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A1ACEB4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5178B9F0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F821145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A4F84" w:rsidRPr="00442709" w14:paraId="41EE8FA1" w14:textId="77777777" w:rsidTr="000670B4">
        <w:tc>
          <w:tcPr>
            <w:tcW w:w="3778" w:type="dxa"/>
          </w:tcPr>
          <w:p w14:paraId="50D97EF8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vMerge/>
            <w:vAlign w:val="bottom"/>
          </w:tcPr>
          <w:p w14:paraId="42E8D027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63CC2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0D5E173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36E619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D262772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BC41C81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D863D68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A4F84" w:rsidRPr="00442709" w14:paraId="3A59D673" w14:textId="77777777" w:rsidTr="000670B4">
        <w:tc>
          <w:tcPr>
            <w:tcW w:w="3778" w:type="dxa"/>
          </w:tcPr>
          <w:p w14:paraId="7808ECF3" w14:textId="77777777" w:rsidR="00AA4F84" w:rsidRPr="00440FAA" w:rsidRDefault="00AA4F84" w:rsidP="003B322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5" w:type="dxa"/>
            <w:gridSpan w:val="7"/>
          </w:tcPr>
          <w:p w14:paraId="097721D6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0F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0F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4F84" w:rsidRPr="00442709" w14:paraId="2B925BA7" w14:textId="77777777" w:rsidTr="000670B4">
        <w:tc>
          <w:tcPr>
            <w:tcW w:w="3778" w:type="dxa"/>
          </w:tcPr>
          <w:p w14:paraId="2384CD1A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38BD1153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84E5D71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</w:tcPr>
          <w:p w14:paraId="01638C0D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007396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5F296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C4D0B4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D875345" w14:textId="77777777" w:rsidR="00AA4F84" w:rsidRPr="00440FAA" w:rsidRDefault="00AA4F84" w:rsidP="003B3225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3D4BC819" w14:textId="77777777" w:rsidTr="000670B4">
        <w:tc>
          <w:tcPr>
            <w:tcW w:w="3778" w:type="dxa"/>
          </w:tcPr>
          <w:p w14:paraId="28D2EA7D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2" w:type="dxa"/>
            <w:shd w:val="clear" w:color="auto" w:fill="auto"/>
          </w:tcPr>
          <w:p w14:paraId="3E7A8890" w14:textId="25702A81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  <w:tc>
          <w:tcPr>
            <w:tcW w:w="236" w:type="dxa"/>
            <w:shd w:val="clear" w:color="auto" w:fill="auto"/>
          </w:tcPr>
          <w:p w14:paraId="7DD5DD44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0967B8F" w14:textId="4198166C" w:rsidR="00AA4F84" w:rsidRPr="00440FAA" w:rsidRDefault="00AA4F84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EC82E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A22857E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82B7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3C58FF6D" w14:textId="60D3F6A9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AA4F84"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</w:tr>
      <w:tr w:rsidR="00AA4F84" w:rsidRPr="00442709" w14:paraId="1B701B93" w14:textId="77777777" w:rsidTr="000670B4">
        <w:tc>
          <w:tcPr>
            <w:tcW w:w="3778" w:type="dxa"/>
          </w:tcPr>
          <w:p w14:paraId="1F483635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2" w:type="dxa"/>
            <w:shd w:val="clear" w:color="auto" w:fill="auto"/>
          </w:tcPr>
          <w:p w14:paraId="305461E7" w14:textId="0AEA8395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303C9BC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0321337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7F59B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35FFDD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5C934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0B24BCEA" w14:textId="1BED6FEA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A4F84"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AA4F84" w:rsidRPr="00442709" w14:paraId="07063796" w14:textId="77777777" w:rsidTr="000670B4">
        <w:tc>
          <w:tcPr>
            <w:tcW w:w="3778" w:type="dxa"/>
          </w:tcPr>
          <w:p w14:paraId="36DEA394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72" w:type="dxa"/>
            <w:shd w:val="clear" w:color="auto" w:fill="auto"/>
          </w:tcPr>
          <w:p w14:paraId="1636420E" w14:textId="2840F5C9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36" w:type="dxa"/>
            <w:shd w:val="clear" w:color="auto" w:fill="auto"/>
          </w:tcPr>
          <w:p w14:paraId="3A90CC08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FF02A8B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9CF5F5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947B36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7C433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123E9C7E" w14:textId="305F5970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4F84"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</w:tr>
      <w:tr w:rsidR="00AA4F84" w:rsidRPr="00442709" w14:paraId="4C29D656" w14:textId="77777777" w:rsidTr="000670B4">
        <w:tc>
          <w:tcPr>
            <w:tcW w:w="3778" w:type="dxa"/>
          </w:tcPr>
          <w:p w14:paraId="148F369C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72" w:type="dxa"/>
            <w:shd w:val="clear" w:color="auto" w:fill="auto"/>
          </w:tcPr>
          <w:p w14:paraId="552EAC3A" w14:textId="20BC70A4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7A9217B1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1A3CD59" w14:textId="784B420B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9A67A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445350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CF85B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4F10A229" w14:textId="5B859CAA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AA4F84"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</w:tr>
      <w:tr w:rsidR="00AA4F84" w:rsidRPr="00442709" w14:paraId="6FEBF969" w14:textId="77777777" w:rsidTr="000670B4">
        <w:tc>
          <w:tcPr>
            <w:tcW w:w="3778" w:type="dxa"/>
          </w:tcPr>
          <w:p w14:paraId="7C107A1B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1F2947FC" w14:textId="6514EB3E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0DBB50DD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619D83E" w14:textId="30FF7F36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9B7F1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6623DDE" w14:textId="63E9CBB2" w:rsidR="00AA4F84" w:rsidRPr="00440FAA" w:rsidRDefault="00EE7549" w:rsidP="000670B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C32A9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7D603C08" w14:textId="5D69C283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="00AA4F84"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</w:tr>
      <w:tr w:rsidR="00AA4F84" w:rsidRPr="00442709" w14:paraId="431F8B82" w14:textId="77777777" w:rsidTr="000670B4">
        <w:tc>
          <w:tcPr>
            <w:tcW w:w="3778" w:type="dxa"/>
          </w:tcPr>
          <w:p w14:paraId="4ACC30BF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72" w:type="dxa"/>
            <w:shd w:val="clear" w:color="auto" w:fill="auto"/>
          </w:tcPr>
          <w:p w14:paraId="1676F61E" w14:textId="332D98BB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236" w:type="dxa"/>
            <w:shd w:val="clear" w:color="auto" w:fill="auto"/>
          </w:tcPr>
          <w:p w14:paraId="6CCC917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EF6A29A" w14:textId="721ED240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8FCA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792A076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2B55E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0194C393" w14:textId="48B80D1C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="00AA4F84"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</w:tr>
      <w:tr w:rsidR="00AA4F84" w:rsidRPr="00442709" w14:paraId="5F59E882" w14:textId="77777777" w:rsidTr="000670B4">
        <w:tc>
          <w:tcPr>
            <w:tcW w:w="3778" w:type="dxa"/>
          </w:tcPr>
          <w:p w14:paraId="2C37E168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2" w:type="dxa"/>
            <w:shd w:val="clear" w:color="auto" w:fill="auto"/>
          </w:tcPr>
          <w:p w14:paraId="76CF164A" w14:textId="40A4D6CB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6" w:type="dxa"/>
            <w:shd w:val="clear" w:color="auto" w:fill="auto"/>
          </w:tcPr>
          <w:p w14:paraId="019707FA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A19B54C" w14:textId="55F43125" w:rsidR="00AA4F84" w:rsidRPr="00440FAA" w:rsidRDefault="00AA4F84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CF648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E910D0D" w14:textId="02DCAAAB" w:rsidR="00AA4F84" w:rsidRPr="00440FAA" w:rsidRDefault="00EE7549" w:rsidP="000670B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E6245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55FCD3E5" w14:textId="286751C6" w:rsidR="00AA4F84" w:rsidRPr="00440FAA" w:rsidRDefault="00AA4F84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A4F84" w:rsidRPr="00442709" w14:paraId="6B9A4134" w14:textId="77777777" w:rsidTr="000670B4">
        <w:tc>
          <w:tcPr>
            <w:tcW w:w="3778" w:type="dxa"/>
            <w:vAlign w:val="bottom"/>
          </w:tcPr>
          <w:p w14:paraId="1739A7C8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6745B" w14:textId="35B9BE99" w:rsidR="00AA4F84" w:rsidRPr="00440FAA" w:rsidRDefault="00EE7549" w:rsidP="0095358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236" w:type="dxa"/>
            <w:shd w:val="clear" w:color="auto" w:fill="auto"/>
          </w:tcPr>
          <w:p w14:paraId="390A9296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A661ED" w14:textId="5601D630" w:rsidR="00AA4F84" w:rsidRPr="0095358C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AA4F84" w:rsidRPr="00953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3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7AE58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8395D" w14:textId="01E20C5B" w:rsidR="00AA4F84" w:rsidRPr="000670B4" w:rsidRDefault="00EE7549" w:rsidP="000670B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AA4F84"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D84F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3E6CE" w14:textId="75B3E7CA" w:rsidR="00AA4F84" w:rsidRPr="00440FAA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</w:tr>
      <w:tr w:rsidR="00AA4F84" w:rsidRPr="00442709" w14:paraId="7A938DC5" w14:textId="77777777" w:rsidTr="000670B4">
        <w:tc>
          <w:tcPr>
            <w:tcW w:w="3778" w:type="dxa"/>
          </w:tcPr>
          <w:p w14:paraId="17C455F7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2291C3" w14:textId="77777777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EC60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7A409CE3" w14:textId="77777777" w:rsidR="00AA4F84" w:rsidRPr="00440FAA" w:rsidRDefault="00AA4F84" w:rsidP="003B3225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CFAB33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E78B63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DB0FDC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2FFC3BEC" w14:textId="77777777" w:rsidR="00AA4F84" w:rsidRPr="00440FAA" w:rsidRDefault="00AA4F84" w:rsidP="003B3225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6B292D09" w14:textId="77777777" w:rsidTr="000670B4">
        <w:tc>
          <w:tcPr>
            <w:tcW w:w="3778" w:type="dxa"/>
          </w:tcPr>
          <w:p w14:paraId="09B2B1E2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275EF38F" w14:textId="77777777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B2813B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5B146476" w14:textId="77777777" w:rsidR="00AA4F84" w:rsidRPr="00440FAA" w:rsidRDefault="00AA4F84" w:rsidP="003B3225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5EED44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CC12C4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CDAE0A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329A7938" w14:textId="77777777" w:rsidR="00AA4F84" w:rsidRPr="00440FAA" w:rsidRDefault="00AA4F84" w:rsidP="003B3225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F84" w:rsidRPr="00442709" w14:paraId="126AE337" w14:textId="77777777" w:rsidTr="000670B4">
        <w:tc>
          <w:tcPr>
            <w:tcW w:w="3778" w:type="dxa"/>
          </w:tcPr>
          <w:p w14:paraId="25B1AE5A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72" w:type="dxa"/>
            <w:shd w:val="clear" w:color="auto" w:fill="auto"/>
          </w:tcPr>
          <w:p w14:paraId="2C7A84BE" w14:textId="04A7BA12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342E3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66A04CF" w14:textId="719DB10D" w:rsidR="00AA4F84" w:rsidRPr="00440FAA" w:rsidRDefault="00EE7549" w:rsidP="003B3225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476D43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378B1E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E0C754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364BBBA8" w14:textId="1C371F8E" w:rsidR="00AA4F84" w:rsidRPr="00440FAA" w:rsidRDefault="00AA4F84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A4F84" w:rsidRPr="00442709" w14:paraId="6C5FE82F" w14:textId="77777777" w:rsidTr="000670B4">
        <w:tc>
          <w:tcPr>
            <w:tcW w:w="3778" w:type="dxa"/>
          </w:tcPr>
          <w:p w14:paraId="299B7DE3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172" w:type="dxa"/>
            <w:shd w:val="clear" w:color="auto" w:fill="auto"/>
          </w:tcPr>
          <w:p w14:paraId="4D393D30" w14:textId="799BD0D5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D3E78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38247E0" w14:textId="2CCE2EF5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C44C0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9B65491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6F7DA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0BEF0A04" w14:textId="0A815688" w:rsidR="00AA4F84" w:rsidRPr="00440FAA" w:rsidRDefault="00AA4F84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A4F84" w:rsidRPr="00442709" w14:paraId="5B8D2F62" w14:textId="77777777" w:rsidTr="000670B4">
        <w:tc>
          <w:tcPr>
            <w:tcW w:w="3778" w:type="dxa"/>
          </w:tcPr>
          <w:p w14:paraId="365B54C4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72" w:type="dxa"/>
            <w:shd w:val="clear" w:color="auto" w:fill="auto"/>
          </w:tcPr>
          <w:p w14:paraId="68CFBDF0" w14:textId="65B03684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69F1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D031032" w14:textId="3F5ED82C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14740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672A1B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72F11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7165702C" w14:textId="4148A877" w:rsidR="00AA4F84" w:rsidRPr="00440FAA" w:rsidRDefault="00AA4F84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A4F84" w:rsidRPr="00442709" w14:paraId="55D5B2C0" w14:textId="77777777" w:rsidTr="000670B4">
        <w:tc>
          <w:tcPr>
            <w:tcW w:w="3778" w:type="dxa"/>
          </w:tcPr>
          <w:p w14:paraId="525FB5EA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CD2C0C1" w14:textId="409C46B6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9716B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42C116BF" w14:textId="47342510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A4F84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2876A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461A1D0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953C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F608B88" w14:textId="280D51F9" w:rsidR="00AA4F84" w:rsidRPr="00440FAA" w:rsidRDefault="00AA4F84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Pr="00440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A4F84" w:rsidRPr="00442709" w14:paraId="05CB0A2D" w14:textId="77777777" w:rsidTr="000670B4">
        <w:tc>
          <w:tcPr>
            <w:tcW w:w="3778" w:type="dxa"/>
            <w:vAlign w:val="bottom"/>
          </w:tcPr>
          <w:p w14:paraId="0237617F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3EE46" w14:textId="5AFE8018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E7549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8C28F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CAB3C" w14:textId="599EFE31" w:rsidR="00AA4F84" w:rsidRPr="0095358C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AA4F84" w:rsidRPr="00953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3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1FAF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65562" w14:textId="77777777" w:rsidR="00AA4F84" w:rsidRPr="00440FAA" w:rsidRDefault="00AA4F84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68784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9908C" w14:textId="395F9258" w:rsidR="00AA4F84" w:rsidRPr="000670B4" w:rsidRDefault="00AA4F84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E7549"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E7549"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AA4F84" w:rsidRPr="00442709" w14:paraId="7F19C7C8" w14:textId="77777777" w:rsidTr="000670B4">
        <w:tc>
          <w:tcPr>
            <w:tcW w:w="3778" w:type="dxa"/>
          </w:tcPr>
          <w:p w14:paraId="5952267B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F9B171F" w14:textId="77777777" w:rsidR="00AA4F84" w:rsidRPr="00440FAA" w:rsidRDefault="00AA4F84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D2E351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24677936" w14:textId="77777777" w:rsidR="00AA4F84" w:rsidRPr="00440FAA" w:rsidRDefault="00AA4F84" w:rsidP="003B3225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A1DDD7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C8570C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C04E50" w14:textId="77777777" w:rsidR="00AA4F84" w:rsidRPr="00440FAA" w:rsidRDefault="00AA4F84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38891C91" w14:textId="77777777" w:rsidR="00AA4F84" w:rsidRPr="00440FAA" w:rsidRDefault="00AA4F84" w:rsidP="003B3225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4F84" w:rsidRPr="00442709" w14:paraId="7603DC2A" w14:textId="77777777" w:rsidTr="000670B4">
        <w:tc>
          <w:tcPr>
            <w:tcW w:w="3778" w:type="dxa"/>
            <w:vAlign w:val="bottom"/>
          </w:tcPr>
          <w:p w14:paraId="1B122D15" w14:textId="77777777" w:rsidR="00AA4F84" w:rsidRPr="00440FAA" w:rsidRDefault="00AA4F84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847FC" w14:textId="34F86C17" w:rsidR="00AA4F84" w:rsidRPr="00440FAA" w:rsidRDefault="00EE7549" w:rsidP="003B3225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E61B9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79B25" w14:textId="11A2E772" w:rsidR="00AA4F84" w:rsidRPr="00440FAA" w:rsidRDefault="00EE7549" w:rsidP="0095358C">
            <w:pPr>
              <w:tabs>
                <w:tab w:val="decimal" w:pos="10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7C956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D3BB7C" w14:textId="57D0D4A2" w:rsidR="00AA4F84" w:rsidRPr="00440FAA" w:rsidRDefault="00EE7549" w:rsidP="000670B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AA4F84"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0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C7CAE" w14:textId="77777777" w:rsidR="00AA4F84" w:rsidRPr="00440FAA" w:rsidRDefault="00AA4F84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D809FC" w14:textId="5874C44E" w:rsidR="00AA4F84" w:rsidRPr="000670B4" w:rsidRDefault="00EE7549" w:rsidP="000670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  <w:r w:rsidR="00AA4F84"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7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</w:tr>
    </w:tbl>
    <w:p w14:paraId="5388EABC" w14:textId="77777777" w:rsidR="001A21A3" w:rsidRDefault="001A21A3" w:rsidP="002F0F40">
      <w:pPr>
        <w:pStyle w:val="Bo-Blankline"/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442709" w14:paraId="4542B381" w14:textId="77777777" w:rsidTr="00B85B1C">
        <w:tc>
          <w:tcPr>
            <w:tcW w:w="3758" w:type="dxa"/>
          </w:tcPr>
          <w:p w14:paraId="46A21C97" w14:textId="77777777" w:rsidR="001A21A3" w:rsidRPr="00442709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542FB514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442709" w14:paraId="5F8373C1" w14:textId="77777777" w:rsidTr="00B85B1C">
        <w:tc>
          <w:tcPr>
            <w:tcW w:w="3758" w:type="dxa"/>
          </w:tcPr>
          <w:p w14:paraId="2AED43A4" w14:textId="77777777" w:rsidR="001A21A3" w:rsidRPr="00442709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3C41EAD2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3056CC53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B51E323" w14:textId="05C8268D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1A21A3" w:rsidRPr="00442709" w14:paraId="6DF4B8D6" w14:textId="77777777" w:rsidTr="00B85B1C">
        <w:tc>
          <w:tcPr>
            <w:tcW w:w="3758" w:type="dxa"/>
          </w:tcPr>
          <w:p w14:paraId="50FC9C3D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2685BA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442709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AEB3FA0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442709" w14:paraId="23071E4F" w14:textId="77777777" w:rsidTr="00B85B1C">
        <w:tc>
          <w:tcPr>
            <w:tcW w:w="3758" w:type="dxa"/>
          </w:tcPr>
          <w:p w14:paraId="6063D02B" w14:textId="77777777" w:rsidR="00BA66C9" w:rsidRPr="00442709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442709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116819D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442709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A26F162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442709" w14:paraId="27A93FC6" w14:textId="77777777" w:rsidTr="00B85B1C">
        <w:tc>
          <w:tcPr>
            <w:tcW w:w="3758" w:type="dxa"/>
          </w:tcPr>
          <w:p w14:paraId="63229124" w14:textId="77777777" w:rsidR="00BA66C9" w:rsidRPr="00442709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442709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9BD6DB2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442709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6AD27A43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442709" w14:paraId="3327BE58" w14:textId="77777777" w:rsidTr="00B85B1C">
        <w:tc>
          <w:tcPr>
            <w:tcW w:w="3758" w:type="dxa"/>
          </w:tcPr>
          <w:p w14:paraId="230043E8" w14:textId="77777777" w:rsidR="001A21A3" w:rsidRPr="00442709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5C39DEDD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442709" w14:paraId="6CEAFEBA" w14:textId="77777777" w:rsidTr="00B85B1C">
        <w:tc>
          <w:tcPr>
            <w:tcW w:w="3758" w:type="dxa"/>
          </w:tcPr>
          <w:p w14:paraId="16BE0BB1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A75077E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8A339D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5B1C" w:rsidRPr="00442709" w14:paraId="075340DE" w14:textId="77777777" w:rsidTr="006D2F35">
        <w:tc>
          <w:tcPr>
            <w:tcW w:w="3758" w:type="dxa"/>
          </w:tcPr>
          <w:p w14:paraId="0E3B069B" w14:textId="056CA4C6" w:rsidR="00B85B1C" w:rsidRPr="003F0742" w:rsidRDefault="0016106C" w:rsidP="00B85B1C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7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3F074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09" w:type="dxa"/>
            <w:vAlign w:val="bottom"/>
          </w:tcPr>
          <w:p w14:paraId="0979247B" w14:textId="227965C0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  <w:vAlign w:val="bottom"/>
          </w:tcPr>
          <w:p w14:paraId="077930B1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4DBE02" w14:textId="54E63BC5" w:rsidR="00B85B1C" w:rsidRPr="00442709" w:rsidRDefault="00404553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260B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CE37399" w14:textId="52F7B69D" w:rsidR="00B85B1C" w:rsidRPr="00442709" w:rsidRDefault="002B1AAD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69B4F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1100A9" w14:textId="602448C2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13,069</w:t>
            </w:r>
          </w:p>
        </w:tc>
      </w:tr>
      <w:tr w:rsidR="00B85B1C" w:rsidRPr="00442709" w14:paraId="18BF26E7" w14:textId="77777777" w:rsidTr="006D2F35">
        <w:tc>
          <w:tcPr>
            <w:tcW w:w="3758" w:type="dxa"/>
          </w:tcPr>
          <w:p w14:paraId="1FEC4696" w14:textId="77777777" w:rsidR="00B85B1C" w:rsidRPr="00442709" w:rsidRDefault="00B85B1C" w:rsidP="00B85B1C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454332F5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08BCB5C" w14:textId="1F8FE20A" w:rsidR="00B85B1C" w:rsidRPr="00442709" w:rsidRDefault="00404553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5F1D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F1EBB72" w14:textId="04257B6E" w:rsidR="00B85B1C" w:rsidRPr="00442709" w:rsidRDefault="002B1AAD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9CB13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C05665" w14:textId="7BCFB3FF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B85B1C" w:rsidRPr="00442709" w14:paraId="5579D36B" w14:textId="77777777" w:rsidTr="006D2F35">
        <w:tc>
          <w:tcPr>
            <w:tcW w:w="3758" w:type="dxa"/>
          </w:tcPr>
          <w:p w14:paraId="784426F5" w14:textId="77777777" w:rsidR="00B85B1C" w:rsidRPr="00442709" w:rsidRDefault="00B85B1C" w:rsidP="00B85B1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5600CA54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236" w:type="dxa"/>
            <w:vAlign w:val="bottom"/>
          </w:tcPr>
          <w:p w14:paraId="75A18B34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16644EC" w14:textId="6AB14EA9" w:rsidR="00B85B1C" w:rsidRPr="00442709" w:rsidRDefault="00404553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EF576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BA701" w14:textId="2CFCEEFF" w:rsidR="00B85B1C" w:rsidRPr="00442709" w:rsidRDefault="002B1AAD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2A3DD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E5083D" w14:textId="51C710A0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13,492</w:t>
            </w:r>
          </w:p>
        </w:tc>
      </w:tr>
      <w:tr w:rsidR="00B85B1C" w:rsidRPr="00442709" w14:paraId="187BA324" w14:textId="77777777" w:rsidTr="006D2F35">
        <w:tc>
          <w:tcPr>
            <w:tcW w:w="3758" w:type="dxa"/>
          </w:tcPr>
          <w:p w14:paraId="3DB096BD" w14:textId="77777777" w:rsidR="00B85B1C" w:rsidRPr="00442709" w:rsidRDefault="00B85B1C" w:rsidP="00B85B1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22045B93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4DF8228F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52ADB4" w14:textId="5EBAE64E" w:rsidR="00B85B1C" w:rsidRPr="00442709" w:rsidRDefault="00404553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(2,77</w:t>
            </w:r>
            <w:r w:rsidR="006D2F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E9F7E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997B17" w14:textId="341650C0" w:rsidR="00B85B1C" w:rsidRPr="00442709" w:rsidRDefault="002B1AAD" w:rsidP="002B1A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04CA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86E49" w14:textId="5FE12BDF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391,33</w:t>
            </w:r>
            <w:r w:rsidR="006D2F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85B1C" w:rsidRPr="00442709" w14:paraId="04A8BF96" w14:textId="77777777" w:rsidTr="006D2F35">
        <w:tc>
          <w:tcPr>
            <w:tcW w:w="3758" w:type="dxa"/>
          </w:tcPr>
          <w:p w14:paraId="5A2E4D88" w14:textId="17D6B65A" w:rsidR="00B85B1C" w:rsidRPr="00442709" w:rsidRDefault="00C87367" w:rsidP="00B85B1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B85B1C"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09" w:type="dxa"/>
            <w:vAlign w:val="bottom"/>
          </w:tcPr>
          <w:p w14:paraId="3D6146C1" w14:textId="5019D99C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  <w:vAlign w:val="bottom"/>
          </w:tcPr>
          <w:p w14:paraId="57E4269D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AA4055" w14:textId="6F7DBC1E" w:rsidR="00B85B1C" w:rsidRPr="00442709" w:rsidRDefault="00404553" w:rsidP="0040455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2F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2DAEA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D451B46" w14:textId="5724A46C" w:rsidR="00B85B1C" w:rsidRPr="00442709" w:rsidRDefault="002B1AAD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2538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84B88D" w14:textId="1AA46CEB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D2F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30,111</w:t>
            </w:r>
          </w:p>
        </w:tc>
      </w:tr>
      <w:tr w:rsidR="00B85B1C" w:rsidRPr="00442709" w14:paraId="345337E2" w14:textId="77777777" w:rsidTr="006D2F35">
        <w:tc>
          <w:tcPr>
            <w:tcW w:w="3758" w:type="dxa"/>
          </w:tcPr>
          <w:p w14:paraId="58CA801C" w14:textId="77777777" w:rsidR="00B85B1C" w:rsidRPr="00442709" w:rsidRDefault="00B85B1C" w:rsidP="00B85B1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427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1AD2D0B8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36" w:type="dxa"/>
            <w:vAlign w:val="bottom"/>
          </w:tcPr>
          <w:p w14:paraId="2F0C6632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9B952D3" w14:textId="0D4A84A1" w:rsidR="00B85B1C" w:rsidRPr="00442709" w:rsidRDefault="00404553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2725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097CA7" w14:textId="5D19C9D9" w:rsidR="00B85B1C" w:rsidRPr="00442709" w:rsidRDefault="004C058E" w:rsidP="00B85B1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5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FCDB6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839E0D" w14:textId="1496A099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C0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85B1C" w:rsidRPr="00442709" w14:paraId="034F7DBA" w14:textId="77777777" w:rsidTr="006D2F35">
        <w:tc>
          <w:tcPr>
            <w:tcW w:w="3758" w:type="dxa"/>
          </w:tcPr>
          <w:p w14:paraId="7793A6CD" w14:textId="77777777" w:rsidR="00B85B1C" w:rsidRPr="00442709" w:rsidRDefault="00B85B1C" w:rsidP="00B85B1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72331530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vAlign w:val="bottom"/>
          </w:tcPr>
          <w:p w14:paraId="3227F6CF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4189" w14:textId="37A836EF" w:rsidR="00B85B1C" w:rsidRPr="00442709" w:rsidRDefault="00404553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D2F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19,934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2F28B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FAD2A" w14:textId="505EED79" w:rsidR="00B85B1C" w:rsidRPr="004C058E" w:rsidRDefault="004C058E" w:rsidP="00B85B1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5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08F5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BA400" w14:textId="167F988C" w:rsidR="00B85B1C" w:rsidRPr="00442709" w:rsidRDefault="004C058E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6D2F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349,060</w:t>
            </w:r>
          </w:p>
        </w:tc>
      </w:tr>
      <w:tr w:rsidR="00B85B1C" w:rsidRPr="00442709" w14:paraId="398362DD" w14:textId="77777777" w:rsidTr="00B85B1C">
        <w:tc>
          <w:tcPr>
            <w:tcW w:w="3758" w:type="dxa"/>
          </w:tcPr>
          <w:p w14:paraId="1B97075D" w14:textId="77777777" w:rsidR="00B85B1C" w:rsidRPr="0086388D" w:rsidRDefault="00B85B1C" w:rsidP="00B85B1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B85B1C" w:rsidRPr="0086388D" w:rsidRDefault="00B85B1C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B85B1C" w:rsidRPr="0086388D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8634EC0" w14:textId="77777777" w:rsidR="00B85B1C" w:rsidRPr="0086388D" w:rsidRDefault="00B85B1C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D0EDA6" w14:textId="77777777" w:rsidR="00B85B1C" w:rsidRPr="0086388D" w:rsidRDefault="00B85B1C" w:rsidP="00B85B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4E39C13C" w14:textId="77777777" w:rsidR="00B85B1C" w:rsidRPr="0086388D" w:rsidRDefault="00B85B1C" w:rsidP="00B85B1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70306" w14:textId="77777777" w:rsidR="00B85B1C" w:rsidRPr="0086388D" w:rsidRDefault="00B85B1C" w:rsidP="00B85B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FBCA0E" w14:textId="77777777" w:rsidR="00B85B1C" w:rsidRPr="0086388D" w:rsidRDefault="00B85B1C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85B1C" w:rsidRPr="00442709" w14:paraId="519E3300" w14:textId="77777777" w:rsidTr="00B85B1C">
        <w:tc>
          <w:tcPr>
            <w:tcW w:w="3758" w:type="dxa"/>
          </w:tcPr>
          <w:p w14:paraId="007481B8" w14:textId="77777777" w:rsidR="00B85B1C" w:rsidRPr="00442709" w:rsidRDefault="00B85B1C" w:rsidP="00B85B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B85B1C" w:rsidRPr="00442709" w:rsidRDefault="00B85B1C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8B48553" w14:textId="77777777" w:rsidR="00B85B1C" w:rsidRPr="00442709" w:rsidRDefault="00B85B1C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6B792A" w14:textId="77777777" w:rsidR="00B85B1C" w:rsidRPr="00442709" w:rsidRDefault="00B85B1C" w:rsidP="00B85B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13FE57" w14:textId="77777777" w:rsidR="00B85B1C" w:rsidRPr="00442709" w:rsidRDefault="00B85B1C" w:rsidP="00B85B1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1102AB" w14:textId="77777777" w:rsidR="00B85B1C" w:rsidRPr="00442709" w:rsidRDefault="00B85B1C" w:rsidP="00B85B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03F03" w14:textId="77777777" w:rsidR="00B85B1C" w:rsidRPr="00442709" w:rsidRDefault="00B85B1C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5B1C" w:rsidRPr="00442709" w14:paraId="32C1AB53" w14:textId="77777777" w:rsidTr="006D2F35">
        <w:tc>
          <w:tcPr>
            <w:tcW w:w="3758" w:type="dxa"/>
          </w:tcPr>
          <w:p w14:paraId="3D1769D5" w14:textId="77777777" w:rsidR="00B85B1C" w:rsidRPr="00442709" w:rsidRDefault="00B85B1C" w:rsidP="00B85B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7AC07F5C" w:rsidR="00B85B1C" w:rsidRPr="00442709" w:rsidRDefault="00B85B1C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418F390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C44B022" w14:textId="048ADCB2" w:rsidR="00B85B1C" w:rsidRPr="00442709" w:rsidRDefault="004C058E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5D381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02FDCD1" w14:textId="051B5FAA" w:rsidR="00B85B1C" w:rsidRPr="00442709" w:rsidRDefault="004C058E" w:rsidP="00B85B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FC6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D9686E4" w14:textId="5027D03C" w:rsidR="00B85B1C" w:rsidRPr="00442709" w:rsidRDefault="000657D5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(3,666)</w:t>
            </w:r>
          </w:p>
        </w:tc>
      </w:tr>
      <w:tr w:rsidR="004C058E" w:rsidRPr="00442709" w14:paraId="7F429352" w14:textId="77777777" w:rsidTr="006D2F35">
        <w:tc>
          <w:tcPr>
            <w:tcW w:w="3758" w:type="dxa"/>
          </w:tcPr>
          <w:p w14:paraId="4AD66877" w14:textId="0CBB8EF9" w:rsidR="004C058E" w:rsidRPr="008761A1" w:rsidRDefault="00173C84" w:rsidP="004C058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1E728ADA" w14:textId="6EA910FB" w:rsidR="004C058E" w:rsidRPr="00442709" w:rsidRDefault="004C058E" w:rsidP="004C058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(86,345)</w:t>
            </w:r>
          </w:p>
        </w:tc>
        <w:tc>
          <w:tcPr>
            <w:tcW w:w="236" w:type="dxa"/>
            <w:vAlign w:val="bottom"/>
          </w:tcPr>
          <w:p w14:paraId="2B459D12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8A78725" w14:textId="34EE4192" w:rsidR="004C058E" w:rsidRPr="00442709" w:rsidRDefault="004C058E" w:rsidP="004C058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8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8547C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ACDDBCE" w14:textId="23BB33F3" w:rsidR="004C058E" w:rsidRPr="00442709" w:rsidRDefault="004C058E" w:rsidP="004C05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7D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667F8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77F71EE" w14:textId="6F20D87D" w:rsidR="004C058E" w:rsidRPr="00442709" w:rsidRDefault="004C058E" w:rsidP="004C058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8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103,525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C058E" w:rsidRPr="00442709" w14:paraId="4ECADD70" w14:textId="77777777" w:rsidTr="006D2F35">
        <w:tc>
          <w:tcPr>
            <w:tcW w:w="3758" w:type="dxa"/>
          </w:tcPr>
          <w:p w14:paraId="381AA527" w14:textId="77777777" w:rsidR="004C058E" w:rsidRPr="00442709" w:rsidRDefault="004C058E" w:rsidP="004C058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1F4C8F7A" w:rsidR="004C058E" w:rsidRPr="00442709" w:rsidRDefault="004C058E" w:rsidP="004C058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(532,038)</w:t>
            </w:r>
          </w:p>
        </w:tc>
        <w:tc>
          <w:tcPr>
            <w:tcW w:w="236" w:type="dxa"/>
            <w:vAlign w:val="bottom"/>
          </w:tcPr>
          <w:p w14:paraId="0B848F74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7800A69" w14:textId="5B2B5A3A" w:rsidR="004C058E" w:rsidRPr="00442709" w:rsidRDefault="004C058E" w:rsidP="004C058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(21,523)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63F8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33E475" w14:textId="5FC4A593" w:rsidR="004C058E" w:rsidRPr="00442709" w:rsidRDefault="004C058E" w:rsidP="004C05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7D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01B4C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1B3EE53" w14:textId="367F050F" w:rsidR="004C058E" w:rsidRPr="00442709" w:rsidRDefault="004C058E" w:rsidP="004C058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07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553,561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C058E" w:rsidRPr="00442709" w14:paraId="2064C6F9" w14:textId="77777777" w:rsidTr="006D2F35">
        <w:tc>
          <w:tcPr>
            <w:tcW w:w="3758" w:type="dxa"/>
            <w:vAlign w:val="bottom"/>
          </w:tcPr>
          <w:p w14:paraId="579DF21E" w14:textId="77777777" w:rsidR="004C058E" w:rsidRPr="00442709" w:rsidRDefault="004C058E" w:rsidP="004C058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7D6FFDB7" w:rsidR="004C058E" w:rsidRPr="00442709" w:rsidRDefault="004C058E" w:rsidP="004C058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(622,506)</w:t>
            </w:r>
          </w:p>
        </w:tc>
        <w:tc>
          <w:tcPr>
            <w:tcW w:w="236" w:type="dxa"/>
            <w:vAlign w:val="bottom"/>
          </w:tcPr>
          <w:p w14:paraId="7CA28B3F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DF16" w14:textId="271C974A" w:rsidR="004C058E" w:rsidRPr="00442709" w:rsidRDefault="004C058E" w:rsidP="004C058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873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38,246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EF162" w14:textId="77777777" w:rsidR="004C058E" w:rsidRPr="00442709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4C1" w14:textId="1610F05E" w:rsidR="004C058E" w:rsidRPr="004C058E" w:rsidRDefault="004C058E" w:rsidP="004C05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5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DD06" w14:textId="77777777" w:rsidR="004C058E" w:rsidRPr="003F5088" w:rsidRDefault="004C058E" w:rsidP="004C058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1202" w14:textId="3861783B" w:rsidR="004C058E" w:rsidRPr="003F5088" w:rsidRDefault="004C058E" w:rsidP="004C058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873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660,752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85B1C" w:rsidRPr="00442709" w14:paraId="6EF18420" w14:textId="77777777" w:rsidTr="00B85B1C">
        <w:trPr>
          <w:trHeight w:val="287"/>
        </w:trPr>
        <w:tc>
          <w:tcPr>
            <w:tcW w:w="3758" w:type="dxa"/>
          </w:tcPr>
          <w:p w14:paraId="5531F5D4" w14:textId="77777777" w:rsidR="00B85B1C" w:rsidRPr="0086388D" w:rsidRDefault="00B85B1C" w:rsidP="00B85B1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B85B1C" w:rsidRPr="0086388D" w:rsidRDefault="00B85B1C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B85B1C" w:rsidRPr="0086388D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CA6F7E3" w14:textId="77777777" w:rsidR="00B85B1C" w:rsidRPr="0086388D" w:rsidRDefault="00B85B1C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809AE1" w14:textId="77777777" w:rsidR="00B85B1C" w:rsidRPr="0086388D" w:rsidRDefault="00B85B1C" w:rsidP="00B85B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CC2744B" w14:textId="77777777" w:rsidR="00B85B1C" w:rsidRPr="0086388D" w:rsidRDefault="00B85B1C" w:rsidP="00B85B1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F430D2" w14:textId="77777777" w:rsidR="00B85B1C" w:rsidRPr="0086388D" w:rsidRDefault="00B85B1C" w:rsidP="00B85B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1BE62" w14:textId="77777777" w:rsidR="00B85B1C" w:rsidRPr="0086388D" w:rsidRDefault="00B85B1C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85B1C" w:rsidRPr="00442709" w14:paraId="525477B1" w14:textId="77777777" w:rsidTr="006D2F35">
        <w:tc>
          <w:tcPr>
            <w:tcW w:w="3758" w:type="dxa"/>
            <w:vAlign w:val="bottom"/>
          </w:tcPr>
          <w:p w14:paraId="4266A740" w14:textId="77777777" w:rsidR="00B85B1C" w:rsidRPr="00442709" w:rsidRDefault="00B85B1C" w:rsidP="00B85B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66EF5C86" w:rsidR="00B85B1C" w:rsidRPr="00442709" w:rsidRDefault="00EE7549" w:rsidP="00B85B1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36" w:type="dxa"/>
            <w:vAlign w:val="bottom"/>
          </w:tcPr>
          <w:p w14:paraId="4D17E20F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84247" w14:textId="34884B99" w:rsidR="00B85B1C" w:rsidRPr="00442709" w:rsidRDefault="00C87367" w:rsidP="00B85B1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181,688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55B0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2E1C" w14:textId="3B92933F" w:rsidR="00B85B1C" w:rsidRPr="00442709" w:rsidRDefault="004C058E" w:rsidP="00B85B1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4B4AC" w14:textId="77777777" w:rsidR="00B85B1C" w:rsidRPr="00442709" w:rsidRDefault="00B85B1C" w:rsidP="00B85B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415C8" w14:textId="3FB00850" w:rsidR="00B85B1C" w:rsidRPr="00442709" w:rsidRDefault="00C87367" w:rsidP="00B85B1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688,308</w:t>
            </w:r>
          </w:p>
        </w:tc>
      </w:tr>
    </w:tbl>
    <w:p w14:paraId="19902878" w14:textId="77777777" w:rsidR="001A21A3" w:rsidRDefault="001A21A3" w:rsidP="001A21A3">
      <w:pPr>
        <w:rPr>
          <w:cs/>
        </w:rPr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B85B1C" w:rsidRPr="00442709" w14:paraId="29C9FF38" w14:textId="77777777" w:rsidTr="003B3225">
        <w:tc>
          <w:tcPr>
            <w:tcW w:w="3760" w:type="dxa"/>
          </w:tcPr>
          <w:p w14:paraId="4F231D75" w14:textId="77777777" w:rsidR="00B85B1C" w:rsidRPr="00442709" w:rsidRDefault="00B85B1C" w:rsidP="003B322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vAlign w:val="bottom"/>
          </w:tcPr>
          <w:p w14:paraId="112DEC2C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B1C" w:rsidRPr="00442709" w14:paraId="0013E68C" w14:textId="77777777" w:rsidTr="003B3225">
        <w:tc>
          <w:tcPr>
            <w:tcW w:w="3760" w:type="dxa"/>
          </w:tcPr>
          <w:p w14:paraId="4550D9C4" w14:textId="77777777" w:rsidR="00B85B1C" w:rsidRPr="00442709" w:rsidRDefault="00B85B1C" w:rsidP="003B322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49BF068D" w14:textId="7BED5636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06B1A9A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67E85571" w14:textId="71586AC6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722C58A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Merge w:val="restart"/>
            <w:vAlign w:val="bottom"/>
          </w:tcPr>
          <w:p w14:paraId="6C0111C7" w14:textId="226F6394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B85B1C" w:rsidRPr="00442709" w14:paraId="51878A65" w14:textId="77777777" w:rsidTr="003B3225">
        <w:tc>
          <w:tcPr>
            <w:tcW w:w="3760" w:type="dxa"/>
          </w:tcPr>
          <w:p w14:paraId="16804807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5257ECBD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21FF00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D405953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AF9313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2AA3C82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023B0" w14:textId="77777777" w:rsidR="00B85B1C" w:rsidRPr="00442709" w:rsidRDefault="00B85B1C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Merge/>
            <w:vAlign w:val="bottom"/>
          </w:tcPr>
          <w:p w14:paraId="7CC5F651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5B1C" w:rsidRPr="00442709" w14:paraId="55EC7FB1" w14:textId="77777777" w:rsidTr="003B3225">
        <w:tc>
          <w:tcPr>
            <w:tcW w:w="3760" w:type="dxa"/>
          </w:tcPr>
          <w:p w14:paraId="57D52007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263A967E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C3378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93F584F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6E2BC71B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082530B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2B886C4" w14:textId="77777777" w:rsidR="00B85B1C" w:rsidRPr="00442709" w:rsidRDefault="00B85B1C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Merge/>
            <w:vAlign w:val="bottom"/>
          </w:tcPr>
          <w:p w14:paraId="3C16E8C4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5B1C" w:rsidRPr="00442709" w14:paraId="355FC12A" w14:textId="77777777" w:rsidTr="003B3225">
        <w:tc>
          <w:tcPr>
            <w:tcW w:w="3760" w:type="dxa"/>
          </w:tcPr>
          <w:p w14:paraId="6CEB96FE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250C8B7B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FB53D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E8D0E9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6FA335E9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3581F7B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46BCAAFE" w14:textId="77777777" w:rsidR="00B85B1C" w:rsidRPr="00442709" w:rsidRDefault="00B85B1C" w:rsidP="003B322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Merge/>
            <w:vAlign w:val="bottom"/>
          </w:tcPr>
          <w:p w14:paraId="4EF8AF09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5B1C" w:rsidRPr="00442709" w14:paraId="73394CC3" w14:textId="77777777" w:rsidTr="003B3225">
        <w:tc>
          <w:tcPr>
            <w:tcW w:w="3760" w:type="dxa"/>
          </w:tcPr>
          <w:p w14:paraId="35823A61" w14:textId="77777777" w:rsidR="00B85B1C" w:rsidRPr="00442709" w:rsidRDefault="00B85B1C" w:rsidP="003B322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60067813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5B1C" w:rsidRPr="00442709" w14:paraId="1675A15E" w14:textId="77777777" w:rsidTr="003B3225">
        <w:tc>
          <w:tcPr>
            <w:tcW w:w="3760" w:type="dxa"/>
          </w:tcPr>
          <w:p w14:paraId="7842C933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352DAD2D" w14:textId="77777777" w:rsidR="00B85B1C" w:rsidRPr="00442709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5976BB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72CC68A" w14:textId="77777777" w:rsidR="00B85B1C" w:rsidRPr="00442709" w:rsidRDefault="00B85B1C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C97779" w14:textId="77777777" w:rsidR="00B85B1C" w:rsidRPr="00442709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AF9208B" w14:textId="77777777" w:rsidR="00B85B1C" w:rsidRPr="00442709" w:rsidRDefault="00B85B1C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624832" w14:textId="77777777" w:rsidR="00B85B1C" w:rsidRPr="00442709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F785586" w14:textId="77777777" w:rsidR="00B85B1C" w:rsidRPr="00442709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5B1C" w:rsidRPr="00442709" w14:paraId="32D62FB3" w14:textId="77777777" w:rsidTr="003B3225">
        <w:tc>
          <w:tcPr>
            <w:tcW w:w="3760" w:type="dxa"/>
          </w:tcPr>
          <w:p w14:paraId="39BC59A8" w14:textId="77777777" w:rsidR="00B85B1C" w:rsidRPr="00442709" w:rsidRDefault="00B85B1C" w:rsidP="003B3225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9" w:type="dxa"/>
            <w:vAlign w:val="bottom"/>
          </w:tcPr>
          <w:p w14:paraId="09C858F4" w14:textId="591E711D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85B1C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236" w:type="dxa"/>
            <w:vAlign w:val="bottom"/>
          </w:tcPr>
          <w:p w14:paraId="660930BA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9F303B" w14:textId="413534A8" w:rsidR="00B85B1C" w:rsidRPr="00442709" w:rsidRDefault="00B85B1C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A070C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BD395F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E951B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9BAEB00" w14:textId="7019FA43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B85B1C" w:rsidRPr="00442709" w14:paraId="0C483B5D" w14:textId="77777777" w:rsidTr="003B3225">
        <w:tc>
          <w:tcPr>
            <w:tcW w:w="3760" w:type="dxa"/>
          </w:tcPr>
          <w:p w14:paraId="5DF0B18E" w14:textId="77777777" w:rsidR="00B85B1C" w:rsidRPr="00442709" w:rsidRDefault="00B85B1C" w:rsidP="003B322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75D87205" w14:textId="7C9A0C88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0B9B1711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57D0945B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85533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149862E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67E8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377F6E9" w14:textId="6CF00D35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B85B1C" w:rsidRPr="00442709" w14:paraId="011F20B6" w14:textId="77777777" w:rsidTr="003B3225">
        <w:tc>
          <w:tcPr>
            <w:tcW w:w="3760" w:type="dxa"/>
          </w:tcPr>
          <w:p w14:paraId="4A1A15C8" w14:textId="77777777" w:rsidR="00B85B1C" w:rsidRPr="00442709" w:rsidRDefault="00B85B1C" w:rsidP="003B322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5C27FEE" w14:textId="2A601C50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85B1C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71B2CB56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2FA870" w14:textId="02F7B7CE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DB6D2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43B3994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CD1CE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FA9D362" w14:textId="6004219A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</w:tr>
      <w:tr w:rsidR="00B85B1C" w:rsidRPr="00442709" w14:paraId="37AAFB69" w14:textId="77777777" w:rsidTr="003B3225">
        <w:tc>
          <w:tcPr>
            <w:tcW w:w="3760" w:type="dxa"/>
          </w:tcPr>
          <w:p w14:paraId="22368BE2" w14:textId="77777777" w:rsidR="00B85B1C" w:rsidRPr="00442709" w:rsidRDefault="00B85B1C" w:rsidP="003B322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21A12590" w14:textId="2ED9C2C4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B85B1C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236" w:type="dxa"/>
            <w:vAlign w:val="bottom"/>
          </w:tcPr>
          <w:p w14:paraId="3E2AB6BA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B0E29D" w14:textId="0947FC16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F26585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92D79E8" w14:textId="43A6432C" w:rsidR="00B85B1C" w:rsidRPr="00442709" w:rsidRDefault="00EE7549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AA83EA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8935830" w14:textId="4173569D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B85B1C" w:rsidRPr="00442709" w14:paraId="1AF2D8DB" w14:textId="77777777" w:rsidTr="003B3225">
        <w:tc>
          <w:tcPr>
            <w:tcW w:w="3760" w:type="dxa"/>
          </w:tcPr>
          <w:p w14:paraId="357BC58C" w14:textId="08695D0B" w:rsidR="00B85B1C" w:rsidRPr="00442709" w:rsidRDefault="00331E42" w:rsidP="003B322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B85B1C"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09" w:type="dxa"/>
            <w:vAlign w:val="bottom"/>
          </w:tcPr>
          <w:p w14:paraId="68565849" w14:textId="723B9DC9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B85B1C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  <w:vAlign w:val="bottom"/>
          </w:tcPr>
          <w:p w14:paraId="5385CCD9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1082FD" w14:textId="77777777" w:rsidR="00B85B1C" w:rsidRPr="00442709" w:rsidRDefault="00B85B1C" w:rsidP="003B322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DFBCD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731C3C9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0C777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9610B13" w14:textId="6726A613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B85B1C" w:rsidRPr="00442709" w14:paraId="6660A448" w14:textId="77777777" w:rsidTr="003B3225">
        <w:tc>
          <w:tcPr>
            <w:tcW w:w="3760" w:type="dxa"/>
          </w:tcPr>
          <w:p w14:paraId="71761442" w14:textId="77777777" w:rsidR="00B85B1C" w:rsidRPr="00442709" w:rsidRDefault="00B85B1C" w:rsidP="003B322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427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59F42BD9" w14:textId="2B0D3A78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6" w:type="dxa"/>
            <w:vAlign w:val="bottom"/>
          </w:tcPr>
          <w:p w14:paraId="0743180D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3FE53A2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DB4E6F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E5CD754" w14:textId="0E81FC6C" w:rsidR="00B85B1C" w:rsidRPr="00442709" w:rsidRDefault="00EE7549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BDBE01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C2F1C61" w14:textId="1BDFFE37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B85B1C" w:rsidRPr="00442709" w14:paraId="1A55BB5D" w14:textId="77777777" w:rsidTr="003B3225">
        <w:tc>
          <w:tcPr>
            <w:tcW w:w="3760" w:type="dxa"/>
          </w:tcPr>
          <w:p w14:paraId="248B3F7D" w14:textId="77777777" w:rsidR="00B85B1C" w:rsidRPr="00442709" w:rsidRDefault="00B85B1C" w:rsidP="003B322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F7661" w14:textId="4F4CAAAF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  <w:r w:rsidR="00B85B1C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vAlign w:val="bottom"/>
          </w:tcPr>
          <w:p w14:paraId="253D2428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0DFDC" w14:textId="769AC346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8BFC7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2BA" w14:textId="2D29F34E" w:rsidR="00B85B1C" w:rsidRPr="00442709" w:rsidRDefault="00EE7549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80BFBE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8C25F" w14:textId="4BF81092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  <w:tr w:rsidR="00B85B1C" w:rsidRPr="00442709" w14:paraId="582A9F4E" w14:textId="77777777" w:rsidTr="003B3225">
        <w:tc>
          <w:tcPr>
            <w:tcW w:w="3760" w:type="dxa"/>
          </w:tcPr>
          <w:p w14:paraId="66019435" w14:textId="77777777" w:rsidR="00B85B1C" w:rsidRPr="0086388D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659FA2A6" w14:textId="77777777" w:rsidR="00B85B1C" w:rsidRPr="0086388D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382F9BA3" w14:textId="77777777" w:rsidR="00B85B1C" w:rsidRPr="0086388D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572942F" w14:textId="77777777" w:rsidR="00B85B1C" w:rsidRPr="0086388D" w:rsidRDefault="00B85B1C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AB8BFD" w14:textId="77777777" w:rsidR="00B85B1C" w:rsidRPr="0086388D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3B265C9A" w14:textId="77777777" w:rsidR="00B85B1C" w:rsidRPr="0086388D" w:rsidRDefault="00B85B1C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BB44CE" w14:textId="77777777" w:rsidR="00B85B1C" w:rsidRPr="0086388D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04B69E7" w14:textId="77777777" w:rsidR="00B85B1C" w:rsidRPr="0086388D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85B1C" w:rsidRPr="00442709" w14:paraId="461BF7B9" w14:textId="77777777" w:rsidTr="003B3225">
        <w:tc>
          <w:tcPr>
            <w:tcW w:w="3760" w:type="dxa"/>
          </w:tcPr>
          <w:p w14:paraId="762E4BC0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691CEB79" w14:textId="77777777" w:rsidR="00B85B1C" w:rsidRPr="00442709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82825C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ACFD17F" w14:textId="77777777" w:rsidR="00B85B1C" w:rsidRPr="00442709" w:rsidRDefault="00B85B1C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A4D951" w14:textId="77777777" w:rsidR="00B85B1C" w:rsidRPr="00442709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C31CCA5" w14:textId="77777777" w:rsidR="00B85B1C" w:rsidRPr="00442709" w:rsidRDefault="00B85B1C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B613" w14:textId="77777777" w:rsidR="00B85B1C" w:rsidRPr="00442709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749D277" w14:textId="77777777" w:rsidR="00B85B1C" w:rsidRPr="00442709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5B1C" w:rsidRPr="00442709" w14:paraId="59599B86" w14:textId="77777777" w:rsidTr="003B3225">
        <w:tc>
          <w:tcPr>
            <w:tcW w:w="3760" w:type="dxa"/>
          </w:tcPr>
          <w:p w14:paraId="39FB3B8A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7627F3F9" w14:textId="672B9466" w:rsidR="00B85B1C" w:rsidRPr="00442709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5C7854D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51BFE8" w14:textId="593F0CF6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BCE2C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2612BE1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D2291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283E79F" w14:textId="66A74CA7" w:rsidR="00B85B1C" w:rsidRPr="00442709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5B1C" w:rsidRPr="00442709" w14:paraId="475FBE9D" w14:textId="77777777" w:rsidTr="003B3225">
        <w:tc>
          <w:tcPr>
            <w:tcW w:w="3760" w:type="dxa"/>
          </w:tcPr>
          <w:p w14:paraId="5DB03892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9" w:type="dxa"/>
            <w:vAlign w:val="bottom"/>
          </w:tcPr>
          <w:p w14:paraId="4C773186" w14:textId="55E8E356" w:rsidR="00B85B1C" w:rsidRPr="00442709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3B3BE85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A0A9D0" w14:textId="7D94D50A" w:rsidR="00B85B1C" w:rsidRPr="00442709" w:rsidRDefault="00B85B1C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F84ED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1BB5561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76FE9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01D1949" w14:textId="7E167016" w:rsidR="00B85B1C" w:rsidRPr="00442709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5B1C" w:rsidRPr="00442709" w14:paraId="584CF8D8" w14:textId="77777777" w:rsidTr="003B3225">
        <w:tc>
          <w:tcPr>
            <w:tcW w:w="3760" w:type="dxa"/>
          </w:tcPr>
          <w:p w14:paraId="3F20769C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5B7315E3" w14:textId="3FC2B941" w:rsidR="00B85B1C" w:rsidRPr="00442709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91B8FC9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68088E" w14:textId="051CC47D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1D170F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0A94BB" w14:textId="77777777" w:rsidR="00B85B1C" w:rsidRPr="00442709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8B48F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A3397A1" w14:textId="7BE93815" w:rsidR="00B85B1C" w:rsidRPr="00442709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5B1C" w:rsidRPr="00442709" w14:paraId="3381CF68" w14:textId="77777777" w:rsidTr="003B3225">
        <w:tc>
          <w:tcPr>
            <w:tcW w:w="3760" w:type="dxa"/>
            <w:vAlign w:val="bottom"/>
          </w:tcPr>
          <w:p w14:paraId="1BF34BE4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32000" w14:textId="765B61E5" w:rsidR="00B85B1C" w:rsidRPr="00442709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5DF8659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2092F" w14:textId="458060EC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7057F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AC688" w14:textId="77777777" w:rsidR="00B85B1C" w:rsidRPr="003F5088" w:rsidRDefault="00B85B1C" w:rsidP="003B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5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F30BD" w14:textId="77777777" w:rsidR="00B85B1C" w:rsidRPr="003F5088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D9AA0" w14:textId="177C08AE" w:rsidR="00B85B1C" w:rsidRPr="003F5088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85B1C" w:rsidRPr="00442709" w14:paraId="02124A30" w14:textId="77777777" w:rsidTr="003B3225">
        <w:trPr>
          <w:trHeight w:val="287"/>
        </w:trPr>
        <w:tc>
          <w:tcPr>
            <w:tcW w:w="3760" w:type="dxa"/>
          </w:tcPr>
          <w:p w14:paraId="15FE961C" w14:textId="77777777" w:rsidR="00B85B1C" w:rsidRPr="0086388D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9" w:type="dxa"/>
            <w:vAlign w:val="bottom"/>
          </w:tcPr>
          <w:p w14:paraId="62D17507" w14:textId="77777777" w:rsidR="00B85B1C" w:rsidRPr="0086388D" w:rsidRDefault="00B85B1C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838AFA" w14:textId="77777777" w:rsidR="00B85B1C" w:rsidRPr="0086388D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774ED9" w14:textId="77777777" w:rsidR="00B85B1C" w:rsidRPr="0086388D" w:rsidRDefault="00B85B1C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188CE2" w14:textId="77777777" w:rsidR="00B85B1C" w:rsidRPr="0086388D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5E1A0D4" w14:textId="77777777" w:rsidR="00B85B1C" w:rsidRPr="0086388D" w:rsidRDefault="00B85B1C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E3BFFB" w14:textId="77777777" w:rsidR="00B85B1C" w:rsidRPr="0086388D" w:rsidRDefault="00B85B1C" w:rsidP="003B322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B48C74B" w14:textId="77777777" w:rsidR="00B85B1C" w:rsidRPr="0086388D" w:rsidRDefault="00B85B1C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85B1C" w:rsidRPr="00442709" w14:paraId="2C61DC35" w14:textId="77777777" w:rsidTr="003B3225">
        <w:tc>
          <w:tcPr>
            <w:tcW w:w="3760" w:type="dxa"/>
            <w:vAlign w:val="bottom"/>
          </w:tcPr>
          <w:p w14:paraId="12B4C0EC" w14:textId="77777777" w:rsidR="00B85B1C" w:rsidRPr="00442709" w:rsidRDefault="00B85B1C" w:rsidP="003B32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B59DB07" w14:textId="15424E9C" w:rsidR="00B85B1C" w:rsidRPr="00442709" w:rsidRDefault="00EE7549" w:rsidP="003B3225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B85B1C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236" w:type="dxa"/>
            <w:vAlign w:val="bottom"/>
          </w:tcPr>
          <w:p w14:paraId="01347C5B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93563F" w14:textId="77F444C6" w:rsidR="00B85B1C" w:rsidRPr="00442709" w:rsidRDefault="00EE7549" w:rsidP="003B3225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088A8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744D5" w14:textId="3E208352" w:rsidR="00B85B1C" w:rsidRPr="00442709" w:rsidRDefault="00EE7549" w:rsidP="003B322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89B3D" w14:textId="77777777" w:rsidR="00B85B1C" w:rsidRPr="00442709" w:rsidRDefault="00B85B1C" w:rsidP="003B322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F8304D" w14:textId="4066071C" w:rsidR="00B85B1C" w:rsidRPr="00442709" w:rsidRDefault="00EE7549" w:rsidP="003B3225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</w:tbl>
    <w:p w14:paraId="414995C0" w14:textId="50CEECBA" w:rsidR="00B85B1C" w:rsidRDefault="00B85B1C" w:rsidP="00B85B1C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D42544B" w14:textId="1722EED5" w:rsidR="001A21A3" w:rsidRPr="00B85B1C" w:rsidRDefault="001A21A3" w:rsidP="001A21A3">
      <w:pPr>
        <w:pStyle w:val="Bo-C1Content"/>
        <w:rPr>
          <w:rFonts w:asciiTheme="majorBidi" w:hAnsiTheme="majorBidi" w:cstheme="majorBidi"/>
          <w:lang w:val="en-US"/>
        </w:rPr>
      </w:pPr>
      <w:r w:rsidRPr="00B85B1C">
        <w:rPr>
          <w:rFonts w:asciiTheme="majorBidi" w:hAnsiTheme="majorBidi" w:cstheme="majorBidi"/>
          <w:cs/>
        </w:rPr>
        <w:t xml:space="preserve">สินทรัพย์ภาษีเงินได้รอการตัดบัญชีที่เกิดจากผลขาดทุนยกไปที่มิได้รับรู้ในงบการเงินรวมและงบการเงินเฉพาะกิจการ ณ วันที่ </w:t>
      </w:r>
      <w:r w:rsidR="00EE7549">
        <w:rPr>
          <w:rFonts w:asciiTheme="majorBidi" w:hAnsiTheme="majorBidi" w:cstheme="majorBidi"/>
          <w:lang w:val="en-US"/>
        </w:rPr>
        <w:t>31</w:t>
      </w:r>
      <w:r w:rsidRPr="00B85B1C">
        <w:rPr>
          <w:rFonts w:asciiTheme="majorBidi" w:hAnsiTheme="majorBidi" w:cstheme="majorBidi"/>
          <w:lang w:val="en-US"/>
        </w:rPr>
        <w:t xml:space="preserve"> </w:t>
      </w:r>
      <w:r w:rsidRPr="00B85B1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E7549">
        <w:rPr>
          <w:rFonts w:asciiTheme="majorBidi" w:hAnsiTheme="majorBidi" w:cstheme="majorBidi"/>
          <w:lang w:val="en-US"/>
        </w:rPr>
        <w:t>2563</w:t>
      </w:r>
      <w:r w:rsidRPr="00B85B1C">
        <w:rPr>
          <w:rFonts w:asciiTheme="majorBidi" w:hAnsiTheme="majorBidi" w:cstheme="majorBidi"/>
          <w:lang w:val="en-US"/>
        </w:rPr>
        <w:t xml:space="preserve"> </w:t>
      </w:r>
      <w:r w:rsidRPr="00B85B1C">
        <w:rPr>
          <w:rFonts w:asciiTheme="majorBidi" w:hAnsiTheme="majorBidi" w:cstheme="majorBidi"/>
          <w:cs/>
          <w:lang w:val="en-US"/>
        </w:rPr>
        <w:t xml:space="preserve">เป็นจำนวน </w:t>
      </w:r>
      <w:r w:rsidR="003F7206">
        <w:rPr>
          <w:rFonts w:asciiTheme="majorBidi" w:hAnsiTheme="majorBidi" w:cstheme="majorBidi"/>
          <w:lang w:val="en-US"/>
        </w:rPr>
        <w:t>1,178.6</w:t>
      </w:r>
      <w:r w:rsidRPr="00B85B1C">
        <w:rPr>
          <w:rFonts w:asciiTheme="majorBidi" w:hAnsiTheme="majorBidi" w:cstheme="majorBidi"/>
          <w:lang w:val="en-US"/>
        </w:rPr>
        <w:t xml:space="preserve"> </w:t>
      </w:r>
      <w:r w:rsidRPr="00B85B1C">
        <w:rPr>
          <w:rFonts w:asciiTheme="majorBidi" w:hAnsiTheme="majorBidi" w:cstheme="majorBidi"/>
          <w:cs/>
          <w:lang w:val="en-US"/>
        </w:rPr>
        <w:t>ล้านบาท และ</w:t>
      </w:r>
      <w:r w:rsidRPr="00B85B1C">
        <w:rPr>
          <w:rFonts w:asciiTheme="majorBidi" w:hAnsiTheme="majorBidi" w:cstheme="majorBidi"/>
          <w:lang w:val="en-US"/>
        </w:rPr>
        <w:t xml:space="preserve"> </w:t>
      </w:r>
      <w:r w:rsidR="006C74CC">
        <w:rPr>
          <w:rFonts w:asciiTheme="majorBidi" w:hAnsiTheme="majorBidi" w:cstheme="majorBidi"/>
          <w:lang w:val="en-US"/>
        </w:rPr>
        <w:t>953.1</w:t>
      </w:r>
      <w:r w:rsidRPr="00B85B1C">
        <w:rPr>
          <w:rFonts w:asciiTheme="majorBidi" w:hAnsiTheme="majorBidi" w:cstheme="majorBidi"/>
          <w:cs/>
          <w:lang w:val="en-US"/>
        </w:rPr>
        <w:t xml:space="preserve"> ล้านบาท ตามลำดับ </w:t>
      </w:r>
      <w:r w:rsidRPr="00B85B1C">
        <w:rPr>
          <w:rFonts w:asciiTheme="majorBidi" w:hAnsiTheme="majorBidi" w:cstheme="majorBidi"/>
          <w:i/>
          <w:iCs/>
          <w:lang w:val="en-US"/>
        </w:rPr>
        <w:t>(</w:t>
      </w:r>
      <w:r w:rsidR="00EE7549">
        <w:rPr>
          <w:rFonts w:asciiTheme="majorBidi" w:hAnsiTheme="majorBidi" w:cstheme="majorBidi"/>
          <w:i/>
          <w:iCs/>
          <w:lang w:val="en-US"/>
        </w:rPr>
        <w:t>2562</w:t>
      </w:r>
      <w:r w:rsidRPr="00B85B1C">
        <w:rPr>
          <w:rFonts w:asciiTheme="majorBidi" w:hAnsiTheme="majorBidi" w:cstheme="majorBidi"/>
          <w:i/>
          <w:iCs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lang w:val="en-US"/>
        </w:rPr>
        <w:t>1</w:t>
      </w:r>
      <w:r w:rsidR="00B85B1C">
        <w:rPr>
          <w:rFonts w:asciiTheme="majorBidi" w:hAnsiTheme="majorBidi" w:cstheme="majorBidi"/>
          <w:i/>
          <w:iCs/>
          <w:lang w:val="en-US"/>
        </w:rPr>
        <w:t>,</w:t>
      </w:r>
      <w:r w:rsidR="00EE7549">
        <w:rPr>
          <w:rFonts w:asciiTheme="majorBidi" w:hAnsiTheme="majorBidi" w:cstheme="majorBidi"/>
          <w:i/>
          <w:iCs/>
          <w:lang w:val="en-US"/>
        </w:rPr>
        <w:t>253</w:t>
      </w:r>
      <w:r w:rsidR="00B85B1C">
        <w:rPr>
          <w:rFonts w:asciiTheme="majorBidi" w:hAnsiTheme="majorBidi" w:cstheme="majorBidi"/>
          <w:i/>
          <w:iCs/>
          <w:lang w:val="en-US"/>
        </w:rPr>
        <w:t>.</w:t>
      </w:r>
      <w:r w:rsidR="00EE7549">
        <w:rPr>
          <w:rFonts w:asciiTheme="majorBidi" w:hAnsiTheme="majorBidi" w:cstheme="majorBidi"/>
          <w:i/>
          <w:iCs/>
          <w:lang w:val="en-US"/>
        </w:rPr>
        <w:t>1</w:t>
      </w:r>
      <w:r w:rsidRPr="00B85B1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85B1C">
        <w:rPr>
          <w:rFonts w:asciiTheme="majorBidi" w:hAnsiTheme="majorBidi" w:cstheme="majorBidi"/>
          <w:i/>
          <w:iCs/>
          <w:cs/>
          <w:lang w:val="en-US"/>
        </w:rPr>
        <w:t xml:space="preserve">ล้านบาทและ </w:t>
      </w:r>
      <w:r w:rsidR="00EE7549">
        <w:rPr>
          <w:rFonts w:asciiTheme="majorBidi" w:hAnsiTheme="majorBidi" w:cstheme="majorBidi"/>
          <w:i/>
          <w:iCs/>
          <w:lang w:val="en-US"/>
        </w:rPr>
        <w:t>953</w:t>
      </w:r>
      <w:r w:rsidR="00B85B1C">
        <w:rPr>
          <w:rFonts w:asciiTheme="majorBidi" w:hAnsiTheme="majorBidi" w:cstheme="majorBidi"/>
          <w:i/>
          <w:iCs/>
          <w:lang w:val="en-US"/>
        </w:rPr>
        <w:t>.</w:t>
      </w:r>
      <w:r w:rsidR="00EE7549">
        <w:rPr>
          <w:rFonts w:asciiTheme="majorBidi" w:hAnsiTheme="majorBidi" w:cstheme="majorBidi"/>
          <w:i/>
          <w:iCs/>
          <w:lang w:val="en-US"/>
        </w:rPr>
        <w:t>1</w:t>
      </w:r>
      <w:r w:rsidRPr="00B85B1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85B1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Pr="00B85B1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85B1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B85B1C">
        <w:rPr>
          <w:rFonts w:asciiTheme="majorBidi" w:hAnsiTheme="majorBidi" w:cstheme="majorBidi"/>
          <w:i/>
          <w:iCs/>
          <w:lang w:val="en-US"/>
        </w:rPr>
        <w:t>)</w:t>
      </w:r>
    </w:p>
    <w:p w14:paraId="64A89B88" w14:textId="301BDD74" w:rsidR="001A21A3" w:rsidRPr="00591DC4" w:rsidRDefault="001A21A3" w:rsidP="001A21A3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1C60A7F" w14:textId="2AB68F5D" w:rsidR="00A06D88" w:rsidRPr="00A06D88" w:rsidRDefault="00BE3CB0" w:rsidP="00A06D88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EE7549">
        <w:rPr>
          <w:rFonts w:asciiTheme="majorBidi" w:hAnsiTheme="majorBidi" w:cstheme="majorBidi"/>
          <w:lang w:val="en-US"/>
        </w:rPr>
        <w:t>2</w:t>
      </w:r>
      <w:r w:rsidR="00B85B1C">
        <w:rPr>
          <w:rFonts w:asciiTheme="majorBidi" w:hAnsiTheme="majorBidi" w:cstheme="majorBidi"/>
        </w:rPr>
        <w:t>5</w:t>
      </w:r>
      <w:r w:rsidR="00C9703C">
        <w:rPr>
          <w:rFonts w:asciiTheme="majorBidi" w:hAnsiTheme="majorBidi" w:cstheme="majorBidi"/>
        </w:rPr>
        <w:t>6</w:t>
      </w:r>
      <w:r w:rsidR="00EE7549">
        <w:rPr>
          <w:rFonts w:asciiTheme="majorBidi" w:hAnsiTheme="majorBidi" w:cstheme="majorBidi"/>
          <w:lang w:val="en-US"/>
        </w:rPr>
        <w:t>4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 xml:space="preserve">ถึงปี </w:t>
      </w:r>
      <w:r w:rsidR="00EE7549">
        <w:rPr>
          <w:rFonts w:asciiTheme="majorBidi" w:hAnsiTheme="majorBidi" w:cstheme="majorBidi"/>
          <w:lang w:val="en-US"/>
        </w:rPr>
        <w:t>2568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A06D88">
        <w:rPr>
          <w:lang w:val="en-US"/>
        </w:rPr>
        <w:br w:type="page"/>
      </w:r>
    </w:p>
    <w:p w14:paraId="758D543E" w14:textId="732E1581" w:rsidR="00BE3CB0" w:rsidRPr="00933382" w:rsidRDefault="00BE3CB0" w:rsidP="00BE3CB0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933382">
        <w:rPr>
          <w:rFonts w:asciiTheme="majorBidi" w:hAnsiTheme="majorBidi" w:cstheme="majorBidi"/>
          <w:i/>
          <w:iCs/>
          <w:cs/>
        </w:rPr>
        <w:lastRenderedPageBreak/>
        <w:t>การรับรู้สินทรัพย์ภาษีเงินได้รอตัดบัญชีจากขาดทุนทางภาษี</w:t>
      </w:r>
    </w:p>
    <w:p w14:paraId="49E5D1DF" w14:textId="77777777" w:rsidR="00BE3CB0" w:rsidRPr="00AD4D30" w:rsidRDefault="00BE3CB0" w:rsidP="00BE3CB0">
      <w:pPr>
        <w:pStyle w:val="Bo-Blankline"/>
      </w:pPr>
    </w:p>
    <w:p w14:paraId="10B141E3" w14:textId="01CE48CB" w:rsidR="00BE3CB0" w:rsidRDefault="00BE3CB0" w:rsidP="00DE14CF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14C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DE14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E14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และปี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E14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4CF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กลุ่มบริษัทได้เข้าทำสัญญาเป็นผู้จัดจำหน่ายสำหรับโครงการต่าง</w:t>
      </w:r>
      <w:r w:rsidR="00036BB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E14CF">
        <w:rPr>
          <w:rFonts w:asciiTheme="majorBidi" w:hAnsiTheme="majorBidi" w:cstheme="majorBidi"/>
          <w:sz w:val="30"/>
          <w:szCs w:val="30"/>
          <w:cs/>
          <w:lang w:val="en-US"/>
        </w:rPr>
        <w:t>ๆ ทำให้ผู้บริหารทำการ</w:t>
      </w:r>
      <w:r w:rsidRPr="008719A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ประเมินประมาณการกำไรทางภาษีในอนาคต และ ณ วันที่ </w:t>
      </w:r>
      <w:r w:rsidR="00EE7549" w:rsidRPr="008719A4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8719A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EE7549" w:rsidRPr="008719A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8719A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กลุ่มบริษัทได้รับรู้สินทรัพย์ภาษีเงินได้</w:t>
      </w:r>
      <w:r w:rsidRPr="00DE14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รอตัดบัญชีจากขาดทุนทางภาษีในงบการเงินรวมและงบการเงินเฉพาะกิจการจำนวน</w:t>
      </w:r>
      <w:r w:rsidRPr="00DE14C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46B8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1,082 </w:t>
      </w:r>
      <w:r w:rsidRPr="00DE14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ล้านบาทและ </w:t>
      </w:r>
      <w:r w:rsidR="00A04AA1">
        <w:rPr>
          <w:rFonts w:asciiTheme="majorBidi" w:hAnsiTheme="majorBidi" w:cstheme="majorBidi"/>
          <w:spacing w:val="-2"/>
          <w:sz w:val="30"/>
          <w:szCs w:val="30"/>
          <w:lang w:val="en-US"/>
        </w:rPr>
        <w:t>930</w:t>
      </w:r>
      <w:r w:rsidRPr="00DE14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DE14CF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DE14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4CF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Pr="00DE14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DE2F0D">
        <w:rPr>
          <w:rFonts w:asciiTheme="majorBidi" w:hAnsiTheme="majorBidi" w:cstheme="majorBidi"/>
          <w:i/>
          <w:iCs/>
          <w:sz w:val="30"/>
          <w:szCs w:val="30"/>
          <w:lang w:val="en-US"/>
        </w:rPr>
        <w:t>89</w:t>
      </w:r>
      <w:r w:rsidRPr="00DE14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DE14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707</w:t>
      </w:r>
      <w:r w:rsidRPr="00DE14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DE14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DE14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DE14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ตามลำดับ)</w:t>
      </w:r>
      <w:r w:rsidRPr="00DE14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DE14CF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61CB4C77" w14:textId="4F415E54" w:rsidR="008A5124" w:rsidRPr="008A5124" w:rsidRDefault="008A5124" w:rsidP="00DE14CF">
      <w:pPr>
        <w:pStyle w:val="Bo-Blankline"/>
        <w:jc w:val="thaiDistribute"/>
        <w:rPr>
          <w:rFonts w:asciiTheme="majorBidi" w:hAnsiTheme="majorBidi" w:cstheme="majorBidi"/>
          <w:lang w:val="en-US"/>
        </w:rPr>
      </w:pPr>
    </w:p>
    <w:p w14:paraId="59158E34" w14:textId="77777777" w:rsidR="008A5124" w:rsidRDefault="008A5124" w:rsidP="008A51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310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ากยอดขาดทุนยกไปในงบการเงินรวมและงบการเงินเฉพาะกิจการจะสิ้นอายุตามรายละเอียดดังต่อไปนี้</w:t>
      </w:r>
    </w:p>
    <w:p w14:paraId="2AFD437F" w14:textId="77777777" w:rsidR="008A5124" w:rsidRDefault="008A5124" w:rsidP="008A512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170"/>
        <w:gridCol w:w="236"/>
        <w:gridCol w:w="1294"/>
      </w:tblGrid>
      <w:tr w:rsidR="00A07D22" w:rsidRPr="00AA67D1" w14:paraId="247FBBC0" w14:textId="77777777" w:rsidTr="001327BB">
        <w:trPr>
          <w:trHeight w:val="20"/>
          <w:tblHeader/>
        </w:trPr>
        <w:tc>
          <w:tcPr>
            <w:tcW w:w="3330" w:type="dxa"/>
          </w:tcPr>
          <w:p w14:paraId="51133A79" w14:textId="77777777" w:rsidR="00A07D22" w:rsidRPr="00AA67D1" w:rsidRDefault="00A07D22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6A97EC4" w14:textId="4556A644" w:rsidR="00A07D22" w:rsidRPr="00AA67D1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B19E67" w14:textId="24C22245" w:rsidR="00A07D22" w:rsidRPr="00AA67D1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E88694" w14:textId="5E01AD11" w:rsidR="00A07D22" w:rsidRPr="00AA67D1" w:rsidRDefault="00A07D22" w:rsidP="00A07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384" w:rsidRPr="00AA67D1" w14:paraId="1F9FE7AC" w14:textId="77777777" w:rsidTr="00E450A5">
        <w:trPr>
          <w:trHeight w:val="20"/>
          <w:tblHeader/>
        </w:trPr>
        <w:tc>
          <w:tcPr>
            <w:tcW w:w="3330" w:type="dxa"/>
          </w:tcPr>
          <w:p w14:paraId="3066F403" w14:textId="77777777" w:rsidR="00AE2384" w:rsidRPr="00AA67D1" w:rsidRDefault="00AE2384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ABF74B" w14:textId="27A426B3" w:rsidR="00AE2384" w:rsidRPr="00AA67D1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3B0123" w14:textId="77777777" w:rsidR="00AE2384" w:rsidRPr="00AA67D1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79687" w14:textId="1005AF66" w:rsidR="00AE2384" w:rsidRPr="00AA67D1" w:rsidRDefault="00AE238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46616E" w14:textId="77777777" w:rsidR="00AE2384" w:rsidRPr="00AA67D1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8F21" w14:textId="14D0977B" w:rsidR="00AE2384" w:rsidRPr="00AA67D1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4C3BA7C" w14:textId="77777777" w:rsidR="00AE2384" w:rsidRPr="00AA67D1" w:rsidRDefault="00AE238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D5E430" w14:textId="55466B45" w:rsidR="00AE2384" w:rsidRPr="00AA67D1" w:rsidRDefault="00AE238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E2384" w:rsidRPr="00AA67D1" w14:paraId="53BF9041" w14:textId="77777777" w:rsidTr="001327BB">
        <w:trPr>
          <w:trHeight w:val="20"/>
        </w:trPr>
        <w:tc>
          <w:tcPr>
            <w:tcW w:w="3330" w:type="dxa"/>
          </w:tcPr>
          <w:p w14:paraId="53528260" w14:textId="77777777" w:rsidR="00AE2384" w:rsidRPr="00AA67D1" w:rsidRDefault="00AE2384" w:rsidP="001327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F607D9C" w14:textId="15168646" w:rsidR="00AE2384" w:rsidRPr="00AA67D1" w:rsidRDefault="00AE2384" w:rsidP="001327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A6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2384" w:rsidRPr="00AA67D1" w14:paraId="2921C132" w14:textId="77777777" w:rsidTr="00E450A5">
        <w:trPr>
          <w:trHeight w:val="20"/>
        </w:trPr>
        <w:tc>
          <w:tcPr>
            <w:tcW w:w="3330" w:type="dxa"/>
          </w:tcPr>
          <w:p w14:paraId="5FE74ED6" w14:textId="1B8C705A" w:rsidR="00AE2384" w:rsidRPr="00020BEB" w:rsidRDefault="00AE2384" w:rsidP="008A512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BE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สินทรัพย์ภาษีเงินได้รอการตัดบัญชีจากยอดขาดทุนยกไปที่จะสิ้นอายุในปี</w:t>
            </w:r>
          </w:p>
        </w:tc>
        <w:tc>
          <w:tcPr>
            <w:tcW w:w="1350" w:type="dxa"/>
          </w:tcPr>
          <w:p w14:paraId="47C853B7" w14:textId="77777777" w:rsidR="00AE2384" w:rsidRPr="00AA67D1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06380" w14:textId="77777777" w:rsidR="00AE2384" w:rsidRPr="00AA67D1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2568" w14:textId="77777777" w:rsidR="00AE2384" w:rsidRPr="00AA67D1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45BCA7" w14:textId="77777777" w:rsidR="00AE2384" w:rsidRPr="00AA67D1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6634384" w14:textId="77777777" w:rsidR="00AE2384" w:rsidRPr="00AA67D1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2384" w:rsidRPr="00AA67D1" w14:paraId="748F202C" w14:textId="77777777" w:rsidTr="00E450A5">
        <w:trPr>
          <w:trHeight w:val="20"/>
        </w:trPr>
        <w:tc>
          <w:tcPr>
            <w:tcW w:w="3330" w:type="dxa"/>
          </w:tcPr>
          <w:p w14:paraId="601E2BB3" w14:textId="1E94BA09" w:rsidR="00AE2384" w:rsidRPr="00917BCB" w:rsidRDefault="00AE2384" w:rsidP="00AE238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A20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07F5F0D" w14:textId="4AB1B0BA" w:rsidR="00AE2384" w:rsidRPr="00AE2384" w:rsidRDefault="00AE2384" w:rsidP="00AE238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3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E3437" w14:textId="77777777" w:rsidR="00AE2384" w:rsidRPr="00020BE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D5E830" w14:textId="1DD5B806" w:rsidR="00AE2384" w:rsidRPr="00386847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847">
              <w:rPr>
                <w:rFonts w:asciiTheme="majorBidi" w:hAnsiTheme="majorBidi" w:cstheme="majorBidi"/>
                <w:sz w:val="30"/>
                <w:szCs w:val="30"/>
              </w:rPr>
              <w:t>55,540</w:t>
            </w:r>
          </w:p>
        </w:tc>
        <w:tc>
          <w:tcPr>
            <w:tcW w:w="270" w:type="dxa"/>
          </w:tcPr>
          <w:p w14:paraId="08396659" w14:textId="77777777" w:rsidR="00AE2384" w:rsidRPr="00020BE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182B97" w14:textId="2B017999" w:rsidR="00AE2384" w:rsidRPr="00917BC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4D0FBB" w14:textId="77777777" w:rsidR="00AE2384" w:rsidRPr="00AA67D1" w:rsidRDefault="00AE2384" w:rsidP="00AE23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614488" w14:textId="72A2BDFE" w:rsidR="00AE2384" w:rsidRPr="00917BC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6991">
              <w:rPr>
                <w:rFonts w:asciiTheme="majorBidi" w:hAnsiTheme="majorBidi" w:cstheme="majorBidi"/>
                <w:sz w:val="30"/>
                <w:szCs w:val="30"/>
              </w:rPr>
              <w:t>38,313</w:t>
            </w:r>
          </w:p>
        </w:tc>
      </w:tr>
      <w:tr w:rsidR="00AE2384" w:rsidRPr="00AA67D1" w14:paraId="5B0C9147" w14:textId="77777777" w:rsidTr="00E450A5">
        <w:trPr>
          <w:trHeight w:val="20"/>
        </w:trPr>
        <w:tc>
          <w:tcPr>
            <w:tcW w:w="3330" w:type="dxa"/>
          </w:tcPr>
          <w:p w14:paraId="281D9747" w14:textId="1FF9FAD4" w:rsidR="00AE2384" w:rsidRPr="00917BCB" w:rsidRDefault="00AE2384" w:rsidP="00AE238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24153EA" w14:textId="5418623E" w:rsidR="00AE2384" w:rsidRPr="00917BC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 xml:space="preserve"> 348,236</w:t>
            </w:r>
          </w:p>
        </w:tc>
        <w:tc>
          <w:tcPr>
            <w:tcW w:w="270" w:type="dxa"/>
          </w:tcPr>
          <w:p w14:paraId="6F3CF8AB" w14:textId="77777777" w:rsidR="00AE2384" w:rsidRPr="00020BE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1CAEF6" w14:textId="467DCC73" w:rsidR="00AE2384" w:rsidRPr="00386847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847">
              <w:rPr>
                <w:rFonts w:asciiTheme="majorBidi" w:hAnsiTheme="majorBidi" w:cstheme="majorBidi"/>
                <w:sz w:val="30"/>
                <w:szCs w:val="30"/>
              </w:rPr>
              <w:t>362,783</w:t>
            </w:r>
          </w:p>
        </w:tc>
        <w:tc>
          <w:tcPr>
            <w:tcW w:w="270" w:type="dxa"/>
          </w:tcPr>
          <w:p w14:paraId="1470CA25" w14:textId="77777777" w:rsidR="00AE2384" w:rsidRPr="00020BE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79873" w14:textId="63192F24" w:rsidR="00AE2384" w:rsidRPr="00917BC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330,938</w:t>
            </w:r>
          </w:p>
        </w:tc>
        <w:tc>
          <w:tcPr>
            <w:tcW w:w="236" w:type="dxa"/>
          </w:tcPr>
          <w:p w14:paraId="2C7057A9" w14:textId="77777777" w:rsidR="00AE2384" w:rsidRPr="00AA67D1" w:rsidRDefault="00AE2384" w:rsidP="00AE23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DFA6BD" w14:textId="58327056" w:rsidR="00AE2384" w:rsidRPr="00917BCB" w:rsidRDefault="00AE2384" w:rsidP="00AE238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330,938</w:t>
            </w:r>
          </w:p>
        </w:tc>
      </w:tr>
      <w:tr w:rsidR="008A5124" w:rsidRPr="00AA67D1" w14:paraId="1CA46BD9" w14:textId="77777777" w:rsidTr="00E450A5">
        <w:trPr>
          <w:trHeight w:val="20"/>
        </w:trPr>
        <w:tc>
          <w:tcPr>
            <w:tcW w:w="3330" w:type="dxa"/>
          </w:tcPr>
          <w:p w14:paraId="5D9B4E8E" w14:textId="77777777" w:rsidR="008A5124" w:rsidRPr="00AA67D1" w:rsidRDefault="008A5124" w:rsidP="008A512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6294AA9" w14:textId="75AD6A67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 xml:space="preserve"> 383,456</w:t>
            </w:r>
          </w:p>
        </w:tc>
        <w:tc>
          <w:tcPr>
            <w:tcW w:w="270" w:type="dxa"/>
          </w:tcPr>
          <w:p w14:paraId="4CB48211" w14:textId="77777777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6EA580" w14:textId="7241526D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847">
              <w:rPr>
                <w:rFonts w:asciiTheme="majorBidi" w:hAnsiTheme="majorBidi" w:cstheme="majorBidi"/>
                <w:sz w:val="30"/>
                <w:szCs w:val="30"/>
              </w:rPr>
              <w:t>360,321</w:t>
            </w:r>
          </w:p>
        </w:tc>
        <w:tc>
          <w:tcPr>
            <w:tcW w:w="270" w:type="dxa"/>
          </w:tcPr>
          <w:p w14:paraId="7EF12FD9" w14:textId="7E9AD1C6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21903A" w14:textId="6C4D6CE7" w:rsidR="008A5124" w:rsidRPr="00AA67D1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338,180</w:t>
            </w:r>
          </w:p>
        </w:tc>
        <w:tc>
          <w:tcPr>
            <w:tcW w:w="236" w:type="dxa"/>
          </w:tcPr>
          <w:p w14:paraId="64A6D776" w14:textId="77777777" w:rsidR="008A5124" w:rsidRPr="00AA67D1" w:rsidRDefault="008A5124" w:rsidP="008A51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A4B443" w14:textId="5282C725" w:rsidR="008A5124" w:rsidRPr="00AA67D1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338,180</w:t>
            </w:r>
          </w:p>
        </w:tc>
      </w:tr>
      <w:tr w:rsidR="008A5124" w:rsidRPr="00AA67D1" w14:paraId="450AA25B" w14:textId="77777777" w:rsidTr="00E450A5">
        <w:trPr>
          <w:trHeight w:val="20"/>
        </w:trPr>
        <w:tc>
          <w:tcPr>
            <w:tcW w:w="3330" w:type="dxa"/>
          </w:tcPr>
          <w:p w14:paraId="6ACA20E5" w14:textId="77777777" w:rsidR="008A5124" w:rsidRPr="00AA67D1" w:rsidRDefault="008A5124" w:rsidP="008A512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9FA2A9E" w14:textId="18D7EC01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 xml:space="preserve"> 57,673</w:t>
            </w:r>
          </w:p>
        </w:tc>
        <w:tc>
          <w:tcPr>
            <w:tcW w:w="270" w:type="dxa"/>
          </w:tcPr>
          <w:p w14:paraId="32E27D9F" w14:textId="77777777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792288" w14:textId="78E21CE5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6D7F" w14:textId="73CFC9AF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5CF2D1" w14:textId="3E83520F" w:rsidR="008A5124" w:rsidRDefault="008A5124" w:rsidP="00E450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DC1F0E" w14:textId="77777777" w:rsidR="008A5124" w:rsidRPr="00AA67D1" w:rsidRDefault="008A5124" w:rsidP="008A51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A041D6" w14:textId="624E924E" w:rsidR="008A5124" w:rsidRPr="00020BEB" w:rsidRDefault="008A512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124" w:rsidRPr="00AA67D1" w14:paraId="7819BAC2" w14:textId="77777777" w:rsidTr="00E450A5">
        <w:trPr>
          <w:trHeight w:val="20"/>
        </w:trPr>
        <w:tc>
          <w:tcPr>
            <w:tcW w:w="3330" w:type="dxa"/>
          </w:tcPr>
          <w:p w14:paraId="44036150" w14:textId="77777777" w:rsidR="008A5124" w:rsidRPr="00AA67D1" w:rsidRDefault="008A5124" w:rsidP="008A512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E6AAAFF" w14:textId="2E859C22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 xml:space="preserve"> 31,040</w:t>
            </w:r>
          </w:p>
        </w:tc>
        <w:tc>
          <w:tcPr>
            <w:tcW w:w="270" w:type="dxa"/>
          </w:tcPr>
          <w:p w14:paraId="5284AEAF" w14:textId="77777777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2C9114" w14:textId="3A330EA5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847">
              <w:rPr>
                <w:rFonts w:asciiTheme="majorBidi" w:hAnsiTheme="majorBidi" w:cstheme="majorBidi"/>
                <w:sz w:val="30"/>
                <w:szCs w:val="30"/>
              </w:rPr>
              <w:t>9,880</w:t>
            </w:r>
          </w:p>
        </w:tc>
        <w:tc>
          <w:tcPr>
            <w:tcW w:w="270" w:type="dxa"/>
          </w:tcPr>
          <w:p w14:paraId="1090616C" w14:textId="132E7AE0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91540" w14:textId="60BEB2F3" w:rsidR="008A5124" w:rsidRDefault="008A5124" w:rsidP="00E450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711443" w14:textId="77777777" w:rsidR="008A5124" w:rsidRPr="00AA67D1" w:rsidRDefault="008A5124" w:rsidP="008A51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232A46" w14:textId="592D06D4" w:rsidR="008A5124" w:rsidRPr="00020BEB" w:rsidRDefault="008A512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124" w:rsidRPr="00AA67D1" w14:paraId="06A05802" w14:textId="77777777" w:rsidTr="00BB642A">
        <w:trPr>
          <w:trHeight w:val="20"/>
        </w:trPr>
        <w:tc>
          <w:tcPr>
            <w:tcW w:w="3330" w:type="dxa"/>
          </w:tcPr>
          <w:p w14:paraId="0E1EA415" w14:textId="77777777" w:rsidR="008A5124" w:rsidRPr="00AA67D1" w:rsidRDefault="008A5124" w:rsidP="008A512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B1A872" w14:textId="56C39FEA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 xml:space="preserve"> 261,144</w:t>
            </w:r>
          </w:p>
        </w:tc>
        <w:tc>
          <w:tcPr>
            <w:tcW w:w="270" w:type="dxa"/>
          </w:tcPr>
          <w:p w14:paraId="5461A916" w14:textId="77777777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AE1689" w14:textId="56C9B1C8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5A573" w14:textId="3DC6A4D3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8979FE" w14:textId="6ED4E8F6" w:rsidR="008A5124" w:rsidRPr="00AA67D1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7BCB">
              <w:rPr>
                <w:rFonts w:asciiTheme="majorBidi" w:hAnsiTheme="majorBidi" w:cstheme="majorBidi"/>
                <w:sz w:val="30"/>
                <w:szCs w:val="30"/>
              </w:rPr>
              <w:t>260,993</w:t>
            </w:r>
          </w:p>
        </w:tc>
        <w:tc>
          <w:tcPr>
            <w:tcW w:w="236" w:type="dxa"/>
          </w:tcPr>
          <w:p w14:paraId="5D19E03C" w14:textId="77777777" w:rsidR="008A5124" w:rsidRPr="00AA67D1" w:rsidRDefault="008A5124" w:rsidP="008A51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4BC4B44" w14:textId="2FFE9E19" w:rsidR="008A5124" w:rsidRPr="00AA67D1" w:rsidRDefault="008A512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124" w:rsidRPr="00AA67D1" w14:paraId="12548FA2" w14:textId="77777777" w:rsidTr="00BB642A">
        <w:trPr>
          <w:trHeight w:val="20"/>
        </w:trPr>
        <w:tc>
          <w:tcPr>
            <w:tcW w:w="3330" w:type="dxa"/>
          </w:tcPr>
          <w:p w14:paraId="505CF235" w14:textId="77777777" w:rsidR="008A5124" w:rsidRPr="00AA67D1" w:rsidRDefault="008A5124" w:rsidP="008A5124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6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3632C" w14:textId="5603E9A4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0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1,081,549</w:t>
            </w:r>
          </w:p>
        </w:tc>
        <w:tc>
          <w:tcPr>
            <w:tcW w:w="270" w:type="dxa"/>
          </w:tcPr>
          <w:p w14:paraId="4822F1BB" w14:textId="77777777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2CF27" w14:textId="6F271A22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788,524</w:t>
            </w:r>
          </w:p>
        </w:tc>
        <w:tc>
          <w:tcPr>
            <w:tcW w:w="270" w:type="dxa"/>
          </w:tcPr>
          <w:p w14:paraId="2FF3BB9D" w14:textId="19A33E1E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4BEE9" w14:textId="27449CB3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930,111</w:t>
            </w:r>
          </w:p>
        </w:tc>
        <w:tc>
          <w:tcPr>
            <w:tcW w:w="236" w:type="dxa"/>
          </w:tcPr>
          <w:p w14:paraId="4EDCBA73" w14:textId="77777777" w:rsidR="008A5124" w:rsidRPr="00020BEB" w:rsidRDefault="008A5124" w:rsidP="008A51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E9A466" w14:textId="3B8075F3" w:rsidR="008A5124" w:rsidRPr="00020BEB" w:rsidRDefault="008A5124" w:rsidP="008A5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707,431</w:t>
            </w:r>
          </w:p>
        </w:tc>
      </w:tr>
    </w:tbl>
    <w:p w14:paraId="19CC98FB" w14:textId="77777777" w:rsidR="008A5124" w:rsidRPr="00BF089B" w:rsidRDefault="008A5124" w:rsidP="00DE14CF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96E30" w14:textId="5A1049E8" w:rsidR="00906F05" w:rsidRDefault="00906F05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54527A3" w14:textId="77777777" w:rsidR="00C4678D" w:rsidRPr="008B7DC8" w:rsidRDefault="00C4678D" w:rsidP="00C87474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สิทธิประโยชน์จากการส่งเสริมการลงทุน</w:t>
      </w:r>
    </w:p>
    <w:p w14:paraId="290E9054" w14:textId="77777777" w:rsidR="00C4678D" w:rsidRPr="008B7DC8" w:rsidRDefault="00C4678D" w:rsidP="002F0F40">
      <w:pPr>
        <w:pStyle w:val="Bo-Blankline"/>
        <w:rPr>
          <w:lang w:val="en-US"/>
        </w:rPr>
      </w:pPr>
    </w:p>
    <w:p w14:paraId="2EC3A083" w14:textId="7BD4BE39" w:rsidR="00B86714" w:rsidRPr="00971676" w:rsidRDefault="00C4678D" w:rsidP="000F0A49">
      <w:pPr>
        <w:pStyle w:val="Bo-C1Content"/>
        <w:rPr>
          <w:rFonts w:asciiTheme="majorBidi" w:hAnsiTheme="majorBidi" w:cstheme="majorBidi"/>
        </w:rPr>
      </w:pPr>
      <w:r w:rsidRPr="00971676">
        <w:rPr>
          <w:rFonts w:asciiTheme="majorBidi" w:hAnsiTheme="majorBidi" w:cstheme="majorBidi"/>
          <w:cs/>
          <w:lang w:val="en-US"/>
        </w:rPr>
        <w:t>คณะกรรมการ</w:t>
      </w:r>
      <w:r w:rsidRPr="00971676">
        <w:rPr>
          <w:rFonts w:asciiTheme="majorBidi" w:hAnsiTheme="majorBidi" w:cstheme="majorBidi"/>
          <w:cs/>
        </w:rPr>
        <w:t>ส่งเสริมการลงทุนอนุมัติให้</w:t>
      </w:r>
      <w:r w:rsidRPr="00971676">
        <w:rPr>
          <w:rFonts w:asciiTheme="majorBidi" w:hAnsiTheme="majorBidi" w:cstheme="majorBidi"/>
          <w:cs/>
          <w:lang w:val="en-US"/>
        </w:rPr>
        <w:t>กลุ่ม</w:t>
      </w:r>
      <w:r w:rsidRPr="00971676">
        <w:rPr>
          <w:rFonts w:asciiTheme="majorBidi" w:hAnsiTheme="majorBidi" w:cstheme="majorBidi"/>
          <w:cs/>
        </w:rPr>
        <w:t xml:space="preserve">บริษัทได้รับบัตร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EE7549">
        <w:rPr>
          <w:rFonts w:asciiTheme="majorBidi" w:hAnsiTheme="majorBidi" w:cstheme="majorBidi"/>
          <w:lang w:val="en-US"/>
        </w:rPr>
        <w:t>2</w:t>
      </w:r>
      <w:r w:rsidR="00B85B1C">
        <w:rPr>
          <w:rFonts w:asciiTheme="majorBidi" w:hAnsiTheme="majorBidi" w:cstheme="majorBidi"/>
        </w:rPr>
        <w:t>5</w:t>
      </w:r>
      <w:r w:rsidR="00EE7549">
        <w:rPr>
          <w:rFonts w:asciiTheme="majorBidi" w:hAnsiTheme="majorBidi" w:cstheme="majorBidi"/>
          <w:lang w:val="en-US"/>
        </w:rPr>
        <w:t>20</w:t>
      </w:r>
      <w:r w:rsidRPr="00971676">
        <w:rPr>
          <w:rFonts w:asciiTheme="majorBidi" w:hAnsiTheme="majorBidi" w:cstheme="majorBidi"/>
          <w:cs/>
        </w:rPr>
        <w:t xml:space="preserve"> เกี่ยวกับผลิตภัณฑ์ปิโตรเ</w:t>
      </w:r>
      <w:r w:rsidR="000F0A49">
        <w:rPr>
          <w:rFonts w:asciiTheme="majorBidi" w:hAnsiTheme="majorBidi" w:cstheme="majorBidi" w:hint="cs"/>
          <w:cs/>
        </w:rPr>
        <w:t xml:space="preserve">คมี </w:t>
      </w:r>
      <w:r w:rsidR="000F0A49" w:rsidRPr="00971676">
        <w:rPr>
          <w:rFonts w:asciiTheme="majorBidi" w:hAnsiTheme="majorBidi" w:cstheme="majorBidi"/>
          <w:cs/>
          <w:lang w:val="en-US"/>
        </w:rPr>
        <w:t>ผลิตฟิล์มพลาสติก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lang w:val="en-US"/>
        </w:rPr>
        <w:t>Masterbatch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lang w:val="en-US"/>
        </w:rPr>
        <w:t>Compound plastic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lang w:val="en-US"/>
        </w:rPr>
        <w:t>Compound rubber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cs/>
          <w:lang w:val="en-US"/>
        </w:rPr>
        <w:t>ปุ๋ย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F85315">
        <w:rPr>
          <w:rFonts w:asciiTheme="majorBidi" w:hAnsiTheme="majorBidi" w:cstheme="majorBidi" w:hint="cs"/>
          <w:cs/>
          <w:lang w:val="en-US"/>
        </w:rPr>
        <w:t xml:space="preserve">สถานีบริการก๊าซธรรมชาติ โรงไฟฟ้า </w:t>
      </w:r>
      <w:r w:rsidR="000F0A49" w:rsidRPr="00971676">
        <w:rPr>
          <w:cs/>
        </w:rPr>
        <w:t>และ</w:t>
      </w:r>
      <w:r w:rsidR="000F0A49" w:rsidRPr="00971676">
        <w:rPr>
          <w:rFonts w:hint="cs"/>
          <w:cs/>
        </w:rPr>
        <w:t>ผลิตเชื้อเพลิงจากขยะ</w:t>
      </w:r>
      <w:r w:rsidR="000F0A49" w:rsidRPr="00971676">
        <w:rPr>
          <w:rFonts w:hint="cs"/>
          <w:cs/>
          <w:lang w:val="en-US"/>
        </w:rPr>
        <w:t xml:space="preserve"> </w:t>
      </w:r>
      <w:r w:rsidR="000F0A49" w:rsidRPr="00971676">
        <w:rPr>
          <w:rFonts w:hint="cs"/>
          <w:cs/>
        </w:rPr>
        <w:t>รวมทั้งเศษหรือขยะหรือของเสีย</w:t>
      </w:r>
      <w:r w:rsidR="000F0A49">
        <w:rPr>
          <w:rFonts w:asciiTheme="majorBidi" w:hAnsiTheme="majorBidi" w:cstheme="majorBidi" w:hint="cs"/>
          <w:cs/>
        </w:rPr>
        <w:t xml:space="preserve"> </w:t>
      </w:r>
      <w:r w:rsidRPr="00971676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21F18BB2" w14:textId="77777777" w:rsidR="00C4678D" w:rsidRPr="00971676" w:rsidRDefault="00C4678D" w:rsidP="002F0F40">
      <w:pPr>
        <w:pStyle w:val="Bo-Blankline"/>
        <w:rPr>
          <w:cs/>
        </w:rPr>
      </w:pPr>
    </w:p>
    <w:p w14:paraId="4A88F7CA" w14:textId="77777777" w:rsidR="00C4678D" w:rsidRPr="00971676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396EF35" w14:textId="6D6E9103" w:rsidR="00C4678D" w:rsidRPr="00971676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06C11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06C11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ปี นับแต่วันที่เริ่มมีรายได้จากการประกอบกิจการนั้น</w:t>
      </w:r>
    </w:p>
    <w:p w14:paraId="50636A2B" w14:textId="5874E5A7" w:rsidR="00C4678D" w:rsidRPr="00971676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ให้ได้รับลดหย่อนภาษีเงินได้นิติบุคคลร้อยละ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นับแต่วันที่สิ้นสุดสิทธิประโยชน์ตามข้อ 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</w:p>
    <w:p w14:paraId="10ECCA04" w14:textId="34B905DB" w:rsidR="00C4678D" w:rsidRPr="00971676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ให้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33528" w:rsidRPr="009716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3528" w:rsidRPr="00971676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</w:p>
    <w:p w14:paraId="670EBF7C" w14:textId="773CB291" w:rsidR="00BD0C1C" w:rsidRPr="00971676" w:rsidRDefault="00BD0C1C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71676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71676">
        <w:rPr>
          <w:rFonts w:ascii="Angsana New" w:hAnsi="Angsana New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14:paraId="3BD4F58D" w14:textId="1ADA5098" w:rsidR="00BD0C1C" w:rsidRPr="00971676" w:rsidRDefault="00BD0C1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12BD310" w14:textId="5C7560BE" w:rsidR="00A06D88" w:rsidRPr="00A06D88" w:rsidRDefault="00C4678D" w:rsidP="00A06D88">
      <w:pPr>
        <w:pStyle w:val="Bo-C1Content"/>
        <w:rPr>
          <w:rFonts w:asciiTheme="majorBidi" w:hAnsiTheme="majorBidi" w:cstheme="majorBidi"/>
          <w:lang w:val="en-US"/>
        </w:rPr>
      </w:pPr>
      <w:r w:rsidRPr="00971676">
        <w:rPr>
          <w:rFonts w:asciiTheme="majorBidi" w:hAnsiTheme="majorBidi" w:cstheme="majorBidi"/>
          <w:cs/>
        </w:rPr>
        <w:t xml:space="preserve">เนื่องจากเป็นกิจการที่ได้รับการส่งเสริมการลงทุน </w:t>
      </w:r>
      <w:r w:rsidR="00204DAA" w:rsidRPr="00971676">
        <w:rPr>
          <w:rFonts w:asciiTheme="majorBidi" w:hAnsiTheme="majorBidi" w:cstheme="majorBidi"/>
          <w:cs/>
          <w:lang w:val="en-US"/>
        </w:rPr>
        <w:t>กลุ่ม</w:t>
      </w:r>
      <w:r w:rsidR="00204DAA" w:rsidRPr="00971676">
        <w:rPr>
          <w:rFonts w:asciiTheme="majorBidi" w:hAnsiTheme="majorBidi" w:cstheme="majorBidi"/>
          <w:cs/>
        </w:rPr>
        <w:t>บริษัท</w:t>
      </w:r>
      <w:r w:rsidRPr="00971676">
        <w:rPr>
          <w:rFonts w:asciiTheme="majorBidi" w:hAnsiTheme="majorBidi" w:cstheme="majorBidi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  <w:r w:rsidR="00A06D88">
        <w:br w:type="page"/>
      </w:r>
    </w:p>
    <w:p w14:paraId="094CCDA1" w14:textId="77777777" w:rsidR="00E26D00" w:rsidRPr="008B7DC8" w:rsidRDefault="0090605F" w:rsidP="00E26D00">
      <w:pPr>
        <w:pStyle w:val="Bo-C1Content"/>
        <w:rPr>
          <w:rFonts w:asciiTheme="majorBidi" w:hAnsiTheme="majorBidi" w:cstheme="majorBidi"/>
        </w:rPr>
      </w:pPr>
      <w:r w:rsidRPr="00971676">
        <w:rPr>
          <w:rFonts w:asciiTheme="majorBidi" w:hAnsiTheme="majorBidi" w:cstheme="majorBidi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2795189" w14:textId="77777777" w:rsidR="00E26D00" w:rsidRPr="008B7DC8" w:rsidRDefault="00E26D00" w:rsidP="002F0F40">
      <w:pPr>
        <w:pStyle w:val="Bo-Blankline"/>
        <w:rPr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90605F" w:rsidRPr="00744476" w14:paraId="72AABEF1" w14:textId="77777777" w:rsidTr="00632F91">
        <w:tc>
          <w:tcPr>
            <w:tcW w:w="2358" w:type="dxa"/>
            <w:vAlign w:val="bottom"/>
          </w:tcPr>
          <w:p w14:paraId="6339D503" w14:textId="77777777" w:rsidR="0090605F" w:rsidRPr="00744476" w:rsidRDefault="0090605F" w:rsidP="0090605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3CADCD53" w14:textId="77777777" w:rsidR="0090605F" w:rsidRPr="00744476" w:rsidRDefault="0090605F" w:rsidP="009060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AA0" w:rsidRPr="00744476" w14:paraId="2DB6E535" w14:textId="77777777" w:rsidTr="00632F91">
        <w:tc>
          <w:tcPr>
            <w:tcW w:w="2358" w:type="dxa"/>
            <w:vAlign w:val="bottom"/>
          </w:tcPr>
          <w:p w14:paraId="1B6C22EE" w14:textId="77777777" w:rsidR="00976AA0" w:rsidRPr="00744476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E84D636" w14:textId="276AD39E" w:rsidR="00976AA0" w:rsidRPr="00744476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91A8F9C" w14:textId="77777777"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3B044424" w14:textId="633AAAA3" w:rsidR="00976AA0" w:rsidRPr="00744476" w:rsidRDefault="00EE754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976AA0" w:rsidRPr="00744476" w14:paraId="02E6E777" w14:textId="77777777" w:rsidTr="00632F91">
        <w:tc>
          <w:tcPr>
            <w:tcW w:w="2358" w:type="dxa"/>
            <w:vAlign w:val="bottom"/>
          </w:tcPr>
          <w:p w14:paraId="5C83EAB5" w14:textId="77777777" w:rsidR="00976AA0" w:rsidRPr="00744476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BD01465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08AB3D16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2C533907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FBF98B0" w14:textId="77777777"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45154EE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7F3402C0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95A8D38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1E84E6B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8155E19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6C7CF67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A6C9908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53378FFD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159BACB6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03D86C1" w14:textId="77777777"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3675C47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F4BD22E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2ACB0601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9B21F4B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1674C4C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AA0" w:rsidRPr="00744476" w14:paraId="4518FFD7" w14:textId="77777777" w:rsidTr="00632F91">
        <w:tc>
          <w:tcPr>
            <w:tcW w:w="2358" w:type="dxa"/>
            <w:vAlign w:val="bottom"/>
          </w:tcPr>
          <w:p w14:paraId="6F4A6A43" w14:textId="77777777" w:rsidR="00976AA0" w:rsidRPr="00744476" w:rsidRDefault="00976AA0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4DB88BA" w14:textId="77777777" w:rsidR="00976AA0" w:rsidRPr="00744476" w:rsidRDefault="00976AA0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85B1C" w:rsidRPr="00744476" w14:paraId="629B4BC9" w14:textId="77777777" w:rsidTr="00493C3D">
        <w:tc>
          <w:tcPr>
            <w:tcW w:w="2358" w:type="dxa"/>
            <w:shd w:val="clear" w:color="auto" w:fill="auto"/>
            <w:vAlign w:val="bottom"/>
          </w:tcPr>
          <w:p w14:paraId="6B1BC4C1" w14:textId="77777777" w:rsidR="00B85B1C" w:rsidRPr="00744476" w:rsidRDefault="00B85B1C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57FE4D" w14:textId="334D311B" w:rsidR="00B85B1C" w:rsidRPr="00744476" w:rsidRDefault="00F85E0C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C38FE4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73CEFB" w14:textId="72939B3E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11,251,501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5304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F5BD81" w14:textId="67F70ED2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11,251,501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740422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FCF795F" w14:textId="249C3BAB" w:rsidR="00B85B1C" w:rsidRPr="00744476" w:rsidRDefault="00B85B1C" w:rsidP="00493C3D">
            <w:pPr>
              <w:tabs>
                <w:tab w:val="decimal" w:pos="53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5701670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819BA3B" w14:textId="43632C78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0A205C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588225E" w14:textId="7B54377F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B85B1C" w:rsidRPr="00744476" w14:paraId="70C1C7D3" w14:textId="77777777" w:rsidTr="00493C3D">
        <w:tc>
          <w:tcPr>
            <w:tcW w:w="2358" w:type="dxa"/>
            <w:shd w:val="clear" w:color="auto" w:fill="auto"/>
            <w:vAlign w:val="bottom"/>
          </w:tcPr>
          <w:p w14:paraId="7AB73D7A" w14:textId="77777777" w:rsidR="00B85B1C" w:rsidRPr="00744476" w:rsidRDefault="00B85B1C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BE5AE4" w14:textId="7379D98B" w:rsidR="00B85B1C" w:rsidRPr="00497D6A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9,761,146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B1DA7C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1791FA" w14:textId="3185EAA8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30,326,029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47EFDF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2CA25DE" w14:textId="1ABE0FFF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40,087,175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1B5FD5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5385255" w14:textId="570D2501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BB6CB5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D462FD2" w14:textId="724CEB42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8A583DA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0BFFFB6" w14:textId="178D59C5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8,5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B85B1C" w:rsidRPr="00744476" w14:paraId="5516523A" w14:textId="77777777" w:rsidTr="00493C3D">
        <w:tc>
          <w:tcPr>
            <w:tcW w:w="2358" w:type="dxa"/>
            <w:shd w:val="clear" w:color="auto" w:fill="auto"/>
            <w:vAlign w:val="bottom"/>
          </w:tcPr>
          <w:p w14:paraId="551BDA45" w14:textId="77777777" w:rsidR="00B85B1C" w:rsidRPr="00744476" w:rsidRDefault="00B85B1C" w:rsidP="00493C3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16335" w14:textId="66A481AC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(2,037,534)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97AF6F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2499" w14:textId="7D002DDE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</w:t>
            </w:r>
            <w:r w:rsidR="00AE0E52">
              <w:rPr>
                <w:rFonts w:asciiTheme="majorBidi" w:hAnsiTheme="majorBidi" w:cstheme="majorBidi"/>
                <w:sz w:val="26"/>
                <w:szCs w:val="26"/>
              </w:rPr>
              <w:t>025,372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B2AB05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A373" w14:textId="7B0F4098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(17,0</w:t>
            </w:r>
            <w:r w:rsidR="00AE0E52">
              <w:rPr>
                <w:rFonts w:asciiTheme="majorBidi" w:hAnsiTheme="majorBidi" w:cstheme="majorBidi"/>
                <w:sz w:val="26"/>
                <w:szCs w:val="26"/>
              </w:rPr>
              <w:t>62,906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265B4D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48981B8" w14:textId="01342383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9,965)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A426D7F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16F9281" w14:textId="0D017AA9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7,98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5431E2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A8ED4" w14:textId="4F04BBEB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85B1C" w:rsidRPr="00744476" w14:paraId="3AE20F1E" w14:textId="77777777" w:rsidTr="00493C3D">
        <w:tc>
          <w:tcPr>
            <w:tcW w:w="2358" w:type="dxa"/>
            <w:shd w:val="clear" w:color="auto" w:fill="auto"/>
            <w:vAlign w:val="bottom"/>
          </w:tcPr>
          <w:p w14:paraId="545D5489" w14:textId="77777777" w:rsidR="00B85B1C" w:rsidRPr="00744476" w:rsidRDefault="00B85B1C" w:rsidP="00493C3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0E0F7" w14:textId="0B1468C5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7,723,612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432B5D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35B23" w14:textId="6CAC2148" w:rsidR="00B85B1C" w:rsidRPr="00744476" w:rsidRDefault="00F85E0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26,55</w:t>
            </w:r>
            <w:r w:rsidR="00AE0E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C2B13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D5E2D" w14:textId="5D48BE63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34,2</w:t>
            </w:r>
            <w:r w:rsidR="00AE0E5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75,770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F92E23B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DAAE7" w14:textId="77105D43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6,95</w:t>
            </w:r>
            <w:r w:rsidR="00EE75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E75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9245F8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2411" w14:textId="065666EF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3DB8C72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7DD4F" w14:textId="6E1E290B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040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563</w:t>
            </w:r>
          </w:p>
        </w:tc>
      </w:tr>
    </w:tbl>
    <w:p w14:paraId="0D6ACF90" w14:textId="77777777" w:rsidR="002D4424" w:rsidRPr="008B7DC8" w:rsidRDefault="002D4424" w:rsidP="00493C3D">
      <w:pPr>
        <w:pStyle w:val="Bo-Blankline"/>
        <w:rPr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2D4424" w:rsidRPr="00744476" w14:paraId="7969D8A1" w14:textId="77777777" w:rsidTr="00632F91">
        <w:tc>
          <w:tcPr>
            <w:tcW w:w="2358" w:type="dxa"/>
            <w:vAlign w:val="bottom"/>
          </w:tcPr>
          <w:p w14:paraId="55A97CBC" w14:textId="77777777" w:rsidR="002D4424" w:rsidRPr="00744476" w:rsidRDefault="002D4424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622325B1" w14:textId="77777777" w:rsidR="002D4424" w:rsidRPr="00744476" w:rsidRDefault="002D4424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039" w:rsidRPr="00744476" w14:paraId="01323047" w14:textId="77777777" w:rsidTr="00632F91">
        <w:tc>
          <w:tcPr>
            <w:tcW w:w="2358" w:type="dxa"/>
            <w:vAlign w:val="bottom"/>
          </w:tcPr>
          <w:p w14:paraId="6CA896D1" w14:textId="77777777" w:rsidR="006F1039" w:rsidRPr="00744476" w:rsidRDefault="006F1039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AAEB35C" w14:textId="09D18659" w:rsidR="006F1039" w:rsidRPr="00744476" w:rsidRDefault="00EE754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B238566" w14:textId="77777777" w:rsidR="006F1039" w:rsidRPr="00744476" w:rsidRDefault="006F1039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5CC15DA3" w14:textId="039464B1" w:rsidR="006F1039" w:rsidRPr="00744476" w:rsidRDefault="00EE754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6F1039" w:rsidRPr="00744476" w14:paraId="1426162C" w14:textId="77777777" w:rsidTr="00632F91">
        <w:tc>
          <w:tcPr>
            <w:tcW w:w="2358" w:type="dxa"/>
            <w:vAlign w:val="bottom"/>
          </w:tcPr>
          <w:p w14:paraId="7D72C325" w14:textId="77777777" w:rsidR="006F1039" w:rsidRPr="00744476" w:rsidRDefault="006F1039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6B55ADA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66B3EAD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3B5058C0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46998CA" w14:textId="77777777" w:rsidR="006F1039" w:rsidRPr="00744476" w:rsidRDefault="006F1039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2174B76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2B6ABAF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74E52CCA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6F447E2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4765E60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0F6856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6226E74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1F42F5B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6FC9A061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51A9FC7" w14:textId="77777777" w:rsidR="006F1039" w:rsidRPr="00744476" w:rsidRDefault="006F1039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70568F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35B56771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B4E3C6F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7134C2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901C66D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1039" w:rsidRPr="00744476" w14:paraId="4550EB1F" w14:textId="77777777" w:rsidTr="00632F91">
        <w:tc>
          <w:tcPr>
            <w:tcW w:w="2358" w:type="dxa"/>
            <w:vAlign w:val="bottom"/>
          </w:tcPr>
          <w:p w14:paraId="142D4FE8" w14:textId="77777777" w:rsidR="006F1039" w:rsidRPr="00744476" w:rsidRDefault="006F1039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295F3A6B" w14:textId="77777777" w:rsidR="006F1039" w:rsidRPr="00744476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85B1C" w:rsidRPr="00744476" w14:paraId="015CB7D8" w14:textId="77777777" w:rsidTr="00493C3D">
        <w:tc>
          <w:tcPr>
            <w:tcW w:w="2358" w:type="dxa"/>
            <w:vAlign w:val="bottom"/>
          </w:tcPr>
          <w:p w14:paraId="4C58CC58" w14:textId="77777777" w:rsidR="00B85B1C" w:rsidRPr="00744476" w:rsidRDefault="00B85B1C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A41BC5" w14:textId="69F5402D" w:rsidR="00B85B1C" w:rsidRPr="00744476" w:rsidRDefault="00DE1976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CA1934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35A20D" w14:textId="2EDBE2AE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584,899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96B579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BCBA66" w14:textId="1BEDE5F3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584,899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47B3EB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FCE288C" w14:textId="09D31976" w:rsidR="00B85B1C" w:rsidRPr="00744476" w:rsidRDefault="00B85B1C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F6452C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CC8794E" w14:textId="7D965478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1E29AC0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D578380" w14:textId="50E8B05F" w:rsidR="00B85B1C" w:rsidRPr="00744476" w:rsidRDefault="00B85B1C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EE75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B85B1C" w:rsidRPr="00744476" w14:paraId="6569E5AB" w14:textId="77777777" w:rsidTr="00493C3D">
        <w:tc>
          <w:tcPr>
            <w:tcW w:w="2358" w:type="dxa"/>
            <w:vAlign w:val="bottom"/>
          </w:tcPr>
          <w:p w14:paraId="5D0593FC" w14:textId="77777777" w:rsidR="00B85B1C" w:rsidRPr="00744476" w:rsidRDefault="00B85B1C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0B256E" w14:textId="0449372D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103,616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A7CE11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994B9A" w14:textId="331321AF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22,564,261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61C39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A5A945" w14:textId="0EE621EE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22,667,877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D5BB1ED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1C5C696" w14:textId="1BAEB664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B603B23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5C994F8" w14:textId="11E79336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5,8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64AD1B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E51DBCC" w14:textId="3B5BB16B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5,98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B85B1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85B1C" w:rsidRPr="00744476" w14:paraId="499C0686" w14:textId="77777777" w:rsidTr="00493C3D">
        <w:tc>
          <w:tcPr>
            <w:tcW w:w="2358" w:type="dxa"/>
            <w:vAlign w:val="bottom"/>
          </w:tcPr>
          <w:p w14:paraId="2A9CB2AE" w14:textId="77777777" w:rsidR="00B85B1C" w:rsidRPr="00744476" w:rsidRDefault="00B85B1C" w:rsidP="00493C3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F83B8" w14:textId="594A4F9B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103,616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ED00C3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3074A" w14:textId="6BFFA534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23,149,160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7B828B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BCE1D" w14:textId="7D2DAFCB" w:rsidR="00B85B1C" w:rsidRPr="00744476" w:rsidRDefault="00DE1976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23,252,776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F2EEA2D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B0AA" w14:textId="171A0A9B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B84E62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03A2" w14:textId="219B4847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D2C2569" w14:textId="77777777" w:rsidR="00B85B1C" w:rsidRPr="00744476" w:rsidRDefault="00B85B1C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3F287" w14:textId="24B6CEE9" w:rsidR="00B85B1C" w:rsidRPr="00744476" w:rsidRDefault="00EE7549" w:rsidP="00493C3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</w:t>
            </w:r>
            <w:r w:rsidR="00B85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</w:tr>
    </w:tbl>
    <w:p w14:paraId="5128B72B" w14:textId="77777777" w:rsidR="009008DB" w:rsidRDefault="009008D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2207BAB3" w14:textId="77777777" w:rsidR="00F90B1F" w:rsidRPr="008B7DC8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กำไรต่อหุ้น</w:t>
      </w:r>
      <w:r w:rsidR="00C9729C" w:rsidRPr="008B7DC8">
        <w:rPr>
          <w:rFonts w:asciiTheme="majorBidi" w:hAnsiTheme="majorBidi" w:cstheme="majorBidi"/>
          <w:cs/>
        </w:rPr>
        <w:t>ขั้นพื้นฐาน</w:t>
      </w:r>
    </w:p>
    <w:p w14:paraId="1D9239D9" w14:textId="77777777" w:rsidR="00F90B1F" w:rsidRPr="008B7DC8" w:rsidRDefault="00F90B1F" w:rsidP="002F0F40">
      <w:pPr>
        <w:pStyle w:val="Bo-Blankline"/>
        <w:rPr>
          <w:lang w:val="en-US"/>
        </w:rPr>
      </w:pPr>
    </w:p>
    <w:p w14:paraId="0DC204FD" w14:textId="68ED8C81" w:rsidR="00607291" w:rsidRPr="008B7DC8" w:rsidRDefault="000712EB" w:rsidP="0036275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EE7549">
        <w:rPr>
          <w:rFonts w:asciiTheme="majorBidi" w:hAnsiTheme="majorBidi" w:cstheme="majorBidi"/>
          <w:spacing w:val="4"/>
          <w:lang w:val="en-US"/>
        </w:rPr>
        <w:t>31</w:t>
      </w:r>
      <w:r w:rsidRPr="008B7DC8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EE7549">
        <w:rPr>
          <w:rFonts w:asciiTheme="majorBidi" w:hAnsiTheme="majorBidi" w:cstheme="majorBidi"/>
          <w:spacing w:val="4"/>
          <w:lang w:val="en-US"/>
        </w:rPr>
        <w:t>2</w:t>
      </w:r>
      <w:r w:rsidR="00B85B1C">
        <w:rPr>
          <w:rFonts w:asciiTheme="majorBidi" w:hAnsiTheme="majorBidi" w:cstheme="majorBidi"/>
          <w:spacing w:val="4"/>
        </w:rPr>
        <w:t>5</w:t>
      </w:r>
      <w:r w:rsidR="00C9703C">
        <w:rPr>
          <w:rFonts w:asciiTheme="majorBidi" w:hAnsiTheme="majorBidi" w:cstheme="majorBidi"/>
          <w:spacing w:val="4"/>
        </w:rPr>
        <w:t>6</w:t>
      </w:r>
      <w:r w:rsidR="00EE7549">
        <w:rPr>
          <w:rFonts w:asciiTheme="majorBidi" w:hAnsiTheme="majorBidi" w:cstheme="majorBidi"/>
          <w:spacing w:val="4"/>
          <w:lang w:val="en-US"/>
        </w:rPr>
        <w:t>3</w:t>
      </w:r>
      <w:r w:rsidR="00976AA0" w:rsidRPr="008B7DC8">
        <w:rPr>
          <w:rFonts w:asciiTheme="majorBidi" w:hAnsiTheme="majorBidi" w:cstheme="majorBidi"/>
          <w:spacing w:val="4"/>
          <w:cs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 xml:space="preserve">และ </w:t>
      </w:r>
      <w:r w:rsidR="00EE7549">
        <w:rPr>
          <w:rFonts w:asciiTheme="majorBidi" w:hAnsiTheme="majorBidi" w:cstheme="majorBidi"/>
          <w:spacing w:val="4"/>
          <w:lang w:val="en-US"/>
        </w:rPr>
        <w:t>2</w:t>
      </w:r>
      <w:r w:rsidR="00B85B1C">
        <w:rPr>
          <w:rFonts w:asciiTheme="majorBidi" w:hAnsiTheme="majorBidi" w:cstheme="majorBidi"/>
          <w:spacing w:val="4"/>
        </w:rPr>
        <w:t>56</w:t>
      </w:r>
      <w:r w:rsidR="00EE7549">
        <w:rPr>
          <w:rFonts w:asciiTheme="majorBidi" w:hAnsiTheme="majorBidi" w:cstheme="majorBidi"/>
          <w:spacing w:val="4"/>
          <w:lang w:val="en-US"/>
        </w:rPr>
        <w:t>2</w:t>
      </w:r>
      <w:r w:rsidR="005E7F3E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คำนวณจากกำ</w:t>
      </w:r>
      <w:r w:rsidR="00E40410" w:rsidRPr="008B7DC8">
        <w:rPr>
          <w:rFonts w:asciiTheme="majorBidi" w:hAnsiTheme="majorBidi" w:cstheme="majorBidi"/>
          <w:spacing w:val="4"/>
          <w:cs/>
        </w:rPr>
        <w:t>ไร</w:t>
      </w:r>
      <w:r w:rsidRPr="008B7DC8">
        <w:rPr>
          <w:rFonts w:asciiTheme="majorBidi" w:hAnsiTheme="majorBidi" w:cstheme="majorBidi"/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 w:rsidRPr="008B7DC8">
        <w:rPr>
          <w:rFonts w:asciiTheme="majorBidi" w:hAnsiTheme="majorBidi" w:cstheme="majorBidi"/>
          <w:spacing w:val="4"/>
        </w:rPr>
        <w:t xml:space="preserve"> </w:t>
      </w:r>
      <w:r w:rsidR="00333F88" w:rsidRPr="008B7DC8">
        <w:rPr>
          <w:rFonts w:asciiTheme="majorBidi" w:hAnsiTheme="majorBidi" w:cstheme="majorBidi"/>
          <w:spacing w:val="4"/>
          <w:cs/>
        </w:rPr>
        <w:t>โดย</w:t>
      </w:r>
      <w:r w:rsidR="006F7991" w:rsidRPr="008B7DC8">
        <w:rPr>
          <w:rFonts w:asciiTheme="majorBidi" w:hAnsiTheme="majorBidi" w:cstheme="majorBidi"/>
          <w:spacing w:val="4"/>
          <w:cs/>
        </w:rPr>
        <w:t>ได้</w:t>
      </w:r>
      <w:r w:rsidR="00B41D01" w:rsidRPr="008B7DC8">
        <w:rPr>
          <w:rFonts w:asciiTheme="majorBidi" w:hAnsiTheme="majorBidi" w:cstheme="majorBidi"/>
          <w:spacing w:val="4"/>
          <w:cs/>
        </w:rPr>
        <w:t>ปรับ</w:t>
      </w:r>
      <w:r w:rsidR="006F7991" w:rsidRPr="008B7DC8">
        <w:rPr>
          <w:rFonts w:asciiTheme="majorBidi" w:hAnsiTheme="majorBidi" w:cstheme="majorBidi"/>
          <w:spacing w:val="4"/>
          <w:cs/>
        </w:rPr>
        <w:t>กระทบ</w:t>
      </w:r>
      <w:r w:rsidR="00BC6502" w:rsidRPr="008B7DC8">
        <w:rPr>
          <w:rFonts w:asciiTheme="majorBidi" w:hAnsiTheme="majorBidi" w:cstheme="majorBidi"/>
          <w:spacing w:val="4"/>
          <w:cs/>
        </w:rPr>
        <w:t>จำนวน</w:t>
      </w:r>
      <w:r w:rsidR="004D3A0B">
        <w:rPr>
          <w:rFonts w:asciiTheme="majorBidi" w:hAnsiTheme="majorBidi" w:cstheme="majorBidi" w:hint="cs"/>
          <w:spacing w:val="4"/>
          <w:cs/>
        </w:rPr>
        <w:t>หุ้นทุนซื้อคืน</w:t>
      </w:r>
      <w:r w:rsidRPr="008B7DC8">
        <w:rPr>
          <w:rFonts w:asciiTheme="majorBidi" w:hAnsiTheme="majorBidi" w:cstheme="majorBidi"/>
          <w:spacing w:val="4"/>
          <w:cs/>
        </w:rPr>
        <w:t xml:space="preserve"> โดยแสดงการคำนวณดังนี้</w:t>
      </w:r>
    </w:p>
    <w:p w14:paraId="67461881" w14:textId="77777777" w:rsidR="009008DB" w:rsidRDefault="009008DB" w:rsidP="002F0F40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52BC4" w:rsidRPr="00744476" w14:paraId="403E75A4" w14:textId="77777777" w:rsidTr="008437E1">
        <w:tc>
          <w:tcPr>
            <w:tcW w:w="3673" w:type="dxa"/>
          </w:tcPr>
          <w:p w14:paraId="0726E85B" w14:textId="77777777" w:rsidR="00552BC4" w:rsidRPr="00744476" w:rsidRDefault="00552BC4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AAC9637" w14:textId="77777777" w:rsidR="00552BC4" w:rsidRPr="00744476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A0BADCC" w14:textId="77777777" w:rsidR="00552BC4" w:rsidRPr="00744476" w:rsidRDefault="00552BC4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3D1741A7" w14:textId="77777777" w:rsidR="00552BC4" w:rsidRPr="00744476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6A15EF3B" w14:textId="77777777" w:rsidTr="008437E1">
        <w:tc>
          <w:tcPr>
            <w:tcW w:w="3673" w:type="dxa"/>
          </w:tcPr>
          <w:p w14:paraId="3733E37A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AAA36C" w14:textId="7745C220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194C59DA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11FBE17" w14:textId="1C7C2349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59CC2D2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8EE19BA" w14:textId="74E7D43F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315DAA25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552268" w14:textId="0BF8AD6E" w:rsidR="005E7F3E" w:rsidRPr="00744476" w:rsidRDefault="00EE75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6687B" w:rsidRPr="00744476" w14:paraId="3CBC6982" w14:textId="77777777" w:rsidTr="008437E1">
        <w:tc>
          <w:tcPr>
            <w:tcW w:w="3673" w:type="dxa"/>
          </w:tcPr>
          <w:p w14:paraId="16A50CAC" w14:textId="77777777" w:rsidR="00B6687B" w:rsidRPr="00744476" w:rsidRDefault="00B6687B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E3D12A" w14:textId="77777777" w:rsidR="00B6687B" w:rsidRDefault="00B6687B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42DC1851" w14:textId="77777777" w:rsidR="00B6687B" w:rsidRPr="00744476" w:rsidRDefault="00B6687B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09DB006" w14:textId="77777777" w:rsidR="00B6687B" w:rsidRDefault="00B6687B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0C768C6E" w14:textId="77777777" w:rsidR="00B6687B" w:rsidRPr="00744476" w:rsidRDefault="00B6687B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F61EEB" w14:textId="77777777" w:rsidR="00B6687B" w:rsidRDefault="00B6687B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0F0CF7BD" w14:textId="77777777" w:rsidR="00B6687B" w:rsidRPr="00744476" w:rsidRDefault="00B6687B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88C361" w14:textId="4A1A9D96" w:rsidR="00B6687B" w:rsidRDefault="00B6687B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6F1039" w:rsidRPr="00744476" w14:paraId="76171362" w14:textId="77777777" w:rsidTr="008437E1">
        <w:tc>
          <w:tcPr>
            <w:tcW w:w="3673" w:type="dxa"/>
          </w:tcPr>
          <w:p w14:paraId="6687A996" w14:textId="77777777"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7D81C2B2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5B1C" w:rsidRPr="00744476" w14:paraId="12360941" w14:textId="77777777" w:rsidTr="006057BC">
        <w:tc>
          <w:tcPr>
            <w:tcW w:w="3673" w:type="dxa"/>
          </w:tcPr>
          <w:p w14:paraId="6E4F8604" w14:textId="77777777" w:rsidR="00B85B1C" w:rsidRPr="00744476" w:rsidRDefault="00B85B1C" w:rsidP="00B85B1C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D54B8C" w14:textId="414EE7F2" w:rsidR="00B85B1C" w:rsidRPr="00744476" w:rsidRDefault="00663D66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AD28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498,152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0C0430E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D93A0B" w14:textId="0C8BF897" w:rsidR="00B85B1C" w:rsidRPr="00744476" w:rsidRDefault="00EE7549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94762F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6E022" w14:textId="10F6E618" w:rsidR="00B85B1C" w:rsidRPr="00744476" w:rsidRDefault="00663D66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AD28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498,152</w:t>
            </w:r>
          </w:p>
        </w:tc>
        <w:tc>
          <w:tcPr>
            <w:tcW w:w="235" w:type="dxa"/>
            <w:vAlign w:val="bottom"/>
          </w:tcPr>
          <w:p w14:paraId="3D516A3E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7765A9F5" w14:textId="29B543BB" w:rsidR="00B85B1C" w:rsidRPr="00744476" w:rsidRDefault="008761A1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1,393,525</w:t>
            </w:r>
          </w:p>
        </w:tc>
      </w:tr>
      <w:tr w:rsidR="00B85B1C" w:rsidRPr="00744476" w14:paraId="1ED149E0" w14:textId="77777777" w:rsidTr="006057BC">
        <w:tc>
          <w:tcPr>
            <w:tcW w:w="3673" w:type="dxa"/>
          </w:tcPr>
          <w:p w14:paraId="3E0DAFCC" w14:textId="77777777" w:rsidR="00B85B1C" w:rsidRPr="00744476" w:rsidRDefault="00B85B1C" w:rsidP="00B85B1C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E1DECE4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D15C11E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9E7104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17628D7B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ADA7828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14:paraId="6A407384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14:paraId="459C78C0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85B1C" w:rsidRPr="00744476" w14:paraId="5B24DCC6" w14:textId="77777777" w:rsidTr="006057BC">
        <w:tc>
          <w:tcPr>
            <w:tcW w:w="3673" w:type="dxa"/>
          </w:tcPr>
          <w:p w14:paraId="5E0BCDF8" w14:textId="30FDA4B9" w:rsidR="00B85B1C" w:rsidRPr="00744476" w:rsidRDefault="00B85B1C" w:rsidP="00B85B1C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shd w:val="clear" w:color="auto" w:fill="auto"/>
          </w:tcPr>
          <w:p w14:paraId="05E99AC2" w14:textId="20D593F3" w:rsidR="00B85B1C" w:rsidRPr="00744476" w:rsidRDefault="00663D66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35" w:type="dxa"/>
            <w:shd w:val="clear" w:color="auto" w:fill="auto"/>
          </w:tcPr>
          <w:p w14:paraId="6DE2BB06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E2DB803" w14:textId="70A6650B" w:rsidR="00B85B1C" w:rsidRPr="00744476" w:rsidRDefault="00EE7549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2AF9150C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0A92B8D" w14:textId="6749428F" w:rsidR="00B85B1C" w:rsidRPr="00744476" w:rsidRDefault="00663D66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35" w:type="dxa"/>
          </w:tcPr>
          <w:p w14:paraId="64F890EB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EDC7943" w14:textId="414F9C23" w:rsidR="00B85B1C" w:rsidRPr="00744476" w:rsidRDefault="00EE7549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B85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85B1C" w:rsidRPr="00744476" w14:paraId="1C47C454" w14:textId="77777777" w:rsidTr="006057BC">
        <w:tc>
          <w:tcPr>
            <w:tcW w:w="3673" w:type="dxa"/>
          </w:tcPr>
          <w:p w14:paraId="00B26617" w14:textId="77777777" w:rsidR="00B85B1C" w:rsidRPr="00BF089B" w:rsidRDefault="00B85B1C" w:rsidP="00B85B1C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  <w:shd w:val="clear" w:color="auto" w:fill="auto"/>
          </w:tcPr>
          <w:p w14:paraId="57031F99" w14:textId="673A72CA" w:rsidR="00B85B1C" w:rsidRPr="00744476" w:rsidRDefault="00663D66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BF37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DE026F9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0B43DD1A" w14:textId="4423FD44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585DC3A" w14:textId="77777777" w:rsidR="00B85B1C" w:rsidRPr="00FA599D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B5E763C" w14:textId="2D8E3A88" w:rsidR="00B85B1C" w:rsidRPr="00FA599D" w:rsidRDefault="00663D66" w:rsidP="00B85B1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F37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277,541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31EABB7B" w14:textId="77777777" w:rsidR="00B85B1C" w:rsidRPr="00FA599D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52735CD" w14:textId="024A6169" w:rsidR="00B85B1C" w:rsidRPr="00FA599D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5B1C" w:rsidRPr="00744476" w14:paraId="1E98C1E0" w14:textId="77777777" w:rsidTr="006057BC">
        <w:tc>
          <w:tcPr>
            <w:tcW w:w="3673" w:type="dxa"/>
            <w:vAlign w:val="bottom"/>
          </w:tcPr>
          <w:p w14:paraId="08438F9A" w14:textId="77777777" w:rsidR="00B85B1C" w:rsidRPr="00744476" w:rsidRDefault="00B85B1C" w:rsidP="00B85B1C">
            <w:pPr>
              <w:spacing w:line="240" w:lineRule="atLeast"/>
              <w:ind w:left="151" w:hanging="15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8CC8E" w14:textId="7FAD91DF" w:rsidR="00B85B1C" w:rsidRPr="00744476" w:rsidRDefault="00BF37B9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18,902,959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FC339C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4C137" w14:textId="130EE075" w:rsidR="00B85B1C" w:rsidRPr="00744476" w:rsidRDefault="00EE7549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8510C8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18C2B" w14:textId="0DFC20D0" w:rsidR="00B85B1C" w:rsidRPr="00744476" w:rsidRDefault="00A4178D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18,902,959</w:t>
            </w:r>
          </w:p>
        </w:tc>
        <w:tc>
          <w:tcPr>
            <w:tcW w:w="235" w:type="dxa"/>
            <w:vAlign w:val="bottom"/>
          </w:tcPr>
          <w:p w14:paraId="29CB25DA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7DE51" w14:textId="06060674" w:rsidR="00B85B1C" w:rsidRPr="00744476" w:rsidRDefault="00EE7549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</w:tr>
      <w:tr w:rsidR="00B85B1C" w:rsidRPr="00744476" w14:paraId="5EECA7FB" w14:textId="77777777" w:rsidTr="006057BC">
        <w:tc>
          <w:tcPr>
            <w:tcW w:w="3673" w:type="dxa"/>
            <w:vAlign w:val="bottom"/>
          </w:tcPr>
          <w:p w14:paraId="65527495" w14:textId="77777777" w:rsidR="00B85B1C" w:rsidRPr="00744476" w:rsidRDefault="00B85B1C" w:rsidP="00B85B1C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F598A" w14:textId="183C6CF0" w:rsidR="00B85B1C" w:rsidRPr="00744476" w:rsidRDefault="00663D66" w:rsidP="00B85B1C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</w:t>
            </w:r>
            <w:r w:rsidR="00AD28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A2ABBB5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FC78D" w14:textId="47C6970D" w:rsidR="00B85B1C" w:rsidRPr="00744476" w:rsidRDefault="00EE7549" w:rsidP="00B85B1C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4739ED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5FA70" w14:textId="32E72E78" w:rsidR="00B85B1C" w:rsidRPr="00744476" w:rsidRDefault="00663D66" w:rsidP="00B85B1C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</w:t>
            </w:r>
            <w:r w:rsidR="00AD28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35" w:type="dxa"/>
            <w:vAlign w:val="bottom"/>
          </w:tcPr>
          <w:p w14:paraId="40E55D26" w14:textId="77777777" w:rsidR="00B85B1C" w:rsidRPr="00744476" w:rsidRDefault="00B85B1C" w:rsidP="00B85B1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5911" w14:textId="177C3DDB" w:rsidR="00B85B1C" w:rsidRPr="00744476" w:rsidRDefault="00EE7549" w:rsidP="00B85B1C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85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544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</w:tbl>
    <w:p w14:paraId="37F53AF9" w14:textId="77777777" w:rsidR="00A21577" w:rsidRPr="008B7DC8" w:rsidRDefault="00A21577" w:rsidP="002F0F40">
      <w:pPr>
        <w:pStyle w:val="Bo-Blankline"/>
      </w:pPr>
    </w:p>
    <w:p w14:paraId="55E446C9" w14:textId="77777777" w:rsidR="007B2482" w:rsidRPr="008B7DC8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เงินปันผล</w:t>
      </w:r>
    </w:p>
    <w:p w14:paraId="317C6F2D" w14:textId="77777777" w:rsidR="002769E8" w:rsidRPr="008B7DC8" w:rsidRDefault="002769E8" w:rsidP="002F0F40">
      <w:pPr>
        <w:pStyle w:val="Bo-Blankline"/>
      </w:pPr>
    </w:p>
    <w:p w14:paraId="0361E468" w14:textId="32B190A6" w:rsidR="00F72C68" w:rsidRDefault="00F72C68" w:rsidP="00F72C68">
      <w:pPr>
        <w:pStyle w:val="Bo-C1Content"/>
        <w:rPr>
          <w:lang w:val="en-US"/>
        </w:rPr>
      </w:pPr>
      <w:r w:rsidRPr="0008784B">
        <w:rPr>
          <w:rFonts w:hint="cs"/>
          <w:spacing w:val="-4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EE7549">
        <w:rPr>
          <w:rFonts w:hint="cs"/>
          <w:spacing w:val="-4"/>
          <w:lang w:val="en-US"/>
        </w:rPr>
        <w:t>2</w:t>
      </w:r>
      <w:r w:rsidR="002D6726">
        <w:rPr>
          <w:spacing w:val="-4"/>
        </w:rPr>
        <w:t>9</w:t>
      </w:r>
      <w:r w:rsidRPr="0008784B">
        <w:rPr>
          <w:rFonts w:hint="cs"/>
          <w:spacing w:val="-4"/>
          <w:cs/>
        </w:rPr>
        <w:t xml:space="preserve"> เมษายน </w:t>
      </w:r>
      <w:r w:rsidR="00EE7549">
        <w:rPr>
          <w:spacing w:val="-4"/>
          <w:lang w:val="en-US"/>
        </w:rPr>
        <w:t>2</w:t>
      </w:r>
      <w:r w:rsidR="002D6726">
        <w:rPr>
          <w:spacing w:val="-4"/>
        </w:rPr>
        <w:t>56</w:t>
      </w:r>
      <w:r w:rsidR="00EE7549">
        <w:rPr>
          <w:spacing w:val="-4"/>
          <w:lang w:val="en-US"/>
        </w:rPr>
        <w:t>2</w:t>
      </w:r>
      <w:r w:rsidRPr="0008784B">
        <w:rPr>
          <w:rFonts w:hint="cs"/>
          <w:spacing w:val="-4"/>
          <w:cs/>
        </w:rPr>
        <w:t xml:space="preserve"> ผู้ถือหุ้นมีมติอนุมัติการจ่ายเงินปันผล</w:t>
      </w:r>
      <w:r w:rsidRPr="0008784B">
        <w:rPr>
          <w:rFonts w:hint="cs"/>
          <w:cs/>
        </w:rPr>
        <w:t xml:space="preserve">จากกำไรสะสมของบริษัท ในอัตราหุ้นละ </w:t>
      </w:r>
      <w:r w:rsidR="00EE7549">
        <w:rPr>
          <w:lang w:val="en-US"/>
        </w:rPr>
        <w:t>0</w:t>
      </w:r>
      <w:r w:rsidRPr="0008784B">
        <w:rPr>
          <w:rFonts w:hint="cs"/>
          <w:cs/>
        </w:rPr>
        <w:t>.</w:t>
      </w:r>
      <w:r w:rsidR="00EE7549">
        <w:rPr>
          <w:rFonts w:hint="cs"/>
          <w:lang w:val="en-US"/>
        </w:rPr>
        <w:t>02</w:t>
      </w:r>
      <w:r w:rsidRPr="0008784B">
        <w:rPr>
          <w:rFonts w:hint="cs"/>
          <w:cs/>
        </w:rPr>
        <w:t xml:space="preserve"> บาทเป็นจำนวนเงินรวม </w:t>
      </w:r>
      <w:r w:rsidR="00EE7549">
        <w:rPr>
          <w:lang w:val="en-US"/>
        </w:rPr>
        <w:t>3</w:t>
      </w:r>
      <w:r w:rsidR="002D6726">
        <w:t>8</w:t>
      </w:r>
      <w:r w:rsidR="00EE7549">
        <w:rPr>
          <w:lang w:val="en-US"/>
        </w:rPr>
        <w:t>3</w:t>
      </w:r>
      <w:r w:rsidR="002D6726">
        <w:t>.6</w:t>
      </w:r>
      <w:r w:rsidR="00EE7549">
        <w:rPr>
          <w:lang w:val="en-US"/>
        </w:rPr>
        <w:t>1</w:t>
      </w:r>
      <w:r w:rsidRPr="0008784B">
        <w:rPr>
          <w:rFonts w:hint="cs"/>
          <w:cs/>
        </w:rPr>
        <w:t xml:space="preserve"> ล้านบาท</w:t>
      </w:r>
      <w:r w:rsidRPr="0008784B">
        <w:rPr>
          <w:rFonts w:hint="cs"/>
        </w:rPr>
        <w:t xml:space="preserve"> </w:t>
      </w:r>
      <w:r w:rsidRPr="0008784B">
        <w:rPr>
          <w:rFonts w:hint="cs"/>
          <w:cs/>
        </w:rPr>
        <w:t xml:space="preserve">เงินปันผลดังกล่าวได้จ่ายให้แก่ผู้ถือหุ้นในเดือนพฤษภาคม </w:t>
      </w:r>
      <w:r w:rsidR="00EE7549">
        <w:rPr>
          <w:rFonts w:hint="cs"/>
          <w:lang w:val="en-US"/>
        </w:rPr>
        <w:t>2</w:t>
      </w:r>
      <w:r w:rsidR="00C9703C">
        <w:rPr>
          <w:rFonts w:hint="cs"/>
        </w:rPr>
        <w:t>56</w:t>
      </w:r>
      <w:r w:rsidR="00EE7549">
        <w:rPr>
          <w:rFonts w:hint="cs"/>
          <w:lang w:val="en-US"/>
        </w:rPr>
        <w:t>2</w:t>
      </w:r>
    </w:p>
    <w:p w14:paraId="6106F696" w14:textId="632EC0DE" w:rsidR="00B7011D" w:rsidRPr="00B7011D" w:rsidRDefault="00B7011D" w:rsidP="00F72C68">
      <w:pPr>
        <w:pStyle w:val="Bo-C1Content"/>
        <w:rPr>
          <w:sz w:val="20"/>
          <w:szCs w:val="20"/>
          <w:lang w:val="en-US"/>
        </w:rPr>
      </w:pPr>
    </w:p>
    <w:p w14:paraId="76EE9166" w14:textId="77777777" w:rsidR="00B7011D" w:rsidRPr="0060104F" w:rsidRDefault="00B7011D" w:rsidP="00B7011D">
      <w:pPr>
        <w:pStyle w:val="Bo-C1Content"/>
        <w:rPr>
          <w:spacing w:val="-2"/>
        </w:rPr>
      </w:pPr>
      <w:r w:rsidRPr="008F2468">
        <w:rPr>
          <w:spacing w:val="-2"/>
          <w:cs/>
        </w:rPr>
        <w:t>ในการประชุม</w:t>
      </w:r>
      <w:r w:rsidRPr="008F2468">
        <w:rPr>
          <w:rFonts w:hint="cs"/>
          <w:spacing w:val="-2"/>
          <w:cs/>
        </w:rPr>
        <w:t>คณะกรรมการบริษัทเ</w:t>
      </w:r>
      <w:r w:rsidRPr="008F2468">
        <w:rPr>
          <w:spacing w:val="-2"/>
          <w:cs/>
        </w:rPr>
        <w:t xml:space="preserve">มื่อวันที่ </w:t>
      </w:r>
      <w:r>
        <w:rPr>
          <w:lang w:val="en-US"/>
        </w:rPr>
        <w:t>28</w:t>
      </w:r>
      <w:r w:rsidRPr="008F2468">
        <w:rPr>
          <w:spacing w:val="-2"/>
          <w:cs/>
        </w:rPr>
        <w:t xml:space="preserve"> </w:t>
      </w:r>
      <w:r w:rsidRPr="008F2468">
        <w:rPr>
          <w:rFonts w:hint="cs"/>
          <w:spacing w:val="-2"/>
          <w:cs/>
        </w:rPr>
        <w:t xml:space="preserve">พฤศจิกายน </w:t>
      </w:r>
      <w:r>
        <w:rPr>
          <w:spacing w:val="-2"/>
          <w:lang w:val="en-US"/>
        </w:rPr>
        <w:t>2</w:t>
      </w:r>
      <w:r w:rsidRPr="008F2468">
        <w:rPr>
          <w:spacing w:val="-2"/>
        </w:rPr>
        <w:t>56</w:t>
      </w:r>
      <w:r>
        <w:rPr>
          <w:spacing w:val="-2"/>
          <w:lang w:val="en-US"/>
        </w:rPr>
        <w:t>2</w:t>
      </w:r>
      <w:r w:rsidRPr="008F2468">
        <w:rPr>
          <w:spacing w:val="-2"/>
          <w:cs/>
        </w:rPr>
        <w:t xml:space="preserve"> มีมติอนุมัติการจ่ายเงินปันผล</w:t>
      </w:r>
      <w:r w:rsidRPr="008F2468">
        <w:rPr>
          <w:rFonts w:hint="cs"/>
          <w:spacing w:val="-2"/>
          <w:cs/>
        </w:rPr>
        <w:t>ระหว่างกาล</w:t>
      </w:r>
      <w:r w:rsidRPr="008F2468">
        <w:rPr>
          <w:spacing w:val="-2"/>
          <w:cs/>
        </w:rPr>
        <w:t xml:space="preserve">จากกำไรสะสมของบริษัท ในอัตราหุ้นละ </w:t>
      </w:r>
      <w:r>
        <w:rPr>
          <w:spacing w:val="-2"/>
          <w:lang w:val="en-US"/>
        </w:rPr>
        <w:t>0</w:t>
      </w:r>
      <w:r w:rsidRPr="008F2468">
        <w:rPr>
          <w:spacing w:val="-2"/>
          <w:cs/>
        </w:rPr>
        <w:t>.</w:t>
      </w:r>
      <w:r>
        <w:rPr>
          <w:spacing w:val="-2"/>
          <w:lang w:val="en-US"/>
        </w:rPr>
        <w:t>03</w:t>
      </w:r>
      <w:r w:rsidRPr="008F2468">
        <w:rPr>
          <w:spacing w:val="-2"/>
          <w:cs/>
        </w:rPr>
        <w:t xml:space="preserve"> บาทเป็นจำนวนเงินรวม </w:t>
      </w:r>
      <w:r>
        <w:rPr>
          <w:spacing w:val="-2"/>
          <w:lang w:val="en-US"/>
        </w:rPr>
        <w:t>575</w:t>
      </w:r>
      <w:r w:rsidRPr="008F2468">
        <w:rPr>
          <w:spacing w:val="-2"/>
          <w:lang w:val="en-US"/>
        </w:rPr>
        <w:t>.</w:t>
      </w:r>
      <w:r>
        <w:rPr>
          <w:spacing w:val="-2"/>
          <w:lang w:val="en-US"/>
        </w:rPr>
        <w:t>42</w:t>
      </w:r>
      <w:r w:rsidRPr="008F2468">
        <w:rPr>
          <w:spacing w:val="-2"/>
          <w:cs/>
        </w:rPr>
        <w:t xml:space="preserve"> ล้านบาท</w:t>
      </w:r>
      <w:r w:rsidRPr="008F2468">
        <w:rPr>
          <w:spacing w:val="-2"/>
        </w:rPr>
        <w:t xml:space="preserve"> </w:t>
      </w:r>
      <w:r w:rsidRPr="008F2468">
        <w:rPr>
          <w:spacing w:val="-2"/>
          <w:cs/>
        </w:rPr>
        <w:t>เงินปันผลดังกล่าวได้จ่ายให้แก่ผู้ถือหุ้นในเดือน</w:t>
      </w:r>
      <w:r w:rsidRPr="008F2468">
        <w:rPr>
          <w:rFonts w:hint="cs"/>
          <w:spacing w:val="-2"/>
          <w:cs/>
        </w:rPr>
        <w:t>ธันวาคม</w:t>
      </w:r>
      <w:r w:rsidRPr="008F2468">
        <w:rPr>
          <w:spacing w:val="-2"/>
          <w:cs/>
        </w:rPr>
        <w:t xml:space="preserve"> </w:t>
      </w:r>
      <w:r>
        <w:rPr>
          <w:spacing w:val="-2"/>
          <w:lang w:val="en-US"/>
        </w:rPr>
        <w:t>2</w:t>
      </w:r>
      <w:r w:rsidRPr="008F2468">
        <w:rPr>
          <w:spacing w:val="-2"/>
        </w:rPr>
        <w:t>56</w:t>
      </w:r>
      <w:r>
        <w:rPr>
          <w:spacing w:val="-2"/>
          <w:lang w:val="en-US"/>
        </w:rPr>
        <w:t>2</w:t>
      </w:r>
    </w:p>
    <w:p w14:paraId="13A9DF77" w14:textId="66199C25" w:rsidR="006C151B" w:rsidRDefault="006C151B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14:paraId="2E9C1234" w14:textId="7F4FF033" w:rsidR="002E6B53" w:rsidRDefault="00B7011D" w:rsidP="002E6B53">
      <w:pPr>
        <w:pStyle w:val="Bo-Blankline"/>
        <w:jc w:val="thaiDistribute"/>
      </w:pPr>
      <w:r w:rsidRPr="000B6DB3">
        <w:rPr>
          <w:spacing w:val="-4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0B6DB3">
        <w:rPr>
          <w:spacing w:val="-4"/>
          <w:sz w:val="30"/>
          <w:szCs w:val="30"/>
          <w:lang w:val="en-US"/>
        </w:rPr>
        <w:t>4</w:t>
      </w:r>
      <w:r w:rsidRPr="000B6DB3">
        <w:rPr>
          <w:spacing w:val="-4"/>
          <w:sz w:val="30"/>
          <w:szCs w:val="30"/>
          <w:cs/>
        </w:rPr>
        <w:t xml:space="preserve"> สิงหาคม </w:t>
      </w:r>
      <w:r w:rsidRPr="000B6DB3">
        <w:rPr>
          <w:spacing w:val="-4"/>
          <w:sz w:val="30"/>
          <w:szCs w:val="30"/>
          <w:lang w:val="en-US"/>
        </w:rPr>
        <w:t>2563</w:t>
      </w:r>
      <w:r w:rsidRPr="000B6DB3">
        <w:rPr>
          <w:spacing w:val="-4"/>
          <w:sz w:val="30"/>
          <w:szCs w:val="30"/>
          <w:cs/>
        </w:rPr>
        <w:t xml:space="preserve"> ที่ประชุมได้รับทราบการจ่ายเงินปันผล</w:t>
      </w:r>
      <w:r w:rsidRPr="00C45A0D">
        <w:rPr>
          <w:spacing w:val="-2"/>
          <w:sz w:val="30"/>
          <w:szCs w:val="30"/>
          <w:cs/>
        </w:rPr>
        <w:t xml:space="preserve">ระหว่างกาลสำหรับปี </w:t>
      </w:r>
      <w:r w:rsidRPr="00651B2A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ในอัตราหุ้นละ </w:t>
      </w:r>
      <w:r w:rsidRPr="00651B2A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Pr="00651B2A">
        <w:rPr>
          <w:spacing w:val="-2"/>
          <w:sz w:val="30"/>
          <w:szCs w:val="30"/>
          <w:lang w:val="en-US"/>
        </w:rPr>
        <w:t>06</w:t>
      </w:r>
      <w:r w:rsidRPr="00C45A0D">
        <w:rPr>
          <w:spacing w:val="-2"/>
          <w:sz w:val="30"/>
          <w:szCs w:val="30"/>
          <w:cs/>
        </w:rPr>
        <w:t xml:space="preserve"> บาท เป็นจำนวนเงิน </w:t>
      </w:r>
      <w:r w:rsidRPr="00651B2A">
        <w:rPr>
          <w:spacing w:val="-2"/>
          <w:sz w:val="30"/>
          <w:szCs w:val="30"/>
          <w:lang w:val="en-US"/>
        </w:rPr>
        <w:t>1</w:t>
      </w:r>
      <w:r>
        <w:rPr>
          <w:spacing w:val="-2"/>
          <w:sz w:val="30"/>
          <w:szCs w:val="30"/>
        </w:rPr>
        <w:t>,</w:t>
      </w:r>
      <w:r w:rsidRPr="00651B2A">
        <w:rPr>
          <w:spacing w:val="-2"/>
          <w:sz w:val="30"/>
          <w:szCs w:val="30"/>
          <w:lang w:val="en-US"/>
        </w:rPr>
        <w:t>149</w:t>
      </w:r>
      <w:r>
        <w:rPr>
          <w:spacing w:val="-2"/>
          <w:sz w:val="30"/>
          <w:szCs w:val="30"/>
        </w:rPr>
        <w:t>.</w:t>
      </w:r>
      <w:r w:rsidRPr="00651B2A">
        <w:rPr>
          <w:spacing w:val="-2"/>
          <w:sz w:val="30"/>
          <w:szCs w:val="30"/>
          <w:lang w:val="en-US"/>
        </w:rPr>
        <w:t>20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Pr="00651B2A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Pr="00651B2A">
        <w:rPr>
          <w:spacing w:val="-2"/>
          <w:sz w:val="30"/>
          <w:szCs w:val="30"/>
          <w:lang w:val="en-US"/>
        </w:rPr>
        <w:t>03</w:t>
      </w:r>
      <w:r w:rsidRPr="00C45A0D">
        <w:rPr>
          <w:spacing w:val="-2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651B2A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Pr="00651B2A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Pr="00651B2A">
        <w:rPr>
          <w:spacing w:val="-2"/>
          <w:sz w:val="30"/>
          <w:szCs w:val="30"/>
          <w:lang w:val="en-US"/>
        </w:rPr>
        <w:t>03</w:t>
      </w:r>
      <w:r w:rsidRPr="00C45A0D">
        <w:rPr>
          <w:spacing w:val="-2"/>
          <w:sz w:val="30"/>
          <w:szCs w:val="30"/>
          <w:cs/>
        </w:rPr>
        <w:t xml:space="preserve"> บาท คิดเป็นจำนวนเงินรวม </w:t>
      </w:r>
      <w:r w:rsidRPr="00651B2A">
        <w:rPr>
          <w:spacing w:val="-2"/>
          <w:sz w:val="30"/>
          <w:szCs w:val="30"/>
          <w:lang w:val="en-US"/>
        </w:rPr>
        <w:t>573</w:t>
      </w:r>
      <w:r>
        <w:rPr>
          <w:spacing w:val="-2"/>
          <w:sz w:val="30"/>
          <w:szCs w:val="30"/>
        </w:rPr>
        <w:t>.</w:t>
      </w:r>
      <w:r w:rsidRPr="00651B2A">
        <w:rPr>
          <w:spacing w:val="-2"/>
          <w:sz w:val="30"/>
          <w:szCs w:val="30"/>
          <w:lang w:val="en-US"/>
        </w:rPr>
        <w:t>78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 w:rsidRPr="00651B2A">
        <w:rPr>
          <w:spacing w:val="-2"/>
          <w:sz w:val="30"/>
          <w:szCs w:val="30"/>
          <w:lang w:val="en-US"/>
        </w:rPr>
        <w:t>2563</w:t>
      </w:r>
      <w:r w:rsidRPr="00C45A0D">
        <w:rPr>
          <w:spacing w:val="-2"/>
          <w:sz w:val="30"/>
          <w:szCs w:val="30"/>
          <w:cs/>
        </w:rPr>
        <w:t xml:space="preserve"> และไม่เสนอจ่ายเงินปันผลประจำปี </w:t>
      </w:r>
      <w:r w:rsidRPr="00651B2A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อีก</w:t>
      </w:r>
    </w:p>
    <w:p w14:paraId="38BEC046" w14:textId="77777777" w:rsidR="006C151B" w:rsidRPr="006C151B" w:rsidRDefault="006C151B" w:rsidP="002E6B53">
      <w:pPr>
        <w:pStyle w:val="Bo-Blankline"/>
        <w:jc w:val="thaiDistribute"/>
        <w:rPr>
          <w:spacing w:val="-2"/>
          <w:lang w:val="en-US"/>
        </w:rPr>
      </w:pPr>
    </w:p>
    <w:p w14:paraId="34732909" w14:textId="77777777" w:rsidR="00B7011D" w:rsidRDefault="00B7011D" w:rsidP="00B7011D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spacing w:val="4"/>
        </w:rPr>
      </w:pPr>
      <w:r w:rsidRPr="00EF55A3">
        <w:rPr>
          <w:rFonts w:hint="cs"/>
          <w:b w:val="0"/>
          <w:bCs w:val="0"/>
          <w:spacing w:val="4"/>
          <w:cs/>
          <w:lang w:val="en-GB"/>
        </w:rPr>
        <w:t>ในการประชุม</w:t>
      </w:r>
      <w:r>
        <w:rPr>
          <w:rFonts w:hint="cs"/>
          <w:b w:val="0"/>
          <w:bCs w:val="0"/>
          <w:spacing w:val="4"/>
          <w:cs/>
          <w:lang w:val="en-GB"/>
        </w:rPr>
        <w:t>คณะกรรมการ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บริษัทเมื่อวันที่ </w:t>
      </w:r>
      <w:r w:rsidRPr="00651B2A">
        <w:rPr>
          <w:b w:val="0"/>
          <w:bCs w:val="0"/>
          <w:spacing w:val="4"/>
        </w:rPr>
        <w:t>27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</w:t>
      </w:r>
      <w:r>
        <w:rPr>
          <w:rFonts w:hint="cs"/>
          <w:b w:val="0"/>
          <w:bCs w:val="0"/>
          <w:spacing w:val="4"/>
          <w:cs/>
          <w:lang w:val="en-GB"/>
        </w:rPr>
        <w:t>สิงหาคม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</w:t>
      </w:r>
      <w:r w:rsidRPr="00651B2A">
        <w:rPr>
          <w:b w:val="0"/>
          <w:bCs w:val="0"/>
          <w:spacing w:val="4"/>
        </w:rPr>
        <w:t>2563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</w:t>
      </w:r>
      <w:r>
        <w:rPr>
          <w:rFonts w:hint="cs"/>
          <w:b w:val="0"/>
          <w:bCs w:val="0"/>
          <w:spacing w:val="4"/>
          <w:cs/>
          <w:lang w:val="en-GB"/>
        </w:rPr>
        <w:t>คณะกรรมการ</w:t>
      </w:r>
      <w:r w:rsidRPr="00EF55A3">
        <w:rPr>
          <w:rFonts w:hint="cs"/>
          <w:b w:val="0"/>
          <w:bCs w:val="0"/>
          <w:spacing w:val="4"/>
          <w:cs/>
          <w:lang w:val="en-GB"/>
        </w:rPr>
        <w:t>มีมติอนุมัติการจ่ายเงินปันผล</w:t>
      </w:r>
      <w:r>
        <w:rPr>
          <w:rFonts w:hint="cs"/>
          <w:b w:val="0"/>
          <w:bCs w:val="0"/>
          <w:spacing w:val="4"/>
          <w:cs/>
          <w:lang w:val="en-GB"/>
        </w:rPr>
        <w:t>ระหว่างกาล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จากกำไรสะสมของบริษัท ในอัตราหุ้นละ </w:t>
      </w:r>
      <w:r w:rsidRPr="00651B2A">
        <w:rPr>
          <w:b w:val="0"/>
          <w:bCs w:val="0"/>
          <w:spacing w:val="4"/>
        </w:rPr>
        <w:t>0</w:t>
      </w:r>
      <w:r>
        <w:rPr>
          <w:b w:val="0"/>
          <w:bCs w:val="0"/>
          <w:spacing w:val="4"/>
          <w:lang w:val="en-GB"/>
        </w:rPr>
        <w:t>.</w:t>
      </w:r>
      <w:r w:rsidRPr="00651B2A">
        <w:rPr>
          <w:b w:val="0"/>
          <w:bCs w:val="0"/>
          <w:spacing w:val="4"/>
        </w:rPr>
        <w:t>03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บาทเป็นจำนวนเงินรวม </w:t>
      </w:r>
      <w:r w:rsidRPr="00651B2A">
        <w:rPr>
          <w:b w:val="0"/>
          <w:bCs w:val="0"/>
          <w:spacing w:val="4"/>
        </w:rPr>
        <w:t>563</w:t>
      </w:r>
      <w:r>
        <w:rPr>
          <w:b w:val="0"/>
          <w:bCs w:val="0"/>
          <w:spacing w:val="4"/>
        </w:rPr>
        <w:t>.</w:t>
      </w:r>
      <w:r w:rsidRPr="00651B2A">
        <w:rPr>
          <w:b w:val="0"/>
          <w:bCs w:val="0"/>
          <w:spacing w:val="4"/>
        </w:rPr>
        <w:t>91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ล้านบาท</w:t>
      </w:r>
      <w:r w:rsidRPr="00EF55A3">
        <w:rPr>
          <w:rFonts w:hint="cs"/>
          <w:b w:val="0"/>
          <w:bCs w:val="0"/>
          <w:spacing w:val="4"/>
          <w:lang w:val="en-GB"/>
        </w:rPr>
        <w:t xml:space="preserve"> </w:t>
      </w:r>
      <w:r w:rsidRPr="00EF55A3">
        <w:rPr>
          <w:rFonts w:hint="cs"/>
          <w:b w:val="0"/>
          <w:bCs w:val="0"/>
          <w:spacing w:val="4"/>
          <w:cs/>
          <w:lang w:val="en-GB"/>
        </w:rPr>
        <w:t>เงินปันผลดังกล่าวได้จ่ายให้แก่ผู้ถือหุ้นในเดือ</w:t>
      </w:r>
      <w:r>
        <w:rPr>
          <w:rFonts w:hint="cs"/>
          <w:b w:val="0"/>
          <w:bCs w:val="0"/>
          <w:spacing w:val="4"/>
          <w:cs/>
          <w:lang w:val="en-GB"/>
        </w:rPr>
        <w:t xml:space="preserve">นกันยายน </w:t>
      </w:r>
      <w:r w:rsidRPr="00651B2A">
        <w:rPr>
          <w:b w:val="0"/>
          <w:bCs w:val="0"/>
          <w:spacing w:val="4"/>
        </w:rPr>
        <w:t>2563</w:t>
      </w:r>
    </w:p>
    <w:p w14:paraId="5D842E44" w14:textId="77777777" w:rsidR="008F3E5B" w:rsidRPr="00B7011D" w:rsidRDefault="008F3E5B" w:rsidP="002F0F40">
      <w:pPr>
        <w:pStyle w:val="Bo-Blankline"/>
        <w:rPr>
          <w:lang w:val="en-US"/>
        </w:rPr>
      </w:pPr>
    </w:p>
    <w:p w14:paraId="02AE7BEC" w14:textId="77777777" w:rsidR="00B0756A" w:rsidRPr="008B7DC8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เครื่องมือทางการเงิน</w:t>
      </w:r>
    </w:p>
    <w:p w14:paraId="7AD4B857" w14:textId="77777777" w:rsidR="00B0756A" w:rsidRPr="008B7DC8" w:rsidRDefault="00B0756A" w:rsidP="002F0F40">
      <w:pPr>
        <w:pStyle w:val="Bo-Blankline"/>
      </w:pPr>
    </w:p>
    <w:p w14:paraId="7BD23D32" w14:textId="603284C1" w:rsidR="008B62AF" w:rsidRPr="00571785" w:rsidRDefault="008B62AF" w:rsidP="005A438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17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7178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1BC1D3" w14:textId="77777777" w:rsidR="008B62AF" w:rsidRPr="008B62AF" w:rsidRDefault="008B62AF" w:rsidP="008B6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82959C" w14:textId="0741A669" w:rsidR="00435F3F" w:rsidRDefault="008B62A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B62A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C99C722" w14:textId="77777777" w:rsidR="00435F3F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C1014" w14:textId="77777777" w:rsidR="00435F3F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  <w:cs/>
        </w:rPr>
        <w:sectPr w:rsidR="00435F3F" w:rsidSect="002925ED">
          <w:footerReference w:type="default" r:id="rId25"/>
          <w:pgSz w:w="11909" w:h="16834" w:code="9"/>
          <w:pgMar w:top="691" w:right="1152" w:bottom="720" w:left="1170" w:header="706" w:footer="706" w:gutter="0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EC31CE" w:rsidRPr="00522E88" w14:paraId="30EACD25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8B6C946" w14:textId="77777777" w:rsidR="00EC31CE" w:rsidRPr="00EC713B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545B84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A47D607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31CE" w:rsidRPr="00522E88" w14:paraId="6BB54CD2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ACCCEFF" w14:textId="77777777" w:rsidR="00EC31CE" w:rsidRPr="00EC713B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2DDC36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2065D9B6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E5DE9A3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3D92033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31CE" w:rsidRPr="00522E88" w14:paraId="363905BD" w14:textId="77777777" w:rsidTr="00EC713B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550FDB7" w14:textId="70C7B02E" w:rsidR="00EC31CE" w:rsidRPr="00EC713B" w:rsidRDefault="00EC31CE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B139B"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FB139B"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8" w:type="dxa"/>
            <w:vAlign w:val="bottom"/>
          </w:tcPr>
          <w:p w14:paraId="2F221ED6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C71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1CD7D3" w14:textId="77777777" w:rsidR="00A11166" w:rsidRPr="00EC713B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B05CAEA" w14:textId="0B30342D" w:rsidR="00EC31CE" w:rsidRPr="00EC713B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8463E50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3A3A45" w14:textId="77777777" w:rsidR="00A11166" w:rsidRPr="00EC713B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9D14B97" w14:textId="56DA50F3" w:rsidR="00EC31CE" w:rsidRPr="00EC713B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DD976" w14:textId="77777777" w:rsidR="00EC31CE" w:rsidRPr="00EC713B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6070BE" w14:textId="77777777" w:rsidR="00A11166" w:rsidRPr="00EC713B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E9C7C93" w14:textId="2EE92A8F" w:rsidR="00EC31CE" w:rsidRPr="00EC713B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40538" w14:textId="77777777" w:rsidR="00EC31CE" w:rsidRPr="00EC713B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290BCF" w14:textId="77777777" w:rsidR="00EC31CE" w:rsidRPr="008B298A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98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DB6F591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EF78EC5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713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A2D0643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562B5B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713B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0CA1502" w14:textId="77777777" w:rsidR="00EC31CE" w:rsidRPr="00EC713B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94A41F" w14:textId="77777777" w:rsidR="00EC31CE" w:rsidRPr="00EC713B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713B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58693485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10AFE7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522E88" w14:paraId="0561C770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49DEED0" w14:textId="77777777" w:rsidR="00EC31CE" w:rsidRPr="00EC713B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9DF8284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0E9F03CF" w14:textId="77777777" w:rsidR="00EC31CE" w:rsidRPr="00EC713B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522E88" w14:paraId="7A833FC4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132CBFC0" w14:textId="77777777" w:rsidR="00EC31CE" w:rsidRPr="00EC713B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C4D4BC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821FBA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C0EB5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611847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134F27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4D04C0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029A7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EC97DB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11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226D7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DE80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4A920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0252C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F100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5DC7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F68975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522E88" w14:paraId="1AC85660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18324DDF" w14:textId="77777777" w:rsidR="00EC31CE" w:rsidRPr="00EC713B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E22DAA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BFEC1C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275DB6A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135152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78ABD7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C6545E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386174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FF562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9862F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1A81C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F2023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BDE0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91C1E1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C7C103" w14:textId="77777777" w:rsidR="00EC31CE" w:rsidRPr="00EC713B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455A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95A42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522E88" w14:paraId="51629778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12A6564D" w14:textId="77777777" w:rsidR="00EC31CE" w:rsidRPr="00EC713B" w:rsidRDefault="00EC31CE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12498F02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AFFFAB2" w14:textId="159620CB" w:rsidR="00EC31CE" w:rsidRPr="008B298A" w:rsidRDefault="0012263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29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156A1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AA541C5" w14:textId="0475A149" w:rsidR="00EC31CE" w:rsidRPr="008B298A" w:rsidRDefault="008B298A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341B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0D8EFE4" w14:textId="77777777" w:rsidR="00EC31CE" w:rsidRPr="008B298A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D77E90D" w14:textId="0172CD0B" w:rsidR="00EC31CE" w:rsidRPr="008B298A" w:rsidRDefault="008B298A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46EC9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8B17C5" w14:textId="0D18451B" w:rsidR="00EC31CE" w:rsidRPr="008B298A" w:rsidRDefault="008B298A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41BC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D1BB90F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973BC8" w14:textId="0665942E" w:rsidR="00EC31CE" w:rsidRPr="008B298A" w:rsidRDefault="008B298A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41BC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3DD3E81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37BFB" w14:textId="6FFAA4D7" w:rsidR="00EC31CE" w:rsidRPr="008B298A" w:rsidRDefault="008B298A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830F6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06B32F9" w14:textId="031A4D79" w:rsidR="00EC31CE" w:rsidRPr="008B298A" w:rsidRDefault="008B298A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F39A0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A26752" w14:textId="099B620E" w:rsidR="00EC31CE" w:rsidRPr="008B298A" w:rsidRDefault="008B298A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55E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C31CE" w:rsidRPr="00522E88" w14:paraId="7AEB8CF3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4E59B8E6" w14:textId="77777777" w:rsidR="00EC31CE" w:rsidRPr="00EC713B" w:rsidRDefault="00EC31CE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63173561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C67C4AD" w14:textId="723C2718" w:rsidR="00EC31CE" w:rsidRPr="008B298A" w:rsidRDefault="00122632" w:rsidP="002E238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B298A">
              <w:rPr>
                <w:rFonts w:asciiTheme="majorBidi" w:hAnsiTheme="majorBidi" w:cstheme="majorBidi"/>
                <w:sz w:val="24"/>
                <w:szCs w:val="24"/>
              </w:rPr>
              <w:t>2,699,273</w:t>
            </w:r>
          </w:p>
        </w:tc>
        <w:tc>
          <w:tcPr>
            <w:tcW w:w="273" w:type="dxa"/>
            <w:shd w:val="clear" w:color="auto" w:fill="auto"/>
          </w:tcPr>
          <w:p w14:paraId="03F0CCAF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7E91304" w14:textId="1A7FEC1F" w:rsidR="00EC31CE" w:rsidRPr="008B298A" w:rsidRDefault="008B298A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1,205</w:t>
            </w:r>
          </w:p>
        </w:tc>
        <w:tc>
          <w:tcPr>
            <w:tcW w:w="236" w:type="dxa"/>
            <w:shd w:val="clear" w:color="auto" w:fill="auto"/>
          </w:tcPr>
          <w:p w14:paraId="538B5831" w14:textId="77777777" w:rsidR="00EC31CE" w:rsidRPr="008B298A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3C3448B" w14:textId="0086BE97" w:rsidR="00EC31CE" w:rsidRPr="008B298A" w:rsidRDefault="008B298A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327,514</w:t>
            </w:r>
          </w:p>
        </w:tc>
        <w:tc>
          <w:tcPr>
            <w:tcW w:w="236" w:type="dxa"/>
            <w:shd w:val="clear" w:color="auto" w:fill="auto"/>
          </w:tcPr>
          <w:p w14:paraId="15293BD3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9E8D163" w14:textId="3D1DDBFD" w:rsidR="00EC31CE" w:rsidRPr="008B298A" w:rsidRDefault="008B298A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3,027,992</w:t>
            </w:r>
          </w:p>
        </w:tc>
        <w:tc>
          <w:tcPr>
            <w:tcW w:w="236" w:type="dxa"/>
            <w:shd w:val="clear" w:color="auto" w:fill="auto"/>
          </w:tcPr>
          <w:p w14:paraId="23B5A499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784F10" w14:textId="75AF0873" w:rsidR="00EC31CE" w:rsidRPr="008B298A" w:rsidRDefault="008B298A" w:rsidP="00341B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2,655</w:t>
            </w:r>
            <w:r w:rsidR="00155E89">
              <w:rPr>
                <w:rFonts w:asciiTheme="majorBidi" w:hAnsiTheme="majorBidi" w:cstheme="majorBidi"/>
                <w:sz w:val="24"/>
                <w:szCs w:val="24"/>
              </w:rPr>
              <w:t>,499</w:t>
            </w:r>
          </w:p>
        </w:tc>
        <w:tc>
          <w:tcPr>
            <w:tcW w:w="236" w:type="dxa"/>
            <w:shd w:val="clear" w:color="auto" w:fill="auto"/>
          </w:tcPr>
          <w:p w14:paraId="447DC53F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04D0B7" w14:textId="3B991443" w:rsidR="00EC31CE" w:rsidRPr="008B298A" w:rsidRDefault="008B298A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374,777</w:t>
            </w:r>
          </w:p>
        </w:tc>
        <w:tc>
          <w:tcPr>
            <w:tcW w:w="236" w:type="dxa"/>
            <w:shd w:val="clear" w:color="auto" w:fill="auto"/>
          </w:tcPr>
          <w:p w14:paraId="5BC7B340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3495FD" w14:textId="231AC18C" w:rsidR="00EC31CE" w:rsidRPr="008B298A" w:rsidRDefault="008B298A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AC86D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697DC4F" w14:textId="5C9F1224" w:rsidR="00EC31CE" w:rsidRPr="008B298A" w:rsidRDefault="008B298A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3,030,</w:t>
            </w:r>
            <w:r w:rsidR="00155E89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EC31CE" w:rsidRPr="00522E88" w14:paraId="4176D285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398B46B5" w14:textId="77777777" w:rsidR="00EC31CE" w:rsidRPr="00EC713B" w:rsidRDefault="00EC31CE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F244E1E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D5AFDD" w14:textId="08B4A92D" w:rsidR="00EC31CE" w:rsidRPr="008B298A" w:rsidRDefault="0012263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9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6C87865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3BF7CA1" w14:textId="38922B37" w:rsidR="00EC31CE" w:rsidRPr="008B298A" w:rsidRDefault="008B298A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1D0055" w14:textId="77777777" w:rsidR="00EC31CE" w:rsidRPr="008B298A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7A2A089" w14:textId="3BF56C6B" w:rsidR="00EC31CE" w:rsidRPr="008B298A" w:rsidRDefault="008B298A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499,241</w:t>
            </w:r>
          </w:p>
        </w:tc>
        <w:tc>
          <w:tcPr>
            <w:tcW w:w="236" w:type="dxa"/>
            <w:shd w:val="clear" w:color="auto" w:fill="auto"/>
          </w:tcPr>
          <w:p w14:paraId="54F571B9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718AAC2" w14:textId="33C65F9B" w:rsidR="00EC31CE" w:rsidRPr="008B298A" w:rsidRDefault="008B298A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499,241</w:t>
            </w:r>
          </w:p>
        </w:tc>
        <w:tc>
          <w:tcPr>
            <w:tcW w:w="236" w:type="dxa"/>
            <w:shd w:val="clear" w:color="auto" w:fill="auto"/>
          </w:tcPr>
          <w:p w14:paraId="385BCB8A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C38A9" w14:textId="357BF88A" w:rsidR="00EC31CE" w:rsidRPr="008B298A" w:rsidRDefault="008B298A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3688D4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2C1A44" w14:textId="5DE05B45" w:rsidR="00EC31CE" w:rsidRPr="008B298A" w:rsidRDefault="008B298A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499,280</w:t>
            </w:r>
          </w:p>
        </w:tc>
        <w:tc>
          <w:tcPr>
            <w:tcW w:w="236" w:type="dxa"/>
            <w:shd w:val="clear" w:color="auto" w:fill="auto"/>
          </w:tcPr>
          <w:p w14:paraId="29F84FBD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617BF81" w14:textId="547FE03E" w:rsidR="00EC31CE" w:rsidRPr="008B298A" w:rsidRDefault="008B298A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1A9A65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A1E910" w14:textId="6CED7973" w:rsidR="00EC31CE" w:rsidRPr="008B298A" w:rsidRDefault="008B298A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499,280</w:t>
            </w:r>
          </w:p>
        </w:tc>
      </w:tr>
      <w:tr w:rsidR="00EC31CE" w:rsidRPr="00522E88" w14:paraId="2BE01DD2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06770BA4" w14:textId="77777777" w:rsidR="00EC31CE" w:rsidRPr="00EC713B" w:rsidRDefault="00EC31CE" w:rsidP="002E2382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0064575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359CB" w14:textId="791A72EB" w:rsidR="00EC31CE" w:rsidRPr="008B298A" w:rsidRDefault="00122632" w:rsidP="002E238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29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2,699,273</w:t>
            </w:r>
          </w:p>
        </w:tc>
        <w:tc>
          <w:tcPr>
            <w:tcW w:w="273" w:type="dxa"/>
            <w:shd w:val="clear" w:color="auto" w:fill="auto"/>
          </w:tcPr>
          <w:p w14:paraId="34B894BE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0841" w14:textId="6D057EDE" w:rsidR="00EC31CE" w:rsidRPr="008B298A" w:rsidRDefault="008B298A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</w:t>
            </w:r>
            <w:r w:rsidR="00341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F5C672D" w14:textId="77777777" w:rsidR="00EC31CE" w:rsidRPr="008B298A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00B8" w14:textId="411C4BE8" w:rsidR="00EC31CE" w:rsidRPr="008B298A" w:rsidRDefault="008B298A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826,755</w:t>
            </w:r>
          </w:p>
        </w:tc>
        <w:tc>
          <w:tcPr>
            <w:tcW w:w="236" w:type="dxa"/>
            <w:shd w:val="clear" w:color="auto" w:fill="auto"/>
          </w:tcPr>
          <w:p w14:paraId="19FB3E61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4D72B" w14:textId="2E02AD2E" w:rsidR="00EC31CE" w:rsidRPr="008B298A" w:rsidRDefault="008B298A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3,527,4</w:t>
            </w:r>
            <w:r w:rsidR="00341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270F74D9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70275B6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A8887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60492D7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1F5E1" w14:textId="77777777" w:rsidR="00EC31CE" w:rsidRPr="008B298A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CC2A649" w14:textId="77777777" w:rsidR="00EC31CE" w:rsidRPr="008B298A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72076E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93B052" w14:textId="77777777" w:rsidR="00EC31CE" w:rsidRPr="008B298A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522E88" w14:paraId="388D2582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4FE4C792" w14:textId="666C2A1A" w:rsidR="00EC31CE" w:rsidRPr="00EC713B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C9146B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3B21015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C3C865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38F9E85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52D81F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33A15E6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66DCF7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337C35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4E227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8C459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63AA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13C94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1D17F0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92C0AB0" w14:textId="77777777" w:rsidR="00EC31CE" w:rsidRPr="00EC713B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2B3C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D73807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522E88" w14:paraId="06C8BA90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19E4B237" w14:textId="77777777" w:rsidR="00EC31CE" w:rsidRPr="00EC713B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95A51E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8EC787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2D758B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A72F6E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773CDC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66933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29C5C0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940F79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225BB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245AC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BAACE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88E1E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4E5027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65B2B9" w14:textId="77777777" w:rsidR="00EC31CE" w:rsidRPr="00EC713B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863E49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034D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4CB5" w:rsidRPr="00522E88" w14:paraId="47E36B1D" w14:textId="77777777" w:rsidTr="00AC4021">
        <w:trPr>
          <w:trHeight w:val="261"/>
        </w:trPr>
        <w:tc>
          <w:tcPr>
            <w:tcW w:w="2696" w:type="dxa"/>
            <w:shd w:val="clear" w:color="auto" w:fill="auto"/>
          </w:tcPr>
          <w:p w14:paraId="5DA9CEBC" w14:textId="77777777" w:rsidR="007F4CB5" w:rsidRPr="00EC713B" w:rsidRDefault="007F4CB5" w:rsidP="00184D3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66CEF21" w14:textId="39C33AE8" w:rsidR="007F4CB5" w:rsidRPr="00EC713B" w:rsidRDefault="00EE7549" w:rsidP="007F4C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2C1EABA4" w14:textId="6A4A1D2B" w:rsidR="007F4CB5" w:rsidRPr="00EC713B" w:rsidRDefault="005728E8" w:rsidP="007F4CB5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FAB8693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25680A1" w14:textId="4CD45F85" w:rsidR="007F4CB5" w:rsidRPr="00EC713B" w:rsidRDefault="005728E8" w:rsidP="008B29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91886A" w14:textId="77777777" w:rsidR="007F4CB5" w:rsidRPr="00EC713B" w:rsidRDefault="007F4CB5" w:rsidP="007F4CB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92B21E1" w14:textId="31CB1460" w:rsidR="007F4CB5" w:rsidRPr="00EC713B" w:rsidRDefault="005728E8" w:rsidP="007F4CB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1,314,807</w:t>
            </w:r>
          </w:p>
        </w:tc>
        <w:tc>
          <w:tcPr>
            <w:tcW w:w="236" w:type="dxa"/>
            <w:shd w:val="clear" w:color="auto" w:fill="auto"/>
          </w:tcPr>
          <w:p w14:paraId="56BF6045" w14:textId="77777777" w:rsidR="007F4CB5" w:rsidRPr="00EC713B" w:rsidRDefault="007F4CB5" w:rsidP="007F4C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6DD255D" w14:textId="50DDFBEB" w:rsidR="007F4CB5" w:rsidRPr="00EC713B" w:rsidRDefault="005728E8" w:rsidP="007F4C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1,314,807</w:t>
            </w:r>
          </w:p>
        </w:tc>
        <w:tc>
          <w:tcPr>
            <w:tcW w:w="236" w:type="dxa"/>
            <w:shd w:val="clear" w:color="auto" w:fill="auto"/>
          </w:tcPr>
          <w:p w14:paraId="6CEF22A5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11072F" w14:textId="7B8C32C9" w:rsidR="007F4CB5" w:rsidRPr="00EC713B" w:rsidRDefault="005728E8" w:rsidP="007F4CB5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D57A4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27DF96" w14:textId="50DEE067" w:rsidR="007F4CB5" w:rsidRPr="00AC4021" w:rsidRDefault="005728E8" w:rsidP="007F4C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C4021">
              <w:rPr>
                <w:rFonts w:asciiTheme="majorBidi" w:hAnsiTheme="majorBidi" w:cstheme="majorBidi"/>
                <w:sz w:val="24"/>
                <w:szCs w:val="24"/>
              </w:rPr>
              <w:t>1,315,543</w:t>
            </w:r>
          </w:p>
        </w:tc>
        <w:tc>
          <w:tcPr>
            <w:tcW w:w="236" w:type="dxa"/>
            <w:shd w:val="clear" w:color="auto" w:fill="auto"/>
          </w:tcPr>
          <w:p w14:paraId="07B92908" w14:textId="77777777" w:rsidR="007F4CB5" w:rsidRPr="00AC4021" w:rsidRDefault="007F4CB5" w:rsidP="007F4C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567C4F9" w14:textId="2F4E6D5A" w:rsidR="007F4CB5" w:rsidRPr="00AC4021" w:rsidRDefault="005728E8" w:rsidP="007F4CB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40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C7B54" w14:textId="77777777" w:rsidR="007F4CB5" w:rsidRPr="00AC4021" w:rsidRDefault="007F4CB5" w:rsidP="007F4C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143934" w14:textId="155723C8" w:rsidR="007F4CB5" w:rsidRPr="00AC4021" w:rsidRDefault="005728E8" w:rsidP="007F4CB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C4021">
              <w:rPr>
                <w:rFonts w:asciiTheme="majorBidi" w:hAnsiTheme="majorBidi" w:cstheme="majorBidi"/>
                <w:sz w:val="24"/>
                <w:szCs w:val="24"/>
              </w:rPr>
              <w:t>1,315,543</w:t>
            </w:r>
          </w:p>
        </w:tc>
      </w:tr>
      <w:tr w:rsidR="007F4CB5" w:rsidRPr="00522E88" w14:paraId="27DCFC7A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7A910E99" w14:textId="77777777" w:rsidR="007F4CB5" w:rsidRPr="00EC713B" w:rsidRDefault="007F4CB5" w:rsidP="00184D3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9EA0655" w14:textId="4DE6D2B4" w:rsidR="007F4CB5" w:rsidRPr="00EC713B" w:rsidRDefault="00EE7549" w:rsidP="007F4C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1201C35F" w14:textId="384DDF97" w:rsidR="007F4CB5" w:rsidRPr="00EC713B" w:rsidRDefault="005728E8" w:rsidP="007F4CB5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8B0DAD7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3C8674F" w14:textId="0A614E15" w:rsidR="007F4CB5" w:rsidRPr="00EC713B" w:rsidRDefault="005728E8" w:rsidP="008B29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02F8C" w14:textId="77777777" w:rsidR="007F4CB5" w:rsidRPr="00EC713B" w:rsidRDefault="007F4CB5" w:rsidP="007F4CB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9CCC46" w14:textId="33ECBD40" w:rsidR="007F4CB5" w:rsidRPr="00EC713B" w:rsidRDefault="005728E8" w:rsidP="007F4CB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57,686,200</w:t>
            </w:r>
          </w:p>
        </w:tc>
        <w:tc>
          <w:tcPr>
            <w:tcW w:w="236" w:type="dxa"/>
            <w:shd w:val="clear" w:color="auto" w:fill="auto"/>
          </w:tcPr>
          <w:p w14:paraId="2B557F09" w14:textId="77777777" w:rsidR="007F4CB5" w:rsidRPr="00EC713B" w:rsidRDefault="007F4CB5" w:rsidP="007F4C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9F73B70" w14:textId="1B79C688" w:rsidR="007F4CB5" w:rsidRPr="00EC713B" w:rsidRDefault="005728E8" w:rsidP="007F4C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57,686,200</w:t>
            </w:r>
          </w:p>
        </w:tc>
        <w:tc>
          <w:tcPr>
            <w:tcW w:w="236" w:type="dxa"/>
            <w:shd w:val="clear" w:color="auto" w:fill="auto"/>
          </w:tcPr>
          <w:p w14:paraId="6CAFEFE2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293C8" w14:textId="4C854254" w:rsidR="007F4CB5" w:rsidRPr="00EC713B" w:rsidRDefault="005728E8" w:rsidP="007F4CB5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4209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BE4012" w14:textId="3EE9D0CA" w:rsidR="007F4CB5" w:rsidRPr="00EC713B" w:rsidRDefault="005728E8" w:rsidP="007F4C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58,246,890</w:t>
            </w:r>
          </w:p>
        </w:tc>
        <w:tc>
          <w:tcPr>
            <w:tcW w:w="236" w:type="dxa"/>
            <w:shd w:val="clear" w:color="auto" w:fill="auto"/>
          </w:tcPr>
          <w:p w14:paraId="1DAC9C20" w14:textId="77777777" w:rsidR="007F4CB5" w:rsidRPr="00EC713B" w:rsidRDefault="007F4CB5" w:rsidP="007F4C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1EE4A34" w14:textId="6EC5F18E" w:rsidR="007F4CB5" w:rsidRPr="00EC713B" w:rsidRDefault="005728E8" w:rsidP="007F4CB5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14BF3" w14:textId="77777777" w:rsidR="007F4CB5" w:rsidRPr="00EC713B" w:rsidRDefault="007F4CB5" w:rsidP="007F4C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FEB7B11" w14:textId="25C89274" w:rsidR="007F4CB5" w:rsidRPr="00EC713B" w:rsidRDefault="005728E8" w:rsidP="007F4CB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58,246,890</w:t>
            </w:r>
          </w:p>
        </w:tc>
      </w:tr>
      <w:tr w:rsidR="00EC31CE" w:rsidRPr="002D3F7F" w14:paraId="44C109E5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63CEA67A" w14:textId="77777777" w:rsidR="00EC31CE" w:rsidRPr="00EC713B" w:rsidRDefault="00EC31CE" w:rsidP="002E2382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09D589D3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52A3C" w14:textId="1E876FAF" w:rsidR="00EC31CE" w:rsidRPr="00EC713B" w:rsidRDefault="005728E8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021DA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8CE8" w14:textId="51FD2A29" w:rsidR="00EC31CE" w:rsidRPr="008B298A" w:rsidRDefault="005728E8" w:rsidP="008B29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29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F5AF4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0FEBC" w14:textId="5A84DD9C" w:rsidR="00EC31CE" w:rsidRPr="00EC713B" w:rsidRDefault="005728E8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59,001,007</w:t>
            </w:r>
          </w:p>
        </w:tc>
        <w:tc>
          <w:tcPr>
            <w:tcW w:w="236" w:type="dxa"/>
            <w:shd w:val="clear" w:color="auto" w:fill="auto"/>
          </w:tcPr>
          <w:p w14:paraId="05293FB4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81DB" w14:textId="1605E76E" w:rsidR="00EC31CE" w:rsidRPr="00EC713B" w:rsidRDefault="005728E8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59,001,007</w:t>
            </w:r>
          </w:p>
        </w:tc>
        <w:tc>
          <w:tcPr>
            <w:tcW w:w="236" w:type="dxa"/>
            <w:shd w:val="clear" w:color="auto" w:fill="auto"/>
          </w:tcPr>
          <w:p w14:paraId="5BEB818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D40E9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41E506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FBC30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752DE5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36E81EE" w14:textId="77777777" w:rsidR="00EC31CE" w:rsidRPr="00EC713B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7B7C3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9588A5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8945842" w14:textId="242A4AFA" w:rsidR="00EC713B" w:rsidRDefault="00EC713B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</w:p>
    <w:p w14:paraId="058B2540" w14:textId="77777777" w:rsidR="00EC713B" w:rsidRDefault="00EC713B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EC31CE" w:rsidRPr="00EC713B" w14:paraId="3481484C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CD3F82C" w14:textId="77777777" w:rsidR="00EC31CE" w:rsidRPr="00EC713B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AE47153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8DC3F9C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1CE" w:rsidRPr="00EC713B" w14:paraId="73D3E1EF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EBF5291" w14:textId="77777777" w:rsidR="00EC31CE" w:rsidRPr="00EC713B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CCF5F09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A7DDEB8" w14:textId="77777777" w:rsidR="00EC31CE" w:rsidRPr="00EC713B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9D61BD2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5F64578" w14:textId="77777777" w:rsidR="00EC31CE" w:rsidRPr="00EC713B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139B" w:rsidRPr="00EC713B" w14:paraId="44EDB1B9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28F89C2" w14:textId="7CF430F9" w:rsidR="00FB139B" w:rsidRPr="00EC713B" w:rsidRDefault="00FB139B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8" w:type="dxa"/>
            <w:vAlign w:val="bottom"/>
          </w:tcPr>
          <w:p w14:paraId="77A49BBC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78412B3" w14:textId="77777777" w:rsidR="00EC713B" w:rsidRPr="00EC713B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0F76759" w14:textId="70CE0F14" w:rsidR="00FB139B" w:rsidRPr="00EC713B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44721D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2C2558FE" w14:textId="77777777" w:rsidR="00EC713B" w:rsidRPr="00EC713B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DA7F88" w14:textId="2FD3E350" w:rsidR="00FB139B" w:rsidRPr="00EC713B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B3DD6" w14:textId="77777777" w:rsidR="00FB139B" w:rsidRPr="00EC713B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C44223" w14:textId="77777777" w:rsidR="00EC713B" w:rsidRPr="00EC713B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E60307E" w14:textId="30788289" w:rsidR="00FB139B" w:rsidRPr="00EC713B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12998" w14:textId="77777777" w:rsidR="00FB139B" w:rsidRPr="00EC713B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155B32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6588918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D904857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713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3341DA7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16266D0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713B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70EF68F" w14:textId="77777777" w:rsidR="00FB139B" w:rsidRPr="00EC713B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41579E1" w14:textId="77777777" w:rsidR="00FB139B" w:rsidRPr="00EC713B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C713B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26F193D7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CC1768D" w14:textId="77777777" w:rsidR="00FB139B" w:rsidRPr="00EC713B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EC713B" w14:paraId="2AFE480A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C7F061" w14:textId="77777777" w:rsidR="00EC31CE" w:rsidRPr="00EC713B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A5DA1D7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65167E75" w14:textId="77777777" w:rsidR="00EC31CE" w:rsidRPr="00EC713B" w:rsidRDefault="00EC31CE" w:rsidP="003723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EC713B" w14:paraId="761FB95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781E72EF" w14:textId="77777777" w:rsidR="00EC31CE" w:rsidRPr="00EC713B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C29B8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0494B1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283A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35107BE6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DFA2C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A235F1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04184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2324B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7087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FACD46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A1D54B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80501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CBAB9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E4328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7377C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5C5F39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EC713B" w14:paraId="76644F98" w14:textId="77777777" w:rsidTr="00157CC2">
        <w:trPr>
          <w:trHeight w:val="261"/>
        </w:trPr>
        <w:tc>
          <w:tcPr>
            <w:tcW w:w="2696" w:type="dxa"/>
            <w:shd w:val="clear" w:color="auto" w:fill="auto"/>
          </w:tcPr>
          <w:p w14:paraId="3A15CFEA" w14:textId="77777777" w:rsidR="00EC31CE" w:rsidRPr="00EC713B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71D61C58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E0A6217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1EB97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A97D486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C0FC43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F9A592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5BEE17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C99A8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B2E3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6A1FF9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595B5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10ED5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6D33CA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688D6C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06353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6333AD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EC713B" w14:paraId="392126B1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014E7B19" w14:textId="77777777" w:rsidR="00EC31CE" w:rsidRPr="00EC713B" w:rsidRDefault="00EC31CE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3AD531BE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FE220B1" w14:textId="492B3863" w:rsidR="00EC31CE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0CDD0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5871368" w14:textId="19AFB937" w:rsidR="00EC31CE" w:rsidRPr="00EC713B" w:rsidRDefault="00B62EDE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750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A003E6B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6676D36" w14:textId="14F17190" w:rsidR="00EC31CE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D55807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9EF336" w14:textId="15DFBC3D" w:rsidR="00EC31CE" w:rsidRPr="00EC713B" w:rsidRDefault="00B62ED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750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BE5435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5547F6D" w14:textId="19C22BE8" w:rsidR="00EC31CE" w:rsidRPr="00EC713B" w:rsidRDefault="00B62ED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750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5A93BE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6B2B4A" w14:textId="06EC5907" w:rsidR="00EC31CE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875B8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90AC1" w14:textId="4502B2E4" w:rsidR="00EC31CE" w:rsidRPr="00EC713B" w:rsidRDefault="00341B1C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721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8ADBDB" w14:textId="316CC952" w:rsidR="00EC31CE" w:rsidRPr="00EC713B" w:rsidRDefault="00341B1C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750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C31CE" w:rsidRPr="00EC713B" w14:paraId="02E9C39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47D62EBD" w14:textId="77777777" w:rsidR="00EC31CE" w:rsidRPr="00EC713B" w:rsidRDefault="00EC31CE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ECBEBB6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01EAA43" w14:textId="528286A3" w:rsidR="00EC31CE" w:rsidRPr="00EC713B" w:rsidRDefault="00B62EDE" w:rsidP="003860A5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1,302,891</w:t>
            </w:r>
          </w:p>
        </w:tc>
        <w:tc>
          <w:tcPr>
            <w:tcW w:w="236" w:type="dxa"/>
            <w:shd w:val="clear" w:color="auto" w:fill="auto"/>
          </w:tcPr>
          <w:p w14:paraId="6376C40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4A10FC" w14:textId="2311B829" w:rsidR="00EC31CE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A7D58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8278518" w14:textId="14A74CB7" w:rsidR="00EC31CE" w:rsidRPr="00EC713B" w:rsidRDefault="00B62ED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211,749</w:t>
            </w:r>
          </w:p>
        </w:tc>
        <w:tc>
          <w:tcPr>
            <w:tcW w:w="236" w:type="dxa"/>
            <w:shd w:val="clear" w:color="auto" w:fill="auto"/>
          </w:tcPr>
          <w:p w14:paraId="0F29A152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B1E71B9" w14:textId="73BE4EA0" w:rsidR="00EC31CE" w:rsidRPr="00EC713B" w:rsidRDefault="00B62ED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1,514,640</w:t>
            </w:r>
          </w:p>
        </w:tc>
        <w:tc>
          <w:tcPr>
            <w:tcW w:w="236" w:type="dxa"/>
            <w:shd w:val="clear" w:color="auto" w:fill="auto"/>
          </w:tcPr>
          <w:p w14:paraId="69FDA31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26798BB" w14:textId="39876B0A" w:rsidR="00EC31CE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1,302,891</w:t>
            </w:r>
          </w:p>
        </w:tc>
        <w:tc>
          <w:tcPr>
            <w:tcW w:w="236" w:type="dxa"/>
            <w:shd w:val="clear" w:color="auto" w:fill="auto"/>
          </w:tcPr>
          <w:p w14:paraId="1B5B07D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E479427" w14:textId="4750E6B7" w:rsidR="00EC31CE" w:rsidRPr="00EC713B" w:rsidRDefault="00B62ED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213,007</w:t>
            </w:r>
          </w:p>
        </w:tc>
        <w:tc>
          <w:tcPr>
            <w:tcW w:w="236" w:type="dxa"/>
            <w:shd w:val="clear" w:color="auto" w:fill="auto"/>
          </w:tcPr>
          <w:p w14:paraId="6B0B4A9F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B3AA748" w14:textId="1395AA2D" w:rsidR="00EC31CE" w:rsidRPr="00EC713B" w:rsidRDefault="00341B1C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02FD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7A7941C" w14:textId="007D1608" w:rsidR="00EC31CE" w:rsidRPr="00EC713B" w:rsidRDefault="00341B1C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1,515,898</w:t>
            </w:r>
          </w:p>
        </w:tc>
      </w:tr>
      <w:tr w:rsidR="00876735" w:rsidRPr="00EC713B" w14:paraId="7F1E9AB9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6138A29F" w14:textId="1A2D9BF1" w:rsidR="00876735" w:rsidRPr="00EC713B" w:rsidRDefault="00876735" w:rsidP="00876735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4C3A14D" w14:textId="77777777" w:rsidR="00876735" w:rsidRPr="00EC713B" w:rsidRDefault="00876735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00FE441" w14:textId="7473F7C0" w:rsidR="00876735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B49749" w14:textId="77777777" w:rsidR="00876735" w:rsidRPr="00EC713B" w:rsidRDefault="00876735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71CA729" w14:textId="79D2BC35" w:rsidR="00876735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588FE" w14:textId="77777777" w:rsidR="00876735" w:rsidRPr="00EC713B" w:rsidRDefault="00876735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A53B7C" w14:textId="54CC4C8A" w:rsidR="00876735" w:rsidRPr="00EC713B" w:rsidRDefault="00B62ED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199,385</w:t>
            </w:r>
          </w:p>
        </w:tc>
        <w:tc>
          <w:tcPr>
            <w:tcW w:w="236" w:type="dxa"/>
            <w:shd w:val="clear" w:color="auto" w:fill="auto"/>
          </w:tcPr>
          <w:p w14:paraId="64E7DB43" w14:textId="77777777" w:rsidR="00876735" w:rsidRPr="00EC713B" w:rsidRDefault="00876735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D383AA" w14:textId="2ABE2739" w:rsidR="00876735" w:rsidRPr="00EC713B" w:rsidRDefault="00B62ED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199,385</w:t>
            </w:r>
          </w:p>
        </w:tc>
        <w:tc>
          <w:tcPr>
            <w:tcW w:w="236" w:type="dxa"/>
            <w:shd w:val="clear" w:color="auto" w:fill="auto"/>
          </w:tcPr>
          <w:p w14:paraId="266EE0EF" w14:textId="77777777" w:rsidR="00876735" w:rsidRPr="00EC713B" w:rsidRDefault="00876735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6B7F1F1" w14:textId="1B221E2D" w:rsidR="00876735" w:rsidRPr="00EC713B" w:rsidRDefault="00B62ED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9581B" w14:textId="77777777" w:rsidR="00876735" w:rsidRPr="00EC713B" w:rsidRDefault="00876735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C45EE6F" w14:textId="7AD0385B" w:rsidR="00876735" w:rsidRPr="00EC713B" w:rsidRDefault="00BA7C64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199,385</w:t>
            </w:r>
          </w:p>
        </w:tc>
        <w:tc>
          <w:tcPr>
            <w:tcW w:w="236" w:type="dxa"/>
            <w:shd w:val="clear" w:color="auto" w:fill="auto"/>
          </w:tcPr>
          <w:p w14:paraId="41D8DE02" w14:textId="77777777" w:rsidR="00876735" w:rsidRPr="00EC713B" w:rsidRDefault="00876735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7C9C9B8" w14:textId="6FAE2F8D" w:rsidR="00876735" w:rsidRPr="00EC713B" w:rsidRDefault="00341B1C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C6D43" w14:textId="77777777" w:rsidR="00876735" w:rsidRPr="00EC713B" w:rsidRDefault="00876735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6087FE1" w14:textId="3F3A5295" w:rsidR="00876735" w:rsidRPr="00EC713B" w:rsidRDefault="00BA7C64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199,385</w:t>
            </w:r>
          </w:p>
        </w:tc>
      </w:tr>
      <w:tr w:rsidR="00EC31CE" w:rsidRPr="00EC713B" w14:paraId="2A1C90A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5D00AA3A" w14:textId="77777777" w:rsidR="00EC31CE" w:rsidRPr="00EC713B" w:rsidRDefault="00EC31CE" w:rsidP="00C743D1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7D8F6C61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B902" w14:textId="062BED4A" w:rsidR="00EC31CE" w:rsidRPr="003860A5" w:rsidRDefault="00B62EDE" w:rsidP="003860A5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60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1,302,891</w:t>
            </w:r>
          </w:p>
        </w:tc>
        <w:tc>
          <w:tcPr>
            <w:tcW w:w="236" w:type="dxa"/>
            <w:shd w:val="clear" w:color="auto" w:fill="auto"/>
          </w:tcPr>
          <w:p w14:paraId="14EF274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2359F" w14:textId="7D492E70" w:rsidR="00EC31CE" w:rsidRPr="00EC713B" w:rsidRDefault="00B62EDE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4750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68FDE0A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1834" w14:textId="12A1E3CD" w:rsidR="00EC31CE" w:rsidRPr="00EC713B" w:rsidRDefault="00B62ED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411,134</w:t>
            </w:r>
          </w:p>
        </w:tc>
        <w:tc>
          <w:tcPr>
            <w:tcW w:w="236" w:type="dxa"/>
            <w:shd w:val="clear" w:color="auto" w:fill="auto"/>
          </w:tcPr>
          <w:p w14:paraId="041B2C08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4D7AB" w14:textId="50915D93" w:rsidR="00EC31CE" w:rsidRPr="00EC713B" w:rsidRDefault="00B62ED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1,714,25</w:t>
            </w:r>
            <w:r w:rsidR="004750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A828DC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857F7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76A8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3E40F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4E221B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F6DCD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A4456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C06C0B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EC713B" w14:paraId="7C77B7BA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24E59ACD" w14:textId="77777777" w:rsidR="00EC31CE" w:rsidRPr="00EC713B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7707F4B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51D02B66" w14:textId="77777777" w:rsidR="00EC31CE" w:rsidRPr="00BB5CFD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1DC90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23B5539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42649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4DB055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2A9C9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1E8561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3AA00B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1AA5FB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5E5BC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F4F4E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653B69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A4E2AC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98847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01E10C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EC713B" w14:paraId="06518C7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17D0554E" w14:textId="77777777" w:rsidR="00EC31CE" w:rsidRPr="00EC713B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EC7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E655932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11B8E1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25A67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46F4AD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960C61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65BC4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F5D8B9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88099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5FF7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87395F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B0DEFC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7672B7C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FC07E4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EC7997B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57F3D9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32C8E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EC713B" w14:paraId="2D6A55D8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0185E568" w14:textId="77777777" w:rsidR="00EC31CE" w:rsidRPr="00EC713B" w:rsidRDefault="00EC31CE" w:rsidP="008E34F8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08BE8127" w14:textId="21C861C2" w:rsidR="00EC31CE" w:rsidRPr="00EC713B" w:rsidRDefault="00EE7549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0F6D7BC1" w14:textId="343414B4" w:rsidR="00EC31CE" w:rsidRPr="00EC713B" w:rsidRDefault="00AD415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15E22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F53DB1" w14:textId="589381F5" w:rsidR="00EC31CE" w:rsidRPr="00EC713B" w:rsidRDefault="00AD415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C90C9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15B2E8E" w14:textId="5D9C53EE" w:rsidR="00EC31CE" w:rsidRPr="00EC713B" w:rsidRDefault="00AD4156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1,075,182</w:t>
            </w:r>
          </w:p>
        </w:tc>
        <w:tc>
          <w:tcPr>
            <w:tcW w:w="236" w:type="dxa"/>
            <w:shd w:val="clear" w:color="auto" w:fill="auto"/>
          </w:tcPr>
          <w:p w14:paraId="5215FEFD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4099A" w14:textId="0C6CF76D" w:rsidR="00EC31CE" w:rsidRPr="00EC713B" w:rsidRDefault="00306ED9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1,075,182</w:t>
            </w:r>
          </w:p>
        </w:tc>
        <w:tc>
          <w:tcPr>
            <w:tcW w:w="236" w:type="dxa"/>
            <w:shd w:val="clear" w:color="auto" w:fill="auto"/>
          </w:tcPr>
          <w:p w14:paraId="37511CAE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C620D8" w14:textId="252B8A93" w:rsidR="00EC31CE" w:rsidRPr="00EC713B" w:rsidRDefault="00797F8B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6CBF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2AD5B5" w14:textId="39FE35EB" w:rsidR="00EC31CE" w:rsidRPr="00EC713B" w:rsidRDefault="00797F8B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1,075,858</w:t>
            </w:r>
          </w:p>
        </w:tc>
        <w:tc>
          <w:tcPr>
            <w:tcW w:w="236" w:type="dxa"/>
            <w:shd w:val="clear" w:color="auto" w:fill="auto"/>
          </w:tcPr>
          <w:p w14:paraId="67557604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49D5B8E" w14:textId="355BE6DA" w:rsidR="00EC31CE" w:rsidRPr="00EC713B" w:rsidRDefault="00797F8B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CE4A34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16AC9" w14:textId="2112E800" w:rsidR="00EC31CE" w:rsidRPr="00EC713B" w:rsidRDefault="00797F8B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1,075,858</w:t>
            </w:r>
          </w:p>
        </w:tc>
      </w:tr>
      <w:tr w:rsidR="00EC31CE" w:rsidRPr="00EC713B" w14:paraId="1BA71972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636C1B7B" w14:textId="77777777" w:rsidR="00EC31CE" w:rsidRPr="00EC713B" w:rsidRDefault="00EC31CE" w:rsidP="008E34F8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EC713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67199F" w14:textId="0178FD39" w:rsidR="00EC31CE" w:rsidRPr="00EC713B" w:rsidRDefault="00EE7549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1F4EBDBC" w14:textId="4D0B0D1D" w:rsidR="00EC31CE" w:rsidRPr="00EC713B" w:rsidRDefault="00AD415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18806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35C26E5" w14:textId="2DED7C61" w:rsidR="00EC31CE" w:rsidRPr="00EC713B" w:rsidRDefault="00AD415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4CFB6E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1567571" w14:textId="50BF209C" w:rsidR="00EC31CE" w:rsidRPr="00EC713B" w:rsidRDefault="00AD4156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45,924,200</w:t>
            </w:r>
          </w:p>
        </w:tc>
        <w:tc>
          <w:tcPr>
            <w:tcW w:w="236" w:type="dxa"/>
            <w:shd w:val="clear" w:color="auto" w:fill="auto"/>
          </w:tcPr>
          <w:p w14:paraId="2CE438A8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5E5F3F" w14:textId="16499730" w:rsidR="00EC31CE" w:rsidRPr="00EC713B" w:rsidRDefault="00797F8B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45,924,200</w:t>
            </w:r>
          </w:p>
        </w:tc>
        <w:tc>
          <w:tcPr>
            <w:tcW w:w="236" w:type="dxa"/>
            <w:shd w:val="clear" w:color="auto" w:fill="auto"/>
          </w:tcPr>
          <w:p w14:paraId="2178C20A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0B8BE6B" w14:textId="126FF7DB" w:rsidR="00EC31CE" w:rsidRPr="00EC713B" w:rsidRDefault="00797F8B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DDEF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0FB09A" w14:textId="265566F7" w:rsidR="00EC31CE" w:rsidRPr="00EC713B" w:rsidRDefault="00797F8B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46,415,493</w:t>
            </w:r>
          </w:p>
        </w:tc>
        <w:tc>
          <w:tcPr>
            <w:tcW w:w="236" w:type="dxa"/>
            <w:shd w:val="clear" w:color="auto" w:fill="auto"/>
          </w:tcPr>
          <w:p w14:paraId="08F6DBFD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623CCD" w14:textId="21B3F9DC" w:rsidR="00EC31CE" w:rsidRPr="00EC713B" w:rsidRDefault="00797F8B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3275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9C813A9" w14:textId="6A7594EB" w:rsidR="00EC31CE" w:rsidRPr="00EC713B" w:rsidRDefault="00797F8B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46,415,493</w:t>
            </w:r>
          </w:p>
        </w:tc>
      </w:tr>
      <w:tr w:rsidR="00EC31CE" w:rsidRPr="00EC713B" w14:paraId="725CD549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7487DA84" w14:textId="77777777" w:rsidR="00EC31CE" w:rsidRPr="00EC713B" w:rsidRDefault="00EC31CE" w:rsidP="002E2382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7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AD6EB52" w14:textId="77777777" w:rsidR="00EC31CE" w:rsidRPr="00EC713B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E7BE2" w14:textId="3C02F591" w:rsidR="00EC31CE" w:rsidRPr="00EC713B" w:rsidRDefault="00AD415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377CD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7C020" w14:textId="0AC9700E" w:rsidR="00EC31CE" w:rsidRPr="00EC713B" w:rsidRDefault="00AD415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625E80" w14:textId="77777777" w:rsidR="00EC31CE" w:rsidRPr="00EC713B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03EE" w14:textId="76D7444B" w:rsidR="00EC31CE" w:rsidRPr="00EC713B" w:rsidRDefault="00AD4156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46,999,382</w:t>
            </w:r>
          </w:p>
        </w:tc>
        <w:tc>
          <w:tcPr>
            <w:tcW w:w="236" w:type="dxa"/>
            <w:shd w:val="clear" w:color="auto" w:fill="auto"/>
          </w:tcPr>
          <w:p w14:paraId="63339A79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A0C11" w14:textId="0F21F7C9" w:rsidR="00EC31CE" w:rsidRPr="00EC713B" w:rsidRDefault="00797F8B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46,999,382</w:t>
            </w:r>
          </w:p>
        </w:tc>
        <w:tc>
          <w:tcPr>
            <w:tcW w:w="236" w:type="dxa"/>
            <w:shd w:val="clear" w:color="auto" w:fill="auto"/>
          </w:tcPr>
          <w:p w14:paraId="756DC88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B2F9E0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28D293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23473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6EEAF4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388FC6" w14:textId="77777777" w:rsidR="00EC31CE" w:rsidRPr="00EC713B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F05F98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B901AB1" w14:textId="77777777" w:rsidR="00EC31CE" w:rsidRPr="00EC713B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51859E6" w14:textId="49C4A1C8" w:rsidR="00435F3F" w:rsidRDefault="00435F3F" w:rsidP="00435F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  <w:sectPr w:rsidR="00435F3F" w:rsidSect="002B4320">
          <w:footerReference w:type="default" r:id="rId26"/>
          <w:pgSz w:w="16834" w:h="11909" w:orient="landscape" w:code="9"/>
          <w:pgMar w:top="1170" w:right="691" w:bottom="1152" w:left="720" w:header="706" w:footer="706" w:gutter="0"/>
          <w:pgNumType w:start="135"/>
          <w:cols w:space="737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81"/>
        <w:gridCol w:w="918"/>
        <w:gridCol w:w="236"/>
        <w:gridCol w:w="1171"/>
        <w:gridCol w:w="236"/>
        <w:gridCol w:w="877"/>
        <w:gridCol w:w="236"/>
        <w:gridCol w:w="1114"/>
      </w:tblGrid>
      <w:tr w:rsidR="00C80E52" w:rsidRPr="00ED388D" w14:paraId="32E9BE76" w14:textId="77777777" w:rsidTr="002E2382">
        <w:tc>
          <w:tcPr>
            <w:tcW w:w="3211" w:type="dxa"/>
            <w:vAlign w:val="bottom"/>
          </w:tcPr>
          <w:p w14:paraId="49BE1741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969" w:type="dxa"/>
            <w:gridSpan w:val="8"/>
            <w:vAlign w:val="bottom"/>
          </w:tcPr>
          <w:p w14:paraId="1C8EF215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E52" w:rsidRPr="00ED388D" w14:paraId="1C984BDE" w14:textId="77777777" w:rsidTr="002E2382">
        <w:tc>
          <w:tcPr>
            <w:tcW w:w="3211" w:type="dxa"/>
            <w:vAlign w:val="bottom"/>
          </w:tcPr>
          <w:p w14:paraId="4C3C7C80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478106DA" w14:textId="77777777" w:rsidR="00C80E52" w:rsidRPr="00ED388D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  <w:vAlign w:val="bottom"/>
          </w:tcPr>
          <w:p w14:paraId="3BF0B68E" w14:textId="77777777" w:rsidR="00C80E52" w:rsidRPr="00ED388D" w:rsidRDefault="00C80E52" w:rsidP="00A84F48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0E52" w:rsidRPr="00ED388D" w14:paraId="1A4D7C91" w14:textId="77777777" w:rsidTr="002E2382">
        <w:tc>
          <w:tcPr>
            <w:tcW w:w="3211" w:type="dxa"/>
            <w:vAlign w:val="bottom"/>
          </w:tcPr>
          <w:p w14:paraId="19A334CE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52D7C4F" w14:textId="77777777" w:rsidR="00C80E52" w:rsidRPr="00ED388D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D06A263" w14:textId="77777777" w:rsidR="00C80E52" w:rsidRPr="00ED388D" w:rsidRDefault="00C80E52" w:rsidP="00A84F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9098F0" w14:textId="77777777" w:rsidR="00C80E52" w:rsidRPr="00ED388D" w:rsidRDefault="00C80E52" w:rsidP="002E23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0481B62" w14:textId="77777777" w:rsidR="00C80E52" w:rsidRPr="00ED388D" w:rsidRDefault="00C80E52" w:rsidP="00A84F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4F6388" w14:textId="77777777" w:rsidR="00C80E52" w:rsidRPr="00ED388D" w:rsidRDefault="00C80E52" w:rsidP="002E23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5AA2596" w14:textId="77777777" w:rsidR="00C80E52" w:rsidRPr="00ED388D" w:rsidRDefault="00C80E52" w:rsidP="00A84F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70A26A" w14:textId="77777777" w:rsidR="00C80E52" w:rsidRPr="00ED388D" w:rsidRDefault="00C80E52" w:rsidP="002E23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B139BD1" w14:textId="77777777" w:rsidR="00C80E52" w:rsidRPr="00ED388D" w:rsidRDefault="00C80E52" w:rsidP="00A84F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80E52" w:rsidRPr="00ED388D" w14:paraId="104D464C" w14:textId="77777777" w:rsidTr="002E2382">
        <w:trPr>
          <w:trHeight w:val="144"/>
        </w:trPr>
        <w:tc>
          <w:tcPr>
            <w:tcW w:w="3211" w:type="dxa"/>
            <w:vAlign w:val="bottom"/>
          </w:tcPr>
          <w:p w14:paraId="29B07FC6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9" w:type="dxa"/>
            <w:gridSpan w:val="8"/>
            <w:vAlign w:val="bottom"/>
          </w:tcPr>
          <w:p w14:paraId="73229223" w14:textId="77777777" w:rsidR="00C80E52" w:rsidRPr="00ED388D" w:rsidRDefault="00C80E52" w:rsidP="002E2382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E52" w:rsidRPr="00ED388D" w14:paraId="6B3532AB" w14:textId="77777777" w:rsidTr="002E2382">
        <w:tc>
          <w:tcPr>
            <w:tcW w:w="3211" w:type="dxa"/>
            <w:vAlign w:val="bottom"/>
          </w:tcPr>
          <w:p w14:paraId="7F8E9591" w14:textId="40D1F8F0" w:rsidR="00C80E52" w:rsidRPr="00ED388D" w:rsidRDefault="00EE7549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80E52" w:rsidRPr="00ED38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81" w:type="dxa"/>
            <w:vAlign w:val="bottom"/>
          </w:tcPr>
          <w:p w14:paraId="1C0CD23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2E9493E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ABB161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C0B89E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777231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6C64B81C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8031B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9C033E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E52" w:rsidRPr="00ED388D" w14:paraId="4AA3CEF1" w14:textId="77777777" w:rsidTr="002E2382">
        <w:tc>
          <w:tcPr>
            <w:tcW w:w="3211" w:type="dxa"/>
            <w:vAlign w:val="bottom"/>
          </w:tcPr>
          <w:p w14:paraId="72E5BF75" w14:textId="77777777" w:rsidR="00C80E52" w:rsidRPr="00ED388D" w:rsidRDefault="00C80E52" w:rsidP="002E2382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81" w:type="dxa"/>
            <w:vAlign w:val="bottom"/>
          </w:tcPr>
          <w:p w14:paraId="72EED6B9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FB074B6" w14:textId="77777777" w:rsidR="00C80E52" w:rsidRPr="00ED388D" w:rsidRDefault="00C80E52" w:rsidP="002E2382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7A4D8C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1FDCF1F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FBB3F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3DBF1157" w14:textId="77777777" w:rsidR="00C80E52" w:rsidRPr="00ED388D" w:rsidRDefault="00C80E52" w:rsidP="002E238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090BF2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1C3ED9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E52" w:rsidRPr="00ED388D" w14:paraId="540CE5DB" w14:textId="77777777" w:rsidTr="002E2382">
        <w:tc>
          <w:tcPr>
            <w:tcW w:w="3211" w:type="dxa"/>
            <w:shd w:val="clear" w:color="auto" w:fill="auto"/>
            <w:vAlign w:val="bottom"/>
          </w:tcPr>
          <w:p w14:paraId="0946D1AA" w14:textId="1C842FAA" w:rsidR="00C80E52" w:rsidRPr="00ED388D" w:rsidRDefault="00C80E52" w:rsidP="00651135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CE61FA0" w14:textId="13E090F3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3583829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F3A44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1AED1C" w14:textId="007250F7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7440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DC9C038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011F6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1E00AF" w14:textId="0A045BED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C80E52" w:rsidRPr="00ED388D" w14:paraId="7AA9F4B8" w14:textId="77777777" w:rsidTr="002E2382">
        <w:tc>
          <w:tcPr>
            <w:tcW w:w="3211" w:type="dxa"/>
            <w:shd w:val="clear" w:color="auto" w:fill="auto"/>
            <w:vAlign w:val="bottom"/>
          </w:tcPr>
          <w:p w14:paraId="2248A695" w14:textId="670188C2" w:rsidR="00C80E52" w:rsidRPr="00ED388D" w:rsidRDefault="00C80E52" w:rsidP="00651135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2B69AF" w14:textId="378E48A9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4824A53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A0D4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8BF5F8" w14:textId="0601DF25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80623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5C0146E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C7DC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D20F84" w14:textId="1DC9C0F2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</w:tr>
      <w:tr w:rsidR="00C80E52" w:rsidRPr="00ED388D" w14:paraId="2F0FAE51" w14:textId="77777777" w:rsidTr="002E2382">
        <w:tc>
          <w:tcPr>
            <w:tcW w:w="3211" w:type="dxa"/>
            <w:shd w:val="clear" w:color="auto" w:fill="auto"/>
            <w:vAlign w:val="bottom"/>
          </w:tcPr>
          <w:p w14:paraId="651E38C4" w14:textId="77777777" w:rsidR="00C80E52" w:rsidRPr="00ED388D" w:rsidRDefault="00C80E52" w:rsidP="00651135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ตราสารทุน/ตราสารหนี้ที่เป็นหลักทรัพย์เผื่อขาย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374B635" w14:textId="71E985BA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F7EE486" w14:textId="48095BD5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1B749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CB10D62" w14:textId="3B562783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B6CB4" w14:textId="77777777" w:rsidR="00C80E52" w:rsidRPr="00ED388D" w:rsidRDefault="00C80E52" w:rsidP="002E2382">
            <w:pPr>
              <w:tabs>
                <w:tab w:val="decimal" w:pos="94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16608C9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BE73B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927E9A" w14:textId="196EF2B9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</w:tr>
      <w:tr w:rsidR="00C80E52" w:rsidRPr="00ED388D" w14:paraId="4D8431FC" w14:textId="77777777" w:rsidTr="002E2382">
        <w:trPr>
          <w:trHeight w:val="80"/>
        </w:trPr>
        <w:tc>
          <w:tcPr>
            <w:tcW w:w="3211" w:type="dxa"/>
            <w:shd w:val="clear" w:color="auto" w:fill="auto"/>
            <w:vAlign w:val="bottom"/>
          </w:tcPr>
          <w:p w14:paraId="079F2123" w14:textId="77777777" w:rsidR="00C80E52" w:rsidRPr="00813060" w:rsidRDefault="00C80E52" w:rsidP="002E23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C6E8AB" w14:textId="77777777" w:rsidR="00C80E52" w:rsidRPr="00813060" w:rsidRDefault="00C80E52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FD8E7BA" w14:textId="77777777" w:rsidR="00C80E52" w:rsidRPr="00813060" w:rsidRDefault="00C80E52" w:rsidP="00A84F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3E8AEF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64CDCA" w14:textId="77777777" w:rsidR="00C80E52" w:rsidRPr="00813060" w:rsidRDefault="00C80E52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37857D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008F4B6" w14:textId="77777777" w:rsidR="00C80E52" w:rsidRPr="00813060" w:rsidRDefault="00C80E52" w:rsidP="002E238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A0BDF7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A46A05" w14:textId="77777777" w:rsidR="00C80E52" w:rsidRPr="00813060" w:rsidRDefault="00C80E52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80E52" w:rsidRPr="00ED388D" w14:paraId="063AF2EE" w14:textId="77777777" w:rsidTr="002E2382">
        <w:tc>
          <w:tcPr>
            <w:tcW w:w="3211" w:type="dxa"/>
            <w:shd w:val="clear" w:color="auto" w:fill="auto"/>
            <w:vAlign w:val="bottom"/>
          </w:tcPr>
          <w:p w14:paraId="637E672A" w14:textId="77777777" w:rsidR="00C80E52" w:rsidRPr="00ED388D" w:rsidRDefault="00C80E52" w:rsidP="002E2382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3488F34" w14:textId="77777777" w:rsidR="00C80E52" w:rsidRPr="00ED388D" w:rsidRDefault="00C80E52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1AA624F" w14:textId="77777777" w:rsidR="00C80E52" w:rsidRPr="00ED388D" w:rsidRDefault="00C80E52" w:rsidP="00A84F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A2ED1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32E8A8" w14:textId="77777777" w:rsidR="00C80E52" w:rsidRPr="00ED388D" w:rsidRDefault="00C80E52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1461FB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4FF91B4" w14:textId="77777777" w:rsidR="00C80E52" w:rsidRPr="00ED388D" w:rsidRDefault="00C80E52" w:rsidP="002E238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5971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01E1A8" w14:textId="77777777" w:rsidR="00C80E52" w:rsidRPr="00ED388D" w:rsidRDefault="00C80E52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80E52" w:rsidRPr="00ED388D" w14:paraId="3C854A01" w14:textId="77777777" w:rsidTr="002E2382">
        <w:tc>
          <w:tcPr>
            <w:tcW w:w="3211" w:type="dxa"/>
            <w:shd w:val="clear" w:color="auto" w:fill="auto"/>
          </w:tcPr>
          <w:p w14:paraId="1E86428B" w14:textId="77777777" w:rsidR="00C80E52" w:rsidRPr="00ED388D" w:rsidRDefault="00C80E52" w:rsidP="002E2382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FB39D2C" w14:textId="589FF303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8A1702F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994B0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BAA0712" w14:textId="170E9526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DFD01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33FE36F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4EB86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C311F" w14:textId="35CDC31B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</w:tr>
      <w:tr w:rsidR="00C80E52" w:rsidRPr="00ED388D" w14:paraId="3FA301F0" w14:textId="77777777" w:rsidTr="002E2382">
        <w:tc>
          <w:tcPr>
            <w:tcW w:w="3211" w:type="dxa"/>
            <w:shd w:val="clear" w:color="auto" w:fill="auto"/>
            <w:vAlign w:val="bottom"/>
          </w:tcPr>
          <w:p w14:paraId="6074D6BD" w14:textId="77777777" w:rsidR="00C80E52" w:rsidRPr="00ED388D" w:rsidRDefault="00C80E52" w:rsidP="002E23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5EEA59" w14:textId="65773306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D51426E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E579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1232FB2" w14:textId="135C658E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9929C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4AA476E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834238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D90308B" w14:textId="45F6BCCC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C80E52" w:rsidRPr="00ED388D" w14:paraId="5D21CA25" w14:textId="77777777" w:rsidTr="002E2382">
        <w:tc>
          <w:tcPr>
            <w:tcW w:w="3211" w:type="dxa"/>
            <w:shd w:val="clear" w:color="auto" w:fill="auto"/>
            <w:vAlign w:val="bottom"/>
          </w:tcPr>
          <w:p w14:paraId="6B8E2BED" w14:textId="77777777" w:rsidR="00C80E52" w:rsidRPr="00ED388D" w:rsidRDefault="00C80E52" w:rsidP="002E23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83817D6" w14:textId="14142AB2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AF74695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5B93CC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41F8DD" w14:textId="45915DC9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50497" w14:textId="77777777" w:rsidR="00C80E52" w:rsidRPr="00ED388D" w:rsidRDefault="00C80E52" w:rsidP="002E2382">
            <w:pPr>
              <w:tabs>
                <w:tab w:val="decimal" w:pos="94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6BDC137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A22D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074D00" w14:textId="7E623796" w:rsidR="00C80E52" w:rsidRPr="00ED388D" w:rsidRDefault="00EE7549" w:rsidP="00A84F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</w:tr>
    </w:tbl>
    <w:p w14:paraId="2AF9AA09" w14:textId="335F28A3" w:rsidR="008B62AF" w:rsidRPr="00813060" w:rsidRDefault="008B62A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20"/>
          <w:szCs w:val="20"/>
          <w:vertAlign w:val="superscript"/>
        </w:rPr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34"/>
        <w:gridCol w:w="965"/>
        <w:gridCol w:w="236"/>
        <w:gridCol w:w="1167"/>
        <w:gridCol w:w="236"/>
        <w:gridCol w:w="881"/>
        <w:gridCol w:w="236"/>
        <w:gridCol w:w="1135"/>
      </w:tblGrid>
      <w:tr w:rsidR="00C80E52" w:rsidRPr="00ED388D" w14:paraId="516D2D37" w14:textId="77777777" w:rsidTr="002E2382">
        <w:tc>
          <w:tcPr>
            <w:tcW w:w="3211" w:type="dxa"/>
            <w:vAlign w:val="bottom"/>
          </w:tcPr>
          <w:p w14:paraId="6DD823F7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988" w:type="dxa"/>
            <w:gridSpan w:val="8"/>
            <w:vAlign w:val="bottom"/>
          </w:tcPr>
          <w:p w14:paraId="17E89A1E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E52" w:rsidRPr="00ED388D" w14:paraId="4E34E69D" w14:textId="77777777" w:rsidTr="002E2382">
        <w:tc>
          <w:tcPr>
            <w:tcW w:w="3211" w:type="dxa"/>
            <w:vAlign w:val="bottom"/>
          </w:tcPr>
          <w:p w14:paraId="646C7949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075CB59" w14:textId="77777777" w:rsidR="00C80E52" w:rsidRPr="00ED388D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854" w:type="dxa"/>
            <w:gridSpan w:val="7"/>
            <w:tcBorders>
              <w:bottom w:val="single" w:sz="4" w:space="0" w:color="auto"/>
            </w:tcBorders>
            <w:vAlign w:val="bottom"/>
          </w:tcPr>
          <w:p w14:paraId="3206E967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0E52" w:rsidRPr="00ED388D" w14:paraId="32275C09" w14:textId="77777777" w:rsidTr="002E2382">
        <w:tc>
          <w:tcPr>
            <w:tcW w:w="3211" w:type="dxa"/>
            <w:shd w:val="clear" w:color="auto" w:fill="auto"/>
            <w:vAlign w:val="bottom"/>
          </w:tcPr>
          <w:p w14:paraId="5E7FF8D7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7A27D8" w14:textId="77777777" w:rsidR="00C80E52" w:rsidRPr="00ED388D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77E35" w14:textId="5D229375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EE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9118" w14:textId="77777777" w:rsidR="00C80E52" w:rsidRPr="00ED388D" w:rsidRDefault="00C80E52" w:rsidP="002E23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81763" w14:textId="52B5CDC3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630B9" w14:textId="77777777" w:rsidR="00C80E52" w:rsidRPr="00ED388D" w:rsidRDefault="00C80E52" w:rsidP="002E23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D124" w14:textId="5DBB8CBD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D38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F4B29" w14:textId="77777777" w:rsidR="00C80E52" w:rsidRPr="00ED388D" w:rsidRDefault="00C80E52" w:rsidP="002E23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6932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80E52" w:rsidRPr="00ED388D" w14:paraId="13449B68" w14:textId="77777777" w:rsidTr="002E2382">
        <w:tc>
          <w:tcPr>
            <w:tcW w:w="3211" w:type="dxa"/>
            <w:shd w:val="clear" w:color="auto" w:fill="auto"/>
            <w:vAlign w:val="bottom"/>
          </w:tcPr>
          <w:p w14:paraId="2B0299F1" w14:textId="77777777" w:rsidR="00C80E52" w:rsidRPr="00ED388D" w:rsidRDefault="00C80E52" w:rsidP="002E2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88" w:type="dxa"/>
            <w:gridSpan w:val="8"/>
            <w:shd w:val="clear" w:color="auto" w:fill="auto"/>
            <w:vAlign w:val="bottom"/>
          </w:tcPr>
          <w:p w14:paraId="1DD86FC5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E52" w:rsidRPr="00ED388D" w14:paraId="42F3D2C1" w14:textId="77777777" w:rsidTr="002E2382">
        <w:tc>
          <w:tcPr>
            <w:tcW w:w="3211" w:type="dxa"/>
            <w:shd w:val="clear" w:color="auto" w:fill="auto"/>
            <w:vAlign w:val="bottom"/>
          </w:tcPr>
          <w:p w14:paraId="4A0A9928" w14:textId="60C78877" w:rsidR="00C80E52" w:rsidRPr="00ED388D" w:rsidRDefault="00EE7549" w:rsidP="00157D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80E52" w:rsidRPr="00ED38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80E52" w:rsidRPr="00ED38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C80E52" w:rsidRPr="00ED38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26C19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919C962" w14:textId="77777777" w:rsidR="00C80E52" w:rsidRPr="00ED388D" w:rsidRDefault="00C80E52" w:rsidP="002E2382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F8752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F074301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284FC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9D488B1" w14:textId="77777777" w:rsidR="00C80E52" w:rsidRPr="00ED388D" w:rsidRDefault="00C80E52" w:rsidP="002E2382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8CE3A3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D05CF70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E52" w:rsidRPr="00ED388D" w14:paraId="16D293EF" w14:textId="77777777" w:rsidTr="002E2382">
        <w:tc>
          <w:tcPr>
            <w:tcW w:w="3211" w:type="dxa"/>
            <w:shd w:val="clear" w:color="auto" w:fill="auto"/>
            <w:vAlign w:val="bottom"/>
          </w:tcPr>
          <w:p w14:paraId="1EE91281" w14:textId="77777777" w:rsidR="00C80E52" w:rsidRPr="00ED388D" w:rsidRDefault="00C80E52" w:rsidP="002E2382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7790EA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BFF47BB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6FD25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BE4FB64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8D1679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1A4166C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CE774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482C2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E52" w:rsidRPr="00ED388D" w14:paraId="36DD4042" w14:textId="77777777" w:rsidTr="002E2382">
        <w:tc>
          <w:tcPr>
            <w:tcW w:w="3211" w:type="dxa"/>
            <w:shd w:val="clear" w:color="auto" w:fill="auto"/>
            <w:vAlign w:val="bottom"/>
          </w:tcPr>
          <w:p w14:paraId="27820168" w14:textId="77777777" w:rsidR="00C80E52" w:rsidRPr="00ED388D" w:rsidRDefault="00C80E52" w:rsidP="002E23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CB47E" w14:textId="5E712075" w:rsidR="00C80E52" w:rsidRPr="00ED388D" w:rsidRDefault="00EE7549" w:rsidP="00157D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8252B13" w14:textId="0726DBBB" w:rsidR="00C80E52" w:rsidRPr="00ED388D" w:rsidRDefault="00EE7549" w:rsidP="002E2382">
            <w:pPr>
              <w:tabs>
                <w:tab w:val="decimal" w:pos="7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267EB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289916B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9C70D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6A1C013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255D3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B3269E" w14:textId="38E49AEB" w:rsidR="00C80E52" w:rsidRPr="00ED388D" w:rsidRDefault="00EE7549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C80E52" w:rsidRPr="00ED388D" w14:paraId="4FAF1E57" w14:textId="77777777" w:rsidTr="002E2382">
        <w:tc>
          <w:tcPr>
            <w:tcW w:w="3211" w:type="dxa"/>
            <w:shd w:val="clear" w:color="auto" w:fill="auto"/>
            <w:vAlign w:val="bottom"/>
          </w:tcPr>
          <w:p w14:paraId="60F6FB0B" w14:textId="77777777" w:rsidR="00C80E52" w:rsidRPr="00813060" w:rsidRDefault="00C80E52" w:rsidP="002E23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09B161" w14:textId="77777777" w:rsidR="00C80E52" w:rsidRPr="00813060" w:rsidRDefault="00C80E52" w:rsidP="00157D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4E6D504" w14:textId="77777777" w:rsidR="00C80E52" w:rsidRPr="00813060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86E12E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F797CAC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B0BFF5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1C0DC03" w14:textId="77777777" w:rsidR="00C80E52" w:rsidRPr="00813060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56045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0AF03D" w14:textId="77777777" w:rsidR="00C80E52" w:rsidRPr="00813060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0E52" w:rsidRPr="00ED388D" w14:paraId="2FF043AB" w14:textId="77777777" w:rsidTr="002E2382">
        <w:tc>
          <w:tcPr>
            <w:tcW w:w="3211" w:type="dxa"/>
            <w:shd w:val="clear" w:color="auto" w:fill="auto"/>
            <w:vAlign w:val="bottom"/>
          </w:tcPr>
          <w:p w14:paraId="0C2BC2B4" w14:textId="77777777" w:rsidR="00C80E52" w:rsidRPr="00ED388D" w:rsidRDefault="00C80E52" w:rsidP="002E2382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937BB" w14:textId="77777777" w:rsidR="00C80E52" w:rsidRPr="00ED388D" w:rsidRDefault="00C80E52" w:rsidP="00157D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93BA738" w14:textId="77777777" w:rsidR="00C80E52" w:rsidRPr="00ED388D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B089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0D4EBB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6365B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741A5CD" w14:textId="77777777" w:rsidR="00C80E52" w:rsidRPr="00ED388D" w:rsidRDefault="00C80E52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82632A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1233D37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E52" w:rsidRPr="00ED388D" w14:paraId="00046D35" w14:textId="77777777" w:rsidTr="002E2382">
        <w:tc>
          <w:tcPr>
            <w:tcW w:w="3211" w:type="dxa"/>
            <w:shd w:val="clear" w:color="auto" w:fill="auto"/>
          </w:tcPr>
          <w:p w14:paraId="2F60C50C" w14:textId="77777777" w:rsidR="00C80E52" w:rsidRPr="00ED388D" w:rsidRDefault="00C80E52" w:rsidP="002E2382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4339A" w14:textId="012C0967" w:rsidR="00C80E52" w:rsidRPr="00ED388D" w:rsidRDefault="00EE7549" w:rsidP="00157D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AEC7768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DB02B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E4C1DDD" w14:textId="4B62AF9E" w:rsidR="00C80E52" w:rsidRPr="00ED388D" w:rsidRDefault="00EE7549" w:rsidP="002E2382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2829F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F9F7B6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0D4CF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8110548" w14:textId="02B40993" w:rsidR="00C80E52" w:rsidRPr="00ED388D" w:rsidRDefault="00EE7549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</w:tr>
      <w:tr w:rsidR="00C80E52" w:rsidRPr="00ED388D" w14:paraId="2B652290" w14:textId="77777777" w:rsidTr="002E2382">
        <w:tc>
          <w:tcPr>
            <w:tcW w:w="3211" w:type="dxa"/>
            <w:shd w:val="clear" w:color="auto" w:fill="auto"/>
            <w:vAlign w:val="bottom"/>
          </w:tcPr>
          <w:p w14:paraId="44DE39C2" w14:textId="77777777" w:rsidR="00C80E52" w:rsidRPr="00ED388D" w:rsidRDefault="00C80E52" w:rsidP="002E2382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AA777" w14:textId="46F36AA2" w:rsidR="00C80E52" w:rsidRPr="00ED388D" w:rsidRDefault="00EE7549" w:rsidP="00157D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CD7355A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6B595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10E095" w14:textId="37642E8E" w:rsidR="00C80E52" w:rsidRPr="00ED388D" w:rsidRDefault="00EE7549" w:rsidP="002E2382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48A99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CC5DA95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F7F84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ABA852" w14:textId="4B2457FF" w:rsidR="00C80E52" w:rsidRPr="00ED388D" w:rsidRDefault="00EE7549" w:rsidP="002E238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C80E52" w:rsidRPr="00ED388D" w14:paraId="2F7FC880" w14:textId="77777777" w:rsidTr="002E2382">
        <w:tc>
          <w:tcPr>
            <w:tcW w:w="3211" w:type="dxa"/>
            <w:shd w:val="clear" w:color="auto" w:fill="auto"/>
            <w:vAlign w:val="bottom"/>
          </w:tcPr>
          <w:p w14:paraId="61EBC0CF" w14:textId="77777777" w:rsidR="00C80E52" w:rsidRPr="00ED388D" w:rsidRDefault="00C80E52" w:rsidP="002E2382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09E84" w14:textId="5FC6F028" w:rsidR="00C80E52" w:rsidRPr="00ED388D" w:rsidRDefault="00EE7549" w:rsidP="002E238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BDDF536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4E87D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27F561" w14:textId="4BB1CDD5" w:rsidR="00C80E52" w:rsidRPr="00ED388D" w:rsidRDefault="00EE7549" w:rsidP="002E2382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D485A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CD94CA" w14:textId="77777777" w:rsidR="00C80E52" w:rsidRPr="00ED388D" w:rsidRDefault="00C80E52" w:rsidP="002E23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1D909" w14:textId="77777777" w:rsidR="00C80E52" w:rsidRPr="00ED388D" w:rsidRDefault="00C80E52" w:rsidP="002E238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7FE4F7" w14:textId="63105071" w:rsidR="00C80E52" w:rsidRPr="00ED388D" w:rsidRDefault="00EE7549" w:rsidP="002E238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C80E52" w:rsidRPr="00ED38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</w:tr>
    </w:tbl>
    <w:p w14:paraId="5CCD858E" w14:textId="77777777" w:rsidR="00813060" w:rsidRDefault="0081306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b/>
          <w:bCs/>
          <w:sz w:val="30"/>
          <w:szCs w:val="30"/>
          <w:cs/>
        </w:rPr>
        <w:br w:type="page"/>
      </w:r>
    </w:p>
    <w:p w14:paraId="65EF481C" w14:textId="1F92C648" w:rsidR="00C80E52" w:rsidRPr="00400EFE" w:rsidRDefault="00C80E52" w:rsidP="00C80E52">
      <w:pPr>
        <w:pStyle w:val="Bo-Blanklin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เครื่องมือทางการเงินที่วัดมูลค่าด้วย</w:t>
      </w:r>
      <w:r w:rsidRPr="00400EFE">
        <w:rPr>
          <w:b/>
          <w:bCs/>
          <w:sz w:val="30"/>
          <w:szCs w:val="30"/>
          <w:cs/>
        </w:rPr>
        <w:t>มูลค่ายุติธรรม</w:t>
      </w:r>
    </w:p>
    <w:p w14:paraId="27AE4146" w14:textId="77777777" w:rsidR="00C80E52" w:rsidRPr="004746FE" w:rsidRDefault="00C80E52" w:rsidP="00C80E52">
      <w:pPr>
        <w:pStyle w:val="Bo-Blankline"/>
      </w:pPr>
    </w:p>
    <w:p w14:paraId="630AF1DF" w14:textId="50AFB3DB" w:rsidR="00C80E52" w:rsidRPr="00C122C1" w:rsidRDefault="00C80E52" w:rsidP="00C80E52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EE7549">
        <w:rPr>
          <w:b w:val="0"/>
          <w:bCs w:val="0"/>
          <w:spacing w:val="-6"/>
        </w:rPr>
        <w:t>2</w:t>
      </w:r>
      <w:r w:rsidRPr="00026E6A">
        <w:rPr>
          <w:b w:val="0"/>
          <w:bCs w:val="0"/>
          <w:spacing w:val="-6"/>
        </w:rPr>
        <w:t xml:space="preserve"> </w:t>
      </w:r>
    </w:p>
    <w:p w14:paraId="35EDD0E1" w14:textId="77777777" w:rsidR="00C80E52" w:rsidRPr="004746FE" w:rsidRDefault="00C80E52" w:rsidP="00C80E52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C80E52" w:rsidRPr="00744476" w14:paraId="190067F4" w14:textId="77777777" w:rsidTr="008430F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F730B8B" w14:textId="77777777" w:rsidR="00C80E52" w:rsidRPr="00A62F34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EE275" w14:textId="77777777" w:rsidR="00C80E52" w:rsidRPr="00A62F34" w:rsidRDefault="00C80E52" w:rsidP="002E238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33929239" w14:textId="77777777" w:rsidR="00C80E52" w:rsidRPr="00A62F34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80E52" w:rsidRPr="00744476" w14:paraId="265EDA86" w14:textId="77777777" w:rsidTr="008430F6">
        <w:tc>
          <w:tcPr>
            <w:tcW w:w="3060" w:type="dxa"/>
            <w:shd w:val="clear" w:color="auto" w:fill="auto"/>
          </w:tcPr>
          <w:p w14:paraId="3FA0CDEA" w14:textId="6BEEDC4B" w:rsidR="00C80E52" w:rsidRPr="00A62F34" w:rsidRDefault="002C7C8A" w:rsidP="002E2382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2C7C8A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63444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7C8A">
              <w:rPr>
                <w:rFonts w:ascii="Angsana New" w:hAnsi="Angsana New"/>
                <w:sz w:val="30"/>
                <w:szCs w:val="30"/>
                <w:cs/>
              </w:rPr>
              <w:t xml:space="preserve">รัฐบาลค้ำประกันซึ่งจัดประเภทเป็นสินทรัพย์ทางการเงินที่วัดมูลค่าด้วยราคาทุนตัดจำหน่าย </w:t>
            </w:r>
            <w:r w:rsidRPr="002C7C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C7C8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2C7C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ตราสารหนี้ที่จะถือจนครบกำหนด)</w:t>
            </w:r>
          </w:p>
        </w:tc>
        <w:tc>
          <w:tcPr>
            <w:tcW w:w="270" w:type="dxa"/>
            <w:shd w:val="clear" w:color="auto" w:fill="auto"/>
          </w:tcPr>
          <w:p w14:paraId="17084E6C" w14:textId="77777777" w:rsidR="00C80E52" w:rsidRPr="00A62F34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34B5327E" w14:textId="77777777" w:rsidR="00C80E52" w:rsidRPr="00B2627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80E52" w:rsidRPr="00744476" w14:paraId="07536C44" w14:textId="77777777" w:rsidTr="008430F6">
        <w:tc>
          <w:tcPr>
            <w:tcW w:w="3060" w:type="dxa"/>
            <w:shd w:val="clear" w:color="auto" w:fill="auto"/>
          </w:tcPr>
          <w:p w14:paraId="1FF21CD9" w14:textId="10FA69B9" w:rsidR="00C80E52" w:rsidRPr="00A62F34" w:rsidRDefault="00C80E52" w:rsidP="002E2382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="00930E64">
              <w:rPr>
                <w:rFonts w:ascii="Angsana New" w:hAnsi="Angsana New" w:hint="cs"/>
                <w:sz w:val="30"/>
                <w:szCs w:val="30"/>
                <w:cs/>
              </w:rPr>
              <w:t>เอกชน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26498654" w14:textId="77777777" w:rsidR="00C80E52" w:rsidRPr="00A62F34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6DB301A8" w14:textId="609CFFCF" w:rsidR="00C80E52" w:rsidRPr="00876F89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EE75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930E64" w:rsidRPr="00744476" w14:paraId="024309D1" w14:textId="77777777" w:rsidTr="008430F6">
        <w:tc>
          <w:tcPr>
            <w:tcW w:w="3060" w:type="dxa"/>
            <w:shd w:val="clear" w:color="auto" w:fill="auto"/>
          </w:tcPr>
          <w:p w14:paraId="51A971CF" w14:textId="740A7DA8" w:rsidR="00930E64" w:rsidRPr="00EF3D22" w:rsidRDefault="00A3575F" w:rsidP="008430F6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 </w:t>
            </w:r>
            <w:r w:rsidRPr="00A357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3575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A357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เงินลงทุนเพื่อค้าและเงินลงทุนเผื่อขาย)</w:t>
            </w:r>
          </w:p>
        </w:tc>
        <w:tc>
          <w:tcPr>
            <w:tcW w:w="270" w:type="dxa"/>
            <w:shd w:val="clear" w:color="auto" w:fill="auto"/>
          </w:tcPr>
          <w:p w14:paraId="6C7FE31F" w14:textId="77777777" w:rsidR="00930E64" w:rsidRPr="00A62F34" w:rsidRDefault="00930E64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138FCB3" w14:textId="2A9C9D11" w:rsidR="00930E64" w:rsidRPr="00EF3D22" w:rsidRDefault="00A3575F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C80E52" w:rsidRPr="00744476" w14:paraId="65A21A49" w14:textId="77777777" w:rsidTr="008430F6">
        <w:tc>
          <w:tcPr>
            <w:tcW w:w="3060" w:type="dxa"/>
            <w:shd w:val="clear" w:color="auto" w:fill="auto"/>
          </w:tcPr>
          <w:p w14:paraId="266D2547" w14:textId="77777777" w:rsidR="00C80E52" w:rsidRPr="00E50529" w:rsidRDefault="00C80E52" w:rsidP="002E2382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443BCD97" w14:textId="77777777" w:rsidR="00C80E52" w:rsidRPr="006C66AD" w:rsidRDefault="00C80E52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454AE78E" w14:textId="77777777" w:rsidR="00C80E52" w:rsidRPr="00E50529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16D74B59" w14:textId="77777777" w:rsidR="00C80E52" w:rsidRDefault="00C80E52" w:rsidP="00C80E52">
      <w:pPr>
        <w:pStyle w:val="Bo-Blankline"/>
      </w:pPr>
    </w:p>
    <w:p w14:paraId="04FCDF9F" w14:textId="77777777" w:rsidR="009616C9" w:rsidRDefault="009616C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p w14:paraId="28300F92" w14:textId="3BC8B768" w:rsidR="00C80E52" w:rsidRPr="00EF5B70" w:rsidRDefault="008B71E5" w:rsidP="00EF5B70">
      <w:pPr>
        <w:pStyle w:val="Ang15"/>
        <w:ind w:left="0"/>
        <w:rPr>
          <w:b/>
          <w:bCs/>
          <w:i/>
          <w:iCs/>
          <w:cs/>
          <w:lang w:val="en-US"/>
        </w:rPr>
      </w:pPr>
      <w:r>
        <w:rPr>
          <w:rFonts w:hint="cs"/>
          <w:b/>
          <w:bCs/>
          <w:i/>
          <w:iCs/>
          <w:cs/>
        </w:rPr>
        <w:t>(ข)</w:t>
      </w:r>
      <w:r>
        <w:rPr>
          <w:b/>
          <w:bCs/>
          <w:i/>
          <w:iCs/>
          <w:cs/>
        </w:rPr>
        <w:tab/>
      </w:r>
      <w:r w:rsidR="00635C8A" w:rsidRPr="00635C8A">
        <w:rPr>
          <w:b/>
          <w:bCs/>
          <w:i/>
          <w:iCs/>
          <w:cs/>
        </w:rPr>
        <w:t>รายการเคลื่อนไหวของตราสารทุนและตราสารหนี้ที่อยู่ในความต้องการของตล</w:t>
      </w:r>
      <w:r w:rsidR="00EF5B70">
        <w:rPr>
          <w:rFonts w:hint="cs"/>
          <w:b/>
          <w:bCs/>
          <w:i/>
          <w:iCs/>
          <w:cs/>
          <w:lang w:val="en-US"/>
        </w:rPr>
        <w:t>าด</w:t>
      </w:r>
    </w:p>
    <w:p w14:paraId="3579A7C9" w14:textId="77777777" w:rsidR="00EF5B70" w:rsidRPr="00813060" w:rsidRDefault="00EF5B70" w:rsidP="00EF5B70">
      <w:pPr>
        <w:pStyle w:val="Ang15"/>
        <w:ind w:left="0"/>
        <w:rPr>
          <w:rFonts w:asciiTheme="majorBidi" w:hAnsiTheme="majorBidi" w:cstheme="majorBidi"/>
          <w:b/>
          <w:bCs/>
          <w:color w:val="FF0000"/>
          <w:sz w:val="20"/>
          <w:szCs w:val="20"/>
          <w:vertAlign w:val="superscript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350"/>
      </w:tblGrid>
      <w:tr w:rsidR="007E0CE6" w14:paraId="7138D60D" w14:textId="77777777" w:rsidTr="00471D98">
        <w:trPr>
          <w:tblHeader/>
        </w:trPr>
        <w:tc>
          <w:tcPr>
            <w:tcW w:w="2700" w:type="dxa"/>
          </w:tcPr>
          <w:p w14:paraId="75DF5E9C" w14:textId="77777777" w:rsidR="007E0CE6" w:rsidRPr="00920947" w:rsidRDefault="007E0CE6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hideMark/>
          </w:tcPr>
          <w:p w14:paraId="153D7186" w14:textId="4705CE49" w:rsidR="007E0CE6" w:rsidRPr="00920947" w:rsidRDefault="007E0CE6" w:rsidP="002E23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175D77" w14:paraId="5E7482A8" w14:textId="77777777" w:rsidTr="00471D98">
        <w:trPr>
          <w:tblHeader/>
        </w:trPr>
        <w:tc>
          <w:tcPr>
            <w:tcW w:w="2700" w:type="dxa"/>
            <w:vAlign w:val="bottom"/>
            <w:hideMark/>
          </w:tcPr>
          <w:p w14:paraId="2C78AFA7" w14:textId="77777777" w:rsidR="00933811" w:rsidRPr="00920947" w:rsidRDefault="00933811" w:rsidP="002E238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40" w:type="dxa"/>
            <w:vAlign w:val="bottom"/>
            <w:hideMark/>
          </w:tcPr>
          <w:p w14:paraId="2CF7681F" w14:textId="77777777" w:rsidR="00933811" w:rsidRPr="00920947" w:rsidRDefault="00933811" w:rsidP="002E238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A62278F" w14:textId="77777777" w:rsidR="00933811" w:rsidRPr="00920947" w:rsidRDefault="00933811" w:rsidP="002E238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77D7C27A" w14:textId="77777777" w:rsidR="00933811" w:rsidRPr="00920947" w:rsidRDefault="00933811" w:rsidP="002E23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311EAF4" w14:textId="710A68BC" w:rsidR="00933811" w:rsidRPr="007E0CE6" w:rsidRDefault="007E0CE6" w:rsidP="007E0C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70" w:type="dxa"/>
            <w:vAlign w:val="bottom"/>
          </w:tcPr>
          <w:p w14:paraId="240ED877" w14:textId="6D1C55BB" w:rsidR="00933811" w:rsidRPr="00920947" w:rsidRDefault="00933811" w:rsidP="002E23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689318C2" w14:textId="77777777" w:rsidR="00933811" w:rsidRPr="00920947" w:rsidRDefault="00933811" w:rsidP="002E238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E29A7E9" w14:textId="77777777" w:rsidR="00933811" w:rsidRPr="00920947" w:rsidRDefault="00933811" w:rsidP="002E23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4F1B82E4" w14:textId="77777777" w:rsidR="00933811" w:rsidRPr="00920947" w:rsidRDefault="00933811" w:rsidP="002E23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D79385F" w14:textId="77777777" w:rsidR="00933811" w:rsidRPr="00920947" w:rsidRDefault="00933811" w:rsidP="002E23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E34F8" w14:paraId="2B2D6E17" w14:textId="77777777" w:rsidTr="00471D98">
        <w:trPr>
          <w:tblHeader/>
        </w:trPr>
        <w:tc>
          <w:tcPr>
            <w:tcW w:w="2700" w:type="dxa"/>
          </w:tcPr>
          <w:p w14:paraId="36C54178" w14:textId="77777777" w:rsidR="008E34F8" w:rsidRPr="00920947" w:rsidRDefault="008E34F8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0" w:type="dxa"/>
            <w:gridSpan w:val="7"/>
            <w:vAlign w:val="bottom"/>
            <w:hideMark/>
          </w:tcPr>
          <w:p w14:paraId="486D7BA6" w14:textId="4BF772F4" w:rsidR="008E34F8" w:rsidRPr="00920947" w:rsidRDefault="008E34F8" w:rsidP="002E23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75D77" w14:paraId="101FEBA4" w14:textId="77777777" w:rsidTr="00471D98">
        <w:tc>
          <w:tcPr>
            <w:tcW w:w="2700" w:type="dxa"/>
            <w:hideMark/>
          </w:tcPr>
          <w:p w14:paraId="08E53995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5CDEB8B5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B5177E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BB0963" w14:textId="4BFC78DA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6CD5E" w14:textId="3CB6C54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215B5A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BA5B1F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467C6B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D77" w14:paraId="5666A7F1" w14:textId="77777777" w:rsidTr="00471D98">
        <w:tc>
          <w:tcPr>
            <w:tcW w:w="2700" w:type="dxa"/>
            <w:hideMark/>
          </w:tcPr>
          <w:p w14:paraId="339FB318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</w:tcPr>
          <w:p w14:paraId="10A66242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7D46207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57BF0" w14:textId="5152FD83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B63A7E" w14:textId="0464030B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EEA72D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0340E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9CB3C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D77" w14:paraId="717DEF25" w14:textId="77777777" w:rsidTr="00471D98">
        <w:tc>
          <w:tcPr>
            <w:tcW w:w="2700" w:type="dxa"/>
          </w:tcPr>
          <w:p w14:paraId="3B45BF03" w14:textId="08C508B4" w:rsidR="00933811" w:rsidRPr="0013099F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40" w:type="dxa"/>
          </w:tcPr>
          <w:p w14:paraId="7DBDB698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50160E5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CF7A26" w14:textId="29C1A5C6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E991C" w14:textId="18006FD8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48BCE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4465D" w14:textId="77777777" w:rsidR="00933811" w:rsidRPr="00920947" w:rsidRDefault="00933811" w:rsidP="002E23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4C203F" w14:textId="77777777" w:rsidR="00933811" w:rsidRPr="00920947" w:rsidRDefault="00933811" w:rsidP="002E23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683" w14:paraId="3CAE3881" w14:textId="77777777" w:rsidTr="00471D98">
        <w:tc>
          <w:tcPr>
            <w:tcW w:w="2700" w:type="dxa"/>
            <w:hideMark/>
          </w:tcPr>
          <w:p w14:paraId="074C4B9E" w14:textId="77777777" w:rsidR="002A5683" w:rsidRPr="0013099F" w:rsidRDefault="002A5683" w:rsidP="005A438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D928A" w14:textId="572EB7A3" w:rsidR="002A5683" w:rsidRPr="00B17C14" w:rsidRDefault="002A5683" w:rsidP="002A56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1,521,596</w:t>
            </w:r>
          </w:p>
        </w:tc>
        <w:tc>
          <w:tcPr>
            <w:tcW w:w="270" w:type="dxa"/>
            <w:shd w:val="clear" w:color="auto" w:fill="auto"/>
          </w:tcPr>
          <w:p w14:paraId="0654767B" w14:textId="77777777" w:rsidR="002A5683" w:rsidRPr="00920947" w:rsidRDefault="002A5683" w:rsidP="002A568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687F0" w14:textId="2A744F9E" w:rsidR="002A5683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</w:t>
            </w:r>
            <w:r w:rsidR="002F7BDB">
              <w:rPr>
                <w:rFonts w:asciiTheme="majorBidi" w:hAnsiTheme="majorBidi" w:cstheme="majorBidi"/>
                <w:sz w:val="28"/>
                <w:szCs w:val="28"/>
              </w:rPr>
              <w:t>8,766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6F209" w14:textId="298DE4FD" w:rsidR="002A5683" w:rsidRPr="00920947" w:rsidRDefault="002A5683" w:rsidP="002A568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7009A1" w14:textId="7A274125" w:rsidR="002A5683" w:rsidRPr="00920947" w:rsidRDefault="002F7BDB" w:rsidP="002A56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E2E77" w14:textId="77777777" w:rsidR="002A5683" w:rsidRPr="00920947" w:rsidRDefault="002A5683" w:rsidP="002A568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B98849" w14:textId="71CBB421" w:rsidR="002A5683" w:rsidRPr="00920947" w:rsidRDefault="00764700" w:rsidP="002A56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2,699,273</w:t>
            </w:r>
          </w:p>
        </w:tc>
      </w:tr>
      <w:tr w:rsidR="00764700" w14:paraId="4E250547" w14:textId="77777777" w:rsidTr="00471D98">
        <w:tc>
          <w:tcPr>
            <w:tcW w:w="2700" w:type="dxa"/>
            <w:hideMark/>
          </w:tcPr>
          <w:p w14:paraId="09E18505" w14:textId="77777777" w:rsidR="00764700" w:rsidRPr="0013099F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8D2FB" w14:textId="7C9694C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</w:t>
            </w:r>
            <w:r w:rsidR="00735A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5A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26286454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2FB17" w14:textId="36DBE312" w:rsidR="00764700" w:rsidRPr="000C6CC6" w:rsidRDefault="00764700" w:rsidP="000C6CC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6C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</w:t>
            </w:r>
            <w:r w:rsidR="002F7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F45DC" w14:textId="2A061792" w:rsidR="00764700" w:rsidRPr="000C6CC6" w:rsidRDefault="00764700" w:rsidP="000C6CC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C7FBEF" w14:textId="43086A4F" w:rsidR="00764700" w:rsidRPr="00920947" w:rsidRDefault="002F7BDB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8F90F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178A65" w14:textId="232F00CD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2,699,273</w:t>
            </w:r>
          </w:p>
        </w:tc>
      </w:tr>
      <w:tr w:rsidR="00764700" w:rsidRPr="008C76DE" w14:paraId="341EA35D" w14:textId="77777777" w:rsidTr="00471D98">
        <w:tc>
          <w:tcPr>
            <w:tcW w:w="2700" w:type="dxa"/>
          </w:tcPr>
          <w:p w14:paraId="7D4864A8" w14:textId="7777777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8880" w14:textId="77777777" w:rsidR="00764700" w:rsidRPr="00813060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464B73" w14:textId="7777777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4B1F7A9" w14:textId="769DC2C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C7E36B" w14:textId="412788A5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C7FD9" w14:textId="77777777" w:rsidR="00764700" w:rsidRPr="00813060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18AF7" w14:textId="7777777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E51E" w14:textId="77777777" w:rsidR="00764700" w:rsidRPr="00813060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606B7" w14:paraId="27953EB1" w14:textId="77777777" w:rsidTr="00785E42">
        <w:tc>
          <w:tcPr>
            <w:tcW w:w="4140" w:type="dxa"/>
            <w:gridSpan w:val="2"/>
            <w:hideMark/>
          </w:tcPr>
          <w:p w14:paraId="149691C0" w14:textId="1F3FB377" w:rsidR="00B606B7" w:rsidRPr="00920947" w:rsidRDefault="00B606B7" w:rsidP="00B606B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3E6A74FE" w14:textId="77777777" w:rsidR="00B606B7" w:rsidRPr="00920947" w:rsidRDefault="00B606B7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8D24EC" w14:textId="2CC937B2" w:rsidR="00B606B7" w:rsidRPr="00920947" w:rsidRDefault="00B606B7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05648C" w14:textId="5A76E071" w:rsidR="00B606B7" w:rsidRPr="00920947" w:rsidRDefault="00B606B7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EF288D" w14:textId="77777777" w:rsidR="00B606B7" w:rsidRPr="00920947" w:rsidRDefault="00B606B7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36CF6" w14:textId="77777777" w:rsidR="00B606B7" w:rsidRPr="00920947" w:rsidRDefault="00B606B7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7D4A3" w14:textId="77777777" w:rsidR="00B606B7" w:rsidRPr="00920947" w:rsidRDefault="00B606B7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64700" w14:paraId="29436FEF" w14:textId="77777777" w:rsidTr="00471D98">
        <w:tc>
          <w:tcPr>
            <w:tcW w:w="2700" w:type="dxa"/>
          </w:tcPr>
          <w:p w14:paraId="2392DF19" w14:textId="292EDE6C" w:rsidR="00764700" w:rsidRPr="0013099F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548590E8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D60646B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620FAF" w14:textId="1516F923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41131E" w14:textId="4ACE2B5B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87157A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4FD046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F5D6F0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700" w14:paraId="3C5EFA65" w14:textId="77777777" w:rsidTr="00471D98">
        <w:tc>
          <w:tcPr>
            <w:tcW w:w="2700" w:type="dxa"/>
            <w:hideMark/>
          </w:tcPr>
          <w:p w14:paraId="463DC1D7" w14:textId="77777777" w:rsidR="00764700" w:rsidRPr="0013099F" w:rsidRDefault="00764700" w:rsidP="005A438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2347D" w14:textId="4D2BED41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  <w:tc>
          <w:tcPr>
            <w:tcW w:w="270" w:type="dxa"/>
            <w:shd w:val="clear" w:color="auto" w:fill="auto"/>
          </w:tcPr>
          <w:p w14:paraId="16EE240D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D7E53" w14:textId="2A9108AE" w:rsidR="00764700" w:rsidRPr="00920947" w:rsidRDefault="00764700" w:rsidP="007647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67A31" w14:textId="14DE660B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AA92F" w14:textId="6E6B2EDC" w:rsidR="00764700" w:rsidRPr="00920947" w:rsidRDefault="002101B2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91B75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F37DE" w14:textId="4E4E7CC5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</w:t>
            </w:r>
            <w:r w:rsidR="006B26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64700" w14:paraId="524166C0" w14:textId="77777777" w:rsidTr="00471D98">
        <w:tc>
          <w:tcPr>
            <w:tcW w:w="2700" w:type="dxa"/>
            <w:hideMark/>
          </w:tcPr>
          <w:p w14:paraId="22B8B7C1" w14:textId="77777777" w:rsidR="00764700" w:rsidRPr="00920947" w:rsidRDefault="00764700" w:rsidP="00764700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E3065" w14:textId="5E382284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1,422</w:t>
            </w:r>
          </w:p>
        </w:tc>
        <w:tc>
          <w:tcPr>
            <w:tcW w:w="270" w:type="dxa"/>
            <w:shd w:val="clear" w:color="auto" w:fill="auto"/>
          </w:tcPr>
          <w:p w14:paraId="4C8A2651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A4887" w14:textId="122D17D9" w:rsidR="00764700" w:rsidRPr="000C6CC6" w:rsidRDefault="00764700" w:rsidP="000C6C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C6C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18493" w14:textId="41E4172F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7BDF1" w14:textId="530266DB" w:rsidR="00764700" w:rsidRPr="00920947" w:rsidRDefault="002101B2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E856B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D11C8E" w14:textId="37F98199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</w:t>
            </w:r>
            <w:r w:rsidR="006B2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764700" w:rsidRPr="008C76DE" w14:paraId="07272858" w14:textId="77777777" w:rsidTr="00471D98">
        <w:tc>
          <w:tcPr>
            <w:tcW w:w="2700" w:type="dxa"/>
          </w:tcPr>
          <w:p w14:paraId="320FB48F" w14:textId="7777777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1F8E9F81" w14:textId="77777777" w:rsidR="00764700" w:rsidRPr="00813060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58CBB9" w14:textId="7777777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F180F07" w14:textId="6AECC545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627A5C" w14:textId="309D56CF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CD5A5" w14:textId="77777777" w:rsidR="00764700" w:rsidRPr="00813060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9CD397" w14:textId="77777777" w:rsidR="00764700" w:rsidRPr="00813060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B6E079F" w14:textId="77777777" w:rsidR="00764700" w:rsidRPr="00813060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64700" w14:paraId="4C1ABC09" w14:textId="77777777" w:rsidTr="00471D98">
        <w:tc>
          <w:tcPr>
            <w:tcW w:w="2700" w:type="dxa"/>
            <w:hideMark/>
          </w:tcPr>
          <w:p w14:paraId="044379AF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B9FED84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D30373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C3A622C" w14:textId="218C422A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58A3AB" w14:textId="7905527C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08BCCE9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40CECD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74A653E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700" w14:paraId="1BFBE38F" w14:textId="77777777" w:rsidTr="00471D98">
        <w:tc>
          <w:tcPr>
            <w:tcW w:w="2700" w:type="dxa"/>
            <w:hideMark/>
          </w:tcPr>
          <w:p w14:paraId="38AC8E2B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4ED6ECD9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B5CADA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7B7799" w14:textId="66382379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C91106" w14:textId="46D5070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9F043F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72C265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9890E7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700" w14:paraId="5B008604" w14:textId="77777777" w:rsidTr="00471D98">
        <w:tc>
          <w:tcPr>
            <w:tcW w:w="2700" w:type="dxa"/>
            <w:hideMark/>
          </w:tcPr>
          <w:p w14:paraId="29559F52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หลักทรัพย์เพื่อค้า </w:t>
            </w:r>
          </w:p>
        </w:tc>
        <w:tc>
          <w:tcPr>
            <w:tcW w:w="1440" w:type="dxa"/>
            <w:shd w:val="clear" w:color="auto" w:fill="auto"/>
          </w:tcPr>
          <w:p w14:paraId="54CDD35F" w14:textId="77B4BB90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2,530,465</w:t>
            </w:r>
          </w:p>
        </w:tc>
        <w:tc>
          <w:tcPr>
            <w:tcW w:w="270" w:type="dxa"/>
            <w:shd w:val="clear" w:color="auto" w:fill="auto"/>
          </w:tcPr>
          <w:p w14:paraId="53FD51F3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6841D1" w14:textId="0CA3321F" w:rsidR="00764700" w:rsidRPr="00920947" w:rsidRDefault="00764700" w:rsidP="00764700">
            <w:pPr>
              <w:tabs>
                <w:tab w:val="clear" w:pos="907"/>
              </w:tabs>
              <w:spacing w:line="240" w:lineRule="auto"/>
              <w:ind w:right="-200" w:firstLine="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(1,016,848)</w:t>
            </w:r>
          </w:p>
        </w:tc>
        <w:tc>
          <w:tcPr>
            <w:tcW w:w="270" w:type="dxa"/>
            <w:shd w:val="clear" w:color="auto" w:fill="auto"/>
          </w:tcPr>
          <w:p w14:paraId="092068F9" w14:textId="1CA8238B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B67E02A" w14:textId="6BC67612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7,979</w:t>
            </w:r>
          </w:p>
        </w:tc>
        <w:tc>
          <w:tcPr>
            <w:tcW w:w="270" w:type="dxa"/>
            <w:shd w:val="clear" w:color="auto" w:fill="auto"/>
          </w:tcPr>
          <w:p w14:paraId="1B0F7E95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77CD01" w14:textId="37AC9430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1,521,596</w:t>
            </w:r>
          </w:p>
        </w:tc>
      </w:tr>
      <w:tr w:rsidR="00764700" w14:paraId="733DDCF5" w14:textId="77777777" w:rsidTr="00471D98">
        <w:tc>
          <w:tcPr>
            <w:tcW w:w="2700" w:type="dxa"/>
            <w:hideMark/>
          </w:tcPr>
          <w:p w14:paraId="1D713D85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51E731" w14:textId="51C2B2CB" w:rsidR="00764700" w:rsidRPr="009C758D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75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2,530,465</w:t>
            </w:r>
          </w:p>
        </w:tc>
        <w:tc>
          <w:tcPr>
            <w:tcW w:w="270" w:type="dxa"/>
            <w:shd w:val="clear" w:color="auto" w:fill="auto"/>
          </w:tcPr>
          <w:p w14:paraId="69D82FBF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5DF01" w14:textId="7D65EF10" w:rsidR="00764700" w:rsidRPr="002A5683" w:rsidRDefault="00764700" w:rsidP="00764700">
            <w:pPr>
              <w:tabs>
                <w:tab w:val="clear" w:pos="907"/>
              </w:tabs>
              <w:spacing w:line="240" w:lineRule="auto"/>
              <w:ind w:right="-200" w:firstLine="2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(1,016,848)</w:t>
            </w:r>
          </w:p>
        </w:tc>
        <w:tc>
          <w:tcPr>
            <w:tcW w:w="270" w:type="dxa"/>
            <w:shd w:val="clear" w:color="auto" w:fill="auto"/>
          </w:tcPr>
          <w:p w14:paraId="3663B45A" w14:textId="36F7E62B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AAA80" w14:textId="2DF06E90" w:rsidR="00764700" w:rsidRPr="009C758D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7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7,979</w:t>
            </w:r>
          </w:p>
        </w:tc>
        <w:tc>
          <w:tcPr>
            <w:tcW w:w="270" w:type="dxa"/>
            <w:shd w:val="clear" w:color="auto" w:fill="auto"/>
          </w:tcPr>
          <w:p w14:paraId="763BC71D" w14:textId="77777777" w:rsidR="00764700" w:rsidRPr="009C758D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52A2D6" w14:textId="547627CF" w:rsidR="00764700" w:rsidRPr="009C758D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7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1,521,596</w:t>
            </w:r>
          </w:p>
        </w:tc>
      </w:tr>
      <w:tr w:rsidR="00764700" w:rsidRPr="008C76DE" w14:paraId="196B615C" w14:textId="77777777" w:rsidTr="00471D98">
        <w:tc>
          <w:tcPr>
            <w:tcW w:w="2700" w:type="dxa"/>
          </w:tcPr>
          <w:p w14:paraId="27528E87" w14:textId="77777777" w:rsidR="00764700" w:rsidRPr="00ED3A69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29DB2" w14:textId="77777777" w:rsidR="00764700" w:rsidRPr="00ED3A69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A947BD2" w14:textId="77777777" w:rsidR="00764700" w:rsidRPr="00ED3A69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29D046F" w14:textId="25ACA075" w:rsidR="00764700" w:rsidRPr="00ED3A69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41020B3" w14:textId="16890BF9" w:rsidR="00764700" w:rsidRPr="00ED3A69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3D22" w14:textId="77777777" w:rsidR="00764700" w:rsidRPr="00ED3A69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0D0D7B" w14:textId="77777777" w:rsidR="00764700" w:rsidRPr="00ED3A69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AF024" w14:textId="77777777" w:rsidR="00764700" w:rsidRPr="00ED3A69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64700" w14:paraId="521C8AD0" w14:textId="77777777" w:rsidTr="00471D98">
        <w:tc>
          <w:tcPr>
            <w:tcW w:w="2700" w:type="dxa"/>
            <w:hideMark/>
          </w:tcPr>
          <w:p w14:paraId="4782B673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เงินลงทุนระยะยาวอื่น </w:t>
            </w:r>
          </w:p>
        </w:tc>
        <w:tc>
          <w:tcPr>
            <w:tcW w:w="1440" w:type="dxa"/>
            <w:shd w:val="clear" w:color="auto" w:fill="auto"/>
          </w:tcPr>
          <w:p w14:paraId="7C9E442C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663DF7B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179356" w14:textId="5D5F26E4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B1D8CE" w14:textId="7CBFD9E8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D72C2D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C6B648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4BAC44" w14:textId="77777777" w:rsidR="00764700" w:rsidRPr="00920947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64700" w14:paraId="527591BA" w14:textId="77777777" w:rsidTr="00471D98">
        <w:tc>
          <w:tcPr>
            <w:tcW w:w="2700" w:type="dxa"/>
            <w:hideMark/>
          </w:tcPr>
          <w:p w14:paraId="2C062CCC" w14:textId="77777777" w:rsidR="00764700" w:rsidRPr="00920947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162C8" w14:textId="517B3F49" w:rsidR="00764700" w:rsidRPr="004664E2" w:rsidRDefault="001E1352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4E2">
              <w:rPr>
                <w:rFonts w:asciiTheme="majorBidi" w:hAnsiTheme="majorBidi" w:cstheme="majorBidi"/>
                <w:sz w:val="28"/>
                <w:szCs w:val="28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14:paraId="5A5AEF70" w14:textId="77777777" w:rsidR="00764700" w:rsidRPr="004664E2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A59012" w14:textId="623E1B92" w:rsidR="00764700" w:rsidRPr="004664E2" w:rsidRDefault="00764700" w:rsidP="007647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C99C6D" w14:textId="0E7C4667" w:rsidR="00764700" w:rsidRPr="004664E2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2D465" w14:textId="0A9CC404" w:rsidR="00764700" w:rsidRPr="004664E2" w:rsidRDefault="00764700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 w:rsidR="001E1352" w:rsidRPr="0046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6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1AF584" w14:textId="77777777" w:rsidR="00764700" w:rsidRPr="004664E2" w:rsidRDefault="00764700" w:rsidP="007647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9A618" w14:textId="21236EEE" w:rsidR="00764700" w:rsidRPr="004664E2" w:rsidRDefault="001E1352" w:rsidP="007647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4E2"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</w:tr>
      <w:tr w:rsidR="004664E2" w14:paraId="250A9F70" w14:textId="77777777" w:rsidTr="00471D98">
        <w:tc>
          <w:tcPr>
            <w:tcW w:w="2700" w:type="dxa"/>
          </w:tcPr>
          <w:p w14:paraId="2C3EA585" w14:textId="7C243F80" w:rsidR="004664E2" w:rsidRPr="004664E2" w:rsidRDefault="004664E2" w:rsidP="004664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60ADB0" w14:textId="7E3FBF8F" w:rsidR="004664E2" w:rsidRDefault="004664E2" w:rsidP="004664E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14:paraId="69F438FD" w14:textId="77777777" w:rsidR="004664E2" w:rsidRPr="00920947" w:rsidRDefault="004664E2" w:rsidP="004664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B2C15" w14:textId="6EA4B9FF" w:rsidR="004664E2" w:rsidRPr="002A5683" w:rsidRDefault="004664E2" w:rsidP="004664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170A3A" w14:textId="77777777" w:rsidR="004664E2" w:rsidRPr="00920947" w:rsidRDefault="004664E2" w:rsidP="004664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F042C9" w14:textId="40805EF4" w:rsidR="004664E2" w:rsidRDefault="004664E2" w:rsidP="004664E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(111)</w:t>
            </w:r>
          </w:p>
        </w:tc>
        <w:tc>
          <w:tcPr>
            <w:tcW w:w="270" w:type="dxa"/>
            <w:shd w:val="clear" w:color="auto" w:fill="auto"/>
          </w:tcPr>
          <w:p w14:paraId="703F128D" w14:textId="77777777" w:rsidR="004664E2" w:rsidRPr="00920947" w:rsidRDefault="004664E2" w:rsidP="004664E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B79CE4" w14:textId="17C77F19" w:rsidR="004664E2" w:rsidRDefault="004664E2" w:rsidP="004664E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1,422</w:t>
            </w:r>
          </w:p>
        </w:tc>
      </w:tr>
    </w:tbl>
    <w:p w14:paraId="78D32EA2" w14:textId="6B50E2FE" w:rsidR="009616C9" w:rsidRDefault="009616C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  <w:br w:type="page"/>
      </w:r>
    </w:p>
    <w:tbl>
      <w:tblPr>
        <w:tblStyle w:val="TableGrid"/>
        <w:tblW w:w="90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35"/>
        <w:gridCol w:w="270"/>
        <w:gridCol w:w="1389"/>
        <w:gridCol w:w="269"/>
        <w:gridCol w:w="1343"/>
        <w:gridCol w:w="269"/>
        <w:gridCol w:w="1345"/>
      </w:tblGrid>
      <w:tr w:rsidR="001216B4" w14:paraId="10C0AC65" w14:textId="77777777" w:rsidTr="00471D98">
        <w:trPr>
          <w:tblHeader/>
        </w:trPr>
        <w:tc>
          <w:tcPr>
            <w:tcW w:w="2700" w:type="dxa"/>
          </w:tcPr>
          <w:p w14:paraId="71F2D388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0" w:type="dxa"/>
            <w:gridSpan w:val="7"/>
            <w:hideMark/>
          </w:tcPr>
          <w:p w14:paraId="0BA9EB9D" w14:textId="45D22FBE" w:rsidR="001216B4" w:rsidRPr="00920947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1216B4" w14:paraId="064E983D" w14:textId="77777777" w:rsidTr="00471D98">
        <w:trPr>
          <w:tblHeader/>
        </w:trPr>
        <w:tc>
          <w:tcPr>
            <w:tcW w:w="2700" w:type="dxa"/>
            <w:vAlign w:val="bottom"/>
            <w:hideMark/>
          </w:tcPr>
          <w:p w14:paraId="4AA267AC" w14:textId="77777777" w:rsidR="001216B4" w:rsidRPr="00920947" w:rsidRDefault="001216B4" w:rsidP="001803B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35" w:type="dxa"/>
            <w:vAlign w:val="bottom"/>
            <w:hideMark/>
          </w:tcPr>
          <w:p w14:paraId="5370082D" w14:textId="77777777" w:rsidR="001216B4" w:rsidRPr="00920947" w:rsidRDefault="001216B4" w:rsidP="001803B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BF68642" w14:textId="77777777" w:rsidR="001216B4" w:rsidRPr="00920947" w:rsidRDefault="001216B4" w:rsidP="001803B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0B8958A3" w14:textId="77777777" w:rsidR="001216B4" w:rsidRPr="00920947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9" w:type="dxa"/>
            <w:vAlign w:val="bottom"/>
          </w:tcPr>
          <w:p w14:paraId="2F1A23B5" w14:textId="77777777" w:rsidR="001216B4" w:rsidRPr="007E0CE6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9" w:type="dxa"/>
            <w:vAlign w:val="bottom"/>
          </w:tcPr>
          <w:p w14:paraId="18D89CF7" w14:textId="77777777" w:rsidR="001216B4" w:rsidRPr="00920947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43" w:type="dxa"/>
            <w:vAlign w:val="bottom"/>
            <w:hideMark/>
          </w:tcPr>
          <w:p w14:paraId="490A6AC6" w14:textId="77777777" w:rsidR="001216B4" w:rsidRPr="00920947" w:rsidRDefault="001216B4" w:rsidP="001803B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9" w:type="dxa"/>
            <w:vAlign w:val="bottom"/>
          </w:tcPr>
          <w:p w14:paraId="2FAF0CDD" w14:textId="77777777" w:rsidR="001216B4" w:rsidRPr="00920947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45" w:type="dxa"/>
            <w:vAlign w:val="bottom"/>
            <w:hideMark/>
          </w:tcPr>
          <w:p w14:paraId="698D5971" w14:textId="77777777" w:rsidR="001216B4" w:rsidRPr="00920947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EAD381D" w14:textId="77777777" w:rsidR="001216B4" w:rsidRPr="00920947" w:rsidRDefault="001216B4" w:rsidP="001803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E34F8" w14:paraId="689A895F" w14:textId="77777777" w:rsidTr="00471D98">
        <w:trPr>
          <w:tblHeader/>
        </w:trPr>
        <w:tc>
          <w:tcPr>
            <w:tcW w:w="2700" w:type="dxa"/>
          </w:tcPr>
          <w:p w14:paraId="10331EA0" w14:textId="77777777" w:rsidR="008E34F8" w:rsidRPr="00920947" w:rsidRDefault="008E34F8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20" w:type="dxa"/>
            <w:gridSpan w:val="7"/>
            <w:vAlign w:val="bottom"/>
            <w:hideMark/>
          </w:tcPr>
          <w:p w14:paraId="00B2DB7A" w14:textId="35500C45" w:rsidR="008E34F8" w:rsidRPr="00920947" w:rsidRDefault="008E34F8" w:rsidP="001803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216B4" w14:paraId="2118B040" w14:textId="77777777" w:rsidTr="00471D98">
        <w:tc>
          <w:tcPr>
            <w:tcW w:w="2700" w:type="dxa"/>
            <w:hideMark/>
          </w:tcPr>
          <w:p w14:paraId="0B94E83E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35" w:type="dxa"/>
          </w:tcPr>
          <w:p w14:paraId="6A9E5296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329F2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FD0080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093BAA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342CAB0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466AB5C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1C8D824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6B4" w:rsidRPr="00B17C14" w14:paraId="558B7980" w14:textId="77777777" w:rsidTr="00471D98">
        <w:tc>
          <w:tcPr>
            <w:tcW w:w="2700" w:type="dxa"/>
            <w:hideMark/>
          </w:tcPr>
          <w:p w14:paraId="4B2E528D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35" w:type="dxa"/>
          </w:tcPr>
          <w:p w14:paraId="4B21DA1E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CB98424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40F51B7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ABE9E09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DC1C730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036976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</w:tcPr>
          <w:p w14:paraId="33F1926F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6B4" w14:paraId="5C1BCAD6" w14:textId="77777777" w:rsidTr="00471D98">
        <w:tc>
          <w:tcPr>
            <w:tcW w:w="2700" w:type="dxa"/>
          </w:tcPr>
          <w:p w14:paraId="62C100C9" w14:textId="036848DD" w:rsidR="001216B4" w:rsidRPr="0013099F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5" w:type="dxa"/>
          </w:tcPr>
          <w:p w14:paraId="2147FE55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1F4B827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498FA1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517D6B4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E94683E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E6FFCD9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943E102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6B4" w14:paraId="3A85B555" w14:textId="77777777" w:rsidTr="00471D98">
        <w:tc>
          <w:tcPr>
            <w:tcW w:w="2700" w:type="dxa"/>
            <w:hideMark/>
          </w:tcPr>
          <w:p w14:paraId="31416E07" w14:textId="77777777" w:rsidR="001216B4" w:rsidRPr="0013099F" w:rsidRDefault="001216B4" w:rsidP="005A4383">
            <w:pPr>
              <w:pStyle w:val="ListParagraph"/>
              <w:numPr>
                <w:ilvl w:val="0"/>
                <w:numId w:val="26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626C6CE" w14:textId="094ED8F4" w:rsidR="001216B4" w:rsidRPr="00063B12" w:rsidRDefault="00B71FA3" w:rsidP="00B71F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59286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2F2CF4F" w14:textId="37DC866A" w:rsidR="001216B4" w:rsidRPr="00920947" w:rsidRDefault="00CF7F8B" w:rsidP="00CF7F8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07DF1E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1075E6F" w14:textId="7A835A3A" w:rsidR="001216B4" w:rsidRPr="00920947" w:rsidRDefault="00CF7F8B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BEAEAD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840017C" w14:textId="014AB33A" w:rsidR="001216B4" w:rsidRPr="00920947" w:rsidRDefault="00CF7F8B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1,302,891</w:t>
            </w:r>
          </w:p>
        </w:tc>
      </w:tr>
      <w:tr w:rsidR="001216B4" w14:paraId="4006F135" w14:textId="77777777" w:rsidTr="00471D98">
        <w:tc>
          <w:tcPr>
            <w:tcW w:w="2700" w:type="dxa"/>
            <w:hideMark/>
          </w:tcPr>
          <w:p w14:paraId="158C5D1F" w14:textId="77777777" w:rsidR="001216B4" w:rsidRPr="0013099F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DD2E7A" w14:textId="5211C196" w:rsidR="001216B4" w:rsidRPr="00CF7F8B" w:rsidRDefault="00B71FA3" w:rsidP="00B71F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F7F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4CCB58" w14:textId="77777777" w:rsidR="001216B4" w:rsidRPr="00CF7F8B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1E4AE" w14:textId="404C90DA" w:rsidR="001216B4" w:rsidRPr="00CF7F8B" w:rsidRDefault="00CF7F8B" w:rsidP="00CF7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4ECED6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61C99A" w14:textId="1579132B" w:rsidR="001216B4" w:rsidRPr="00920947" w:rsidRDefault="00CF7F8B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7FD4F6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9CE29" w14:textId="0AFA64AA" w:rsidR="001216B4" w:rsidRPr="00920947" w:rsidRDefault="00CF7F8B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1,302,891</w:t>
            </w:r>
          </w:p>
        </w:tc>
      </w:tr>
      <w:tr w:rsidR="001216B4" w:rsidRPr="008C76DE" w14:paraId="3C0512B5" w14:textId="77777777" w:rsidTr="00471D98">
        <w:tc>
          <w:tcPr>
            <w:tcW w:w="2700" w:type="dxa"/>
          </w:tcPr>
          <w:p w14:paraId="656050E6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6ECE" w14:textId="77777777" w:rsidR="001216B4" w:rsidRPr="00813060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03BA36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14:paraId="150BA09B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1D1EDD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0C34" w14:textId="77777777" w:rsidR="001216B4" w:rsidRPr="00813060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67F13EA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BB680" w14:textId="77777777" w:rsidR="001216B4" w:rsidRPr="00813060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7702D" w14:paraId="1E753058" w14:textId="77777777" w:rsidTr="00785E42">
        <w:tc>
          <w:tcPr>
            <w:tcW w:w="4135" w:type="dxa"/>
            <w:gridSpan w:val="2"/>
            <w:hideMark/>
          </w:tcPr>
          <w:p w14:paraId="350682D4" w14:textId="5719AE2B" w:rsidR="00E7702D" w:rsidRPr="00920947" w:rsidRDefault="00E7702D" w:rsidP="00E770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5D5DE2C" w14:textId="77777777" w:rsidR="00E7702D" w:rsidRPr="00920947" w:rsidRDefault="00E7702D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8B9320D" w14:textId="77777777" w:rsidR="00E7702D" w:rsidRPr="00920947" w:rsidRDefault="00E7702D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3C1DE0F" w14:textId="77777777" w:rsidR="00E7702D" w:rsidRPr="00920947" w:rsidRDefault="00E7702D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F70CE45" w14:textId="77777777" w:rsidR="00E7702D" w:rsidRPr="00920947" w:rsidRDefault="00E7702D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5A631B1" w14:textId="77777777" w:rsidR="00E7702D" w:rsidRPr="00920947" w:rsidRDefault="00E7702D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3CD1A41" w14:textId="77777777" w:rsidR="00E7702D" w:rsidRPr="00920947" w:rsidRDefault="00E7702D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16B4" w14:paraId="413228A6" w14:textId="77777777" w:rsidTr="00471D98">
        <w:tc>
          <w:tcPr>
            <w:tcW w:w="2700" w:type="dxa"/>
          </w:tcPr>
          <w:p w14:paraId="10CC55D8" w14:textId="18940323" w:rsidR="001216B4" w:rsidRPr="0013099F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5" w:type="dxa"/>
            <w:shd w:val="clear" w:color="auto" w:fill="auto"/>
          </w:tcPr>
          <w:p w14:paraId="0A0609F3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4B877E3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3DBF350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8123894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2E114A8D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865D352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</w:tcPr>
          <w:p w14:paraId="2568D14C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6B4" w14:paraId="25EA9B8C" w14:textId="77777777" w:rsidTr="00471D98">
        <w:tc>
          <w:tcPr>
            <w:tcW w:w="2700" w:type="dxa"/>
            <w:hideMark/>
          </w:tcPr>
          <w:p w14:paraId="74F984DB" w14:textId="77777777" w:rsidR="001216B4" w:rsidRPr="0013099F" w:rsidRDefault="001216B4" w:rsidP="005A4383">
            <w:pPr>
              <w:pStyle w:val="ListParagraph"/>
              <w:numPr>
                <w:ilvl w:val="0"/>
                <w:numId w:val="26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AAF5C" w14:textId="7F3FCED0" w:rsidR="001216B4" w:rsidRPr="00920947" w:rsidRDefault="00063B12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4ED6222E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1CAD" w14:textId="2CF48635" w:rsidR="001216B4" w:rsidRPr="00920947" w:rsidRDefault="00B71FA3" w:rsidP="00B71FA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5AC3C8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5AC92" w14:textId="172E595E" w:rsidR="001216B4" w:rsidRPr="00920947" w:rsidRDefault="00E442D0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8A1981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15A1B" w14:textId="6403B799" w:rsidR="001216B4" w:rsidRPr="00920947" w:rsidRDefault="00B71FA3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442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216B4" w14:paraId="7AFC7973" w14:textId="77777777" w:rsidTr="00471D98">
        <w:tc>
          <w:tcPr>
            <w:tcW w:w="2700" w:type="dxa"/>
            <w:hideMark/>
          </w:tcPr>
          <w:p w14:paraId="345E0641" w14:textId="77777777" w:rsidR="001216B4" w:rsidRPr="00920947" w:rsidRDefault="001216B4" w:rsidP="001803B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22AE87" w14:textId="6202496B" w:rsidR="001216B4" w:rsidRPr="00920947" w:rsidRDefault="00063B12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4B8E2C63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A669" w14:textId="3A0EF760" w:rsidR="001216B4" w:rsidRPr="00CF7F8B" w:rsidRDefault="00CF7F8B" w:rsidP="00CF7F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81D8D2" w14:textId="77777777" w:rsidR="001216B4" w:rsidRPr="00CF7F8B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67BF7E" w14:textId="41BD1B8E" w:rsidR="001216B4" w:rsidRPr="00CF7F8B" w:rsidRDefault="00E442D0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29F807" w14:textId="77777777" w:rsidR="001216B4" w:rsidRPr="00CF7F8B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1CE14E" w14:textId="1985C30A" w:rsidR="001216B4" w:rsidRPr="00CF7F8B" w:rsidRDefault="00CF7F8B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E442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216B4" w:rsidRPr="008C76DE" w14:paraId="4A77D9EB" w14:textId="77777777" w:rsidTr="00471D98">
        <w:tc>
          <w:tcPr>
            <w:tcW w:w="2700" w:type="dxa"/>
          </w:tcPr>
          <w:p w14:paraId="42CC3B52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highlight w:val="green"/>
              </w:rPr>
            </w:pPr>
          </w:p>
        </w:tc>
        <w:tc>
          <w:tcPr>
            <w:tcW w:w="1435" w:type="dxa"/>
            <w:shd w:val="clear" w:color="auto" w:fill="auto"/>
          </w:tcPr>
          <w:p w14:paraId="300C8D16" w14:textId="77777777" w:rsidR="001216B4" w:rsidRPr="00813060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C8D45BA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14:paraId="02B8EE61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0B9DB1D2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B69B5" w14:textId="77777777" w:rsidR="001216B4" w:rsidRPr="00813060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1FD319DE" w14:textId="77777777" w:rsidR="001216B4" w:rsidRPr="00813060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</w:tcPr>
          <w:p w14:paraId="00940B08" w14:textId="77777777" w:rsidR="001216B4" w:rsidRPr="00813060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16B4" w14:paraId="23136CD4" w14:textId="77777777" w:rsidTr="00471D98">
        <w:tc>
          <w:tcPr>
            <w:tcW w:w="2700" w:type="dxa"/>
            <w:hideMark/>
          </w:tcPr>
          <w:p w14:paraId="72EFE60F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5" w:type="dxa"/>
            <w:shd w:val="clear" w:color="auto" w:fill="auto"/>
          </w:tcPr>
          <w:p w14:paraId="7859C302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B23C8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8B87378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73284D5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781EA8BB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B3C0778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</w:tcPr>
          <w:p w14:paraId="58F7520C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6B4" w14:paraId="7CAF0D7F" w14:textId="77777777" w:rsidTr="00471D98">
        <w:tc>
          <w:tcPr>
            <w:tcW w:w="2700" w:type="dxa"/>
            <w:hideMark/>
          </w:tcPr>
          <w:p w14:paraId="06CBA7F5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เงินลงทุนระยะยาวอื่น </w:t>
            </w:r>
          </w:p>
        </w:tc>
        <w:tc>
          <w:tcPr>
            <w:tcW w:w="1435" w:type="dxa"/>
            <w:shd w:val="clear" w:color="auto" w:fill="auto"/>
          </w:tcPr>
          <w:p w14:paraId="4DF72224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CE5AB80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1F120F9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A8AB146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05BF827B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EFD5711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</w:tcPr>
          <w:p w14:paraId="7801EB5C" w14:textId="77777777" w:rsidR="001216B4" w:rsidRPr="00920947" w:rsidRDefault="001216B4" w:rsidP="001803B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16B4" w14:paraId="1541996D" w14:textId="77777777" w:rsidTr="00471D98">
        <w:tc>
          <w:tcPr>
            <w:tcW w:w="2700" w:type="dxa"/>
            <w:hideMark/>
          </w:tcPr>
          <w:p w14:paraId="62A5C2B0" w14:textId="77777777" w:rsidR="001216B4" w:rsidRPr="00920947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AB607" w14:textId="4345AEAE" w:rsidR="001216B4" w:rsidRPr="00D8265C" w:rsidRDefault="00063B12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5C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5D95E715" w14:textId="77777777" w:rsidR="001216B4" w:rsidRPr="00D8265C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ACF07D7" w14:textId="5FC38592" w:rsidR="001216B4" w:rsidRPr="00D8265C" w:rsidRDefault="00BE1411" w:rsidP="00BE14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26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36C9C92" w14:textId="77777777" w:rsidR="001216B4" w:rsidRPr="00D8265C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F623C" w14:textId="453FAB50" w:rsidR="001216B4" w:rsidRPr="00D8265C" w:rsidRDefault="00BE1411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(126)</w:t>
            </w:r>
          </w:p>
        </w:tc>
        <w:tc>
          <w:tcPr>
            <w:tcW w:w="269" w:type="dxa"/>
            <w:shd w:val="clear" w:color="auto" w:fill="auto"/>
          </w:tcPr>
          <w:p w14:paraId="31285F6E" w14:textId="77777777" w:rsidR="001216B4" w:rsidRPr="00D8265C" w:rsidRDefault="001216B4" w:rsidP="001803B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1CB4F" w14:textId="332FB50C" w:rsidR="001216B4" w:rsidRPr="00D8265C" w:rsidRDefault="00BE1411" w:rsidP="001803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5C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D8265C" w14:paraId="5E39D269" w14:textId="77777777" w:rsidTr="00471D98">
        <w:tc>
          <w:tcPr>
            <w:tcW w:w="2700" w:type="dxa"/>
          </w:tcPr>
          <w:p w14:paraId="084FE72A" w14:textId="5B05E0E4" w:rsidR="00D8265C" w:rsidRPr="000C7906" w:rsidRDefault="00D8265C" w:rsidP="00D82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79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3EED3" w14:textId="4711078B" w:rsidR="00D8265C" w:rsidRDefault="00D8265C" w:rsidP="00D826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20CE1A2D" w14:textId="77777777" w:rsidR="00D8265C" w:rsidRPr="00920947" w:rsidRDefault="00D8265C" w:rsidP="00D82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EFE33" w14:textId="735B27F3" w:rsidR="00D8265C" w:rsidRDefault="00D8265C" w:rsidP="00D826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FAB9CE" w14:textId="77777777" w:rsidR="00D8265C" w:rsidRPr="00920947" w:rsidRDefault="00D8265C" w:rsidP="00D82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6CE0E" w14:textId="0B1887EC" w:rsidR="00D8265C" w:rsidRDefault="00D8265C" w:rsidP="00D826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(126)</w:t>
            </w:r>
          </w:p>
        </w:tc>
        <w:tc>
          <w:tcPr>
            <w:tcW w:w="269" w:type="dxa"/>
            <w:shd w:val="clear" w:color="auto" w:fill="auto"/>
          </w:tcPr>
          <w:p w14:paraId="410BCE18" w14:textId="77777777" w:rsidR="00D8265C" w:rsidRPr="00920947" w:rsidRDefault="00D8265C" w:rsidP="00D8265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EE54D8" w14:textId="472318EA" w:rsidR="00D8265C" w:rsidRDefault="00D8265C" w:rsidP="00D826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</w:tr>
    </w:tbl>
    <w:p w14:paraId="3E9A5D45" w14:textId="77777777" w:rsidR="00113F24" w:rsidRPr="005E3A8A" w:rsidRDefault="00113F24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  <w:lang w:val="en-US"/>
        </w:rPr>
      </w:pPr>
      <w:r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  <w:cs/>
        </w:rPr>
        <w:br w:type="page"/>
      </w:r>
    </w:p>
    <w:p w14:paraId="66926256" w14:textId="1BAECD8E" w:rsidR="007C218E" w:rsidRDefault="007C218E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21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(ค) </w:t>
      </w:r>
      <w:r w:rsidRPr="007C21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C107EC7" w14:textId="77777777" w:rsidR="00574443" w:rsidRPr="00ED3A69" w:rsidRDefault="00574443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67F70CD" w14:textId="13F92368" w:rsidR="00574443" w:rsidRDefault="00574443" w:rsidP="00574443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44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D004AD" w14:textId="62504E04" w:rsidR="00574443" w:rsidRPr="00ED3A69" w:rsidRDefault="00574443" w:rsidP="00574443">
      <w:pPr>
        <w:pStyle w:val="Ang15"/>
        <w:rPr>
          <w:sz w:val="20"/>
          <w:szCs w:val="20"/>
        </w:rPr>
      </w:pPr>
    </w:p>
    <w:p w14:paraId="6E1FD49D" w14:textId="5EE99BAB" w:rsidR="00574443" w:rsidRPr="00574443" w:rsidRDefault="00574443" w:rsidP="00574443">
      <w:pPr>
        <w:pStyle w:val="Ang15"/>
      </w:pPr>
      <w:r w:rsidRPr="00574443">
        <w:rPr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62C7415" w14:textId="77777777" w:rsidR="00574443" w:rsidRPr="00ED3A69" w:rsidRDefault="00574443" w:rsidP="00574443">
      <w:pPr>
        <w:pStyle w:val="Ang15"/>
        <w:rPr>
          <w:sz w:val="20"/>
          <w:szCs w:val="20"/>
        </w:rPr>
      </w:pPr>
    </w:p>
    <w:p w14:paraId="026E3CF3" w14:textId="6846A1D5" w:rsidR="00574443" w:rsidRPr="00574443" w:rsidRDefault="00574443" w:rsidP="00574443">
      <w:pPr>
        <w:pStyle w:val="Ang15"/>
      </w:pPr>
      <w:r w:rsidRPr="00574443">
        <w:rPr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24D84B" w14:textId="77777777" w:rsidR="00574443" w:rsidRPr="00ED3A69" w:rsidRDefault="00574443" w:rsidP="00574443">
      <w:pPr>
        <w:pStyle w:val="Ang15"/>
        <w:rPr>
          <w:sz w:val="20"/>
          <w:szCs w:val="20"/>
        </w:rPr>
      </w:pPr>
    </w:p>
    <w:p w14:paraId="3DCDE23E" w14:textId="08F93E62" w:rsidR="00574443" w:rsidRDefault="00574443" w:rsidP="00574443">
      <w:pPr>
        <w:pStyle w:val="Ang15"/>
      </w:pPr>
      <w:r w:rsidRPr="00574443">
        <w:rPr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AF3E0B">
        <w:rPr>
          <w:spacing w:val="4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574443">
        <w:rPr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6B8432" w14:textId="29BB2112" w:rsidR="00887DF6" w:rsidRPr="00ED3A69" w:rsidRDefault="00887DF6" w:rsidP="00574443">
      <w:pPr>
        <w:pStyle w:val="Ang15"/>
        <w:rPr>
          <w:sz w:val="20"/>
          <w:szCs w:val="20"/>
        </w:rPr>
      </w:pPr>
    </w:p>
    <w:p w14:paraId="0AF07E24" w14:textId="6B2E9F53" w:rsidR="00887DF6" w:rsidRDefault="00887DF6" w:rsidP="00887DF6">
      <w:pPr>
        <w:pStyle w:val="Ang15"/>
        <w:rPr>
          <w:b/>
          <w:bCs/>
          <w:i/>
          <w:iCs/>
        </w:rPr>
      </w:pPr>
      <w:r w:rsidRPr="00887DF6">
        <w:rPr>
          <w:b/>
          <w:bCs/>
          <w:i/>
          <w:iCs/>
        </w:rPr>
        <w:t>(</w:t>
      </w:r>
      <w:r w:rsidRPr="00887DF6">
        <w:rPr>
          <w:b/>
          <w:bCs/>
          <w:i/>
          <w:iCs/>
          <w:cs/>
        </w:rPr>
        <w:t>ค</w:t>
      </w:r>
      <w:r w:rsidRPr="00887DF6">
        <w:rPr>
          <w:b/>
          <w:bCs/>
          <w:i/>
          <w:iCs/>
        </w:rPr>
        <w:t xml:space="preserve">.1) </w:t>
      </w:r>
      <w:r w:rsidRPr="00887DF6">
        <w:rPr>
          <w:b/>
          <w:bCs/>
          <w:i/>
          <w:iCs/>
          <w:cs/>
        </w:rPr>
        <w:t>ความเสี่ยงด้านเครดิต</w:t>
      </w:r>
    </w:p>
    <w:p w14:paraId="76A32FAE" w14:textId="6D692237" w:rsidR="00412F80" w:rsidRPr="00ED3A69" w:rsidRDefault="00412F80" w:rsidP="00887DF6">
      <w:pPr>
        <w:pStyle w:val="Ang15"/>
        <w:rPr>
          <w:b/>
          <w:bCs/>
          <w:sz w:val="20"/>
          <w:szCs w:val="20"/>
        </w:rPr>
      </w:pPr>
    </w:p>
    <w:p w14:paraId="7552897E" w14:textId="69C582E5" w:rsidR="00412F80" w:rsidRPr="00103973" w:rsidRDefault="008A0A07" w:rsidP="00B97BA8">
      <w:pPr>
        <w:pStyle w:val="Ang15"/>
        <w:ind w:left="990"/>
        <w:rPr>
          <w:cs/>
          <w:lang w:val="en-US"/>
        </w:rPr>
      </w:pPr>
      <w:r w:rsidRPr="008A0A07">
        <w:rPr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987DD7" w:rsidRPr="00987DD7">
        <w:rPr>
          <w:cs/>
        </w:rPr>
        <w:t>และเงินลงทุนในตราสารหนี้</w:t>
      </w:r>
      <w:r w:rsidR="007B4D93">
        <w:rPr>
          <w:rFonts w:hint="cs"/>
          <w:cs/>
        </w:rPr>
        <w:t>ของกลุ่มบริษัท</w:t>
      </w:r>
    </w:p>
    <w:p w14:paraId="02C4AA35" w14:textId="0A2BB7F7" w:rsidR="00313499" w:rsidRPr="00ED3A69" w:rsidRDefault="00313499">
      <w:pPr>
        <w:spacing w:line="240" w:lineRule="auto"/>
        <w:rPr>
          <w:rFonts w:ascii="Angsana New" w:hAnsi="Angsana New"/>
          <w:sz w:val="20"/>
          <w:szCs w:val="20"/>
        </w:rPr>
      </w:pPr>
    </w:p>
    <w:p w14:paraId="05796D4F" w14:textId="4050214C" w:rsidR="006B6A34" w:rsidRDefault="006B6A34" w:rsidP="00313499">
      <w:pPr>
        <w:pStyle w:val="Ang15"/>
        <w:ind w:left="990"/>
      </w:pPr>
      <w:r w:rsidRPr="006B6A34">
        <w:t>(</w:t>
      </w:r>
      <w:r w:rsidRPr="006B6A34">
        <w:rPr>
          <w:cs/>
        </w:rPr>
        <w:t>ค.</w:t>
      </w:r>
      <w:r w:rsidRPr="006B6A34">
        <w:t xml:space="preserve">1.1) </w:t>
      </w:r>
      <w:r w:rsidRPr="006B6A34">
        <w:rPr>
          <w:cs/>
        </w:rPr>
        <w:t>ลูกหนี้การค้า</w:t>
      </w:r>
    </w:p>
    <w:p w14:paraId="6239AAC2" w14:textId="5958B62F" w:rsidR="006B6A34" w:rsidRPr="00933D8A" w:rsidRDefault="006B6A34" w:rsidP="00887DF6">
      <w:pPr>
        <w:pStyle w:val="Ang15"/>
        <w:rPr>
          <w:sz w:val="20"/>
          <w:szCs w:val="20"/>
        </w:rPr>
      </w:pPr>
    </w:p>
    <w:p w14:paraId="08C32235" w14:textId="7ACB4306" w:rsidR="00933D8A" w:rsidRDefault="006B6A34" w:rsidP="00933D8A">
      <w:pPr>
        <w:pStyle w:val="Ang15"/>
        <w:tabs>
          <w:tab w:val="left" w:pos="1710"/>
        </w:tabs>
        <w:ind w:left="1620"/>
      </w:pPr>
      <w:r w:rsidRPr="00AC4021">
        <w:rPr>
          <w:spacing w:val="4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>
        <w:rPr>
          <w:cs/>
        </w:rPr>
        <w:t>แต่ละราย อย่างไรก็ตาม ผู้บริหารต้องพิจารณาถึงปัจจัยอื่น</w:t>
      </w:r>
      <w:r w:rsidR="00036BB9">
        <w:rPr>
          <w:rFonts w:hint="cs"/>
          <w:cs/>
        </w:rPr>
        <w:t xml:space="preserve"> </w:t>
      </w:r>
      <w:r>
        <w:rPr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</w:t>
      </w:r>
      <w:r w:rsidRPr="00BF3AF4">
        <w:rPr>
          <w:cs/>
        </w:rPr>
        <w:t xml:space="preserve">ข้อ </w:t>
      </w:r>
      <w:r w:rsidRPr="00BF3AF4">
        <w:t>2</w:t>
      </w:r>
      <w:r w:rsidR="00EE7549" w:rsidRPr="00BF3AF4">
        <w:rPr>
          <w:lang w:val="en-US"/>
        </w:rPr>
        <w:t>4</w:t>
      </w:r>
      <w:r w:rsidRPr="00BF3AF4">
        <w:t>(</w:t>
      </w:r>
      <w:r w:rsidR="00103973" w:rsidRPr="00BF3AF4">
        <w:rPr>
          <w:rFonts w:hint="cs"/>
          <w:cs/>
        </w:rPr>
        <w:t>ค</w:t>
      </w:r>
      <w:r w:rsidRPr="00BF3AF4">
        <w:rPr>
          <w:cs/>
        </w:rPr>
        <w:t>)</w:t>
      </w:r>
      <w:r w:rsidR="00933D8A">
        <w:br w:type="page"/>
      </w:r>
    </w:p>
    <w:p w14:paraId="4103FE35" w14:textId="2D8EF970" w:rsidR="006B6A34" w:rsidRDefault="006B6A34" w:rsidP="003946C6">
      <w:pPr>
        <w:pStyle w:val="Ang15"/>
        <w:ind w:left="1620"/>
      </w:pPr>
      <w:r>
        <w:rPr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</w:t>
      </w:r>
      <w:r w:rsidR="004D39CB">
        <w:rPr>
          <w:rFonts w:hint="cs"/>
          <w:cs/>
        </w:rPr>
        <w:t>ทบทวน</w:t>
      </w:r>
      <w:r>
        <w:rPr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="006C151B">
        <w:rPr>
          <w:rFonts w:hint="cs"/>
          <w:cs/>
        </w:rPr>
        <w:t>ประจำ</w:t>
      </w:r>
      <w:r>
        <w:rPr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3BFE83" w14:textId="77777777" w:rsidR="006B6A34" w:rsidRPr="00933D8A" w:rsidRDefault="006B6A34" w:rsidP="00313499">
      <w:pPr>
        <w:pStyle w:val="Ang15"/>
        <w:ind w:left="990"/>
        <w:rPr>
          <w:sz w:val="20"/>
          <w:szCs w:val="20"/>
          <w:lang w:val="en-US"/>
        </w:rPr>
      </w:pPr>
    </w:p>
    <w:p w14:paraId="2D5B8B3E" w14:textId="5F7A1547" w:rsidR="00F40829" w:rsidRDefault="006B6A34" w:rsidP="00F40829">
      <w:pPr>
        <w:pStyle w:val="Ang15"/>
        <w:ind w:left="1620"/>
        <w:rPr>
          <w:sz w:val="20"/>
          <w:szCs w:val="20"/>
          <w:lang w:val="en-US"/>
        </w:rPr>
      </w:pPr>
      <w:r>
        <w:rPr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EE7549">
        <w:rPr>
          <w:lang w:val="en-US"/>
        </w:rPr>
        <w:t>75</w:t>
      </w:r>
      <w:r w:rsidR="00AF1FCA">
        <w:rPr>
          <w:lang w:val="en-US"/>
        </w:rPr>
        <w:t xml:space="preserve"> </w:t>
      </w:r>
      <w:r w:rsidR="00AF1FCA">
        <w:rPr>
          <w:rFonts w:hint="cs"/>
          <w:cs/>
          <w:lang w:val="en-US"/>
        </w:rPr>
        <w:t>วัน</w:t>
      </w:r>
    </w:p>
    <w:p w14:paraId="53B198EF" w14:textId="77777777" w:rsidR="008A1908" w:rsidRPr="00F40829" w:rsidRDefault="008A1908" w:rsidP="00F40829">
      <w:pPr>
        <w:pStyle w:val="Ang15"/>
        <w:ind w:left="1620"/>
        <w:rPr>
          <w:sz w:val="20"/>
          <w:szCs w:val="20"/>
          <w:cs/>
        </w:rPr>
      </w:pPr>
    </w:p>
    <w:p w14:paraId="3B521486" w14:textId="7F692CE5" w:rsidR="006B6A34" w:rsidRDefault="006B6A34" w:rsidP="00234719">
      <w:pPr>
        <w:pStyle w:val="Ang15"/>
        <w:ind w:left="1620"/>
      </w:pPr>
      <w:r>
        <w:rPr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266E986" w14:textId="5966BE9B" w:rsidR="006B6A34" w:rsidRDefault="006B6A34" w:rsidP="00FD602B">
      <w:pPr>
        <w:pStyle w:val="Bo-Blankline"/>
      </w:pPr>
    </w:p>
    <w:tbl>
      <w:tblPr>
        <w:tblStyle w:val="TableGrid"/>
        <w:tblW w:w="801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10"/>
        <w:gridCol w:w="270"/>
        <w:gridCol w:w="1710"/>
      </w:tblGrid>
      <w:tr w:rsidR="006E1D72" w:rsidRPr="00E76E4E" w14:paraId="71465264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6C11F58B" w14:textId="25E348EB" w:rsidR="006E1D72" w:rsidRPr="00E76E4E" w:rsidRDefault="006E1D72" w:rsidP="00106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C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5C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C5C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C5C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05B555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A3DA4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EBAC85" w14:textId="349D53CF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76E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E1D72" w:rsidRPr="00E76E4E" w14:paraId="716756E8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31D3ABA2" w14:textId="77777777" w:rsidR="006E1D72" w:rsidRPr="00E76E4E" w:rsidRDefault="006E1D72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06C2F82" w14:textId="77777777" w:rsidR="006E1D72" w:rsidRPr="00E76E4E" w:rsidRDefault="006E1D72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76E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1D72" w:rsidRPr="00E76E4E" w14:paraId="7541AD5E" w14:textId="77777777" w:rsidTr="000D72EC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47DE377" w14:textId="77777777" w:rsidR="006E1D72" w:rsidRPr="00E76E4E" w:rsidRDefault="006E1D72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3690" w:type="dxa"/>
            <w:gridSpan w:val="3"/>
            <w:vAlign w:val="bottom"/>
          </w:tcPr>
          <w:p w14:paraId="0C8C1657" w14:textId="77777777" w:rsidR="006E1D72" w:rsidRPr="00E76E4E" w:rsidRDefault="006E1D72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E1D72" w:rsidRPr="00E76E4E" w14:paraId="5E5879A9" w14:textId="77777777" w:rsidTr="000D72EC">
        <w:trPr>
          <w:trHeight w:val="20"/>
        </w:trPr>
        <w:tc>
          <w:tcPr>
            <w:tcW w:w="4320" w:type="dxa"/>
          </w:tcPr>
          <w:p w14:paraId="73A4DDF7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16E43F73" w14:textId="65062FB8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4D62D5D9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3B2D313" w14:textId="6771A2B7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1,717,970</w:t>
            </w:r>
          </w:p>
        </w:tc>
      </w:tr>
      <w:tr w:rsidR="006E1D72" w:rsidRPr="00E76E4E" w14:paraId="51D06058" w14:textId="77777777" w:rsidTr="000D72EC">
        <w:trPr>
          <w:trHeight w:val="20"/>
        </w:trPr>
        <w:tc>
          <w:tcPr>
            <w:tcW w:w="4320" w:type="dxa"/>
          </w:tcPr>
          <w:p w14:paraId="0340289B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  <w:shd w:val="clear" w:color="auto" w:fill="auto"/>
          </w:tcPr>
          <w:p w14:paraId="4F627E7A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15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AE2B2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0F77F03" w14:textId="77777777" w:rsidR="006E1D72" w:rsidRPr="00E76E4E" w:rsidRDefault="006E1D72" w:rsidP="00F06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D72" w:rsidRPr="00E76E4E" w14:paraId="5C33FFCD" w14:textId="77777777" w:rsidTr="000D72EC">
        <w:trPr>
          <w:trHeight w:val="20"/>
        </w:trPr>
        <w:tc>
          <w:tcPr>
            <w:tcW w:w="4320" w:type="dxa"/>
          </w:tcPr>
          <w:p w14:paraId="420CEA08" w14:textId="001BA4D9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047B1B7D" w14:textId="6D1006DF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01DA3114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A997541" w14:textId="18994AD6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1,119,224</w:t>
            </w:r>
          </w:p>
        </w:tc>
      </w:tr>
      <w:tr w:rsidR="006E1D72" w:rsidRPr="00E76E4E" w14:paraId="75DFD245" w14:textId="77777777" w:rsidTr="000D72EC">
        <w:trPr>
          <w:trHeight w:val="20"/>
        </w:trPr>
        <w:tc>
          <w:tcPr>
            <w:tcW w:w="4320" w:type="dxa"/>
          </w:tcPr>
          <w:p w14:paraId="51E94D5D" w14:textId="60B2ABE1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7E49C638" w14:textId="4E104DBA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F463F96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025766" w14:textId="34E5B0E5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1,099,436</w:t>
            </w:r>
          </w:p>
        </w:tc>
      </w:tr>
      <w:tr w:rsidR="006E1D72" w:rsidRPr="00E76E4E" w14:paraId="7A2D2C21" w14:textId="77777777" w:rsidTr="000D72EC">
        <w:trPr>
          <w:trHeight w:val="20"/>
        </w:trPr>
        <w:tc>
          <w:tcPr>
            <w:tcW w:w="4320" w:type="dxa"/>
          </w:tcPr>
          <w:p w14:paraId="2692A8C3" w14:textId="000D545E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636118E1" w14:textId="49A76777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F0459FD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4FD081E" w14:textId="151B783B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897,281</w:t>
            </w:r>
          </w:p>
        </w:tc>
      </w:tr>
      <w:tr w:rsidR="006E1D72" w:rsidRPr="00E76E4E" w14:paraId="6FB420E8" w14:textId="77777777" w:rsidTr="000D72EC">
        <w:trPr>
          <w:trHeight w:val="20"/>
        </w:trPr>
        <w:tc>
          <w:tcPr>
            <w:tcW w:w="4320" w:type="dxa"/>
          </w:tcPr>
          <w:p w14:paraId="3202E7E6" w14:textId="78BB411E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4872A69" w14:textId="3639198C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72DF67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1F1436B" w14:textId="7317F092" w:rsidR="006E1D72" w:rsidRPr="00E76E4E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614,397</w:t>
            </w:r>
          </w:p>
        </w:tc>
      </w:tr>
      <w:tr w:rsidR="006E1D72" w:rsidRPr="00E76E4E" w14:paraId="66A5428E" w14:textId="77777777" w:rsidTr="000D72EC">
        <w:trPr>
          <w:trHeight w:val="20"/>
        </w:trPr>
        <w:tc>
          <w:tcPr>
            <w:tcW w:w="4320" w:type="dxa"/>
          </w:tcPr>
          <w:p w14:paraId="6C5F5798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0B0510A" w14:textId="6DD30D10" w:rsidR="006E1D72" w:rsidRPr="00601674" w:rsidRDefault="00F06D7D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48D9" w:rsidRPr="00601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,080</w:t>
            </w:r>
          </w:p>
        </w:tc>
        <w:tc>
          <w:tcPr>
            <w:tcW w:w="270" w:type="dxa"/>
          </w:tcPr>
          <w:p w14:paraId="2721B8FD" w14:textId="77777777" w:rsidR="006E1D72" w:rsidRPr="00601674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3C278E8" w14:textId="18EBBD46" w:rsidR="006E1D72" w:rsidRPr="00601674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5,448,308</w:t>
            </w:r>
          </w:p>
        </w:tc>
      </w:tr>
      <w:tr w:rsidR="006E1D72" w:rsidRPr="00E76E4E" w14:paraId="40B5A010" w14:textId="77777777" w:rsidTr="000D72EC">
        <w:trPr>
          <w:trHeight w:val="20"/>
        </w:trPr>
        <w:tc>
          <w:tcPr>
            <w:tcW w:w="4320" w:type="dxa"/>
          </w:tcPr>
          <w:p w14:paraId="6CF73F77" w14:textId="37D0A266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85421F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4A9810" w14:textId="4ECE7B53" w:rsidR="006E1D72" w:rsidRPr="00E76E4E" w:rsidRDefault="004F48D9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883F1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DAA7E21" w14:textId="26C8E2F9" w:rsidR="006E1D72" w:rsidRPr="00E76E4E" w:rsidRDefault="004F48D9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1D72" w:rsidRPr="00E76E4E" w14:paraId="512D05CF" w14:textId="77777777" w:rsidTr="000D72EC">
        <w:trPr>
          <w:trHeight w:val="20"/>
        </w:trPr>
        <w:tc>
          <w:tcPr>
            <w:tcW w:w="4320" w:type="dxa"/>
          </w:tcPr>
          <w:p w14:paraId="12CA6B32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F076C" w14:textId="1416A32E" w:rsidR="006E1D72" w:rsidRPr="000D72EC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</w:t>
            </w:r>
          </w:p>
        </w:tc>
        <w:tc>
          <w:tcPr>
            <w:tcW w:w="270" w:type="dxa"/>
          </w:tcPr>
          <w:p w14:paraId="764CA527" w14:textId="77777777" w:rsidR="006E1D72" w:rsidRPr="000D72EC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8D129" w14:textId="4725ECB2" w:rsidR="006E1D72" w:rsidRPr="000D72EC" w:rsidRDefault="004F48D9" w:rsidP="000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5,448,308</w:t>
            </w:r>
          </w:p>
        </w:tc>
      </w:tr>
      <w:tr w:rsidR="006E1D72" w:rsidRPr="00E76E4E" w14:paraId="687C0CDC" w14:textId="77777777" w:rsidTr="000D72EC">
        <w:trPr>
          <w:trHeight w:val="20"/>
        </w:trPr>
        <w:tc>
          <w:tcPr>
            <w:tcW w:w="4320" w:type="dxa"/>
          </w:tcPr>
          <w:p w14:paraId="4744B00A" w14:textId="77777777" w:rsidR="006E1D72" w:rsidRPr="004746FE" w:rsidRDefault="006E1D72" w:rsidP="00106D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122414E" w14:textId="77777777" w:rsidR="006E1D72" w:rsidRPr="004746FE" w:rsidRDefault="006E1D72" w:rsidP="00106DCF">
            <w:pPr>
              <w:tabs>
                <w:tab w:val="decimal" w:pos="15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3026BB" w14:textId="77777777" w:rsidR="006E1D72" w:rsidRPr="004746FE" w:rsidRDefault="006E1D72" w:rsidP="00106D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44A7BCB" w14:textId="77777777" w:rsidR="006E1D72" w:rsidRPr="004746FE" w:rsidRDefault="006E1D72" w:rsidP="00106DCF">
            <w:pPr>
              <w:tabs>
                <w:tab w:val="decimal" w:pos="156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E1D72" w:rsidRPr="00E76E4E" w14:paraId="7849E4DB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7A064656" w14:textId="601DDCA3" w:rsidR="006E1D72" w:rsidRPr="00E76E4E" w:rsidRDefault="006E1D72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C53917" w14:textId="77777777" w:rsidR="006E1D72" w:rsidRPr="00E76E4E" w:rsidRDefault="006E1D72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C1E44" w14:textId="77777777" w:rsidR="006E1D72" w:rsidRPr="00E76E4E" w:rsidRDefault="006E1D72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91FAA9" w14:textId="77777777" w:rsidR="006E1D72" w:rsidRPr="00E76E4E" w:rsidRDefault="006E1D72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908" w:rsidRPr="00E76E4E" w14:paraId="4DEB0D6B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5F720583" w14:textId="77777777" w:rsidR="008A1908" w:rsidRPr="00E76E4E" w:rsidRDefault="008A1908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4A53B3" w14:textId="77777777" w:rsidR="008A1908" w:rsidRPr="00E76E4E" w:rsidRDefault="008A1908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9BD17" w14:textId="77777777" w:rsidR="008A1908" w:rsidRPr="00E76E4E" w:rsidRDefault="008A1908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57E4A3" w14:textId="77777777" w:rsidR="008A1908" w:rsidRPr="00E76E4E" w:rsidRDefault="008A1908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908" w:rsidRPr="00E76E4E" w14:paraId="4A8543CB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396B86F9" w14:textId="77777777" w:rsidR="008A1908" w:rsidRPr="00E76E4E" w:rsidRDefault="008A1908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25D200" w14:textId="77777777" w:rsidR="008A1908" w:rsidRPr="00E76E4E" w:rsidRDefault="008A1908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F63825" w14:textId="77777777" w:rsidR="008A1908" w:rsidRPr="00E76E4E" w:rsidRDefault="008A1908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D4BDE2" w14:textId="77777777" w:rsidR="008A1908" w:rsidRPr="00E76E4E" w:rsidRDefault="008A1908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908" w:rsidRPr="00E76E4E" w14:paraId="21340589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0EB52A39" w14:textId="77777777" w:rsidR="008A1908" w:rsidRPr="00E76E4E" w:rsidRDefault="008A1908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21808E" w14:textId="77777777" w:rsidR="008A1908" w:rsidRPr="00E76E4E" w:rsidRDefault="008A1908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4DBC1A" w14:textId="77777777" w:rsidR="008A1908" w:rsidRPr="00E76E4E" w:rsidRDefault="008A1908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35F63B" w14:textId="77777777" w:rsidR="008A1908" w:rsidRPr="00E76E4E" w:rsidRDefault="008A1908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908" w:rsidRPr="00E76E4E" w14:paraId="278651E3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55F4D3B0" w14:textId="77777777" w:rsidR="008A1908" w:rsidRPr="00E76E4E" w:rsidRDefault="008A1908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69DEAE" w14:textId="77777777" w:rsidR="008A1908" w:rsidRPr="00E76E4E" w:rsidRDefault="008A1908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08795" w14:textId="77777777" w:rsidR="008A1908" w:rsidRPr="00E76E4E" w:rsidRDefault="008A1908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AE5F2E" w14:textId="77777777" w:rsidR="008A1908" w:rsidRPr="00E76E4E" w:rsidRDefault="008A1908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908" w:rsidRPr="00E76E4E" w14:paraId="0057D8A8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7E654B82" w14:textId="77777777" w:rsidR="008A1908" w:rsidRPr="00E76E4E" w:rsidRDefault="008A1908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F0EB7CF" w14:textId="77777777" w:rsidR="008A1908" w:rsidRPr="00E76E4E" w:rsidRDefault="008A1908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E4429" w14:textId="77777777" w:rsidR="008A1908" w:rsidRPr="00E76E4E" w:rsidRDefault="008A1908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79A912" w14:textId="77777777" w:rsidR="008A1908" w:rsidRPr="00E76E4E" w:rsidRDefault="008A1908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908" w:rsidRPr="00E76E4E" w14:paraId="4139542A" w14:textId="77777777" w:rsidTr="000D72EC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292D0CA1" w14:textId="7C4AE41B" w:rsidR="008A1908" w:rsidRDefault="008A1908" w:rsidP="00106DC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4A41F2" w14:textId="77777777" w:rsidR="008A1908" w:rsidRPr="00E76E4E" w:rsidRDefault="008A1908" w:rsidP="00106DC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0C95C" w14:textId="77777777" w:rsidR="008A1908" w:rsidRPr="00E76E4E" w:rsidRDefault="008A1908" w:rsidP="00106D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C9D692" w14:textId="77777777" w:rsidR="008A1908" w:rsidRPr="00E76E4E" w:rsidRDefault="008A1908" w:rsidP="00106DCF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1D72" w:rsidRPr="00E76E4E" w14:paraId="4211F0E4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45DD9FFE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624FA59E" w14:textId="70933483" w:rsidR="006E1D72" w:rsidRPr="008E48EE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4,419,157</w:t>
            </w:r>
          </w:p>
        </w:tc>
        <w:tc>
          <w:tcPr>
            <w:tcW w:w="270" w:type="dxa"/>
            <w:shd w:val="clear" w:color="auto" w:fill="auto"/>
          </w:tcPr>
          <w:p w14:paraId="24919024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F538493" w14:textId="7C26A146" w:rsidR="006E1D72" w:rsidRPr="00E76E4E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713,742</w:t>
            </w:r>
          </w:p>
        </w:tc>
      </w:tr>
      <w:tr w:rsidR="006E1D72" w:rsidRPr="00E76E4E" w14:paraId="2A0257E2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45532D79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  <w:shd w:val="clear" w:color="auto" w:fill="auto"/>
          </w:tcPr>
          <w:p w14:paraId="23046236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3870A1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245C779" w14:textId="77777777" w:rsidR="006E1D72" w:rsidRPr="00E76E4E" w:rsidRDefault="006E1D72" w:rsidP="00D1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D72" w:rsidRPr="00E76E4E" w14:paraId="5330E688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36F2344C" w14:textId="72498686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04CD0E1F" w14:textId="07BAB5DF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207,699</w:t>
            </w:r>
          </w:p>
        </w:tc>
        <w:tc>
          <w:tcPr>
            <w:tcW w:w="270" w:type="dxa"/>
            <w:shd w:val="clear" w:color="auto" w:fill="auto"/>
          </w:tcPr>
          <w:p w14:paraId="49A36BD1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D6BFF61" w14:textId="39EC775B" w:rsidR="006E1D72" w:rsidRPr="00E76E4E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54,553</w:t>
            </w:r>
          </w:p>
        </w:tc>
      </w:tr>
      <w:tr w:rsidR="006E1D72" w:rsidRPr="00E76E4E" w14:paraId="07A41DC8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1608D563" w14:textId="0E0DD031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6BEEF29B" w14:textId="4055D06F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22,739</w:t>
            </w:r>
          </w:p>
        </w:tc>
        <w:tc>
          <w:tcPr>
            <w:tcW w:w="270" w:type="dxa"/>
            <w:shd w:val="clear" w:color="auto" w:fill="auto"/>
          </w:tcPr>
          <w:p w14:paraId="48DE14A0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ACA22C2" w14:textId="38BFDDD2" w:rsidR="006E1D72" w:rsidRPr="00E76E4E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7,677</w:t>
            </w:r>
          </w:p>
        </w:tc>
      </w:tr>
      <w:tr w:rsidR="006E1D72" w:rsidRPr="00E76E4E" w14:paraId="7007259B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3E174910" w14:textId="118903CF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  <w:shd w:val="clear" w:color="auto" w:fill="auto"/>
          </w:tcPr>
          <w:p w14:paraId="1E5AC8A0" w14:textId="7DF7BE12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11,608</w:t>
            </w:r>
          </w:p>
        </w:tc>
        <w:tc>
          <w:tcPr>
            <w:tcW w:w="270" w:type="dxa"/>
            <w:shd w:val="clear" w:color="auto" w:fill="auto"/>
          </w:tcPr>
          <w:p w14:paraId="1BCF657D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E752B32" w14:textId="0AEA30F6" w:rsidR="006E1D72" w:rsidRPr="00E76E4E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6E1D72" w:rsidRPr="00E76E4E" w14:paraId="4745144F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5D3AA2AB" w14:textId="21D4FDFE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EE7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D7F6199" w14:textId="7A3F462B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78,212</w:t>
            </w:r>
          </w:p>
        </w:tc>
        <w:tc>
          <w:tcPr>
            <w:tcW w:w="270" w:type="dxa"/>
            <w:shd w:val="clear" w:color="auto" w:fill="auto"/>
          </w:tcPr>
          <w:p w14:paraId="0ACFFE81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8635F1F" w14:textId="2B49972E" w:rsidR="006E1D72" w:rsidRPr="00E76E4E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50,106</w:t>
            </w:r>
          </w:p>
        </w:tc>
      </w:tr>
      <w:tr w:rsidR="006E1D72" w:rsidRPr="00E76E4E" w14:paraId="468A6136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4028F1B1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DCCE8B7" w14:textId="235E3776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4,739,415</w:t>
            </w:r>
          </w:p>
        </w:tc>
        <w:tc>
          <w:tcPr>
            <w:tcW w:w="270" w:type="dxa"/>
            <w:shd w:val="clear" w:color="auto" w:fill="auto"/>
          </w:tcPr>
          <w:p w14:paraId="3908B762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E6FEAAB" w14:textId="732B62B4" w:rsidR="006E1D72" w:rsidRPr="00597788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826,911</w:t>
            </w:r>
          </w:p>
        </w:tc>
      </w:tr>
      <w:tr w:rsidR="006E1D72" w:rsidRPr="00E76E4E" w14:paraId="1F34F206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45C02C35" w14:textId="1C4F5009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E3A4B"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5E3A4B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86CD40D" w14:textId="4AEEDA58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(64,784)</w:t>
            </w:r>
          </w:p>
        </w:tc>
        <w:tc>
          <w:tcPr>
            <w:tcW w:w="270" w:type="dxa"/>
            <w:shd w:val="clear" w:color="auto" w:fill="auto"/>
          </w:tcPr>
          <w:p w14:paraId="020FFF05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AB725E1" w14:textId="311B39A3" w:rsidR="006E1D72" w:rsidRPr="00E76E4E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</w:tr>
      <w:tr w:rsidR="006E1D72" w:rsidRPr="00E76E4E" w14:paraId="76868BFA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4D358D05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E58A" w14:textId="72C2A68B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4,674,631</w:t>
            </w:r>
          </w:p>
        </w:tc>
        <w:tc>
          <w:tcPr>
            <w:tcW w:w="270" w:type="dxa"/>
            <w:shd w:val="clear" w:color="auto" w:fill="auto"/>
          </w:tcPr>
          <w:p w14:paraId="51C5A81D" w14:textId="77777777" w:rsidR="006E1D72" w:rsidRPr="00E76E4E" w:rsidRDefault="006E1D72" w:rsidP="0010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F373B" w14:textId="32088B4F" w:rsidR="006E1D72" w:rsidRPr="00597788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789,669</w:t>
            </w:r>
          </w:p>
        </w:tc>
      </w:tr>
      <w:tr w:rsidR="006E1D72" w:rsidRPr="00E76E4E" w14:paraId="7B428555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22B4E2D8" w14:textId="77777777" w:rsidR="006E1D72" w:rsidRPr="007A1845" w:rsidRDefault="006E1D72" w:rsidP="00106D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106F3709" w14:textId="77777777" w:rsidR="006E1D72" w:rsidRPr="007A1845" w:rsidRDefault="006E1D72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9F2173" w14:textId="77777777" w:rsidR="006E1D72" w:rsidRPr="007A1845" w:rsidRDefault="006E1D72" w:rsidP="00106D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14D2EFB4" w14:textId="77777777" w:rsidR="006E1D72" w:rsidRPr="00597788" w:rsidRDefault="006E1D72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1D72" w:rsidRPr="00E76E4E" w14:paraId="3F2CC1FA" w14:textId="77777777" w:rsidTr="000D72EC">
        <w:trPr>
          <w:trHeight w:val="20"/>
        </w:trPr>
        <w:tc>
          <w:tcPr>
            <w:tcW w:w="4320" w:type="dxa"/>
            <w:shd w:val="clear" w:color="auto" w:fill="auto"/>
          </w:tcPr>
          <w:p w14:paraId="42020FE1" w14:textId="77777777" w:rsidR="006E1D72" w:rsidRPr="00E76E4E" w:rsidRDefault="006E1D72" w:rsidP="00106D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4280A45" w14:textId="3380CED9" w:rsidR="006E1D72" w:rsidRPr="00F41FEF" w:rsidRDefault="005F3871" w:rsidP="00F4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1F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4,675,711</w:t>
            </w:r>
          </w:p>
        </w:tc>
        <w:tc>
          <w:tcPr>
            <w:tcW w:w="270" w:type="dxa"/>
            <w:shd w:val="clear" w:color="auto" w:fill="auto"/>
          </w:tcPr>
          <w:p w14:paraId="6F1EE99B" w14:textId="77777777" w:rsidR="006E1D72" w:rsidRPr="00E76E4E" w:rsidRDefault="006E1D72" w:rsidP="00106D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0FF4D8C5" w14:textId="3CE732E7" w:rsidR="006E1D72" w:rsidRPr="00597788" w:rsidRDefault="00D13AB6" w:rsidP="00597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0"/>
              </w:tabs>
              <w:spacing w:line="240" w:lineRule="auto"/>
              <w:ind w:left="-129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6,237,977</w:t>
            </w:r>
          </w:p>
        </w:tc>
      </w:tr>
    </w:tbl>
    <w:p w14:paraId="55AB30ED" w14:textId="2380CE2A" w:rsidR="006E1D72" w:rsidRPr="007A1845" w:rsidRDefault="006E1D72" w:rsidP="00FD602B">
      <w:pPr>
        <w:pStyle w:val="Bo-Blankline"/>
      </w:pPr>
    </w:p>
    <w:p w14:paraId="09A2BED3" w14:textId="3477F22A" w:rsidR="00B069AD" w:rsidRDefault="00B222F5" w:rsidP="006E44CD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3973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5F3871">
        <w:rPr>
          <w:rFonts w:asciiTheme="majorBidi" w:hAnsiTheme="majorBidi" w:cstheme="majorBidi"/>
          <w:sz w:val="30"/>
          <w:szCs w:val="30"/>
        </w:rPr>
        <w:t>3</w:t>
      </w:r>
      <w:r w:rsidRPr="0010397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3973">
        <w:rPr>
          <w:rFonts w:asciiTheme="majorBidi" w:hAnsiTheme="majorBidi" w:cstheme="majorBidi" w:hint="cs"/>
          <w:sz w:val="30"/>
          <w:szCs w:val="30"/>
          <w:cs/>
        </w:rPr>
        <w:t xml:space="preserve"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</w:t>
      </w:r>
      <w:r w:rsidR="009E2DF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03973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</w:t>
      </w:r>
    </w:p>
    <w:p w14:paraId="2FD33F57" w14:textId="193EAD28" w:rsidR="00E67D71" w:rsidRDefault="00E67D71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8100" w:type="dxa"/>
        <w:tblInd w:w="1530" w:type="dxa"/>
        <w:tblLook w:val="04A0" w:firstRow="1" w:lastRow="0" w:firstColumn="1" w:lastColumn="0" w:noHBand="0" w:noVBand="1"/>
      </w:tblPr>
      <w:tblGrid>
        <w:gridCol w:w="3866"/>
        <w:gridCol w:w="2027"/>
        <w:gridCol w:w="263"/>
        <w:gridCol w:w="1944"/>
      </w:tblGrid>
      <w:tr w:rsidR="00E67D71" w:rsidRPr="006B4E09" w14:paraId="3D2C4FDA" w14:textId="77777777" w:rsidTr="001E3794">
        <w:trPr>
          <w:tblHeader/>
        </w:trPr>
        <w:tc>
          <w:tcPr>
            <w:tcW w:w="3870" w:type="dxa"/>
            <w:vAlign w:val="bottom"/>
          </w:tcPr>
          <w:p w14:paraId="79197706" w14:textId="752B30A1" w:rsidR="00E67D71" w:rsidRPr="00DA12B6" w:rsidRDefault="00E67D71" w:rsidP="002E2382">
            <w:pPr>
              <w:spacing w:line="240" w:lineRule="atLeast"/>
              <w:ind w:right="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B4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029" w:type="dxa"/>
            <w:vAlign w:val="bottom"/>
          </w:tcPr>
          <w:p w14:paraId="27204137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B7297FA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163CFFC1" w14:textId="69101C6C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67D71" w:rsidRPr="006B4E09" w14:paraId="3BD6555D" w14:textId="77777777" w:rsidTr="001E3794">
        <w:trPr>
          <w:tblHeader/>
        </w:trPr>
        <w:tc>
          <w:tcPr>
            <w:tcW w:w="3870" w:type="dxa"/>
          </w:tcPr>
          <w:p w14:paraId="680035A2" w14:textId="77777777" w:rsidR="00E67D71" w:rsidRPr="006B4E09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5A48F470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7D71" w:rsidRPr="006B4E09" w14:paraId="2BEF2F59" w14:textId="77777777" w:rsidTr="001E3794">
        <w:tc>
          <w:tcPr>
            <w:tcW w:w="3870" w:type="dxa"/>
          </w:tcPr>
          <w:p w14:paraId="074A27B1" w14:textId="10300D76" w:rsidR="00E67D71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  <w:gridSpan w:val="3"/>
          </w:tcPr>
          <w:p w14:paraId="5E061F64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7D71" w:rsidRPr="006B4E09" w14:paraId="677DABD6" w14:textId="77777777" w:rsidTr="001E3794">
        <w:tc>
          <w:tcPr>
            <w:tcW w:w="3870" w:type="dxa"/>
          </w:tcPr>
          <w:p w14:paraId="54602376" w14:textId="77777777" w:rsidR="00E67D71" w:rsidRPr="006B4E09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029" w:type="dxa"/>
            <w:shd w:val="clear" w:color="auto" w:fill="auto"/>
          </w:tcPr>
          <w:p w14:paraId="7F57346C" w14:textId="1BF9C099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2,691</w:t>
            </w:r>
          </w:p>
        </w:tc>
        <w:tc>
          <w:tcPr>
            <w:tcW w:w="263" w:type="dxa"/>
          </w:tcPr>
          <w:p w14:paraId="4F82FEAE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6F714554" w14:textId="22A388A3" w:rsidR="00E67D71" w:rsidRPr="006B4E09" w:rsidRDefault="00E67D71" w:rsidP="002069A8">
            <w:pPr>
              <w:spacing w:line="240" w:lineRule="atLeast"/>
              <w:ind w:left="-115" w:right="-115" w:firstLine="10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E67D71" w:rsidRPr="006B4E09" w14:paraId="2DE93344" w14:textId="77777777" w:rsidTr="001E3794">
        <w:tc>
          <w:tcPr>
            <w:tcW w:w="3870" w:type="dxa"/>
          </w:tcPr>
          <w:p w14:paraId="5B36288D" w14:textId="77777777" w:rsidR="00E67D71" w:rsidRPr="006B4E09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29" w:type="dxa"/>
            <w:shd w:val="clear" w:color="auto" w:fill="auto"/>
          </w:tcPr>
          <w:p w14:paraId="2437B786" w14:textId="77777777" w:rsidR="00E67D71" w:rsidRPr="006B4E09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8885E95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72A137DE" w14:textId="77777777" w:rsidR="00E67D71" w:rsidRPr="006B4E09" w:rsidRDefault="00E67D71" w:rsidP="002E2382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7D71" w:rsidRPr="006B4E09" w14:paraId="447B6225" w14:textId="77777777" w:rsidTr="001E3794">
        <w:tc>
          <w:tcPr>
            <w:tcW w:w="3870" w:type="dxa"/>
          </w:tcPr>
          <w:p w14:paraId="666075AB" w14:textId="03179D1E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shd w:val="clear" w:color="auto" w:fill="auto"/>
          </w:tcPr>
          <w:p w14:paraId="12858D92" w14:textId="0338155B" w:rsidR="00E67D71" w:rsidRPr="006B4E09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63" w:type="dxa"/>
          </w:tcPr>
          <w:p w14:paraId="2894D54F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70C8052C" w14:textId="33F5AEBF" w:rsidR="00E67D71" w:rsidRPr="006B4E09" w:rsidRDefault="00E67D71" w:rsidP="002069A8">
            <w:pPr>
              <w:spacing w:line="240" w:lineRule="atLeast"/>
              <w:ind w:left="-115" w:right="-115" w:firstLine="10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</w:tr>
      <w:tr w:rsidR="00E67D71" w:rsidRPr="006B4E09" w14:paraId="1C358D5E" w14:textId="77777777" w:rsidTr="001E3794">
        <w:tc>
          <w:tcPr>
            <w:tcW w:w="3870" w:type="dxa"/>
          </w:tcPr>
          <w:p w14:paraId="4C70F457" w14:textId="1C8D6B18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shd w:val="clear" w:color="auto" w:fill="auto"/>
          </w:tcPr>
          <w:p w14:paraId="1E0F0253" w14:textId="7213DE75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63" w:type="dxa"/>
          </w:tcPr>
          <w:p w14:paraId="40D8F6B8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5E7DD3DC" w14:textId="60150144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</w:tr>
      <w:tr w:rsidR="00E67D71" w:rsidRPr="006B4E09" w14:paraId="66ABBAA0" w14:textId="77777777" w:rsidTr="001E3794">
        <w:tc>
          <w:tcPr>
            <w:tcW w:w="3870" w:type="dxa"/>
            <w:vAlign w:val="center"/>
          </w:tcPr>
          <w:p w14:paraId="4D7D1EF2" w14:textId="224918A3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shd w:val="clear" w:color="auto" w:fill="auto"/>
          </w:tcPr>
          <w:p w14:paraId="37C3ADC4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8EE0441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0E261978" w14:textId="485F835B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E67D71" w:rsidRPr="006B4E09" w14:paraId="227F1D91" w14:textId="77777777" w:rsidTr="001E3794">
        <w:tc>
          <w:tcPr>
            <w:tcW w:w="3870" w:type="dxa"/>
            <w:vAlign w:val="center"/>
          </w:tcPr>
          <w:p w14:paraId="65238881" w14:textId="1519B368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630B3A8A" w14:textId="03A521E9" w:rsidR="00E67D71" w:rsidRPr="006A1D50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40D1B492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48092938" w14:textId="2637EB4F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E67D71" w:rsidRPr="006B4E09" w14:paraId="09EDC937" w14:textId="77777777" w:rsidTr="001E3794">
        <w:tc>
          <w:tcPr>
            <w:tcW w:w="3870" w:type="dxa"/>
          </w:tcPr>
          <w:p w14:paraId="019DFD73" w14:textId="77777777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</w:tcPr>
          <w:p w14:paraId="2262DA82" w14:textId="37327197" w:rsidR="00E67D71" w:rsidRPr="006A1D50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63" w:type="dxa"/>
          </w:tcPr>
          <w:p w14:paraId="45656F17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5F63923B" w14:textId="35ED3873" w:rsidR="00E67D71" w:rsidRPr="000D711A" w:rsidRDefault="00E67D71" w:rsidP="002069A8">
            <w:pPr>
              <w:spacing w:line="240" w:lineRule="atLeast"/>
              <w:ind w:left="-115" w:right="-115" w:firstLine="10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71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3,217,177</w:t>
            </w:r>
          </w:p>
        </w:tc>
      </w:tr>
      <w:tr w:rsidR="00E67D71" w:rsidRPr="006B4E09" w14:paraId="253B2290" w14:textId="77777777" w:rsidTr="001E3794">
        <w:tc>
          <w:tcPr>
            <w:tcW w:w="3870" w:type="dxa"/>
            <w:vAlign w:val="center"/>
          </w:tcPr>
          <w:p w14:paraId="024CE60D" w14:textId="77777777" w:rsidR="00E67D71" w:rsidRPr="006B4E09" w:rsidRDefault="00E67D71" w:rsidP="002E2382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0B15CB3F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E22F618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7E47D81F" w14:textId="77777777" w:rsidR="00E67D71" w:rsidRPr="006B4E09" w:rsidRDefault="00E67D71" w:rsidP="002E2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67D71" w:rsidRPr="006B4E09" w14:paraId="709975C6" w14:textId="77777777" w:rsidTr="001E3794">
        <w:tc>
          <w:tcPr>
            <w:tcW w:w="3870" w:type="dxa"/>
          </w:tcPr>
          <w:p w14:paraId="68A9A72E" w14:textId="77777777" w:rsidR="00E67D71" w:rsidRPr="006B4E09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5E646" w14:textId="4B717356" w:rsidR="00E67D71" w:rsidRPr="006A1D50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63" w:type="dxa"/>
          </w:tcPr>
          <w:p w14:paraId="5BA00017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24306B84" w14:textId="2AD70B62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  <w:tr w:rsidR="00E67D71" w:rsidRPr="006B4E09" w14:paraId="54AD315A" w14:textId="77777777" w:rsidTr="001E3794">
        <w:tc>
          <w:tcPr>
            <w:tcW w:w="3870" w:type="dxa"/>
            <w:vAlign w:val="center"/>
          </w:tcPr>
          <w:p w14:paraId="6C4298FE" w14:textId="77777777" w:rsidR="00E67D71" w:rsidRPr="00DA12B6" w:rsidRDefault="00E67D71" w:rsidP="002E2382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2029" w:type="dxa"/>
            <w:shd w:val="clear" w:color="auto" w:fill="auto"/>
          </w:tcPr>
          <w:p w14:paraId="6C6B6411" w14:textId="77777777" w:rsidR="00E67D71" w:rsidRPr="006B4E09" w:rsidRDefault="00E67D71" w:rsidP="002E2382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EAD895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4283C86F" w14:textId="77777777" w:rsidR="00E67D71" w:rsidRPr="006B4E09" w:rsidRDefault="00E67D71" w:rsidP="002E2382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7D71" w:rsidRPr="006B4E09" w14:paraId="70D5CA9D" w14:textId="77777777" w:rsidTr="001E3794">
        <w:tc>
          <w:tcPr>
            <w:tcW w:w="3870" w:type="dxa"/>
            <w:vAlign w:val="center"/>
          </w:tcPr>
          <w:p w14:paraId="134B1A2C" w14:textId="77777777" w:rsidR="00E67D71" w:rsidRPr="006B4E09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029" w:type="dxa"/>
            <w:shd w:val="clear" w:color="auto" w:fill="auto"/>
          </w:tcPr>
          <w:p w14:paraId="7E33CB87" w14:textId="5F2DD20A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4,090,877</w:t>
            </w:r>
          </w:p>
        </w:tc>
        <w:tc>
          <w:tcPr>
            <w:tcW w:w="263" w:type="dxa"/>
          </w:tcPr>
          <w:p w14:paraId="2413FD65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2DECCF34" w14:textId="4F66956B" w:rsidR="00E67D71" w:rsidRPr="006B4E09" w:rsidRDefault="00E67D71" w:rsidP="002E2382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E67D71" w:rsidRPr="006B4E09" w14:paraId="415B4FF3" w14:textId="77777777" w:rsidTr="001E3794">
        <w:tc>
          <w:tcPr>
            <w:tcW w:w="3870" w:type="dxa"/>
            <w:vAlign w:val="center"/>
          </w:tcPr>
          <w:p w14:paraId="54CAE93D" w14:textId="77777777" w:rsidR="00E67D71" w:rsidRPr="006B4E09" w:rsidRDefault="00E67D71" w:rsidP="002E2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29" w:type="dxa"/>
            <w:shd w:val="clear" w:color="auto" w:fill="auto"/>
          </w:tcPr>
          <w:p w14:paraId="6B9865B7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0830C00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4E7032D7" w14:textId="77777777" w:rsidR="00E67D71" w:rsidRPr="006B4E09" w:rsidRDefault="00E67D71" w:rsidP="002E2382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7D71" w:rsidRPr="006B4E09" w14:paraId="5CCCCFAE" w14:textId="77777777" w:rsidTr="001E3794">
        <w:tc>
          <w:tcPr>
            <w:tcW w:w="3870" w:type="dxa"/>
            <w:vAlign w:val="center"/>
          </w:tcPr>
          <w:p w14:paraId="6717020E" w14:textId="5BD29B83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shd w:val="clear" w:color="auto" w:fill="auto"/>
          </w:tcPr>
          <w:p w14:paraId="78155602" w14:textId="7580D502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360,432</w:t>
            </w:r>
          </w:p>
        </w:tc>
        <w:tc>
          <w:tcPr>
            <w:tcW w:w="263" w:type="dxa"/>
          </w:tcPr>
          <w:p w14:paraId="659170ED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17A62B03" w14:textId="5C14DDAB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E67D71" w:rsidRPr="006B4E09" w14:paraId="6888DF96" w14:textId="77777777" w:rsidTr="001E3794">
        <w:tc>
          <w:tcPr>
            <w:tcW w:w="3870" w:type="dxa"/>
            <w:vAlign w:val="center"/>
          </w:tcPr>
          <w:p w14:paraId="38482BE4" w14:textId="76EA9D65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shd w:val="clear" w:color="auto" w:fill="auto"/>
          </w:tcPr>
          <w:p w14:paraId="349E86A5" w14:textId="04CCA52A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263" w:type="dxa"/>
          </w:tcPr>
          <w:p w14:paraId="40A03917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5DBAF654" w14:textId="3958A46D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E67D71" w:rsidRPr="006B4E09" w14:paraId="1013D475" w14:textId="77777777" w:rsidTr="001E3794">
        <w:tc>
          <w:tcPr>
            <w:tcW w:w="3870" w:type="dxa"/>
            <w:vAlign w:val="center"/>
          </w:tcPr>
          <w:p w14:paraId="65F66CFC" w14:textId="56590E64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shd w:val="clear" w:color="auto" w:fill="auto"/>
          </w:tcPr>
          <w:p w14:paraId="56C4C2A8" w14:textId="1AE32DF1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8,191</w:t>
            </w:r>
          </w:p>
        </w:tc>
        <w:tc>
          <w:tcPr>
            <w:tcW w:w="263" w:type="dxa"/>
          </w:tcPr>
          <w:p w14:paraId="556C8C2F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404AC928" w14:textId="5E0B92DA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E67D71" w:rsidRPr="006B4E09" w14:paraId="5CB717B1" w14:textId="77777777" w:rsidTr="001E3794">
        <w:tc>
          <w:tcPr>
            <w:tcW w:w="3870" w:type="dxa"/>
            <w:vAlign w:val="center"/>
          </w:tcPr>
          <w:p w14:paraId="63CA4692" w14:textId="19D9B7B6" w:rsidR="00E67D71" w:rsidRPr="006B4E09" w:rsidRDefault="00E67D71" w:rsidP="002E2382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61568437" w14:textId="30815131" w:rsidR="00E67D71" w:rsidRPr="002069A8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9A8">
              <w:rPr>
                <w:rFonts w:asciiTheme="majorBidi" w:hAnsiTheme="majorBidi" w:cstheme="majorBidi"/>
                <w:sz w:val="30"/>
                <w:szCs w:val="30"/>
              </w:rPr>
              <w:t>74,001</w:t>
            </w:r>
          </w:p>
        </w:tc>
        <w:tc>
          <w:tcPr>
            <w:tcW w:w="263" w:type="dxa"/>
          </w:tcPr>
          <w:p w14:paraId="4F1B2538" w14:textId="77777777" w:rsidR="00E67D71" w:rsidRPr="006B4E09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5F6FBD1E" w14:textId="6A50F6B4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E67D71" w:rsidRPr="006B4E09" w14:paraId="49C89A5D" w14:textId="77777777" w:rsidTr="001E3794">
        <w:tc>
          <w:tcPr>
            <w:tcW w:w="3870" w:type="dxa"/>
            <w:vAlign w:val="center"/>
          </w:tcPr>
          <w:p w14:paraId="7714BB70" w14:textId="77777777" w:rsidR="00E67D71" w:rsidRPr="006B4E09" w:rsidRDefault="00E67D71" w:rsidP="002E2382">
            <w:pPr>
              <w:tabs>
                <w:tab w:val="left" w:pos="2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029" w:type="dxa"/>
            <w:shd w:val="clear" w:color="auto" w:fill="auto"/>
          </w:tcPr>
          <w:p w14:paraId="41EBBB41" w14:textId="26974FFA" w:rsidR="00E67D71" w:rsidRPr="000D711A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1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4,543,294</w:t>
            </w:r>
          </w:p>
        </w:tc>
        <w:tc>
          <w:tcPr>
            <w:tcW w:w="263" w:type="dxa"/>
          </w:tcPr>
          <w:p w14:paraId="0B7B8E66" w14:textId="77777777" w:rsidR="00E67D71" w:rsidRPr="002069A8" w:rsidRDefault="00E67D71" w:rsidP="002069A8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1E12941B" w14:textId="66F7615E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</w:tr>
      <w:tr w:rsidR="00E67D71" w:rsidRPr="006B4E09" w14:paraId="434EC9D2" w14:textId="77777777" w:rsidTr="001E3794">
        <w:tc>
          <w:tcPr>
            <w:tcW w:w="3870" w:type="dxa"/>
            <w:vAlign w:val="center"/>
          </w:tcPr>
          <w:p w14:paraId="2FD6B15C" w14:textId="77777777" w:rsidR="00E67D71" w:rsidRPr="006B4E09" w:rsidRDefault="00E67D71" w:rsidP="002E2382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shd w:val="clear" w:color="auto" w:fill="auto"/>
          </w:tcPr>
          <w:p w14:paraId="40F759F3" w14:textId="08CC12AE" w:rsidR="00E67D71" w:rsidRPr="006B4E09" w:rsidRDefault="00E67D71" w:rsidP="002E2382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6B4E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Pr="006B4E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6C4285B5" w14:textId="77777777" w:rsidR="00E67D71" w:rsidRPr="006B4E09" w:rsidRDefault="00E67D71" w:rsidP="002E2382">
            <w:pPr>
              <w:tabs>
                <w:tab w:val="decimal" w:pos="714"/>
              </w:tabs>
              <w:spacing w:line="240" w:lineRule="atLeast"/>
              <w:ind w:left="-115" w:right="-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</w:tcPr>
          <w:p w14:paraId="4F106711" w14:textId="77777777" w:rsidR="00E67D71" w:rsidRPr="003262C3" w:rsidRDefault="00E67D71" w:rsidP="002E2382">
            <w:pPr>
              <w:tabs>
                <w:tab w:val="left" w:pos="396"/>
              </w:tabs>
              <w:spacing w:line="240" w:lineRule="atLeast"/>
              <w:ind w:left="-115"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62C3"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</w:tr>
      <w:tr w:rsidR="00E67D71" w:rsidRPr="006B4E09" w14:paraId="6AA1C123" w14:textId="77777777" w:rsidTr="001E3794">
        <w:tc>
          <w:tcPr>
            <w:tcW w:w="3870" w:type="dxa"/>
            <w:vAlign w:val="center"/>
          </w:tcPr>
          <w:p w14:paraId="40A1648A" w14:textId="77777777" w:rsidR="00E67D71" w:rsidRPr="006B4E09" w:rsidRDefault="00E67D71" w:rsidP="002E23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782AD" w14:textId="4F8F7D96" w:rsidR="00E67D71" w:rsidRPr="006A1D50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</w:p>
        </w:tc>
        <w:tc>
          <w:tcPr>
            <w:tcW w:w="263" w:type="dxa"/>
          </w:tcPr>
          <w:p w14:paraId="204D2029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49D77B4B" w14:textId="61A0BD4C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</w:t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</w:t>
            </w:r>
          </w:p>
        </w:tc>
      </w:tr>
      <w:tr w:rsidR="00E67D71" w:rsidRPr="006B4E09" w14:paraId="75C6CFEE" w14:textId="77777777" w:rsidTr="001E3794">
        <w:tc>
          <w:tcPr>
            <w:tcW w:w="3870" w:type="dxa"/>
            <w:vAlign w:val="center"/>
          </w:tcPr>
          <w:p w14:paraId="5A7B5433" w14:textId="77777777" w:rsidR="00E67D71" w:rsidRPr="004746FE" w:rsidRDefault="00E67D71" w:rsidP="002E23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29" w:type="dxa"/>
            <w:shd w:val="clear" w:color="auto" w:fill="auto"/>
          </w:tcPr>
          <w:p w14:paraId="3CA5B633" w14:textId="77777777" w:rsidR="00E67D71" w:rsidRPr="004746FE" w:rsidRDefault="00E67D71" w:rsidP="002E23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3C4BA25C" w14:textId="77777777" w:rsidR="00E67D71" w:rsidRPr="004746FE" w:rsidRDefault="00E67D71" w:rsidP="002E23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3CA0897A" w14:textId="77777777" w:rsidR="00E67D71" w:rsidRPr="004746FE" w:rsidRDefault="00E67D71" w:rsidP="002E2382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E67D71" w:rsidRPr="006B4E09" w14:paraId="5277D330" w14:textId="77777777" w:rsidTr="001E3794">
        <w:tc>
          <w:tcPr>
            <w:tcW w:w="3870" w:type="dxa"/>
            <w:vAlign w:val="center"/>
          </w:tcPr>
          <w:p w14:paraId="6723C9A8" w14:textId="77777777" w:rsidR="00E67D71" w:rsidRPr="006B4E09" w:rsidRDefault="00E67D71" w:rsidP="002E238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bottom w:val="double" w:sz="4" w:space="0" w:color="auto"/>
            </w:tcBorders>
            <w:shd w:val="clear" w:color="auto" w:fill="auto"/>
          </w:tcPr>
          <w:p w14:paraId="01401B3E" w14:textId="081024DE" w:rsidR="00E67D71" w:rsidRPr="006A1D50" w:rsidRDefault="00E67D71" w:rsidP="002069A8">
            <w:pPr>
              <w:spacing w:line="240" w:lineRule="atLeast"/>
              <w:ind w:left="-11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263" w:type="dxa"/>
          </w:tcPr>
          <w:p w14:paraId="1361CE80" w14:textId="77777777" w:rsidR="00E67D71" w:rsidRPr="006B4E09" w:rsidRDefault="00E67D71" w:rsidP="002E23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2A3BC817" w14:textId="62C2EF6C" w:rsidR="00E67D71" w:rsidRPr="006B4E09" w:rsidRDefault="00E67D71" w:rsidP="002069A8">
            <w:pPr>
              <w:tabs>
                <w:tab w:val="decimal" w:pos="17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</w:tr>
    </w:tbl>
    <w:p w14:paraId="3EFFA2A6" w14:textId="19677169" w:rsidR="00F70FC2" w:rsidRPr="0006164A" w:rsidRDefault="00F70FC2" w:rsidP="00B8791C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4B83BDD9" w14:textId="77777777" w:rsidR="00F70FC2" w:rsidRPr="006B4E09" w:rsidRDefault="00F70FC2" w:rsidP="006E44CD">
      <w:pPr>
        <w:pStyle w:val="Bo-C1Content"/>
        <w:ind w:left="1620"/>
        <w:rPr>
          <w:lang w:val="en-US"/>
        </w:rPr>
      </w:pPr>
      <w:r w:rsidRPr="006B4E09">
        <w:rPr>
          <w:rFonts w:hint="cs"/>
          <w:cs/>
          <w:lang w:val="en-US"/>
        </w:rPr>
        <w:t>กลุ่ม</w:t>
      </w:r>
      <w:r w:rsidRPr="006B4E09">
        <w:rPr>
          <w:cs/>
          <w:lang w:val="en-US"/>
        </w:rPr>
        <w:t>บริษัท</w:t>
      </w:r>
      <w:r w:rsidRPr="006B4E0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18171336" w14:textId="77777777" w:rsidR="00F70FC2" w:rsidRPr="003E607B" w:rsidRDefault="00F70FC2" w:rsidP="006E44CD">
      <w:pPr>
        <w:pStyle w:val="Bo-Blankline"/>
        <w:ind w:left="1620"/>
      </w:pPr>
    </w:p>
    <w:p w14:paraId="22BE4994" w14:textId="061276FB" w:rsidR="0006164A" w:rsidRDefault="00F70FC2" w:rsidP="006E44CD">
      <w:pPr>
        <w:pStyle w:val="Bo-C1Content"/>
        <w:ind w:left="1620"/>
      </w:pPr>
      <w:r w:rsidRPr="006B4E09">
        <w:rPr>
          <w:cs/>
        </w:rPr>
        <w:t>โดยปกติระยะเวลาการให้สินเชื่อแก่ลูกค้าของกลุ่มบริษัท</w:t>
      </w:r>
      <w:r w:rsidRPr="006B4E09">
        <w:rPr>
          <w:rFonts w:hint="cs"/>
          <w:cs/>
        </w:rPr>
        <w:t>มีระยะเวลาตั้งแต่</w:t>
      </w:r>
      <w:r w:rsidRPr="006B4E09">
        <w:rPr>
          <w:cs/>
        </w:rPr>
        <w:t xml:space="preserve"> </w:t>
      </w:r>
      <w:r w:rsidR="00EE7549">
        <w:rPr>
          <w:lang w:val="en-US"/>
        </w:rPr>
        <w:t>30</w:t>
      </w:r>
      <w:r w:rsidRPr="006B4E09">
        <w:t xml:space="preserve"> </w:t>
      </w:r>
      <w:r w:rsidRPr="006B4E09">
        <w:rPr>
          <w:rFonts w:hint="cs"/>
          <w:cs/>
        </w:rPr>
        <w:t>วัน ถึง</w:t>
      </w:r>
      <w:r w:rsidRPr="006B4E09">
        <w:t xml:space="preserve"> </w:t>
      </w:r>
      <w:r w:rsidR="00EE7549">
        <w:rPr>
          <w:lang w:val="en-US"/>
        </w:rPr>
        <w:t>360</w:t>
      </w:r>
      <w:r w:rsidRPr="006B4E09">
        <w:t xml:space="preserve"> </w:t>
      </w:r>
      <w:r w:rsidRPr="006B4E09">
        <w:rPr>
          <w:cs/>
        </w:rPr>
        <w:t>วัน</w:t>
      </w:r>
    </w:p>
    <w:p w14:paraId="732D1493" w14:textId="4B5E1313" w:rsidR="001E3794" w:rsidRDefault="001E3794" w:rsidP="001E3794">
      <w:pPr>
        <w:pStyle w:val="Bo-C1Content"/>
        <w:ind w:left="153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896820D" w14:textId="7D9D4C60" w:rsidR="00E465DD" w:rsidRPr="005363AE" w:rsidRDefault="00313499" w:rsidP="006E44CD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5363AE">
        <w:rPr>
          <w:rFonts w:asciiTheme="majorBidi" w:hAnsiTheme="majorBidi" w:cstheme="majorBidi"/>
          <w:sz w:val="30"/>
          <w:szCs w:val="30"/>
        </w:rPr>
        <w:t>(</w:t>
      </w:r>
      <w:r w:rsidRPr="005363AE">
        <w:rPr>
          <w:rFonts w:asciiTheme="majorBidi" w:hAnsiTheme="majorBidi" w:cstheme="majorBidi"/>
          <w:sz w:val="30"/>
          <w:szCs w:val="30"/>
          <w:cs/>
        </w:rPr>
        <w:t>ค</w:t>
      </w:r>
      <w:r w:rsidRPr="005363AE">
        <w:rPr>
          <w:rFonts w:asciiTheme="majorBidi" w:hAnsiTheme="majorBidi" w:cstheme="majorBidi"/>
          <w:sz w:val="30"/>
          <w:szCs w:val="30"/>
        </w:rPr>
        <w:t>.1.</w:t>
      </w:r>
      <w:r w:rsidR="005363AE" w:rsidRPr="005363AE">
        <w:rPr>
          <w:rFonts w:asciiTheme="majorBidi" w:hAnsiTheme="majorBidi" w:cstheme="majorBidi"/>
          <w:sz w:val="30"/>
          <w:szCs w:val="30"/>
        </w:rPr>
        <w:t>2</w:t>
      </w:r>
      <w:r w:rsidRPr="005363AE">
        <w:rPr>
          <w:rFonts w:asciiTheme="majorBidi" w:hAnsiTheme="majorBidi" w:cstheme="majorBidi"/>
          <w:sz w:val="30"/>
          <w:szCs w:val="30"/>
        </w:rPr>
        <w:t>)</w:t>
      </w:r>
      <w:r w:rsidR="006E44CD">
        <w:rPr>
          <w:rFonts w:asciiTheme="majorBidi" w:hAnsiTheme="majorBidi" w:cstheme="majorBidi"/>
          <w:sz w:val="30"/>
          <w:szCs w:val="30"/>
        </w:rPr>
        <w:t xml:space="preserve"> </w:t>
      </w:r>
      <w:r w:rsidRPr="005363A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6ECFBBF" w14:textId="206FB599" w:rsidR="00313499" w:rsidRPr="00CE6FA4" w:rsidRDefault="00313499" w:rsidP="000059A6">
      <w:pPr>
        <w:pStyle w:val="block"/>
        <w:tabs>
          <w:tab w:val="left" w:pos="1620"/>
        </w:tabs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20"/>
          <w:szCs w:val="20"/>
          <w:lang w:val="en-US"/>
        </w:rPr>
      </w:pPr>
      <w:r w:rsidRPr="005363AE">
        <w:rPr>
          <w:rFonts w:asciiTheme="majorBidi" w:hAnsiTheme="majorBidi" w:cstheme="majorBidi"/>
          <w:sz w:val="30"/>
          <w:szCs w:val="30"/>
        </w:rPr>
        <w:tab/>
      </w:r>
    </w:p>
    <w:p w14:paraId="6C828FDF" w14:textId="4F021AE8" w:rsidR="00313499" w:rsidRPr="000D5484" w:rsidRDefault="00313499" w:rsidP="006E44CD">
      <w:pPr>
        <w:pStyle w:val="block"/>
        <w:tabs>
          <w:tab w:val="left" w:pos="1620"/>
        </w:tabs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363AE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5363A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363AE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ถูกจำกัดเนื่องจากคู่สัญญาเป็นธนาคารและสถาบันการเงินที่มี</w:t>
      </w:r>
      <w:r w:rsidRPr="005363AE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5363AE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5363A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363AE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67D654C5" w14:textId="19DCC354" w:rsidR="00284F31" w:rsidRPr="000817C5" w:rsidRDefault="00284F31">
      <w:pPr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</w:p>
    <w:p w14:paraId="699156EE" w14:textId="7FDDC091" w:rsidR="007153EC" w:rsidRPr="009335F5" w:rsidRDefault="007153EC" w:rsidP="009335F5">
      <w:pPr>
        <w:pStyle w:val="Ang15"/>
        <w:rPr>
          <w:b/>
          <w:bCs/>
          <w:i/>
          <w:iCs/>
        </w:rPr>
      </w:pPr>
      <w:r w:rsidRPr="009335F5">
        <w:rPr>
          <w:b/>
          <w:bCs/>
          <w:i/>
          <w:iCs/>
        </w:rPr>
        <w:t>(</w:t>
      </w:r>
      <w:r w:rsidRPr="009335F5">
        <w:rPr>
          <w:b/>
          <w:bCs/>
          <w:i/>
          <w:iCs/>
          <w:cs/>
        </w:rPr>
        <w:t>ค</w:t>
      </w:r>
      <w:r w:rsidRPr="009335F5">
        <w:rPr>
          <w:b/>
          <w:bCs/>
          <w:i/>
          <w:iCs/>
        </w:rPr>
        <w:t>.2)</w:t>
      </w:r>
      <w:r w:rsidR="009335F5">
        <w:rPr>
          <w:rFonts w:hint="cs"/>
          <w:b/>
          <w:bCs/>
          <w:i/>
          <w:iCs/>
          <w:cs/>
        </w:rPr>
        <w:t xml:space="preserve"> </w:t>
      </w:r>
      <w:r w:rsidRPr="009335F5">
        <w:rPr>
          <w:b/>
          <w:bCs/>
          <w:i/>
          <w:iCs/>
          <w:cs/>
        </w:rPr>
        <w:t>ความเสี่ยง</w:t>
      </w:r>
      <w:r w:rsidRPr="009335F5">
        <w:rPr>
          <w:rFonts w:hint="cs"/>
          <w:b/>
          <w:bCs/>
          <w:i/>
          <w:iCs/>
          <w:cs/>
        </w:rPr>
        <w:t>ด้าน</w:t>
      </w:r>
      <w:r w:rsidRPr="009335F5">
        <w:rPr>
          <w:b/>
          <w:bCs/>
          <w:i/>
          <w:iCs/>
          <w:cs/>
        </w:rPr>
        <w:t>สภาพคล่อง</w:t>
      </w:r>
    </w:p>
    <w:p w14:paraId="12458E2B" w14:textId="116BD0D4" w:rsidR="00E14B2A" w:rsidRPr="0006164A" w:rsidRDefault="00E14B2A" w:rsidP="00E14B2A">
      <w:pPr>
        <w:pStyle w:val="Ang15"/>
        <w:rPr>
          <w:sz w:val="20"/>
          <w:szCs w:val="20"/>
        </w:rPr>
      </w:pPr>
    </w:p>
    <w:p w14:paraId="70371A3F" w14:textId="484FC98B" w:rsidR="00E14B2A" w:rsidRDefault="00E14B2A" w:rsidP="009335F5">
      <w:pPr>
        <w:pStyle w:val="Ang15"/>
        <w:ind w:left="990"/>
        <w:rPr>
          <w:lang w:val="en-US"/>
        </w:rPr>
      </w:pPr>
      <w:r w:rsidRPr="00E14B2A">
        <w:rPr>
          <w:cs/>
          <w:lang w:val="en-US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7F3A433" w14:textId="18EF160A" w:rsidR="00E14B2A" w:rsidRPr="0006164A" w:rsidRDefault="00E14B2A" w:rsidP="009335F5">
      <w:pPr>
        <w:pStyle w:val="Ang15"/>
        <w:ind w:left="990"/>
        <w:rPr>
          <w:sz w:val="20"/>
          <w:szCs w:val="20"/>
          <w:lang w:val="en-US"/>
        </w:rPr>
      </w:pPr>
    </w:p>
    <w:p w14:paraId="272D4B7C" w14:textId="295E3FDF" w:rsidR="00E14B2A" w:rsidRDefault="00E14B2A" w:rsidP="009335F5">
      <w:pPr>
        <w:pStyle w:val="Ang15"/>
        <w:ind w:left="990"/>
        <w:rPr>
          <w:lang w:val="en-US"/>
        </w:rPr>
      </w:pPr>
      <w:r w:rsidRPr="00E14B2A">
        <w:rPr>
          <w:cs/>
          <w:lang w:val="en-US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1D8060B" w14:textId="77777777" w:rsidR="007153EC" w:rsidRPr="0006164A" w:rsidRDefault="007153EC" w:rsidP="00B8791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8"/>
        <w:gridCol w:w="1099"/>
        <w:gridCol w:w="158"/>
        <w:gridCol w:w="1023"/>
        <w:gridCol w:w="158"/>
        <w:gridCol w:w="1008"/>
        <w:gridCol w:w="158"/>
        <w:gridCol w:w="1078"/>
      </w:tblGrid>
      <w:tr w:rsidR="000B2DDD" w:rsidRPr="00744476" w14:paraId="01E0214D" w14:textId="77777777" w:rsidTr="006208F5">
        <w:trPr>
          <w:tblHeader/>
        </w:trPr>
        <w:tc>
          <w:tcPr>
            <w:tcW w:w="2610" w:type="dxa"/>
            <w:vAlign w:val="bottom"/>
          </w:tcPr>
          <w:p w14:paraId="5A9079B4" w14:textId="77777777" w:rsidR="000B2DDD" w:rsidRPr="00471D98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EF681D8" w14:textId="63AB558D" w:rsidR="000B2DDD" w:rsidRPr="00471D98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DDD" w:rsidRPr="00744476" w14:paraId="1B582919" w14:textId="77777777" w:rsidTr="006208F5">
        <w:trPr>
          <w:tblHeader/>
        </w:trPr>
        <w:tc>
          <w:tcPr>
            <w:tcW w:w="2610" w:type="dxa"/>
            <w:vAlign w:val="bottom"/>
          </w:tcPr>
          <w:p w14:paraId="1BAFD46E" w14:textId="77777777" w:rsidR="000B2DDD" w:rsidRPr="00471D98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035CD4B0" w14:textId="2F5FBBE9" w:rsidR="000B2DDD" w:rsidRPr="00471D98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823C5" w:rsidRPr="00744476" w14:paraId="14D68498" w14:textId="77777777" w:rsidTr="006208F5">
        <w:trPr>
          <w:tblHeader/>
        </w:trPr>
        <w:tc>
          <w:tcPr>
            <w:tcW w:w="2610" w:type="dxa"/>
            <w:vAlign w:val="bottom"/>
          </w:tcPr>
          <w:p w14:paraId="0E6A34C2" w14:textId="5B88318F" w:rsidR="00A823C5" w:rsidRPr="00471D98" w:rsidRDefault="00A823C5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71D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71D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71D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3870E06C" w14:textId="77777777" w:rsidR="00A823C5" w:rsidRPr="00471D98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48FF7B" w14:textId="5D5E651A" w:rsidR="00A823C5" w:rsidRPr="00471D98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8" w:type="dxa"/>
          </w:tcPr>
          <w:p w14:paraId="2760D6AD" w14:textId="77777777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7DE0BC" w14:textId="5FBD6798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EE7549"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71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="00F331CA" w:rsidRPr="00471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A823C5" w:rsidRPr="00471D98" w:rsidRDefault="00A823C5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BF2D6D5" w14:textId="1A45B185" w:rsidR="00A823C5" w:rsidRPr="00471D98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="00A823C5"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E7549"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823C5"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471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E286805" w14:textId="0385F5FB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="00F331CA" w:rsidRPr="00471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ไม่เกิน</w:t>
            </w:r>
            <w:r w:rsidRPr="00471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EE7549"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71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3C588" w14:textId="6841DEBD" w:rsidR="00A823C5" w:rsidRPr="00471D98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1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="00A823C5"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E7549"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23C5"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471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9275437" w14:textId="77777777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8EC" w:rsidRPr="00744476" w14:paraId="08B636E8" w14:textId="77777777" w:rsidTr="006208F5">
        <w:trPr>
          <w:tblHeader/>
        </w:trPr>
        <w:tc>
          <w:tcPr>
            <w:tcW w:w="2610" w:type="dxa"/>
            <w:vAlign w:val="bottom"/>
          </w:tcPr>
          <w:p w14:paraId="04A9810E" w14:textId="77777777" w:rsidR="00CC08EC" w:rsidRPr="00471D98" w:rsidRDefault="00CC08EC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FC737D8" w14:textId="49186943" w:rsidR="00CC08EC" w:rsidRPr="00471D98" w:rsidRDefault="00CC08EC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23C5" w:rsidRPr="00744476" w14:paraId="0771B5CD" w14:textId="77777777" w:rsidTr="006208F5">
        <w:trPr>
          <w:tblHeader/>
        </w:trPr>
        <w:tc>
          <w:tcPr>
            <w:tcW w:w="2610" w:type="dxa"/>
          </w:tcPr>
          <w:p w14:paraId="6FF82A26" w14:textId="49652F28" w:rsidR="00A823C5" w:rsidRPr="00471D98" w:rsidRDefault="006E0FC6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1E75F090" w14:textId="77777777" w:rsidR="00A823C5" w:rsidRPr="00471D98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7EC642F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9A886C" w14:textId="1EC78956" w:rsidR="00A823C5" w:rsidRPr="00471D98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A823C5" w:rsidRPr="00471D98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A823C5" w:rsidRPr="00471D98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A823C5" w:rsidRPr="00471D98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5D2488" w14:textId="77777777" w:rsidR="00A823C5" w:rsidRPr="00471D98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A823C5" w:rsidRPr="00471D98" w:rsidRDefault="00A823C5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05D23" w14:textId="77777777" w:rsidR="00A823C5" w:rsidRPr="00471D98" w:rsidRDefault="00A823C5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23C5" w:rsidRPr="00744476" w14:paraId="56FE2641" w14:textId="77777777" w:rsidTr="006208F5">
        <w:tc>
          <w:tcPr>
            <w:tcW w:w="2610" w:type="dxa"/>
          </w:tcPr>
          <w:p w14:paraId="305838CA" w14:textId="48970270" w:rsidR="00A823C5" w:rsidRPr="00471D98" w:rsidRDefault="00A823C5" w:rsidP="006208F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19964" w14:textId="27B5F13C" w:rsidR="00A823C5" w:rsidRPr="00471D98" w:rsidRDefault="006E1494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1,314,807</w:t>
            </w:r>
          </w:p>
        </w:tc>
        <w:tc>
          <w:tcPr>
            <w:tcW w:w="268" w:type="dxa"/>
            <w:shd w:val="clear" w:color="auto" w:fill="auto"/>
          </w:tcPr>
          <w:p w14:paraId="217C25FD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667463" w14:textId="35CB823F" w:rsidR="00A823C5" w:rsidRPr="00471D98" w:rsidRDefault="006E1494" w:rsidP="008F00F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1,314,807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BB264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475130" w14:textId="7444B2D5" w:rsidR="00A823C5" w:rsidRPr="00471D98" w:rsidRDefault="006E1494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27460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379431" w14:textId="3E42E093" w:rsidR="00A823C5" w:rsidRPr="00471D98" w:rsidRDefault="006E1494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3CE574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3B8230" w14:textId="5B2A9B3C" w:rsidR="00A823C5" w:rsidRPr="00471D98" w:rsidRDefault="006E1494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1,314,807</w:t>
            </w:r>
          </w:p>
        </w:tc>
      </w:tr>
      <w:tr w:rsidR="00A823C5" w:rsidRPr="00744476" w14:paraId="63AFCAF7" w14:textId="77777777" w:rsidTr="006208F5">
        <w:tc>
          <w:tcPr>
            <w:tcW w:w="2610" w:type="dxa"/>
          </w:tcPr>
          <w:p w14:paraId="2F021412" w14:textId="0BEF825B" w:rsidR="00A823C5" w:rsidRPr="00471D98" w:rsidRDefault="00A823C5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DC8CE80" w14:textId="2DFD6F78" w:rsidR="00A823C5" w:rsidRPr="00471D98" w:rsidRDefault="006E1494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2,877,681</w:t>
            </w:r>
          </w:p>
        </w:tc>
        <w:tc>
          <w:tcPr>
            <w:tcW w:w="268" w:type="dxa"/>
            <w:shd w:val="clear" w:color="auto" w:fill="auto"/>
          </w:tcPr>
          <w:p w14:paraId="1BA70E25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D66ED7" w14:textId="1F50645B" w:rsidR="00A823C5" w:rsidRPr="00471D98" w:rsidRDefault="006E1494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2,870,886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7204C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A4ED68E" w14:textId="450C07FD" w:rsidR="00A823C5" w:rsidRPr="00471D98" w:rsidRDefault="00B903DF" w:rsidP="00B903D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6,795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89E258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D453A" w14:textId="26AE2BAA" w:rsidR="00A823C5" w:rsidRPr="00471D98" w:rsidRDefault="006E1494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59444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3E5D882" w14:textId="1857467B" w:rsidR="00A823C5" w:rsidRPr="00471D98" w:rsidRDefault="006E1494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2,877,681</w:t>
            </w:r>
          </w:p>
        </w:tc>
      </w:tr>
      <w:tr w:rsidR="00A823C5" w:rsidRPr="00744476" w14:paraId="6C74900F" w14:textId="77777777" w:rsidTr="006208F5">
        <w:tc>
          <w:tcPr>
            <w:tcW w:w="2610" w:type="dxa"/>
          </w:tcPr>
          <w:p w14:paraId="6F0E7C01" w14:textId="49E2FCF9" w:rsidR="00A823C5" w:rsidRPr="00471D98" w:rsidRDefault="00A823C5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</w:t>
            </w:r>
            <w:r w:rsidR="004C5A3E" w:rsidRPr="00471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ม</w:t>
            </w: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F5A1E" w14:textId="7D8672F9" w:rsidR="00A823C5" w:rsidRPr="00471D98" w:rsidRDefault="006E1494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2,988,625</w:t>
            </w:r>
          </w:p>
        </w:tc>
        <w:tc>
          <w:tcPr>
            <w:tcW w:w="268" w:type="dxa"/>
            <w:shd w:val="clear" w:color="auto" w:fill="auto"/>
          </w:tcPr>
          <w:p w14:paraId="1137085C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01103C5" w14:textId="0CA2F618" w:rsidR="00A823C5" w:rsidRPr="00471D98" w:rsidRDefault="006E1494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1,607,914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A725D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920C70" w14:textId="48715DB9" w:rsidR="00A823C5" w:rsidRPr="00471D98" w:rsidRDefault="00B903DF" w:rsidP="00B903D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1,380,711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F3F670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41E0AF" w14:textId="0AC4152E" w:rsidR="00A823C5" w:rsidRPr="00471D98" w:rsidRDefault="006E1494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5563AD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DDD657" w14:textId="3572541C" w:rsidR="00A823C5" w:rsidRPr="00471D98" w:rsidRDefault="006E1494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2,988,625</w:t>
            </w:r>
          </w:p>
        </w:tc>
      </w:tr>
      <w:tr w:rsidR="00A823C5" w:rsidRPr="00744476" w14:paraId="1A80C342" w14:textId="77777777" w:rsidTr="00355482">
        <w:tc>
          <w:tcPr>
            <w:tcW w:w="2610" w:type="dxa"/>
          </w:tcPr>
          <w:p w14:paraId="45078ED8" w14:textId="0D048151" w:rsidR="00A823C5" w:rsidRPr="00471D98" w:rsidRDefault="00A823C5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FD294" w14:textId="26ACA1B1" w:rsidR="00A823C5" w:rsidRPr="00471D98" w:rsidRDefault="00355482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455,995</w:t>
            </w:r>
          </w:p>
        </w:tc>
        <w:tc>
          <w:tcPr>
            <w:tcW w:w="268" w:type="dxa"/>
            <w:shd w:val="clear" w:color="auto" w:fill="auto"/>
          </w:tcPr>
          <w:p w14:paraId="6A3E56FF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49C6FAB" w14:textId="34986188" w:rsidR="00A823C5" w:rsidRPr="00471D98" w:rsidRDefault="00355482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129,801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74D6B4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D5D7A4E" w14:textId="48461F94" w:rsidR="00A823C5" w:rsidRPr="00471D98" w:rsidRDefault="00355482" w:rsidP="003554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875,272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9BDAE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5E90A8" w14:textId="538582BA" w:rsidR="00A823C5" w:rsidRPr="00471D98" w:rsidRDefault="00355482" w:rsidP="003554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240,729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E04BB5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C52DF5" w14:textId="2A1FCF9C" w:rsidR="00A823C5" w:rsidRPr="00471D98" w:rsidRDefault="00355482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1,245,802</w:t>
            </w:r>
          </w:p>
        </w:tc>
      </w:tr>
      <w:tr w:rsidR="00A823C5" w:rsidRPr="00744476" w14:paraId="2BD1E5E4" w14:textId="77777777" w:rsidTr="006208F5">
        <w:tc>
          <w:tcPr>
            <w:tcW w:w="2610" w:type="dxa"/>
          </w:tcPr>
          <w:p w14:paraId="5160191B" w14:textId="77777777" w:rsidR="00A823C5" w:rsidRPr="00471D98" w:rsidRDefault="00A823C5" w:rsidP="0081752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FFD91" w14:textId="1B6D82AB" w:rsidR="00A823C5" w:rsidRPr="00471D98" w:rsidRDefault="006E1494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57,686,200</w:t>
            </w:r>
          </w:p>
        </w:tc>
        <w:tc>
          <w:tcPr>
            <w:tcW w:w="268" w:type="dxa"/>
            <w:shd w:val="clear" w:color="auto" w:fill="auto"/>
          </w:tcPr>
          <w:p w14:paraId="23310E41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9F9EEE" w14:textId="226ABF96" w:rsidR="00A823C5" w:rsidRPr="00471D98" w:rsidRDefault="006E1494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17,180,000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A10905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3E8B2" w14:textId="19D7E6F5" w:rsidR="00A823C5" w:rsidRPr="00471D98" w:rsidRDefault="006E1494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40,506,200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62D35F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3D422" w14:textId="2EDB6C0B" w:rsidR="00A823C5" w:rsidRPr="00471D98" w:rsidRDefault="006E1494" w:rsidP="006E1494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FDD021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26492B" w14:textId="708779DB" w:rsidR="00A823C5" w:rsidRPr="00471D98" w:rsidRDefault="006E1494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sz w:val="24"/>
                <w:szCs w:val="24"/>
              </w:rPr>
              <w:t>57,686,200</w:t>
            </w:r>
          </w:p>
        </w:tc>
      </w:tr>
      <w:tr w:rsidR="00A823C5" w:rsidRPr="00744476" w14:paraId="69FF3CFD" w14:textId="77777777" w:rsidTr="006208F5">
        <w:tc>
          <w:tcPr>
            <w:tcW w:w="2610" w:type="dxa"/>
          </w:tcPr>
          <w:p w14:paraId="2E6D2B8E" w14:textId="77777777" w:rsidR="00A823C5" w:rsidRPr="00471D98" w:rsidRDefault="00A823C5" w:rsidP="008F00F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D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441" w14:textId="5D1920DC" w:rsidR="00A823C5" w:rsidRPr="00A23DC5" w:rsidRDefault="00355482" w:rsidP="00471D98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3D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65,323,308</w:t>
            </w:r>
          </w:p>
        </w:tc>
        <w:tc>
          <w:tcPr>
            <w:tcW w:w="268" w:type="dxa"/>
            <w:shd w:val="clear" w:color="auto" w:fill="auto"/>
          </w:tcPr>
          <w:p w14:paraId="175AAF88" w14:textId="77777777" w:rsidR="00A823C5" w:rsidRPr="00471D98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617E6" w14:textId="7F6FC3C3" w:rsidR="00A823C5" w:rsidRPr="00471D98" w:rsidRDefault="00355482" w:rsidP="0035548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23,103,408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EF9492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3597E" w14:textId="38DB8B91" w:rsidR="00A823C5" w:rsidRPr="00471D98" w:rsidRDefault="00355482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42,768,978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CEFF2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E118" w14:textId="66E14DE6" w:rsidR="00A823C5" w:rsidRPr="00471D98" w:rsidRDefault="00355482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240,729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128D0" w14:textId="77777777" w:rsidR="00A823C5" w:rsidRPr="00471D98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79E43" w14:textId="1C649E9C" w:rsidR="00A823C5" w:rsidRPr="00471D98" w:rsidRDefault="00355482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66,113,115</w:t>
            </w:r>
          </w:p>
        </w:tc>
      </w:tr>
      <w:tr w:rsidR="00A823C5" w:rsidRPr="00744476" w14:paraId="40D8E37D" w14:textId="77777777" w:rsidTr="006208F5">
        <w:tc>
          <w:tcPr>
            <w:tcW w:w="2610" w:type="dxa"/>
            <w:vAlign w:val="bottom"/>
          </w:tcPr>
          <w:p w14:paraId="0554987B" w14:textId="77777777" w:rsidR="00A823C5" w:rsidRPr="00744476" w:rsidRDefault="00A823C5" w:rsidP="007428FE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A4BB4" w14:textId="0A64FCB8" w:rsidR="00A823C5" w:rsidRPr="00744476" w:rsidRDefault="00A823C5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AF8AA9C" w14:textId="77777777" w:rsidR="00A823C5" w:rsidRPr="00744476" w:rsidRDefault="00A823C5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2" w:type="dxa"/>
            <w:gridSpan w:val="7"/>
            <w:shd w:val="clear" w:color="auto" w:fill="auto"/>
            <w:vAlign w:val="bottom"/>
          </w:tcPr>
          <w:p w14:paraId="1DE6F886" w14:textId="0D0CB140" w:rsidR="00A823C5" w:rsidRPr="00744476" w:rsidRDefault="00A823C5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C456EFC" w14:textId="77777777" w:rsidR="006208F5" w:rsidRDefault="006208F5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046"/>
        <w:gridCol w:w="164"/>
        <w:gridCol w:w="1023"/>
        <w:gridCol w:w="164"/>
        <w:gridCol w:w="933"/>
        <w:gridCol w:w="254"/>
        <w:gridCol w:w="1096"/>
      </w:tblGrid>
      <w:tr w:rsidR="000D5484" w:rsidRPr="007A7326" w14:paraId="4CFF08CE" w14:textId="77777777" w:rsidTr="007A7326">
        <w:tc>
          <w:tcPr>
            <w:tcW w:w="2610" w:type="dxa"/>
            <w:vAlign w:val="bottom"/>
          </w:tcPr>
          <w:p w14:paraId="5B9C1A72" w14:textId="3D4EFAB2" w:rsidR="000D5484" w:rsidRPr="007A7326" w:rsidRDefault="000D5484" w:rsidP="002D6726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61349B2" w14:textId="11B07A41" w:rsidR="000D5484" w:rsidRPr="007A7326" w:rsidRDefault="000D5484" w:rsidP="002D6726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732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251697" w:rsidRPr="007A7326" w14:paraId="093E91DD" w14:textId="77777777" w:rsidTr="007A7326">
        <w:tc>
          <w:tcPr>
            <w:tcW w:w="2610" w:type="dxa"/>
            <w:vAlign w:val="bottom"/>
          </w:tcPr>
          <w:p w14:paraId="76473F09" w14:textId="6D18FA32" w:rsidR="00251697" w:rsidRPr="007A7326" w:rsidRDefault="00251697" w:rsidP="00A6208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4A2FBC" w14:textId="4266640C" w:rsidR="00251697" w:rsidRPr="007A7326" w:rsidRDefault="00251697" w:rsidP="00A62087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1615B1" w14:textId="77777777" w:rsidR="00251697" w:rsidRPr="007A7326" w:rsidRDefault="00251697" w:rsidP="00A62087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88B0B54" w14:textId="704EE99E" w:rsidR="00251697" w:rsidRPr="007A7326" w:rsidRDefault="00251697" w:rsidP="00A6208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 w:hint="cs"/>
                <w:cs/>
              </w:rPr>
              <w:t>ระยะเวลาที่ครบกำหนดชำระ</w:t>
            </w:r>
          </w:p>
        </w:tc>
      </w:tr>
      <w:tr w:rsidR="00251697" w:rsidRPr="007A7326" w14:paraId="622B015E" w14:textId="77777777" w:rsidTr="007A7326">
        <w:tc>
          <w:tcPr>
            <w:tcW w:w="2610" w:type="dxa"/>
            <w:vAlign w:val="bottom"/>
          </w:tcPr>
          <w:p w14:paraId="4337F777" w14:textId="0EED10FE" w:rsidR="00251697" w:rsidRPr="007A7326" w:rsidRDefault="00251697" w:rsidP="0025169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A732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7A7326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7A732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7A7326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EE7549" w:rsidRPr="007A732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174D33D6" w14:textId="77777777" w:rsidR="00251697" w:rsidRPr="007A7326" w:rsidRDefault="00251697" w:rsidP="00251697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  <w:p w14:paraId="551D6A5E" w14:textId="07CA4807" w:rsidR="00251697" w:rsidRPr="007A7326" w:rsidRDefault="00251697" w:rsidP="00251697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648685B1" w14:textId="77777777" w:rsidR="00251697" w:rsidRPr="007A7326" w:rsidRDefault="00251697" w:rsidP="00251697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7C3C692" w14:textId="7639D941" w:rsidR="00251697" w:rsidRPr="007A7326" w:rsidRDefault="00251697" w:rsidP="002516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7A7326">
              <w:rPr>
                <w:rFonts w:asciiTheme="majorBidi" w:hAnsiTheme="majorBidi" w:cstheme="majorBidi"/>
              </w:rPr>
              <w:t xml:space="preserve">1 </w:t>
            </w:r>
            <w:r w:rsidRPr="007A732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CA59EC3" w14:textId="77777777" w:rsidR="00251697" w:rsidRPr="007A7326" w:rsidRDefault="00251697" w:rsidP="00251697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45092F8" w14:textId="77777777" w:rsidR="00251697" w:rsidRPr="007A7326" w:rsidRDefault="00251697" w:rsidP="00251697">
            <w:pPr>
              <w:spacing w:line="240" w:lineRule="auto"/>
              <w:ind w:left="-100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cs/>
              </w:rPr>
              <w:t>หลังจาก</w:t>
            </w:r>
            <w:r w:rsidRPr="007A7326">
              <w:rPr>
                <w:rFonts w:asciiTheme="majorBidi" w:hAnsiTheme="majorBidi" w:cstheme="majorBidi"/>
              </w:rPr>
              <w:t xml:space="preserve"> 1 </w:t>
            </w:r>
            <w:r w:rsidRPr="007A7326">
              <w:rPr>
                <w:rFonts w:asciiTheme="majorBidi" w:hAnsiTheme="majorBidi" w:cstheme="majorBidi"/>
                <w:cs/>
              </w:rPr>
              <w:t>ปี</w:t>
            </w:r>
          </w:p>
          <w:p w14:paraId="08C882DF" w14:textId="4222ED6A" w:rsidR="00251697" w:rsidRPr="007A7326" w:rsidRDefault="00251697" w:rsidP="00251697">
            <w:pPr>
              <w:spacing w:line="240" w:lineRule="auto"/>
              <w:ind w:left="-100"/>
              <w:jc w:val="center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 xml:space="preserve">แต่ภายใน </w:t>
            </w:r>
            <w:r w:rsidRPr="007A7326">
              <w:rPr>
                <w:rFonts w:asciiTheme="majorBidi" w:hAnsiTheme="majorBidi" w:cstheme="majorBidi"/>
              </w:rPr>
              <w:t xml:space="preserve">5 </w:t>
            </w:r>
            <w:r w:rsidRPr="007A732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0F516B4C" w14:textId="77777777" w:rsidR="00251697" w:rsidRPr="007A7326" w:rsidRDefault="00251697" w:rsidP="00251697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418E049F" w14:textId="50FAD39F" w:rsidR="00251697" w:rsidRPr="007A7326" w:rsidRDefault="00251697" w:rsidP="002516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 xml:space="preserve">หลังจาก </w:t>
            </w:r>
            <w:r w:rsidRPr="007A7326">
              <w:rPr>
                <w:rFonts w:asciiTheme="majorBidi" w:hAnsiTheme="majorBidi" w:cstheme="majorBidi"/>
              </w:rPr>
              <w:t xml:space="preserve">5 </w:t>
            </w:r>
            <w:r w:rsidRPr="007A732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54" w:type="dxa"/>
            <w:tcMar>
              <w:left w:w="0" w:type="dxa"/>
              <w:right w:w="0" w:type="dxa"/>
            </w:tcMar>
            <w:vAlign w:val="bottom"/>
          </w:tcPr>
          <w:p w14:paraId="00542294" w14:textId="77777777" w:rsidR="00251697" w:rsidRPr="007A7326" w:rsidRDefault="00251697" w:rsidP="00251697">
            <w:pPr>
              <w:tabs>
                <w:tab w:val="decimal" w:pos="806"/>
              </w:tabs>
              <w:spacing w:line="340" w:lineRule="exact"/>
              <w:ind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36BF40F0" w14:textId="41956BFB" w:rsidR="00251697" w:rsidRPr="007A7326" w:rsidRDefault="00251697" w:rsidP="002516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F798D" w:rsidRPr="007A7326" w14:paraId="08228093" w14:textId="77777777" w:rsidTr="007A7326">
        <w:tc>
          <w:tcPr>
            <w:tcW w:w="2610" w:type="dxa"/>
            <w:vAlign w:val="bottom"/>
          </w:tcPr>
          <w:p w14:paraId="0758D7E8" w14:textId="77777777" w:rsidR="000F798D" w:rsidRPr="007A7326" w:rsidRDefault="000F798D" w:rsidP="0025169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765F9800" w14:textId="25D443E2" w:rsidR="000F798D" w:rsidRPr="007A7326" w:rsidRDefault="000F798D" w:rsidP="00251697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A7326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C572518" w14:textId="77777777" w:rsidR="000F798D" w:rsidRPr="007A7326" w:rsidRDefault="000F798D" w:rsidP="00251697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30D57627" w14:textId="5068829D" w:rsidR="000F798D" w:rsidRPr="007A7326" w:rsidRDefault="000F798D" w:rsidP="002516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A62087" w:rsidRPr="007A7326" w14:paraId="769C26BA" w14:textId="77777777" w:rsidTr="007A7326">
        <w:tc>
          <w:tcPr>
            <w:tcW w:w="2610" w:type="dxa"/>
          </w:tcPr>
          <w:p w14:paraId="54C6B947" w14:textId="518D5AF9" w:rsidR="00A62087" w:rsidRPr="007A7326" w:rsidRDefault="00A62087" w:rsidP="00A62087">
            <w:pPr>
              <w:spacing w:line="340" w:lineRule="exact"/>
              <w:ind w:left="450" w:hanging="270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cs/>
              </w:rPr>
              <w:t>เงินกู้ยืม</w:t>
            </w:r>
            <w:r w:rsidRPr="007A7326">
              <w:rPr>
                <w:rFonts w:asciiTheme="majorBidi" w:hAnsiTheme="majorBidi" w:cstheme="majorBidi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F41C6B8" w14:textId="0A729694" w:rsidR="00A62087" w:rsidRPr="007A7326" w:rsidRDefault="00EE7549" w:rsidP="00D40659">
            <w:pPr>
              <w:tabs>
                <w:tab w:val="decimal" w:pos="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1</w:t>
            </w:r>
            <w:r w:rsidR="00CC08EC" w:rsidRPr="007A7326">
              <w:rPr>
                <w:rFonts w:asciiTheme="majorBidi" w:hAnsiTheme="majorBidi" w:cstheme="majorBidi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lang w:val="en-US"/>
              </w:rPr>
              <w:t>09</w:t>
            </w:r>
            <w:r w:rsidR="00CC08EC" w:rsidRPr="007A732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CC08EC" w:rsidRPr="007A7326">
              <w:rPr>
                <w:rFonts w:asciiTheme="majorBidi" w:hAnsiTheme="majorBidi" w:cstheme="majorBidi"/>
                <w:cs/>
                <w:lang w:val="en-US"/>
              </w:rPr>
              <w:t xml:space="preserve">ถึง </w:t>
            </w:r>
            <w:r w:rsidRPr="007A7326">
              <w:rPr>
                <w:rFonts w:asciiTheme="majorBidi" w:hAnsiTheme="majorBidi" w:cstheme="majorBidi"/>
                <w:lang w:val="en-US"/>
              </w:rPr>
              <w:t>3</w:t>
            </w:r>
            <w:r w:rsidR="00CC08EC" w:rsidRPr="007A7326">
              <w:rPr>
                <w:rFonts w:asciiTheme="majorBidi" w:hAnsiTheme="majorBidi" w:cstheme="majorBidi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270" w:type="dxa"/>
          </w:tcPr>
          <w:p w14:paraId="20BC708A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971568F" w14:textId="5BAB9DC7" w:rsidR="00A62087" w:rsidRPr="007A7326" w:rsidRDefault="00EE7549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2</w:t>
            </w:r>
            <w:r w:rsidR="00A6208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939</w:t>
            </w:r>
            <w:r w:rsidR="00A6208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529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12A45B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38334B" w14:textId="6B893605" w:rsidR="00A62087" w:rsidRPr="007A7326" w:rsidRDefault="00A62087" w:rsidP="00A6208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147E04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A333B03" w14:textId="7F81CA59" w:rsidR="00A62087" w:rsidRPr="007A7326" w:rsidRDefault="00A62087" w:rsidP="00A6208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6BE0F1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7A16B3F" w14:textId="02C430E6" w:rsidR="00A62087" w:rsidRPr="007A7326" w:rsidRDefault="00EE7549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2</w:t>
            </w:r>
            <w:r w:rsidR="00A62087" w:rsidRPr="007A7326">
              <w:rPr>
                <w:rFonts w:asciiTheme="majorBidi" w:hAnsiTheme="majorBidi" w:cstheme="majorBidi"/>
              </w:rPr>
              <w:t>,9</w:t>
            </w:r>
            <w:r w:rsidRPr="007A7326">
              <w:rPr>
                <w:rFonts w:asciiTheme="majorBidi" w:hAnsiTheme="majorBidi" w:cstheme="majorBidi"/>
                <w:lang w:val="en-US"/>
              </w:rPr>
              <w:t>3</w:t>
            </w:r>
            <w:r w:rsidR="00A62087" w:rsidRPr="007A7326">
              <w:rPr>
                <w:rFonts w:asciiTheme="majorBidi" w:hAnsiTheme="majorBidi" w:cstheme="majorBidi"/>
              </w:rPr>
              <w:t>9,5</w:t>
            </w:r>
            <w:r w:rsidRPr="007A7326">
              <w:rPr>
                <w:rFonts w:asciiTheme="majorBidi" w:hAnsiTheme="majorBidi" w:cstheme="majorBidi"/>
                <w:lang w:val="en-US"/>
              </w:rPr>
              <w:t>2</w:t>
            </w:r>
            <w:r w:rsidR="00A62087" w:rsidRPr="007A7326">
              <w:rPr>
                <w:rFonts w:asciiTheme="majorBidi" w:hAnsiTheme="majorBidi" w:cstheme="majorBidi"/>
              </w:rPr>
              <w:t>9</w:t>
            </w:r>
          </w:p>
        </w:tc>
      </w:tr>
      <w:tr w:rsidR="00A62087" w:rsidRPr="007A7326" w14:paraId="5CF6ED7E" w14:textId="77777777" w:rsidTr="007A7326">
        <w:tc>
          <w:tcPr>
            <w:tcW w:w="2610" w:type="dxa"/>
          </w:tcPr>
          <w:p w14:paraId="5F869B6A" w14:textId="26CB2065" w:rsidR="00A62087" w:rsidRPr="007A7326" w:rsidRDefault="00A62087" w:rsidP="00A62087">
            <w:pPr>
              <w:spacing w:line="340" w:lineRule="exact"/>
              <w:ind w:left="450" w:hanging="270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>เงินกู้ยืมจากสถาบันการเง</w:t>
            </w:r>
            <w:r w:rsidR="00251697" w:rsidRPr="007A7326">
              <w:rPr>
                <w:rFonts w:asciiTheme="majorBidi" w:hAnsiTheme="majorBidi" w:cstheme="majorBidi" w:hint="cs"/>
                <w:cs/>
              </w:rPr>
              <w:t>ิน</w:t>
            </w:r>
          </w:p>
        </w:tc>
        <w:tc>
          <w:tcPr>
            <w:tcW w:w="1080" w:type="dxa"/>
            <w:vAlign w:val="bottom"/>
          </w:tcPr>
          <w:p w14:paraId="403A93DD" w14:textId="0A098985" w:rsidR="00A62087" w:rsidRPr="007A7326" w:rsidRDefault="00EE7549" w:rsidP="00A620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3</w:t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85</w:t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 xml:space="preserve">, 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3</w:t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875</w:t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 xml:space="preserve">, </w:t>
            </w:r>
            <w:r w:rsidR="007A7326">
              <w:rPr>
                <w:rFonts w:asciiTheme="majorBidi" w:hAnsiTheme="majorBidi" w:cstheme="majorBidi"/>
                <w:spacing w:val="-2"/>
                <w:lang w:val="en-US"/>
              </w:rPr>
              <w:br/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 xml:space="preserve">MLR </w:t>
            </w:r>
            <w:r w:rsidR="00D40659" w:rsidRPr="007A7326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 xml:space="preserve"> 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1</w:t>
            </w:r>
            <w:r w:rsidR="00CC08EC" w:rsidRPr="007A7326">
              <w:rPr>
                <w:rFonts w:asciiTheme="majorBidi" w:hAnsiTheme="majorBidi" w:cstheme="majorBidi"/>
                <w:spacing w:val="-2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75</w:t>
            </w:r>
            <w:r w:rsidR="00D40659" w:rsidRPr="007A7326">
              <w:rPr>
                <w:rFonts w:asciiTheme="majorBidi" w:hAnsiTheme="majorBidi" w:cstheme="majorBidi"/>
                <w:spacing w:val="-2"/>
                <w:lang w:val="en-US"/>
              </w:rPr>
              <w:t>,</w:t>
            </w:r>
            <w:r w:rsidR="007A7326">
              <w:rPr>
                <w:rFonts w:asciiTheme="majorBidi" w:hAnsiTheme="majorBidi" w:cstheme="majorBidi"/>
                <w:spacing w:val="-2"/>
                <w:lang w:val="en-US"/>
              </w:rPr>
              <w:br/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3</w:t>
            </w:r>
            <w:r w:rsidR="00D40659" w:rsidRPr="007A7326">
              <w:rPr>
                <w:rFonts w:asciiTheme="majorBidi" w:hAnsiTheme="majorBidi" w:cstheme="majorBidi"/>
                <w:spacing w:val="-2"/>
                <w:lang w:val="en-US"/>
              </w:rPr>
              <w:t xml:space="preserve">M EURIBOR + 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1</w:t>
            </w:r>
            <w:r w:rsidR="00D40659" w:rsidRPr="007A7326">
              <w:rPr>
                <w:rFonts w:asciiTheme="majorBidi" w:hAnsiTheme="majorBidi" w:cstheme="majorBidi"/>
                <w:spacing w:val="-2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spacing w:val="-2"/>
                <w:lang w:val="en-US"/>
              </w:rPr>
              <w:t>65</w:t>
            </w:r>
          </w:p>
        </w:tc>
        <w:tc>
          <w:tcPr>
            <w:tcW w:w="270" w:type="dxa"/>
          </w:tcPr>
          <w:p w14:paraId="4DE9985C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2476293" w14:textId="0353637F" w:rsidR="00A62087" w:rsidRPr="007A7326" w:rsidRDefault="00EE7549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1</w:t>
            </w:r>
            <w:r w:rsidR="00A6208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605</w:t>
            </w:r>
            <w:r w:rsidR="00A6208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9D5A5A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9FE3F8" w14:textId="2069A7FD" w:rsidR="00A62087" w:rsidRPr="007A7326" w:rsidRDefault="00EE7549" w:rsidP="00952982">
            <w:pPr>
              <w:tabs>
                <w:tab w:val="left" w:pos="-60"/>
              </w:tabs>
              <w:spacing w:line="340" w:lineRule="exact"/>
              <w:ind w:left="-119" w:right="-21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2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984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F9808D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8C58ACB" w14:textId="35FE9966" w:rsidR="00A62087" w:rsidRPr="007A7326" w:rsidRDefault="00A62087" w:rsidP="00A6208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D6A8B53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B6FD97B" w14:textId="6F406209" w:rsidR="00A62087" w:rsidRPr="007A7326" w:rsidRDefault="008574FB" w:rsidP="00A8669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4,589,337</w:t>
            </w:r>
          </w:p>
        </w:tc>
      </w:tr>
      <w:tr w:rsidR="00251697" w:rsidRPr="007A7326" w14:paraId="27493CC2" w14:textId="77777777" w:rsidTr="007A7326">
        <w:tc>
          <w:tcPr>
            <w:tcW w:w="2610" w:type="dxa"/>
          </w:tcPr>
          <w:p w14:paraId="0801E241" w14:textId="26C89CE5" w:rsidR="00251697" w:rsidRPr="007A7326" w:rsidRDefault="00251697" w:rsidP="00251697">
            <w:pPr>
              <w:spacing w:line="340" w:lineRule="exact"/>
              <w:ind w:left="450" w:hanging="270"/>
              <w:rPr>
                <w:rFonts w:asciiTheme="majorBidi" w:hAnsiTheme="majorBidi" w:cstheme="majorBidi"/>
                <w:cs/>
              </w:rPr>
            </w:pPr>
            <w:r w:rsidRPr="007A7326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B51852B" w14:textId="7D649B78" w:rsidR="00251697" w:rsidRPr="007A7326" w:rsidRDefault="00EE7549" w:rsidP="0025169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3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lang w:val="en-US"/>
              </w:rPr>
              <w:t>30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51697" w:rsidRPr="007A7326">
              <w:rPr>
                <w:rFonts w:asciiTheme="majorBidi" w:hAnsiTheme="majorBidi" w:cstheme="majorBidi"/>
                <w:cs/>
                <w:lang w:val="en-US"/>
              </w:rPr>
              <w:t xml:space="preserve">ถึง </w:t>
            </w:r>
            <w:r w:rsidRPr="007A7326">
              <w:rPr>
                <w:rFonts w:asciiTheme="majorBidi" w:hAnsiTheme="majorBidi" w:cstheme="majorBidi"/>
                <w:lang w:val="en-US"/>
              </w:rPr>
              <w:t>5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>.</w:t>
            </w:r>
            <w:r w:rsidRPr="007A7326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270" w:type="dxa"/>
          </w:tcPr>
          <w:p w14:paraId="72AA5E98" w14:textId="77777777" w:rsidR="00251697" w:rsidRPr="007A7326" w:rsidRDefault="00251697" w:rsidP="0025169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16EAD3F" w14:textId="5FD5327A" w:rsidR="00251697" w:rsidRPr="007A7326" w:rsidRDefault="00251697" w:rsidP="0025169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</w:rPr>
              <w:t>7,</w:t>
            </w:r>
            <w:r w:rsidR="00EE7549" w:rsidRPr="007A7326">
              <w:rPr>
                <w:rFonts w:asciiTheme="majorBidi" w:hAnsiTheme="majorBidi" w:cstheme="majorBidi"/>
                <w:lang w:val="en-US"/>
              </w:rPr>
              <w:t>20</w:t>
            </w:r>
            <w:r w:rsidRPr="007A7326">
              <w:rPr>
                <w:rFonts w:asciiTheme="majorBidi" w:hAnsiTheme="majorBidi" w:cstheme="majorBidi"/>
              </w:rPr>
              <w:t>5,</w:t>
            </w:r>
            <w:r w:rsidR="00EE7549" w:rsidRPr="007A73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F90F92" w14:textId="77777777" w:rsidR="00251697" w:rsidRPr="007A7326" w:rsidRDefault="00251697" w:rsidP="002516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D72B08" w14:textId="127DCC91" w:rsidR="00251697" w:rsidRPr="007A7326" w:rsidRDefault="00EE7549" w:rsidP="002516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3</w:t>
            </w:r>
            <w:r w:rsidR="00251697" w:rsidRPr="007A7326">
              <w:rPr>
                <w:rFonts w:asciiTheme="majorBidi" w:hAnsiTheme="majorBidi" w:cstheme="majorBidi"/>
              </w:rPr>
              <w:t>5,</w:t>
            </w:r>
            <w:r w:rsidRPr="007A7326">
              <w:rPr>
                <w:rFonts w:asciiTheme="majorBidi" w:hAnsiTheme="majorBidi" w:cstheme="majorBidi"/>
                <w:lang w:val="en-US"/>
              </w:rPr>
              <w:t>4</w:t>
            </w:r>
            <w:r w:rsidR="00251697" w:rsidRPr="007A7326">
              <w:rPr>
                <w:rFonts w:asciiTheme="majorBidi" w:hAnsiTheme="majorBidi" w:cstheme="majorBidi"/>
              </w:rPr>
              <w:t>95,</w:t>
            </w:r>
            <w:r w:rsidRPr="007A73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9AA752" w14:textId="77777777" w:rsidR="00251697" w:rsidRPr="007A7326" w:rsidRDefault="00251697" w:rsidP="002516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311F7B1" w14:textId="555C9EF1" w:rsidR="00251697" w:rsidRPr="007A7326" w:rsidRDefault="00EE7549" w:rsidP="002516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3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000</w:t>
            </w:r>
            <w:r w:rsidR="00251697" w:rsidRPr="007A7326">
              <w:rPr>
                <w:rFonts w:asciiTheme="majorBidi" w:hAnsiTheme="majorBidi" w:cstheme="majorBidi"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5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58015D" w14:textId="77777777" w:rsidR="00251697" w:rsidRPr="007A7326" w:rsidRDefault="00251697" w:rsidP="002516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239323E" w14:textId="3A2F39B4" w:rsidR="00251697" w:rsidRPr="007A7326" w:rsidRDefault="008574FB" w:rsidP="00A8669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7A7326">
              <w:rPr>
                <w:rFonts w:asciiTheme="majorBidi" w:hAnsiTheme="majorBidi" w:cstheme="majorBidi"/>
                <w:lang w:val="en-US"/>
              </w:rPr>
              <w:t>45,700,000</w:t>
            </w:r>
          </w:p>
        </w:tc>
      </w:tr>
      <w:tr w:rsidR="00A62087" w:rsidRPr="007A7326" w14:paraId="639C8421" w14:textId="77777777" w:rsidTr="007A7326">
        <w:tc>
          <w:tcPr>
            <w:tcW w:w="2610" w:type="dxa"/>
          </w:tcPr>
          <w:p w14:paraId="44746019" w14:textId="725242FD" w:rsidR="00A62087" w:rsidRPr="007A7326" w:rsidRDefault="00A62087" w:rsidP="00A6208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3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F977CE5" w14:textId="77777777" w:rsidR="00A62087" w:rsidRPr="007A7326" w:rsidRDefault="00A62087" w:rsidP="00A62087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6566DF7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F208E" w14:textId="2A893482" w:rsidR="00A62087" w:rsidRPr="007A7326" w:rsidRDefault="00EE7549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</w:rPr>
            </w:pP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11</w:t>
            </w:r>
            <w:r w:rsidR="00A62087" w:rsidRPr="007A7326">
              <w:rPr>
                <w:rFonts w:asciiTheme="majorBidi" w:hAnsiTheme="majorBidi" w:cstheme="majorBidi"/>
                <w:b/>
                <w:bCs/>
              </w:rPr>
              <w:t>,7</w:t>
            </w: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A62087" w:rsidRPr="007A7326">
              <w:rPr>
                <w:rFonts w:asciiTheme="majorBidi" w:hAnsiTheme="majorBidi" w:cstheme="majorBidi"/>
                <w:b/>
                <w:bCs/>
              </w:rPr>
              <w:t>9,56</w:t>
            </w: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B0A660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B92F5" w14:textId="0D64C01F" w:rsidR="00A62087" w:rsidRPr="007A7326" w:rsidRDefault="00EE7549" w:rsidP="00952982">
            <w:pPr>
              <w:tabs>
                <w:tab w:val="left" w:pos="-60"/>
                <w:tab w:val="left" w:pos="570"/>
              </w:tabs>
              <w:spacing w:line="340" w:lineRule="exact"/>
              <w:ind w:left="-119" w:right="-12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38</w:t>
            </w:r>
            <w:r w:rsidR="00A62087" w:rsidRPr="007A732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479</w:t>
            </w:r>
            <w:r w:rsidR="00A62087" w:rsidRPr="007A732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304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7191EE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81189" w14:textId="5EC5997D" w:rsidR="00A62087" w:rsidRPr="007A7326" w:rsidRDefault="00EE7549" w:rsidP="009529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A62087" w:rsidRPr="007A732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  <w:r w:rsidR="00A62087" w:rsidRPr="007A732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25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C55F7A" w14:textId="77777777" w:rsidR="00A62087" w:rsidRPr="007A7326" w:rsidRDefault="00A62087" w:rsidP="00A6208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CB9B1" w14:textId="46A914B9" w:rsidR="00A62087" w:rsidRPr="007A7326" w:rsidRDefault="008574FB" w:rsidP="00A6208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7326">
              <w:rPr>
                <w:rFonts w:asciiTheme="majorBidi" w:hAnsiTheme="majorBidi" w:cstheme="majorBidi"/>
                <w:b/>
                <w:bCs/>
                <w:lang w:val="en-US"/>
              </w:rPr>
              <w:t>53,228,866</w:t>
            </w:r>
          </w:p>
        </w:tc>
      </w:tr>
    </w:tbl>
    <w:p w14:paraId="153E0C50" w14:textId="4AE6BF95" w:rsidR="00DB7008" w:rsidRDefault="00DB7008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861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9"/>
        <w:gridCol w:w="991"/>
        <w:gridCol w:w="161"/>
        <w:gridCol w:w="1099"/>
        <w:gridCol w:w="161"/>
        <w:gridCol w:w="893"/>
        <w:gridCol w:w="161"/>
        <w:gridCol w:w="1191"/>
      </w:tblGrid>
      <w:tr w:rsidR="000D5484" w:rsidRPr="00744476" w14:paraId="4474D74F" w14:textId="77777777" w:rsidTr="009247A5">
        <w:trPr>
          <w:tblHeader/>
        </w:trPr>
        <w:tc>
          <w:tcPr>
            <w:tcW w:w="2610" w:type="dxa"/>
            <w:vAlign w:val="bottom"/>
          </w:tcPr>
          <w:p w14:paraId="6EB5827F" w14:textId="77777777" w:rsidR="000D5484" w:rsidRPr="00CE3F54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5980FCF3" w14:textId="5DF3432D" w:rsidR="000D5484" w:rsidRPr="00CE3F54" w:rsidRDefault="000D54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3F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CE3F5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D5484" w:rsidRPr="00744476" w14:paraId="3F13BFCC" w14:textId="77777777" w:rsidTr="009247A5">
        <w:trPr>
          <w:tblHeader/>
        </w:trPr>
        <w:tc>
          <w:tcPr>
            <w:tcW w:w="2610" w:type="dxa"/>
            <w:vAlign w:val="bottom"/>
          </w:tcPr>
          <w:p w14:paraId="5174D427" w14:textId="77777777" w:rsidR="000D5484" w:rsidRPr="00CE3F54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627F0C9D" w14:textId="77777777" w:rsidR="000D5484" w:rsidRPr="00CE3F54" w:rsidRDefault="000D5484" w:rsidP="009247A5">
            <w:pPr>
              <w:tabs>
                <w:tab w:val="left" w:pos="1020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3F5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C4A48" w:rsidRPr="00744476" w14:paraId="75AD292F" w14:textId="77777777" w:rsidTr="009247A5">
        <w:trPr>
          <w:tblHeader/>
        </w:trPr>
        <w:tc>
          <w:tcPr>
            <w:tcW w:w="2610" w:type="dxa"/>
            <w:vAlign w:val="bottom"/>
          </w:tcPr>
          <w:p w14:paraId="73B1CA00" w14:textId="77777777" w:rsidR="005C4A48" w:rsidRPr="00CE3F54" w:rsidRDefault="005C4A48" w:rsidP="005C4A4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3F5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E3F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E3F5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CE3F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069F5A7D" w14:textId="7777777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3F54">
              <w:rPr>
                <w:rFonts w:asciiTheme="majorBidi" w:hAnsiTheme="majorBidi"/>
                <w:sz w:val="24"/>
                <w:szCs w:val="24"/>
                <w:cs/>
              </w:rPr>
              <w:t>มูลค่า</w:t>
            </w:r>
          </w:p>
          <w:p w14:paraId="2A5F23E2" w14:textId="7777777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3F54">
              <w:rPr>
                <w:rFonts w:asciiTheme="majorBidi" w:hAnsi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F070F7" w14:textId="7777777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92A81BC" w14:textId="3B95938B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406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406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BFC025" w14:textId="77777777" w:rsidR="005C4A48" w:rsidRPr="00CE3F54" w:rsidRDefault="005C4A48" w:rsidP="005C4A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C81332" w14:textId="56F68EDF" w:rsidR="005C4A48" w:rsidRPr="00D40659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406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0D88F6A" w14:textId="6487448B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406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ไม่เกิน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406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F02B497" w14:textId="7777777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5D6F1F4" w14:textId="03212EE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406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406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0CE31A" w14:textId="7777777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3711E89" w14:textId="3FBA9FC7" w:rsidR="005C4A48" w:rsidRPr="00CE3F54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065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3660" w:rsidRPr="00744476" w14:paraId="0537B46A" w14:textId="77777777" w:rsidTr="009247A5">
        <w:trPr>
          <w:tblHeader/>
        </w:trPr>
        <w:tc>
          <w:tcPr>
            <w:tcW w:w="2610" w:type="dxa"/>
            <w:vAlign w:val="bottom"/>
          </w:tcPr>
          <w:p w14:paraId="0F11F1DA" w14:textId="77777777" w:rsidR="00CB3660" w:rsidRPr="00CE3F54" w:rsidRDefault="00CB3660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905F93F" w14:textId="77777777" w:rsidR="00CB3660" w:rsidRPr="00CE3F54" w:rsidRDefault="00CB3660" w:rsidP="002E2382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3F5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5BB" w:rsidRPr="00744476" w14:paraId="19ADAF11" w14:textId="77777777" w:rsidTr="009247A5">
        <w:trPr>
          <w:tblHeader/>
        </w:trPr>
        <w:tc>
          <w:tcPr>
            <w:tcW w:w="2610" w:type="dxa"/>
          </w:tcPr>
          <w:p w14:paraId="451107C5" w14:textId="77777777" w:rsidR="003D25BB" w:rsidRPr="00CE3F54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3F5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3963F26C" w14:textId="77777777" w:rsidR="003D25BB" w:rsidRPr="00CE3F54" w:rsidRDefault="003D25BB" w:rsidP="002E2382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A57FB9D" w14:textId="77777777" w:rsidR="003D25BB" w:rsidRPr="00CE3F54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5CA2D5" w14:textId="77777777" w:rsidR="003D25BB" w:rsidRPr="00CE3F54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8DF9553" w14:textId="77777777" w:rsidR="003D25BB" w:rsidRPr="00CE3F54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708A16" w14:textId="77777777" w:rsidR="003D25BB" w:rsidRPr="00CE3F54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6E4E6C" w14:textId="77777777" w:rsidR="003D25BB" w:rsidRPr="00CE3F54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C37CAC" w14:textId="77777777" w:rsidR="003D25BB" w:rsidRPr="00CE3F54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C929A7D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F3D9C9B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5BB" w:rsidRPr="00744476" w14:paraId="56D06CD1" w14:textId="77777777" w:rsidTr="009247A5">
        <w:tc>
          <w:tcPr>
            <w:tcW w:w="2610" w:type="dxa"/>
          </w:tcPr>
          <w:p w14:paraId="1E645D8B" w14:textId="66FC4C61" w:rsidR="003D25BB" w:rsidRPr="00CE3F54" w:rsidRDefault="003D25BB" w:rsidP="009247A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CE3F5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B656DBF" w14:textId="269D0FD8" w:rsidR="003D25BB" w:rsidRPr="009E70FA" w:rsidRDefault="001158A9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cs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1,075,182</w:t>
            </w:r>
          </w:p>
        </w:tc>
        <w:tc>
          <w:tcPr>
            <w:tcW w:w="269" w:type="dxa"/>
            <w:shd w:val="clear" w:color="auto" w:fill="auto"/>
          </w:tcPr>
          <w:p w14:paraId="4D300078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8ECB64" w14:textId="215CFDC8" w:rsidR="003D25BB" w:rsidRPr="009E70FA" w:rsidRDefault="001158A9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1,075,182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1DA654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682A6AE" w14:textId="181DEABE" w:rsidR="003D25BB" w:rsidRPr="00CE3F54" w:rsidRDefault="001158A9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412399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FF7BE0" w14:textId="4EC33F95" w:rsidR="003D25BB" w:rsidRPr="00CE3F54" w:rsidRDefault="001158A9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400B4F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DFE7B63" w14:textId="491E044E" w:rsidR="003D25BB" w:rsidRPr="009E70FA" w:rsidRDefault="001158A9" w:rsidP="00961F17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1,075,182</w:t>
            </w:r>
          </w:p>
        </w:tc>
      </w:tr>
      <w:tr w:rsidR="003D25BB" w:rsidRPr="00744476" w14:paraId="7B912D57" w14:textId="77777777" w:rsidTr="009247A5">
        <w:tc>
          <w:tcPr>
            <w:tcW w:w="2610" w:type="dxa"/>
          </w:tcPr>
          <w:p w14:paraId="14EB7568" w14:textId="77777777" w:rsidR="003D25BB" w:rsidRPr="00CE3F54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3F54">
              <w:rPr>
                <w:rFonts w:asciiTheme="majorBidi" w:hAnsi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803C457" w14:textId="1CE2FE8B" w:rsidR="003D25BB" w:rsidRPr="009E70FA" w:rsidRDefault="00BB0E68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cs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2,453,991</w:t>
            </w:r>
          </w:p>
        </w:tc>
        <w:tc>
          <w:tcPr>
            <w:tcW w:w="269" w:type="dxa"/>
            <w:shd w:val="clear" w:color="auto" w:fill="auto"/>
          </w:tcPr>
          <w:p w14:paraId="339001DE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A46755" w14:textId="4FD50763" w:rsidR="003D25BB" w:rsidRPr="009E70FA" w:rsidRDefault="00BB0E68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2,450,714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1CFEDF" w14:textId="77777777" w:rsidR="003D25BB" w:rsidRPr="007367E7" w:rsidRDefault="003D25BB" w:rsidP="007367E7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6A866E" w14:textId="0C351FAD" w:rsidR="003D25BB" w:rsidRPr="00CE3F54" w:rsidRDefault="00BB0E68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3,277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40680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6A1C7D" w14:textId="6D0CE738" w:rsidR="003D25BB" w:rsidRPr="00CE3F54" w:rsidRDefault="00BB0E68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D3C5E5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55BBDE8" w14:textId="3799564A" w:rsidR="003D25BB" w:rsidRPr="009E70FA" w:rsidRDefault="00BB0E68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2,453,991</w:t>
            </w:r>
          </w:p>
        </w:tc>
      </w:tr>
      <w:tr w:rsidR="003D25BB" w:rsidRPr="00744476" w14:paraId="5AD9CBB7" w14:textId="77777777" w:rsidTr="009247A5">
        <w:tc>
          <w:tcPr>
            <w:tcW w:w="2610" w:type="dxa"/>
          </w:tcPr>
          <w:p w14:paraId="0B856E6D" w14:textId="6EEF09CE" w:rsidR="003D25BB" w:rsidRPr="00CE3F54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3F5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9FCFA" w14:textId="3E323A17" w:rsidR="003D25BB" w:rsidRPr="009E70FA" w:rsidRDefault="001158A9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2,988,625</w:t>
            </w:r>
          </w:p>
        </w:tc>
        <w:tc>
          <w:tcPr>
            <w:tcW w:w="269" w:type="dxa"/>
            <w:shd w:val="clear" w:color="auto" w:fill="auto"/>
          </w:tcPr>
          <w:p w14:paraId="639AD132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5844DA" w14:textId="42DFE5F8" w:rsidR="003D25BB" w:rsidRPr="009E70FA" w:rsidRDefault="001158A9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1,607,914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6494B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746A3E1" w14:textId="465DFE00" w:rsidR="003D25BB" w:rsidRPr="00CE3F54" w:rsidRDefault="001158A9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1,380,711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09BC38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C865CC6" w14:textId="336B18B0" w:rsidR="003D25BB" w:rsidRPr="00CE3F54" w:rsidRDefault="001158A9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20D1D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DE1508" w14:textId="681B9CBF" w:rsidR="003D25BB" w:rsidRPr="009E70FA" w:rsidRDefault="001158A9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2,988,625</w:t>
            </w:r>
          </w:p>
        </w:tc>
      </w:tr>
      <w:tr w:rsidR="003D25BB" w:rsidRPr="00744476" w14:paraId="5699D066" w14:textId="77777777" w:rsidTr="00961F17">
        <w:tc>
          <w:tcPr>
            <w:tcW w:w="2610" w:type="dxa"/>
          </w:tcPr>
          <w:p w14:paraId="70691653" w14:textId="77777777" w:rsidR="003D25BB" w:rsidRPr="00CE3F54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3F54">
              <w:rPr>
                <w:rFonts w:asciiTheme="majorBidi" w:hAnsi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A6F1C" w14:textId="51E05E2A" w:rsidR="003D25BB" w:rsidRPr="009E70FA" w:rsidRDefault="00961F17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204,368</w:t>
            </w:r>
          </w:p>
        </w:tc>
        <w:tc>
          <w:tcPr>
            <w:tcW w:w="269" w:type="dxa"/>
            <w:shd w:val="clear" w:color="auto" w:fill="auto"/>
          </w:tcPr>
          <w:p w14:paraId="7BD52982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BA6641A" w14:textId="28066203" w:rsidR="003D25BB" w:rsidRPr="009E70FA" w:rsidRDefault="00961F17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89,945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5B074B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33BDE2" w14:textId="4AB6C8C8" w:rsidR="003D25BB" w:rsidRPr="00CE3F54" w:rsidRDefault="00961F17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94,551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867D6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844354" w14:textId="0269F561" w:rsidR="003D25BB" w:rsidRPr="00CE3F54" w:rsidRDefault="00961F17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47,981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17A509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4233AF7" w14:textId="6700C090" w:rsidR="003D25BB" w:rsidRPr="009E70FA" w:rsidRDefault="00961F17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232,477</w:t>
            </w:r>
          </w:p>
        </w:tc>
      </w:tr>
      <w:tr w:rsidR="003D25BB" w:rsidRPr="00744476" w14:paraId="7B00B180" w14:textId="77777777" w:rsidTr="009247A5">
        <w:tc>
          <w:tcPr>
            <w:tcW w:w="2610" w:type="dxa"/>
          </w:tcPr>
          <w:p w14:paraId="2655318F" w14:textId="77777777" w:rsidR="003D25BB" w:rsidRPr="00CE3F54" w:rsidRDefault="003D25BB" w:rsidP="002E2382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E3F5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AF8C4" w14:textId="449C6BC3" w:rsidR="003D25BB" w:rsidRPr="009E70FA" w:rsidRDefault="001158A9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cs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45,924,200</w:t>
            </w:r>
          </w:p>
        </w:tc>
        <w:tc>
          <w:tcPr>
            <w:tcW w:w="269" w:type="dxa"/>
            <w:shd w:val="clear" w:color="auto" w:fill="auto"/>
          </w:tcPr>
          <w:p w14:paraId="16064B6D" w14:textId="77777777" w:rsidR="003D25BB" w:rsidRPr="00CE3F54" w:rsidRDefault="003D25BB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884E5F" w14:textId="2347E4B6" w:rsidR="003D25BB" w:rsidRPr="009E70FA" w:rsidRDefault="001158A9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13,180,000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3347B6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52E99C" w14:textId="70E24153" w:rsidR="003D25BB" w:rsidRPr="00CE3F54" w:rsidRDefault="001158A9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32,744,200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CD00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D7635" w14:textId="313BA2E7" w:rsidR="003D25BB" w:rsidRPr="00CE3F54" w:rsidRDefault="003C4D17" w:rsidP="003C4D1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EC96BC" w14:textId="77777777" w:rsidR="003D25BB" w:rsidRPr="00CE3F54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65F8F13" w14:textId="1C28084F" w:rsidR="003D25BB" w:rsidRPr="009E70FA" w:rsidRDefault="001158A9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lang w:val="en-US"/>
              </w:rPr>
            </w:pPr>
            <w:r w:rsidRPr="009E70FA">
              <w:rPr>
                <w:rFonts w:asciiTheme="majorBidi" w:hAnsiTheme="majorBidi" w:cstheme="majorBidi"/>
                <w:lang w:val="en-US"/>
              </w:rPr>
              <w:t>45,924,200</w:t>
            </w:r>
          </w:p>
        </w:tc>
      </w:tr>
      <w:tr w:rsidR="003D25BB" w:rsidRPr="00A37765" w14:paraId="525DED19" w14:textId="77777777" w:rsidTr="009247A5">
        <w:tc>
          <w:tcPr>
            <w:tcW w:w="2610" w:type="dxa"/>
          </w:tcPr>
          <w:p w14:paraId="64A68764" w14:textId="77777777" w:rsidR="003D25BB" w:rsidRPr="00A37765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77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E5F6" w14:textId="011E621A" w:rsidR="003D25BB" w:rsidRPr="00A37765" w:rsidRDefault="00961F17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7765">
              <w:rPr>
                <w:rFonts w:asciiTheme="majorBidi" w:hAnsiTheme="majorBidi" w:cstheme="majorBidi"/>
                <w:b/>
                <w:bCs/>
                <w:lang w:val="en-US"/>
              </w:rPr>
              <w:t>52,646,366</w:t>
            </w:r>
          </w:p>
        </w:tc>
        <w:tc>
          <w:tcPr>
            <w:tcW w:w="269" w:type="dxa"/>
          </w:tcPr>
          <w:p w14:paraId="4816F804" w14:textId="77777777" w:rsidR="003D25BB" w:rsidRPr="00A37765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58FA4" w14:textId="5D938622" w:rsidR="003D25BB" w:rsidRPr="00A37765" w:rsidRDefault="00961F17" w:rsidP="00994B80">
            <w:pPr>
              <w:tabs>
                <w:tab w:val="decimal" w:pos="87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77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18,403,755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4466C" w14:textId="77777777" w:rsidR="003D25BB" w:rsidRPr="00A37765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E476B" w14:textId="06DE2724" w:rsidR="003D25BB" w:rsidRPr="00A37765" w:rsidRDefault="00961F17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77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34,222,739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26B7D3" w14:textId="77777777" w:rsidR="003D25BB" w:rsidRPr="00A37765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6FF54" w14:textId="36246CEE" w:rsidR="003D25BB" w:rsidRPr="00A37765" w:rsidRDefault="00961F17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77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47,981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5E2604" w14:textId="77777777" w:rsidR="003D25BB" w:rsidRPr="00A37765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51B87" w14:textId="3D2C420E" w:rsidR="003D25BB" w:rsidRPr="00A37765" w:rsidRDefault="00961F17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7765">
              <w:rPr>
                <w:rFonts w:asciiTheme="majorBidi" w:hAnsiTheme="majorBidi" w:cstheme="majorBidi"/>
                <w:b/>
                <w:bCs/>
                <w:lang w:val="en-US"/>
              </w:rPr>
              <w:t>52,674,475</w:t>
            </w:r>
          </w:p>
        </w:tc>
      </w:tr>
    </w:tbl>
    <w:p w14:paraId="295CDA2A" w14:textId="05BED959" w:rsidR="008244EC" w:rsidRPr="00A37765" w:rsidRDefault="008244EC">
      <w:pPr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05A4CD34" w14:textId="77777777" w:rsidR="008244EC" w:rsidRDefault="008244EC">
      <w:pPr>
        <w:spacing w:line="240" w:lineRule="auto"/>
        <w:rPr>
          <w:rFonts w:asciiTheme="majorBidi" w:hAnsiTheme="majorBidi" w:cstheme="majorBidi"/>
          <w:sz w:val="16"/>
          <w:szCs w:val="16"/>
          <w:lang w:eastAsia="x-none"/>
        </w:rPr>
      </w:pPr>
      <w:r>
        <w:rPr>
          <w:rFonts w:asciiTheme="majorBidi" w:hAnsiTheme="majorBidi" w:cstheme="majorBidi"/>
          <w:sz w:val="16"/>
          <w:szCs w:val="16"/>
          <w:lang w:eastAsia="x-none"/>
        </w:rPr>
        <w:br w:type="page"/>
      </w:r>
    </w:p>
    <w:tbl>
      <w:tblPr>
        <w:tblW w:w="8598" w:type="dxa"/>
        <w:tblInd w:w="900" w:type="dxa"/>
        <w:tblLook w:val="04A0" w:firstRow="1" w:lastRow="0" w:firstColumn="1" w:lastColumn="0" w:noHBand="0" w:noVBand="1"/>
      </w:tblPr>
      <w:tblGrid>
        <w:gridCol w:w="2729"/>
        <w:gridCol w:w="1141"/>
        <w:gridCol w:w="1045"/>
        <w:gridCol w:w="158"/>
        <w:gridCol w:w="1023"/>
        <w:gridCol w:w="158"/>
        <w:gridCol w:w="1023"/>
        <w:gridCol w:w="158"/>
        <w:gridCol w:w="1163"/>
      </w:tblGrid>
      <w:tr w:rsidR="000D5484" w:rsidRPr="00744476" w14:paraId="62A32392" w14:textId="77777777" w:rsidTr="001D2870">
        <w:tc>
          <w:tcPr>
            <w:tcW w:w="2729" w:type="dxa"/>
            <w:vAlign w:val="bottom"/>
          </w:tcPr>
          <w:p w14:paraId="574D54F5" w14:textId="77777777" w:rsidR="000D5484" w:rsidRPr="00173EE3" w:rsidRDefault="000D5484" w:rsidP="002E1068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9" w:type="dxa"/>
            <w:gridSpan w:val="8"/>
            <w:vAlign w:val="bottom"/>
          </w:tcPr>
          <w:p w14:paraId="290C9454" w14:textId="77777777" w:rsidR="000D5484" w:rsidRPr="00173EE3" w:rsidRDefault="000D5484" w:rsidP="002E10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3EE3" w:rsidRPr="00744476" w14:paraId="566EDF0D" w14:textId="77777777" w:rsidTr="008244EC">
        <w:tc>
          <w:tcPr>
            <w:tcW w:w="2729" w:type="dxa"/>
            <w:vAlign w:val="bottom"/>
          </w:tcPr>
          <w:p w14:paraId="279875B4" w14:textId="77777777" w:rsidR="00173EE3" w:rsidRPr="00173EE3" w:rsidRDefault="00173EE3" w:rsidP="002E106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C7F2BF5" w14:textId="47271094" w:rsidR="00173EE3" w:rsidRPr="00173EE3" w:rsidRDefault="00173EE3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8" w:type="dxa"/>
            <w:gridSpan w:val="7"/>
            <w:tcBorders>
              <w:bottom w:val="single" w:sz="4" w:space="0" w:color="auto"/>
            </w:tcBorders>
            <w:vAlign w:val="bottom"/>
          </w:tcPr>
          <w:p w14:paraId="12154E70" w14:textId="4C26E677" w:rsidR="00173EE3" w:rsidRPr="00173EE3" w:rsidRDefault="00173EE3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173EE3" w:rsidRPr="00744476" w14:paraId="479BFCB2" w14:textId="77777777" w:rsidTr="008244EC">
        <w:tc>
          <w:tcPr>
            <w:tcW w:w="2729" w:type="dxa"/>
            <w:vAlign w:val="bottom"/>
          </w:tcPr>
          <w:p w14:paraId="4B06EDD3" w14:textId="627D9FA4" w:rsidR="00173EE3" w:rsidRPr="00173EE3" w:rsidRDefault="00AC382B" w:rsidP="00173EE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41" w:type="dxa"/>
            <w:vAlign w:val="bottom"/>
          </w:tcPr>
          <w:p w14:paraId="0CB8097A" w14:textId="77777777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63DE9EC0" w14:textId="0B504BF7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  <w:tc>
          <w:tcPr>
            <w:tcW w:w="1045" w:type="dxa"/>
            <w:vAlign w:val="bottom"/>
          </w:tcPr>
          <w:p w14:paraId="6E7D298D" w14:textId="1DA73F05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73EE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52B00573" w14:textId="77777777" w:rsidR="00173EE3" w:rsidRPr="00173EE3" w:rsidRDefault="00173EE3" w:rsidP="00173EE3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ADDAAC0" w14:textId="3244BCE2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73EE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5CDF71A" w14:textId="46446BA7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แต่ภายใน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73EE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98D709F" w14:textId="77777777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22644E1" w14:textId="19A8FD9C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73EE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12D194B" w14:textId="77777777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1A303CDF" w14:textId="406D92CB" w:rsidR="00173EE3" w:rsidRPr="00173EE3" w:rsidRDefault="00173EE3" w:rsidP="00173E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47B5" w:rsidRPr="00744476" w14:paraId="05B05C54" w14:textId="77777777" w:rsidTr="008244EC">
        <w:tc>
          <w:tcPr>
            <w:tcW w:w="2729" w:type="dxa"/>
            <w:vAlign w:val="bottom"/>
          </w:tcPr>
          <w:p w14:paraId="766FD0AF" w14:textId="77777777" w:rsidR="002047B5" w:rsidRPr="00173EE3" w:rsidRDefault="002047B5" w:rsidP="002E106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AA5B70C" w14:textId="77777777" w:rsidR="002047B5" w:rsidRPr="00173EE3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4728" w:type="dxa"/>
            <w:gridSpan w:val="7"/>
            <w:vAlign w:val="bottom"/>
          </w:tcPr>
          <w:p w14:paraId="026C0960" w14:textId="77777777" w:rsidR="002047B5" w:rsidRPr="00173EE3" w:rsidRDefault="002047B5" w:rsidP="002E1068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D6726" w:rsidRPr="00744476" w14:paraId="146FC142" w14:textId="77777777" w:rsidTr="008244EC">
        <w:tc>
          <w:tcPr>
            <w:tcW w:w="2729" w:type="dxa"/>
          </w:tcPr>
          <w:p w14:paraId="430EE429" w14:textId="1D5BB46D" w:rsidR="002D6726" w:rsidRPr="00173EE3" w:rsidRDefault="002D6726" w:rsidP="002D6726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1" w:type="dxa"/>
          </w:tcPr>
          <w:p w14:paraId="00FF680C" w14:textId="1B1CF9A4" w:rsidR="002D6726" w:rsidRPr="00173EE3" w:rsidRDefault="00EE7549" w:rsidP="002D672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1473999" w14:textId="74A6F788" w:rsidR="002D6726" w:rsidRPr="00173EE3" w:rsidRDefault="00EE7549" w:rsidP="002D672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>7,86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7986FE" w14:textId="77777777" w:rsidR="002D6726" w:rsidRPr="00173EE3" w:rsidRDefault="002D6726" w:rsidP="002D672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53C6623" w14:textId="2C4D4685" w:rsidR="002D6726" w:rsidRPr="00173EE3" w:rsidRDefault="002D6726" w:rsidP="002D672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271878" w14:textId="77777777" w:rsidR="002D6726" w:rsidRPr="00173EE3" w:rsidRDefault="002D6726" w:rsidP="002D672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BE27F93" w14:textId="62841405" w:rsidR="002D6726" w:rsidRPr="00173EE3" w:rsidRDefault="002D6726" w:rsidP="002D672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44E4EC" w14:textId="77777777" w:rsidR="002D6726" w:rsidRPr="00173EE3" w:rsidRDefault="002D6726" w:rsidP="002D672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D0F0642" w14:textId="0D00F6BC" w:rsidR="002D6726" w:rsidRPr="00173EE3" w:rsidRDefault="00EE7549" w:rsidP="002D6726">
            <w:pPr>
              <w:tabs>
                <w:tab w:val="decimal" w:pos="94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</w:rPr>
              <w:t>7,86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D6726" w:rsidRPr="00744476" w14:paraId="7528AF16" w14:textId="77777777" w:rsidTr="008244EC">
        <w:tc>
          <w:tcPr>
            <w:tcW w:w="2729" w:type="dxa"/>
          </w:tcPr>
          <w:p w14:paraId="1E55CC0F" w14:textId="0154C31D" w:rsidR="002D6726" w:rsidRPr="00173EE3" w:rsidRDefault="002D6726" w:rsidP="002D6726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141" w:type="dxa"/>
            <w:vAlign w:val="bottom"/>
          </w:tcPr>
          <w:p w14:paraId="04892B84" w14:textId="257F0FEC" w:rsidR="002D6726" w:rsidRPr="00173EE3" w:rsidRDefault="00EE7549" w:rsidP="00A02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.85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875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="00A02B2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1D2870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MLR -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75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</w:t>
            </w:r>
            <w:r w:rsidR="00D40659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+</w:t>
            </w:r>
            <w:r w:rsidR="00D40659" w:rsidRPr="00173EE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2D6726" w:rsidRPr="00173EE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65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D5711BD" w14:textId="386BBF98" w:rsidR="002D6726" w:rsidRPr="00173EE3" w:rsidRDefault="00EE7549" w:rsidP="002D672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2D6726"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504EA3" w14:textId="77777777" w:rsidR="002D6726" w:rsidRPr="00173EE3" w:rsidRDefault="002D6726" w:rsidP="002D672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E587ED" w14:textId="67AB4E10" w:rsidR="002D6726" w:rsidRPr="009F6E8A" w:rsidRDefault="00EE7549" w:rsidP="009F6E8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6E8A" w:rsidRPr="009F6E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  <w:r w:rsidR="009F6E8A" w:rsidRPr="009F6E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9C583A" w14:textId="77777777" w:rsidR="002D6726" w:rsidRPr="00173EE3" w:rsidRDefault="002D6726" w:rsidP="002D672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F18DB2" w14:textId="7C929312" w:rsidR="002D6726" w:rsidRPr="00173EE3" w:rsidRDefault="002D6726" w:rsidP="002D672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D5E3B2" w14:textId="77777777" w:rsidR="002D6726" w:rsidRPr="00173EE3" w:rsidRDefault="002D6726" w:rsidP="002D672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C8CEB38" w14:textId="70FE7C0D" w:rsidR="002D6726" w:rsidRPr="00173EE3" w:rsidRDefault="00126EC9" w:rsidP="00126EC9">
            <w:pPr>
              <w:tabs>
                <w:tab w:val="decimal" w:pos="94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4,589,337</w:t>
            </w:r>
          </w:p>
        </w:tc>
      </w:tr>
      <w:tr w:rsidR="009F6E8A" w:rsidRPr="00744476" w14:paraId="53985782" w14:textId="77777777" w:rsidTr="008244EC">
        <w:tc>
          <w:tcPr>
            <w:tcW w:w="2729" w:type="dxa"/>
          </w:tcPr>
          <w:p w14:paraId="34D1E6FD" w14:textId="2DA12D6E" w:rsidR="009F6E8A" w:rsidRPr="00173EE3" w:rsidRDefault="009F6E8A" w:rsidP="009F6E8A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41" w:type="dxa"/>
            <w:vAlign w:val="bottom"/>
          </w:tcPr>
          <w:p w14:paraId="73974575" w14:textId="2FC9ED27" w:rsidR="009F6E8A" w:rsidRPr="00173EE3" w:rsidRDefault="00EE7549" w:rsidP="009F6E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371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F6E8A"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6E8A" w:rsidRPr="00173EE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6E8A" w:rsidRPr="0017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D5099A2" w14:textId="28E7643D" w:rsidR="009F6E8A" w:rsidRPr="00173EE3" w:rsidRDefault="009F6E8A" w:rsidP="009F6E8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173EE3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EE7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22A6B4" w14:textId="77777777" w:rsidR="009F6E8A" w:rsidRPr="00173EE3" w:rsidRDefault="009F6E8A" w:rsidP="009F6E8A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46232D7" w14:textId="03206F90" w:rsidR="009F6E8A" w:rsidRPr="009F6E8A" w:rsidRDefault="00EE7549" w:rsidP="009F6E8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9F6E8A" w:rsidRPr="009F6E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9F6E8A" w:rsidRPr="009F6E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4527B7" w14:textId="77777777" w:rsidR="009F6E8A" w:rsidRPr="00173EE3" w:rsidRDefault="009F6E8A" w:rsidP="009F6E8A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116780" w14:textId="568394DE" w:rsidR="009F6E8A" w:rsidRPr="001524D0" w:rsidRDefault="00EE7549" w:rsidP="001524D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6E8A" w:rsidRPr="001524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6E8A" w:rsidRPr="001524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C9968" w14:textId="77777777" w:rsidR="009F6E8A" w:rsidRPr="00173EE3" w:rsidRDefault="009F6E8A" w:rsidP="009F6E8A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255E0A8" w14:textId="0B9C3D93" w:rsidR="009F6E8A" w:rsidRPr="00126EC9" w:rsidRDefault="00126EC9" w:rsidP="00126EC9">
            <w:pPr>
              <w:tabs>
                <w:tab w:val="decimal" w:pos="94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6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37,880,000</w:t>
            </w:r>
          </w:p>
        </w:tc>
      </w:tr>
      <w:tr w:rsidR="001524D0" w:rsidRPr="00744476" w14:paraId="26ECDC61" w14:textId="77777777" w:rsidTr="008244EC">
        <w:tc>
          <w:tcPr>
            <w:tcW w:w="2729" w:type="dxa"/>
          </w:tcPr>
          <w:p w14:paraId="2456EBCA" w14:textId="15718956" w:rsidR="001524D0" w:rsidRPr="00173EE3" w:rsidRDefault="001524D0" w:rsidP="001524D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3E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35A05AA2" w14:textId="77777777" w:rsidR="001524D0" w:rsidRPr="00173EE3" w:rsidRDefault="001524D0" w:rsidP="001524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1BFCF" w14:textId="4D46E3DD" w:rsidR="001524D0" w:rsidRPr="00173EE3" w:rsidRDefault="00EE7549" w:rsidP="001524D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1524D0" w:rsidRPr="00173E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1524D0" w:rsidRPr="00173E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7,896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E84291" w14:textId="77777777" w:rsidR="001524D0" w:rsidRPr="00173EE3" w:rsidRDefault="001524D0" w:rsidP="001524D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E6A66" w14:textId="2F3B149F" w:rsidR="001524D0" w:rsidRPr="00173EE3" w:rsidRDefault="00EE7549" w:rsidP="001524D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524D0" w:rsidRPr="00173E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,659,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54ADF5" w14:textId="77777777" w:rsidR="001524D0" w:rsidRPr="00173EE3" w:rsidRDefault="001524D0" w:rsidP="001524D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28737" w14:textId="50BECB08" w:rsidR="001524D0" w:rsidRPr="00173EE3" w:rsidRDefault="00EE7549" w:rsidP="001524D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524D0" w:rsidRPr="00173E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  <w:r w:rsidR="001524D0" w:rsidRPr="00173E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2A2271" w14:textId="77777777" w:rsidR="001524D0" w:rsidRPr="00173EE3" w:rsidRDefault="001524D0" w:rsidP="001524D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8449C" w14:textId="48D43809" w:rsidR="001524D0" w:rsidRPr="00126EC9" w:rsidRDefault="00126EC9" w:rsidP="00126EC9">
            <w:pPr>
              <w:tabs>
                <w:tab w:val="decimal" w:pos="94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26E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45,077,200</w:t>
            </w:r>
          </w:p>
        </w:tc>
      </w:tr>
    </w:tbl>
    <w:p w14:paraId="3403454B" w14:textId="77777777" w:rsidR="00B97BA8" w:rsidRPr="0049618D" w:rsidRDefault="00B97BA8" w:rsidP="00547E99">
      <w:pPr>
        <w:pStyle w:val="Ang15"/>
        <w:rPr>
          <w:sz w:val="20"/>
          <w:szCs w:val="20"/>
          <w:highlight w:val="yellow"/>
        </w:rPr>
      </w:pPr>
    </w:p>
    <w:p w14:paraId="5EEE39F2" w14:textId="6CF95BFD" w:rsidR="0049618D" w:rsidRDefault="00547E99" w:rsidP="00F506D1">
      <w:pPr>
        <w:pStyle w:val="Ang15"/>
        <w:ind w:left="990"/>
      </w:pPr>
      <w:r w:rsidRPr="00D8659D">
        <w:rPr>
          <w:cs/>
        </w:rPr>
        <w:t>กระแสเงินสดออกซึ่ง</w:t>
      </w:r>
      <w:r w:rsidRPr="00547E99">
        <w:rPr>
          <w:cs/>
        </w:rPr>
        <w:t>เปิดเผยไว้ในตารางด้านบนเป็นกระแสเงินสดตามสัญญาที่ไม่มีการคิดลด</w:t>
      </w:r>
    </w:p>
    <w:p w14:paraId="38106D6C" w14:textId="77777777" w:rsidR="00E60D51" w:rsidRPr="00E60D51" w:rsidRDefault="00E60D51" w:rsidP="0049618D">
      <w:pPr>
        <w:pStyle w:val="Ang15"/>
        <w:rPr>
          <w:sz w:val="20"/>
          <w:szCs w:val="20"/>
        </w:rPr>
      </w:pPr>
    </w:p>
    <w:p w14:paraId="0B670804" w14:textId="1BD7B308" w:rsidR="00A0199E" w:rsidRPr="002A2F87" w:rsidRDefault="00A0199E" w:rsidP="002A2F87">
      <w:pPr>
        <w:pStyle w:val="Ang15"/>
        <w:rPr>
          <w:b/>
          <w:bCs/>
          <w:i/>
          <w:iCs/>
        </w:rPr>
      </w:pPr>
      <w:r w:rsidRPr="002A2F87">
        <w:rPr>
          <w:b/>
          <w:bCs/>
          <w:i/>
          <w:iCs/>
        </w:rPr>
        <w:t>(</w:t>
      </w:r>
      <w:r w:rsidRPr="002A2F87">
        <w:rPr>
          <w:b/>
          <w:bCs/>
          <w:i/>
          <w:iCs/>
          <w:cs/>
        </w:rPr>
        <w:t>ค</w:t>
      </w:r>
      <w:r w:rsidRPr="002A2F87">
        <w:rPr>
          <w:b/>
          <w:bCs/>
          <w:i/>
          <w:iCs/>
        </w:rPr>
        <w:t>.3)</w:t>
      </w:r>
      <w:r w:rsidR="002A2F87">
        <w:rPr>
          <w:b/>
          <w:bCs/>
          <w:i/>
          <w:iCs/>
        </w:rPr>
        <w:t xml:space="preserve"> </w:t>
      </w:r>
      <w:r w:rsidRPr="002A2F87">
        <w:rPr>
          <w:b/>
          <w:bCs/>
          <w:i/>
          <w:iCs/>
          <w:cs/>
        </w:rPr>
        <w:t>ความเสี่ยงด้านตลาด</w:t>
      </w:r>
    </w:p>
    <w:p w14:paraId="3613D029" w14:textId="06616301" w:rsidR="00A0199E" w:rsidRDefault="00A0199E" w:rsidP="00F47B23">
      <w:pPr>
        <w:pStyle w:val="Bo-Blankline"/>
      </w:pPr>
    </w:p>
    <w:p w14:paraId="62DEDA3C" w14:textId="5D37F8DF" w:rsidR="00027F5D" w:rsidRDefault="00A0199E" w:rsidP="002A2F87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A0199E">
        <w:rPr>
          <w:rFonts w:asciiTheme="majorBidi" w:hAnsiTheme="majorBidi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47536278" w14:textId="7010B94C" w:rsidR="00852988" w:rsidRDefault="00852988">
      <w:pPr>
        <w:spacing w:line="240" w:lineRule="auto"/>
        <w:rPr>
          <w:rFonts w:asciiTheme="majorBidi" w:hAnsiTheme="majorBidi"/>
          <w:sz w:val="20"/>
          <w:szCs w:val="20"/>
          <w:lang w:val="en-US"/>
        </w:rPr>
      </w:pPr>
      <w:r>
        <w:rPr>
          <w:rFonts w:asciiTheme="majorBidi" w:hAnsiTheme="majorBidi"/>
          <w:sz w:val="20"/>
          <w:szCs w:val="20"/>
          <w:lang w:val="en-US"/>
        </w:rPr>
        <w:br w:type="page"/>
      </w:r>
    </w:p>
    <w:p w14:paraId="56129DBD" w14:textId="1206ADFF" w:rsidR="00027F5D" w:rsidRPr="008244EC" w:rsidRDefault="00027F5D" w:rsidP="008244E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8244EC">
        <w:rPr>
          <w:rFonts w:asciiTheme="majorBidi" w:hAnsiTheme="majorBidi" w:cstheme="majorBidi"/>
          <w:sz w:val="30"/>
          <w:szCs w:val="30"/>
        </w:rPr>
        <w:t>(</w:t>
      </w:r>
      <w:r w:rsidRPr="008244EC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244EC">
        <w:rPr>
          <w:rFonts w:asciiTheme="majorBidi" w:hAnsiTheme="majorBidi" w:cstheme="majorBidi"/>
          <w:sz w:val="30"/>
          <w:szCs w:val="30"/>
        </w:rPr>
        <w:t xml:space="preserve">.3.1) </w:t>
      </w:r>
      <w:r w:rsidRPr="008244E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530105" w14:textId="77777777" w:rsidR="00027F5D" w:rsidRPr="0049618D" w:rsidRDefault="00027F5D" w:rsidP="00373BDD">
      <w:pPr>
        <w:pStyle w:val="block"/>
        <w:tabs>
          <w:tab w:val="left" w:pos="770"/>
        </w:tabs>
        <w:spacing w:after="0" w:line="240" w:lineRule="auto"/>
        <w:ind w:right="-7" w:hanging="27"/>
        <w:jc w:val="both"/>
        <w:rPr>
          <w:rFonts w:asciiTheme="majorBidi" w:hAnsiTheme="majorBidi"/>
          <w:sz w:val="20"/>
          <w:szCs w:val="20"/>
        </w:rPr>
      </w:pPr>
    </w:p>
    <w:p w14:paraId="70A8B3C2" w14:textId="3AF16F67" w:rsidR="000D5484" w:rsidRDefault="00027F5D" w:rsidP="008244EC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373BDD">
        <w:rPr>
          <w:rFonts w:asciiTheme="majorBidi" w:hAnsiTheme="majorBidi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</w:t>
      </w:r>
      <w:r w:rsidR="00373BDD" w:rsidRPr="00373BDD">
        <w:rPr>
          <w:rFonts w:asciiTheme="majorBidi" w:hAnsiTheme="majorBidi" w:hint="cs"/>
          <w:sz w:val="30"/>
          <w:szCs w:val="30"/>
          <w:cs/>
        </w:rPr>
        <w:t>รายการซื้อและขายสินค้า ซื้อเครื่องจักรและอุปกรณ์ และเงินกู้ยืมที่เป็นเงินตราต่างประเทศ</w:t>
      </w:r>
      <w:r w:rsidR="00373BDD" w:rsidRPr="00373BDD">
        <w:rPr>
          <w:rFonts w:asciiTheme="majorBidi" w:hAnsiTheme="majorBidi"/>
          <w:sz w:val="30"/>
          <w:szCs w:val="30"/>
          <w:cs/>
        </w:rPr>
        <w:t xml:space="preserve"> </w:t>
      </w:r>
    </w:p>
    <w:p w14:paraId="5B4B8AB9" w14:textId="77777777" w:rsidR="0049618D" w:rsidRPr="0049618D" w:rsidRDefault="0049618D" w:rsidP="00373BDD">
      <w:pPr>
        <w:spacing w:line="240" w:lineRule="auto"/>
        <w:ind w:left="540"/>
        <w:jc w:val="thaiDistribute"/>
        <w:rPr>
          <w:rFonts w:asciiTheme="majorBidi" w:hAnsiTheme="majorBidi"/>
          <w:sz w:val="20"/>
          <w:szCs w:val="20"/>
          <w:cs/>
        </w:rPr>
      </w:pPr>
    </w:p>
    <w:tbl>
      <w:tblPr>
        <w:tblW w:w="80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19"/>
        <w:gridCol w:w="321"/>
        <w:gridCol w:w="1116"/>
        <w:gridCol w:w="236"/>
        <w:gridCol w:w="1196"/>
      </w:tblGrid>
      <w:tr w:rsidR="00BC7750" w:rsidRPr="00744476" w14:paraId="63881994" w14:textId="77777777" w:rsidTr="008244EC">
        <w:trPr>
          <w:tblHeader/>
        </w:trPr>
        <w:tc>
          <w:tcPr>
            <w:tcW w:w="2610" w:type="dxa"/>
          </w:tcPr>
          <w:p w14:paraId="130511E4" w14:textId="592EAAFC" w:rsidR="00BC7750" w:rsidRPr="008244EC" w:rsidRDefault="00695F8B" w:rsidP="004C1F3D">
            <w:pPr>
              <w:spacing w:line="240" w:lineRule="atLeast"/>
              <w:ind w:left="246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244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ฐานะเปิดต่อความเสี่ยงจากเงินตรา</w:t>
            </w:r>
          </w:p>
        </w:tc>
        <w:tc>
          <w:tcPr>
            <w:tcW w:w="2559" w:type="dxa"/>
            <w:gridSpan w:val="3"/>
            <w:vAlign w:val="bottom"/>
          </w:tcPr>
          <w:p w14:paraId="448C0768" w14:textId="77777777" w:rsidR="00BC7750" w:rsidRPr="008244E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1" w:type="dxa"/>
          </w:tcPr>
          <w:p w14:paraId="4B0507BB" w14:textId="77777777" w:rsidR="00BC7750" w:rsidRPr="008244EC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1B0680CE" w14:textId="77777777" w:rsidR="00BC7750" w:rsidRPr="008244E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1039" w:rsidRPr="00744476" w14:paraId="2AFD6CF6" w14:textId="77777777" w:rsidTr="008244EC">
        <w:trPr>
          <w:tblHeader/>
        </w:trPr>
        <w:tc>
          <w:tcPr>
            <w:tcW w:w="2610" w:type="dxa"/>
          </w:tcPr>
          <w:p w14:paraId="774A2C30" w14:textId="463B7558" w:rsidR="006F1039" w:rsidRPr="008244EC" w:rsidRDefault="004C7C95" w:rsidP="008244EC">
            <w:pPr>
              <w:spacing w:line="240" w:lineRule="atLeast"/>
              <w:ind w:left="246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8244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9E754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244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8E1D14" w14:textId="0F749070" w:rsidR="006F1039" w:rsidRPr="008244EC" w:rsidRDefault="00EE7549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2DFE7AFB" w14:textId="77777777" w:rsidR="006F1039" w:rsidRPr="008244EC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6C0CC9F" w14:textId="1168D293" w:rsidR="006F1039" w:rsidRPr="008244EC" w:rsidRDefault="00EE7549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21" w:type="dxa"/>
          </w:tcPr>
          <w:p w14:paraId="7D76B6A4" w14:textId="77777777" w:rsidR="006F1039" w:rsidRPr="008244EC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E49AB56" w14:textId="74570C53" w:rsidR="006F1039" w:rsidRPr="008244EC" w:rsidRDefault="00EE7549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7B3EE286" w14:textId="77777777" w:rsidR="006F1039" w:rsidRPr="008244EC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685182E" w14:textId="2D4D4F59" w:rsidR="006F1039" w:rsidRPr="008244EC" w:rsidRDefault="00EE7549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6F1039" w:rsidRPr="00744476" w14:paraId="5DCD9A66" w14:textId="77777777" w:rsidTr="008244EC">
        <w:trPr>
          <w:trHeight w:val="254"/>
          <w:tblHeader/>
        </w:trPr>
        <w:tc>
          <w:tcPr>
            <w:tcW w:w="2610" w:type="dxa"/>
          </w:tcPr>
          <w:p w14:paraId="5749E172" w14:textId="77777777" w:rsidR="006F1039" w:rsidRPr="008244EC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8" w:type="dxa"/>
            <w:gridSpan w:val="7"/>
          </w:tcPr>
          <w:p w14:paraId="485AC893" w14:textId="77777777" w:rsidR="006F1039" w:rsidRPr="008244EC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244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244E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F1039" w:rsidRPr="00744476" w14:paraId="716BBD9D" w14:textId="77777777" w:rsidTr="008244EC">
        <w:tc>
          <w:tcPr>
            <w:tcW w:w="2610" w:type="dxa"/>
          </w:tcPr>
          <w:p w14:paraId="33A92395" w14:textId="77777777" w:rsidR="006F1039" w:rsidRPr="008244EC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7AC6CD83" w14:textId="77777777" w:rsidR="006F1039" w:rsidRPr="008244EC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C7183F" w14:textId="77777777" w:rsidR="006F1039" w:rsidRPr="008244EC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9F3E3" w14:textId="77777777" w:rsidR="006F1039" w:rsidRPr="008244EC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center"/>
          </w:tcPr>
          <w:p w14:paraId="6F0E44D9" w14:textId="77777777" w:rsidR="006F1039" w:rsidRPr="008244EC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41C91" w14:textId="77777777" w:rsidR="006F1039" w:rsidRPr="008244EC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6F1039" w:rsidRPr="008244EC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6F1039" w:rsidRPr="008244EC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726" w:rsidRPr="00744476" w14:paraId="62C5F7BA" w14:textId="77777777" w:rsidTr="008244EC">
        <w:tc>
          <w:tcPr>
            <w:tcW w:w="2610" w:type="dxa"/>
          </w:tcPr>
          <w:p w14:paraId="4D561E08" w14:textId="77777777" w:rsidR="002D6726" w:rsidRPr="008244EC" w:rsidRDefault="002D6726" w:rsidP="002D6726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BCAE541" w14:textId="151153AC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2,338,300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9F257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B62B3AC" w14:textId="25300BE5" w:rsidR="002D6726" w:rsidRPr="008244EC" w:rsidRDefault="00EE7549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4938C94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B84BAFF" w14:textId="4404E85A" w:rsidR="002D6726" w:rsidRPr="008244EC" w:rsidRDefault="009374F6" w:rsidP="002D672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9,165</w:t>
            </w:r>
          </w:p>
        </w:tc>
        <w:tc>
          <w:tcPr>
            <w:tcW w:w="236" w:type="dxa"/>
            <w:vAlign w:val="center"/>
          </w:tcPr>
          <w:p w14:paraId="1E068914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C57FD5" w14:textId="46A690BB" w:rsidR="002D6726" w:rsidRPr="008244EC" w:rsidRDefault="00EE7549" w:rsidP="002D6726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</w:p>
        </w:tc>
      </w:tr>
      <w:tr w:rsidR="002D6726" w:rsidRPr="00744476" w14:paraId="3680F9E6" w14:textId="77777777" w:rsidTr="008244EC">
        <w:tc>
          <w:tcPr>
            <w:tcW w:w="2610" w:type="dxa"/>
          </w:tcPr>
          <w:p w14:paraId="5FBD8365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46697F5" w14:textId="2BE64199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1,406,539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03272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9FC3235" w14:textId="077EB894" w:rsidR="002D6726" w:rsidRPr="008244EC" w:rsidRDefault="00EE7549" w:rsidP="002D6726">
            <w:pPr>
              <w:tabs>
                <w:tab w:val="decimal" w:pos="878"/>
              </w:tabs>
              <w:spacing w:line="240" w:lineRule="atLeast"/>
              <w:ind w:left="-4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B1ED938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801B7F" w14:textId="3C45FBB5" w:rsidR="002D6726" w:rsidRPr="008244EC" w:rsidRDefault="009374F6" w:rsidP="002D672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7,723</w:t>
            </w:r>
          </w:p>
        </w:tc>
        <w:tc>
          <w:tcPr>
            <w:tcW w:w="236" w:type="dxa"/>
            <w:vAlign w:val="center"/>
          </w:tcPr>
          <w:p w14:paraId="42ABD564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52639B7" w14:textId="6CAFFF87" w:rsidR="002D6726" w:rsidRPr="008244EC" w:rsidRDefault="00EE7549" w:rsidP="002D6726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</w:tr>
      <w:tr w:rsidR="002D6726" w:rsidRPr="00744476" w14:paraId="43078EAF" w14:textId="77777777" w:rsidTr="008244EC">
        <w:tc>
          <w:tcPr>
            <w:tcW w:w="2610" w:type="dxa"/>
          </w:tcPr>
          <w:p w14:paraId="0CFFACEC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shd w:val="clear" w:color="auto" w:fill="auto"/>
          </w:tcPr>
          <w:p w14:paraId="47998E55" w14:textId="3B6F4EFE" w:rsidR="002D6726" w:rsidRPr="008244EC" w:rsidRDefault="005E4B77" w:rsidP="00335F8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F64059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A0F7EA2" w14:textId="283E52DC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F79E0B2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1ADF052" w14:textId="63D61329" w:rsidR="002D6726" w:rsidRPr="008244EC" w:rsidRDefault="009374F6" w:rsidP="00335F8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E94398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07D2F4D7" w14:textId="49D9DACD" w:rsidR="002D6726" w:rsidRPr="008244EC" w:rsidRDefault="002D6726" w:rsidP="002D6726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421139E5" w14:textId="77777777" w:rsidTr="008244EC">
        <w:tc>
          <w:tcPr>
            <w:tcW w:w="2610" w:type="dxa"/>
          </w:tcPr>
          <w:p w14:paraId="13F99A5B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9A3532C" w14:textId="637E7755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(317,304)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AAF14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9DB61EA" w14:textId="4EA64C6D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5,5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5)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0482B13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BA91BF1" w14:textId="1564CE4D" w:rsidR="002D6726" w:rsidRPr="008244EC" w:rsidRDefault="009374F6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(316,891)</w:t>
            </w:r>
          </w:p>
        </w:tc>
        <w:tc>
          <w:tcPr>
            <w:tcW w:w="236" w:type="dxa"/>
            <w:vAlign w:val="center"/>
          </w:tcPr>
          <w:p w14:paraId="51A1D48D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6411F2" w14:textId="6A48F50C" w:rsidR="002D6726" w:rsidRPr="008244EC" w:rsidRDefault="002D6726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2F3FB275" w14:textId="77777777" w:rsidTr="008244EC">
        <w:tc>
          <w:tcPr>
            <w:tcW w:w="2610" w:type="dxa"/>
          </w:tcPr>
          <w:p w14:paraId="29E6DCE3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4AA03" w14:textId="61CFF9BD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(474,528)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EAFBBF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2C8B33F" w14:textId="2CB18F53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89117BB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1484258" w14:textId="4A99B035" w:rsidR="002D6726" w:rsidRPr="008244EC" w:rsidRDefault="009374F6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(1,006)</w:t>
            </w:r>
          </w:p>
        </w:tc>
        <w:tc>
          <w:tcPr>
            <w:tcW w:w="236" w:type="dxa"/>
            <w:vAlign w:val="center"/>
          </w:tcPr>
          <w:p w14:paraId="6C25F98A" w14:textId="77777777" w:rsidR="002D6726" w:rsidRPr="008244EC" w:rsidRDefault="002D6726" w:rsidP="002D672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694883F9" w:rsidR="002D6726" w:rsidRPr="008244EC" w:rsidRDefault="002D6726" w:rsidP="002D6726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243BD548" w14:textId="77777777" w:rsidTr="008244EC">
        <w:tc>
          <w:tcPr>
            <w:tcW w:w="2610" w:type="dxa"/>
          </w:tcPr>
          <w:p w14:paraId="39ADFABC" w14:textId="77777777" w:rsidR="002D6726" w:rsidRPr="008244EC" w:rsidRDefault="002D6726" w:rsidP="002D672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DC08" w14:textId="4E29A155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2,953,007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01A9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299AB" w14:textId="133EAFC3" w:rsidR="002D6726" w:rsidRPr="008244EC" w:rsidRDefault="00EE7549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D6726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76,7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FBE16D4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E9775" w14:textId="755AE0B6" w:rsidR="002D6726" w:rsidRPr="008244EC" w:rsidRDefault="009374F6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(301,009)</w:t>
            </w:r>
          </w:p>
        </w:tc>
        <w:tc>
          <w:tcPr>
            <w:tcW w:w="236" w:type="dxa"/>
            <w:vAlign w:val="bottom"/>
          </w:tcPr>
          <w:p w14:paraId="4585588B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29BB2" w14:textId="42A64182" w:rsidR="002D6726" w:rsidRPr="008244EC" w:rsidRDefault="002D6726" w:rsidP="002D6726">
            <w:pPr>
              <w:tabs>
                <w:tab w:val="decimal" w:pos="9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2D6726" w:rsidRPr="00744476" w14:paraId="49380A25" w14:textId="77777777" w:rsidTr="008244EC">
        <w:tc>
          <w:tcPr>
            <w:tcW w:w="2610" w:type="dxa"/>
          </w:tcPr>
          <w:p w14:paraId="2671E7ED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DB2E7C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933E83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CD1FDFC" w14:textId="77777777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5F097095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830DB46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2D6726" w:rsidRPr="008244EC" w:rsidRDefault="002D6726" w:rsidP="002D6726">
            <w:pPr>
              <w:tabs>
                <w:tab w:val="decimal" w:pos="9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726" w:rsidRPr="00744476" w14:paraId="192FA216" w14:textId="77777777" w:rsidTr="008244EC">
        <w:tc>
          <w:tcPr>
            <w:tcW w:w="2610" w:type="dxa"/>
          </w:tcPr>
          <w:p w14:paraId="05EA04E3" w14:textId="77777777" w:rsidR="002D6726" w:rsidRPr="008244EC" w:rsidRDefault="002D6726" w:rsidP="002D6726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A2AF7" w14:textId="3BA25A1D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7,960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F2FE7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3D9998" w14:textId="253D2302" w:rsidR="002D6726" w:rsidRPr="008244EC" w:rsidRDefault="00EE7549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63A2C8B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CB9F8B" w14:textId="3611777B" w:rsidR="002D6726" w:rsidRPr="008244EC" w:rsidRDefault="009374F6" w:rsidP="005F68A5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236" w:type="dxa"/>
            <w:vAlign w:val="bottom"/>
          </w:tcPr>
          <w:p w14:paraId="2EB4898A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F0D3824" w14:textId="113AC4B6" w:rsidR="002D6726" w:rsidRPr="008244EC" w:rsidRDefault="00EE7549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</w:tr>
      <w:tr w:rsidR="002D6726" w:rsidRPr="00744476" w14:paraId="1A3D9043" w14:textId="77777777" w:rsidTr="008244EC">
        <w:tc>
          <w:tcPr>
            <w:tcW w:w="2610" w:type="dxa"/>
          </w:tcPr>
          <w:p w14:paraId="5369D3C6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E2C19" w14:textId="417ACB42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9,977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7467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646B8A" w14:textId="1D662ECB" w:rsidR="002D6726" w:rsidRPr="008244EC" w:rsidRDefault="00EE7549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6,8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6726" w:rsidRPr="008244E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37E31A0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B428C36" w14:textId="572186AB" w:rsidR="002D6726" w:rsidRPr="008244EC" w:rsidRDefault="009374F6" w:rsidP="002D672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713B619" w14:textId="37E8289D" w:rsidR="002D6726" w:rsidRPr="008244EC" w:rsidRDefault="002D6726" w:rsidP="00464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D6726" w:rsidRPr="00744476" w14:paraId="7B914101" w14:textId="77777777" w:rsidTr="008244EC">
        <w:tc>
          <w:tcPr>
            <w:tcW w:w="2610" w:type="dxa"/>
          </w:tcPr>
          <w:p w14:paraId="46D41023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7BF896" w14:textId="353B3B37" w:rsidR="002D6726" w:rsidRPr="008244EC" w:rsidRDefault="0037248E" w:rsidP="002D6726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E4B77" w:rsidRPr="008244EC">
              <w:rPr>
                <w:rFonts w:asciiTheme="majorBidi" w:hAnsiTheme="majorBidi" w:cstheme="majorBidi"/>
                <w:sz w:val="24"/>
                <w:szCs w:val="24"/>
              </w:rPr>
              <w:t>50,734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C8595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89D7EF7" w14:textId="53542EF6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,776)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D1CC1C4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4255BE" w14:textId="3408952D" w:rsidR="002D6726" w:rsidRPr="008244EC" w:rsidRDefault="0037248E" w:rsidP="005F68A5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011D" w:rsidRPr="008244EC">
              <w:rPr>
                <w:rFonts w:asciiTheme="majorBidi" w:hAnsiTheme="majorBidi" w:cstheme="majorBidi"/>
                <w:sz w:val="24"/>
                <w:szCs w:val="24"/>
              </w:rPr>
              <w:t>50,734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03630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E8B92F2" w14:textId="39FA2142" w:rsidR="002D6726" w:rsidRPr="008244EC" w:rsidRDefault="002D6726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0BBDD05B" w14:textId="77777777" w:rsidTr="008244EC">
        <w:tc>
          <w:tcPr>
            <w:tcW w:w="2610" w:type="dxa"/>
          </w:tcPr>
          <w:p w14:paraId="0E77B449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BFDCF" w14:textId="0AF74D7A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(16,858)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E5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46D5F5" w14:textId="41C6E2A7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D8B0015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8EE4A5" w14:textId="77378F68" w:rsidR="002D6726" w:rsidRPr="008244EC" w:rsidRDefault="009374F6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(16,858)</w:t>
            </w:r>
          </w:p>
        </w:tc>
        <w:tc>
          <w:tcPr>
            <w:tcW w:w="236" w:type="dxa"/>
            <w:vAlign w:val="bottom"/>
          </w:tcPr>
          <w:p w14:paraId="2CE65E91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C6A53D" w14:textId="1E1BB9AF" w:rsidR="002D6726" w:rsidRPr="008244EC" w:rsidRDefault="002D6726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6A9A593B" w14:textId="77777777" w:rsidTr="008244EC">
        <w:tc>
          <w:tcPr>
            <w:tcW w:w="2610" w:type="dxa"/>
          </w:tcPr>
          <w:p w14:paraId="0BEEF992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0697" w14:textId="20CC0B36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(157,717)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EC3AC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557C7" w14:textId="2CB17B18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8244EC"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7E555344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6013" w14:textId="5958E794" w:rsidR="002D6726" w:rsidRPr="008244EC" w:rsidRDefault="0085019D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(149,298)</w:t>
            </w:r>
          </w:p>
        </w:tc>
        <w:tc>
          <w:tcPr>
            <w:tcW w:w="236" w:type="dxa"/>
            <w:vAlign w:val="bottom"/>
          </w:tcPr>
          <w:p w14:paraId="013A82DC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2A51ADEC" w:rsidR="002D6726" w:rsidRPr="008244EC" w:rsidRDefault="002D6726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4E10F15B" w14:textId="77777777" w:rsidTr="008244EC">
        <w:tc>
          <w:tcPr>
            <w:tcW w:w="2610" w:type="dxa"/>
          </w:tcPr>
          <w:p w14:paraId="3E5E29CA" w14:textId="77777777" w:rsidR="002D6726" w:rsidRPr="008244EC" w:rsidRDefault="002D6726" w:rsidP="002D672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FFCD" w14:textId="7F7515B3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7248E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207,372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3802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88B15" w14:textId="4C9DA56B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12C5CE7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4CD34" w14:textId="79E50A2B" w:rsidR="002D6726" w:rsidRPr="008244EC" w:rsidRDefault="0085019D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7248E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216,531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3712213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1335780F" w:rsidR="002D6726" w:rsidRPr="008244EC" w:rsidRDefault="002D6726" w:rsidP="002D6726">
            <w:pPr>
              <w:tabs>
                <w:tab w:val="decimal" w:pos="930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68,8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F47B23" w:rsidRPr="00744476" w14:paraId="40ED0A13" w14:textId="77777777" w:rsidTr="008244EC">
        <w:tc>
          <w:tcPr>
            <w:tcW w:w="2610" w:type="dxa"/>
          </w:tcPr>
          <w:p w14:paraId="4C36B357" w14:textId="3310027C" w:rsidR="00F47B23" w:rsidRPr="008244EC" w:rsidRDefault="00F47B23" w:rsidP="002D672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AEA11" w14:textId="77777777" w:rsidR="00F47B23" w:rsidRPr="008244EC" w:rsidRDefault="00F47B23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289BC" w14:textId="77777777" w:rsidR="00F47B23" w:rsidRPr="008244EC" w:rsidRDefault="00F47B23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AAB8EE" w14:textId="77777777" w:rsidR="00F47B23" w:rsidRPr="008244EC" w:rsidRDefault="00F47B23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70854ECF" w14:textId="77777777" w:rsidR="00F47B23" w:rsidRPr="008244EC" w:rsidRDefault="00F47B23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52D5EEC" w14:textId="77777777" w:rsidR="00F47B23" w:rsidRPr="008244EC" w:rsidRDefault="00F47B23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9F6A29" w14:textId="77777777" w:rsidR="00F47B23" w:rsidRPr="008244EC" w:rsidRDefault="00F47B23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6B88C5A" w14:textId="77777777" w:rsidR="00F47B23" w:rsidRPr="008244EC" w:rsidRDefault="00F47B23" w:rsidP="002D6726">
            <w:pPr>
              <w:tabs>
                <w:tab w:val="decimal" w:pos="9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726" w:rsidRPr="00744476" w14:paraId="0EA8FEE3" w14:textId="77777777" w:rsidTr="008244EC">
        <w:tc>
          <w:tcPr>
            <w:tcW w:w="2610" w:type="dxa"/>
          </w:tcPr>
          <w:p w14:paraId="36EDB555" w14:textId="77777777" w:rsidR="002D6726" w:rsidRPr="008244EC" w:rsidRDefault="002D6726" w:rsidP="002D6726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2565E" w14:textId="588CAD17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841D7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92D250" w14:textId="319F5DC1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59B0E8C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89CF46" w14:textId="63C2DC2D" w:rsidR="002D6726" w:rsidRPr="008244EC" w:rsidRDefault="0085019D" w:rsidP="005F68A5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236" w:type="dxa"/>
            <w:vAlign w:val="bottom"/>
          </w:tcPr>
          <w:p w14:paraId="59E19608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45966F" w14:textId="74F8F49E" w:rsidR="002D6726" w:rsidRPr="008244EC" w:rsidRDefault="00EE7549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</w:tr>
      <w:tr w:rsidR="002D6726" w:rsidRPr="00744476" w14:paraId="622808CE" w14:textId="77777777" w:rsidTr="008244EC">
        <w:tc>
          <w:tcPr>
            <w:tcW w:w="2610" w:type="dxa"/>
          </w:tcPr>
          <w:p w14:paraId="343E3283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4947F" w14:textId="2E868987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(41,859)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9BDD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A52AF3" w14:textId="2ABE96D6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56D98ED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907E1B" w14:textId="19C81ADF" w:rsidR="002D6726" w:rsidRPr="008244EC" w:rsidRDefault="0085019D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(41,476)</w:t>
            </w:r>
          </w:p>
        </w:tc>
        <w:tc>
          <w:tcPr>
            <w:tcW w:w="236" w:type="dxa"/>
            <w:vAlign w:val="bottom"/>
          </w:tcPr>
          <w:p w14:paraId="5A42D2FC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0A4ED14" w14:textId="3AC22A92" w:rsidR="002D6726" w:rsidRPr="008244EC" w:rsidRDefault="002D6726" w:rsidP="00464C19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E7549"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D6726" w:rsidRPr="00744476" w14:paraId="42EF980F" w14:textId="77777777" w:rsidTr="008244EC">
        <w:tc>
          <w:tcPr>
            <w:tcW w:w="2610" w:type="dxa"/>
          </w:tcPr>
          <w:p w14:paraId="34E6C04C" w14:textId="77777777" w:rsidR="002D6726" w:rsidRPr="008244EC" w:rsidRDefault="002D6726" w:rsidP="002D6726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E7F2" w14:textId="1B2F7361" w:rsidR="002D6726" w:rsidRPr="008244EC" w:rsidRDefault="005E4B77" w:rsidP="005E4B7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(11,005)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DFB91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BC8D" w14:textId="4657BBDC" w:rsidR="002D6726" w:rsidRPr="008244EC" w:rsidRDefault="002D6726" w:rsidP="009A5E5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C861CA7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0BAF" w14:textId="313953B5" w:rsidR="002D6726" w:rsidRPr="008244EC" w:rsidRDefault="0085019D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</w:rPr>
              <w:t>(11,005)</w:t>
            </w:r>
          </w:p>
        </w:tc>
        <w:tc>
          <w:tcPr>
            <w:tcW w:w="236" w:type="dxa"/>
            <w:vAlign w:val="bottom"/>
          </w:tcPr>
          <w:p w14:paraId="72FB0A51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5F722B25" w:rsidR="002D6726" w:rsidRPr="008244EC" w:rsidRDefault="002D6726" w:rsidP="00464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44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D6726" w:rsidRPr="00744476" w14:paraId="2E02C583" w14:textId="77777777" w:rsidTr="008244EC">
        <w:tc>
          <w:tcPr>
            <w:tcW w:w="2610" w:type="dxa"/>
          </w:tcPr>
          <w:p w14:paraId="7CA95182" w14:textId="77777777" w:rsidR="002D6726" w:rsidRPr="008244EC" w:rsidRDefault="002D6726" w:rsidP="002D672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F52C" w14:textId="3B40E550" w:rsidR="002D6726" w:rsidRPr="008244EC" w:rsidRDefault="005E4B77" w:rsidP="002D672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(51,890)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23FBA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37287" w14:textId="05CB3F2F" w:rsidR="002D6726" w:rsidRPr="008244EC" w:rsidRDefault="002D6726" w:rsidP="002D6726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6AD621C" w14:textId="77777777" w:rsidR="002D6726" w:rsidRPr="008244EC" w:rsidRDefault="002D6726" w:rsidP="002D672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770" w14:textId="4FBBAAE3" w:rsidR="002D6726" w:rsidRPr="008244EC" w:rsidRDefault="0085019D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(51,902)</w:t>
            </w:r>
          </w:p>
        </w:tc>
        <w:tc>
          <w:tcPr>
            <w:tcW w:w="236" w:type="dxa"/>
            <w:vAlign w:val="bottom"/>
          </w:tcPr>
          <w:p w14:paraId="15B9304F" w14:textId="77777777" w:rsidR="002D6726" w:rsidRPr="008244EC" w:rsidRDefault="002D6726" w:rsidP="002D672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4FECB683" w:rsidR="002D6726" w:rsidRPr="008244EC" w:rsidRDefault="002D6726" w:rsidP="002D6726">
            <w:pPr>
              <w:tabs>
                <w:tab w:val="decimal" w:pos="930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341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3B3225" w:rsidRPr="00744476" w14:paraId="3BFD7A24" w14:textId="77777777" w:rsidTr="008244EC">
        <w:tc>
          <w:tcPr>
            <w:tcW w:w="2610" w:type="dxa"/>
          </w:tcPr>
          <w:p w14:paraId="5725F7F7" w14:textId="31D7842F" w:rsidR="003B3225" w:rsidRPr="007B663D" w:rsidRDefault="008D64DF" w:rsidP="008D64DF">
            <w:pPr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69246" w14:textId="65C40E4F" w:rsidR="003B3225" w:rsidRPr="008244EC" w:rsidRDefault="00AB5401" w:rsidP="003B3225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2,693,745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67594" w14:textId="77777777" w:rsidR="003B3225" w:rsidRPr="008244EC" w:rsidRDefault="003B3225" w:rsidP="003B322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962B0" w14:textId="77F47A3E" w:rsidR="003B3225" w:rsidRPr="008244EC" w:rsidRDefault="00EE7549" w:rsidP="003B3225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B3225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6,569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1EBF56C" w14:textId="77777777" w:rsidR="003B3225" w:rsidRPr="008244EC" w:rsidRDefault="003B3225" w:rsidP="003B322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F0E6" w14:textId="23264FDB" w:rsidR="003B3225" w:rsidRPr="008244EC" w:rsidRDefault="0085019D" w:rsidP="005F68A5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AB5401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569,442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1507808" w14:textId="77777777" w:rsidR="003B3225" w:rsidRPr="008244EC" w:rsidRDefault="003B3225" w:rsidP="003B322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99888" w14:textId="724C6AF3" w:rsidR="003B3225" w:rsidRPr="008244EC" w:rsidRDefault="003B3225" w:rsidP="003B3225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</w:t>
            </w:r>
            <w:r w:rsidR="00EE7549" w:rsidRPr="008244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</w:t>
            </w:r>
            <w:r w:rsidRPr="008244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,685)</w:t>
            </w:r>
          </w:p>
        </w:tc>
      </w:tr>
    </w:tbl>
    <w:p w14:paraId="537654F4" w14:textId="77777777" w:rsidR="00FE2F88" w:rsidRDefault="00FE2F8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27B6837" w14:textId="3ABEF422" w:rsidR="00313499" w:rsidRPr="00027F5D" w:rsidRDefault="00313499" w:rsidP="005462E6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027F5D">
        <w:rPr>
          <w:rFonts w:asciiTheme="majorBidi" w:hAnsiTheme="majorBidi" w:cstheme="majorBidi"/>
          <w:sz w:val="30"/>
          <w:szCs w:val="30"/>
        </w:rPr>
        <w:t>(</w:t>
      </w:r>
      <w:r w:rsidRPr="00027F5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027F5D">
        <w:rPr>
          <w:rFonts w:asciiTheme="majorBidi" w:hAnsiTheme="majorBidi" w:cstheme="majorBidi"/>
          <w:sz w:val="30"/>
          <w:szCs w:val="30"/>
        </w:rPr>
        <w:t>.3.2</w:t>
      </w:r>
      <w:r w:rsidRPr="005462E6">
        <w:rPr>
          <w:rFonts w:asciiTheme="majorBidi" w:hAnsiTheme="majorBidi" w:cstheme="majorBidi"/>
          <w:sz w:val="30"/>
          <w:szCs w:val="30"/>
        </w:rPr>
        <w:t>)</w:t>
      </w:r>
      <w:r w:rsidR="001A756D" w:rsidRPr="005462E6">
        <w:rPr>
          <w:rFonts w:asciiTheme="majorBidi" w:hAnsiTheme="majorBidi" w:cstheme="majorBidi"/>
          <w:sz w:val="30"/>
          <w:szCs w:val="30"/>
        </w:rPr>
        <w:t xml:space="preserve"> </w:t>
      </w:r>
      <w:r w:rsidRPr="00027F5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0359F57A" w14:textId="77777777" w:rsidR="00313499" w:rsidRPr="00A24CFD" w:rsidRDefault="00313499" w:rsidP="0031349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  <w:szCs w:val="20"/>
        </w:rPr>
      </w:pPr>
    </w:p>
    <w:p w14:paraId="2D2B0796" w14:textId="1F62BC19" w:rsidR="00313499" w:rsidRPr="00027F5D" w:rsidRDefault="00313499" w:rsidP="005462E6">
      <w:pPr>
        <w:tabs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2C59E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C59EB">
        <w:rPr>
          <w:rFonts w:asciiTheme="majorBidi" w:hAnsiTheme="majorBidi" w:cstheme="majorBidi"/>
          <w:sz w:val="30"/>
          <w:szCs w:val="30"/>
        </w:rPr>
        <w:t xml:space="preserve"> </w:t>
      </w:r>
      <w:r w:rsidRPr="002C59EB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C59EB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2C59EB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2C59EB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Pr="005F0FA7">
        <w:rPr>
          <w:rFonts w:asciiTheme="majorBidi" w:hAnsiTheme="majorBidi" w:cstheme="majorBidi" w:hint="cs"/>
          <w:spacing w:val="4"/>
          <w:sz w:val="30"/>
          <w:szCs w:val="30"/>
          <w:cs/>
        </w:rPr>
        <w:t>ใหญ่</w:t>
      </w:r>
      <w:r w:rsidRPr="005F0FA7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มีอัตราดอกเบี้ยคงที่</w:t>
      </w:r>
      <w:r w:rsidR="00A05E11" w:rsidRPr="005F0FA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5F0FA7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กลุ่มบริษัท</w:t>
      </w:r>
      <w:r w:rsidRPr="005F0FA7">
        <w:rPr>
          <w:rFonts w:asciiTheme="majorBidi" w:hAnsiTheme="majorBidi" w:cstheme="majorBidi"/>
          <w:spacing w:val="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5F0FA7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>เงิน</w:t>
      </w:r>
      <w:r w:rsidRPr="005F0FA7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กู้ยืม</w:t>
      </w:r>
      <w:r w:rsidRPr="002C59EB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2C59EB">
        <w:rPr>
          <w:rFonts w:asciiTheme="majorBidi" w:hAnsiTheme="majorBidi" w:cstheme="majorBidi"/>
          <w:sz w:val="30"/>
          <w:szCs w:val="30"/>
        </w:rPr>
        <w:t>1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C59EB">
        <w:rPr>
          <w:rFonts w:asciiTheme="majorBidi" w:hAnsiTheme="majorBidi" w:cstheme="majorBidi"/>
          <w:sz w:val="30"/>
          <w:szCs w:val="30"/>
          <w:cs/>
        </w:rPr>
        <w:t>)</w:t>
      </w:r>
      <w:r w:rsidR="00A05E11" w:rsidRPr="002C59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C59EB">
        <w:rPr>
          <w:rFonts w:asciiTheme="majorBidi" w:hAnsiTheme="majorBidi" w:cstheme="majorBidi"/>
          <w:sz w:val="30"/>
          <w:szCs w:val="30"/>
          <w:cs/>
        </w:rPr>
        <w:t>ได้ลดความเสี่ยง</w:t>
      </w:r>
      <w:r w:rsidRPr="002C59E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2C59EB">
        <w:rPr>
          <w:rFonts w:asciiTheme="majorBidi" w:hAnsiTheme="majorBidi" w:cstheme="majorBidi"/>
          <w:sz w:val="30"/>
          <w:szCs w:val="30"/>
          <w:cs/>
        </w:rPr>
        <w:t>ด้วยการทำให้มั่นใจว่า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2C59EB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</w:t>
      </w:r>
      <w:r w:rsidR="00A05E11" w:rsidRPr="002C59EB">
        <w:rPr>
          <w:rFonts w:asciiTheme="majorBidi" w:hAnsiTheme="majorBidi" w:cstheme="majorBidi" w:hint="cs"/>
          <w:sz w:val="30"/>
          <w:szCs w:val="30"/>
          <w:cs/>
        </w:rPr>
        <w:t>ี่</w:t>
      </w:r>
    </w:p>
    <w:p w14:paraId="16AEDB7B" w14:textId="30049518" w:rsidR="00CC5C8B" w:rsidRDefault="00CC5C8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3A3CBA4" w14:textId="3E4CCA78" w:rsidR="00605D3E" w:rsidRDefault="00605D3E" w:rsidP="007E68D9">
      <w:pPr>
        <w:pStyle w:val="Caption"/>
        <w:ind w:hanging="900"/>
        <w:rPr>
          <w:rFonts w:asciiTheme="majorBidi" w:hAnsiTheme="majorBidi"/>
        </w:rPr>
      </w:pPr>
      <w:r w:rsidRPr="00605D3E">
        <w:rPr>
          <w:rFonts w:asciiTheme="majorBidi" w:hAnsiTheme="majorBidi"/>
          <w:cs/>
        </w:rPr>
        <w:t>การบริหารจัดการทุน</w:t>
      </w:r>
    </w:p>
    <w:p w14:paraId="23003A0F" w14:textId="77777777" w:rsidR="00CC5C8B" w:rsidRPr="00AB7775" w:rsidRDefault="00CC5C8B" w:rsidP="00CC5C8B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1408CC53" w14:textId="18259AAA" w:rsidR="0049618D" w:rsidRDefault="00605D3E" w:rsidP="004961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5D3E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5AB3A94" w14:textId="6BA2A39F" w:rsidR="00FE2F88" w:rsidRDefault="00FE2F88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365EFE7D" w14:textId="48FBEC44" w:rsidR="007E3725" w:rsidRPr="008B7DC8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7555DF24" w14:textId="77777777" w:rsidR="007E3725" w:rsidRPr="008B7DC8" w:rsidRDefault="007E3725" w:rsidP="002F0F40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92"/>
        <w:gridCol w:w="1306"/>
        <w:gridCol w:w="265"/>
        <w:gridCol w:w="1344"/>
        <w:gridCol w:w="265"/>
        <w:gridCol w:w="1296"/>
        <w:gridCol w:w="262"/>
        <w:gridCol w:w="1348"/>
      </w:tblGrid>
      <w:tr w:rsidR="00734223" w:rsidRPr="00744476" w14:paraId="79FF90AF" w14:textId="77777777" w:rsidTr="00AE020F">
        <w:trPr>
          <w:tblHeader/>
        </w:trPr>
        <w:tc>
          <w:tcPr>
            <w:tcW w:w="3092" w:type="dxa"/>
          </w:tcPr>
          <w:p w14:paraId="7A5E7132" w14:textId="77777777" w:rsidR="00734223" w:rsidRPr="00744476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5" w:type="dxa"/>
            <w:gridSpan w:val="3"/>
          </w:tcPr>
          <w:p w14:paraId="14297497" w14:textId="77777777" w:rsidR="00734223" w:rsidRPr="00744476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56A8E37" w14:textId="77777777" w:rsidR="00734223" w:rsidRPr="00744476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3DE80CA" w14:textId="77777777" w:rsidR="00734223" w:rsidRPr="00744476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27" w:rsidRPr="00744476" w14:paraId="4D1AF747" w14:textId="77777777" w:rsidTr="00AE020F">
        <w:trPr>
          <w:tblHeader/>
        </w:trPr>
        <w:tc>
          <w:tcPr>
            <w:tcW w:w="3092" w:type="dxa"/>
          </w:tcPr>
          <w:p w14:paraId="5C5E7877" w14:textId="77777777" w:rsidR="00781174" w:rsidRPr="00744476" w:rsidRDefault="00781174" w:rsidP="007811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4066D7" w14:textId="133863A6" w:rsidR="00781174" w:rsidRPr="00744476" w:rsidRDefault="00EE7549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B322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5" w:type="dxa"/>
          </w:tcPr>
          <w:p w14:paraId="54B61860" w14:textId="77777777" w:rsidR="00781174" w:rsidRPr="00744476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D205A5" w14:textId="6FAA683F" w:rsidR="00781174" w:rsidRPr="00744476" w:rsidRDefault="00EE7549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B322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5" w:type="dxa"/>
          </w:tcPr>
          <w:p w14:paraId="5C2F84EC" w14:textId="77777777"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0B46D9" w14:textId="22337E7E" w:rsidR="00781174" w:rsidRPr="00744476" w:rsidRDefault="00EE7549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B322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19A9C901" w14:textId="77777777" w:rsidR="00781174" w:rsidRPr="00744476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90DA7F" w14:textId="40873002" w:rsidR="00781174" w:rsidRPr="00744476" w:rsidRDefault="00EE7549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B322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5827" w:rsidRPr="00744476" w14:paraId="05A9691F" w14:textId="77777777" w:rsidTr="00B903DF">
        <w:trPr>
          <w:tblHeader/>
        </w:trPr>
        <w:tc>
          <w:tcPr>
            <w:tcW w:w="3092" w:type="dxa"/>
          </w:tcPr>
          <w:p w14:paraId="5E21A8FF" w14:textId="77777777" w:rsidR="00220B62" w:rsidRPr="00744476" w:rsidRDefault="00220B62" w:rsidP="00220B6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4C5D340D" w14:textId="77777777" w:rsidR="00220B62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EA2A267" w14:textId="77777777" w:rsidR="00220B62" w:rsidRPr="00744476" w:rsidRDefault="00220B62" w:rsidP="00220B6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303D0E6E" w14:textId="2F084575" w:rsidR="00220B62" w:rsidRPr="00400297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(ปรับปรุง</w:t>
            </w:r>
            <w:r w:rsidR="00475827" w:rsidRPr="00400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ใหม่</w:t>
            </w:r>
            <w:r w:rsidRPr="00400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15F509A" w14:textId="77777777" w:rsidR="00220B62" w:rsidRPr="00400297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0A3F817" w14:textId="77777777" w:rsidR="00220B62" w:rsidRPr="00400297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1D716386" w14:textId="77777777" w:rsidR="00220B62" w:rsidRPr="00400297" w:rsidRDefault="00220B62" w:rsidP="00220B6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203C501" w14:textId="45DA5758" w:rsidR="00220B62" w:rsidRPr="00400297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0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(ปรับปรุง</w:t>
            </w:r>
            <w:r w:rsidR="00475827" w:rsidRPr="00400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ใหม่</w:t>
            </w:r>
            <w:r w:rsidRPr="00400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20B62" w:rsidRPr="00744476" w14:paraId="3F31F1D3" w14:textId="77777777" w:rsidTr="00AE020F">
        <w:trPr>
          <w:tblHeader/>
        </w:trPr>
        <w:tc>
          <w:tcPr>
            <w:tcW w:w="3092" w:type="dxa"/>
          </w:tcPr>
          <w:p w14:paraId="1E8D4107" w14:textId="77777777" w:rsidR="00220B62" w:rsidRPr="00744476" w:rsidRDefault="00220B62" w:rsidP="00220B6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2C04620A" w14:textId="77777777" w:rsidR="00220B62" w:rsidRPr="00744476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5827" w:rsidRPr="00744476" w14:paraId="1A363C75" w14:textId="77777777" w:rsidTr="00AE020F">
        <w:tc>
          <w:tcPr>
            <w:tcW w:w="3092" w:type="dxa"/>
          </w:tcPr>
          <w:p w14:paraId="7A16FD79" w14:textId="77777777" w:rsidR="00220B62" w:rsidRPr="00744476" w:rsidRDefault="00220B62" w:rsidP="00220B6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6" w:type="dxa"/>
          </w:tcPr>
          <w:p w14:paraId="5F06F248" w14:textId="77777777" w:rsidR="00220B62" w:rsidRPr="00744476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889A094" w14:textId="77777777" w:rsidR="00220B62" w:rsidRPr="00744476" w:rsidRDefault="00220B62" w:rsidP="00220B6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2E2213C" w14:textId="77777777" w:rsidR="00220B62" w:rsidRPr="00744476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21E1F8" w14:textId="77777777" w:rsidR="00220B62" w:rsidRPr="00475827" w:rsidRDefault="00220B62" w:rsidP="00220B6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6E6EBDE" w14:textId="77777777" w:rsidR="00220B62" w:rsidRPr="00744476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F37865" w14:textId="77777777" w:rsidR="00220B62" w:rsidRPr="00744476" w:rsidRDefault="00220B62" w:rsidP="00220B6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E5E7EE0" w14:textId="77777777" w:rsidR="00220B62" w:rsidRPr="00744476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75827" w:rsidRPr="00744476" w14:paraId="1C1B949F" w14:textId="77777777" w:rsidTr="00AE020F">
        <w:tc>
          <w:tcPr>
            <w:tcW w:w="3092" w:type="dxa"/>
          </w:tcPr>
          <w:p w14:paraId="0F52D652" w14:textId="77777777" w:rsidR="00220B62" w:rsidRPr="00744476" w:rsidRDefault="00220B62" w:rsidP="00AE020F">
            <w:pPr>
              <w:spacing w:line="240" w:lineRule="atLeast"/>
              <w:ind w:left="336" w:hanging="3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4BAF6" w14:textId="6A80824B" w:rsidR="00220B62" w:rsidRPr="00AE020F" w:rsidRDefault="00220B62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1,261,371</w:t>
            </w:r>
          </w:p>
        </w:tc>
        <w:tc>
          <w:tcPr>
            <w:tcW w:w="265" w:type="dxa"/>
            <w:vAlign w:val="bottom"/>
          </w:tcPr>
          <w:p w14:paraId="02B571E5" w14:textId="77777777" w:rsidR="00220B62" w:rsidRPr="00AE020F" w:rsidRDefault="00220B62" w:rsidP="00AE0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05DF21DB" w14:textId="1664ADDA" w:rsidR="00220B62" w:rsidRPr="00AE020F" w:rsidRDefault="00220B62" w:rsidP="00AE020F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1,362,431</w:t>
            </w:r>
          </w:p>
        </w:tc>
        <w:tc>
          <w:tcPr>
            <w:tcW w:w="265" w:type="dxa"/>
            <w:vAlign w:val="bottom"/>
          </w:tcPr>
          <w:p w14:paraId="5C2282DC" w14:textId="77777777" w:rsidR="00220B62" w:rsidRPr="00AE020F" w:rsidRDefault="00220B62" w:rsidP="00AE0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31A83" w14:textId="2996AF44" w:rsidR="00220B62" w:rsidRPr="00AE020F" w:rsidRDefault="00220B62" w:rsidP="00AE0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632,937</w:t>
            </w:r>
          </w:p>
        </w:tc>
        <w:tc>
          <w:tcPr>
            <w:tcW w:w="262" w:type="dxa"/>
            <w:vAlign w:val="bottom"/>
          </w:tcPr>
          <w:p w14:paraId="191CF406" w14:textId="77777777" w:rsidR="00220B62" w:rsidRPr="00AE020F" w:rsidRDefault="00220B62" w:rsidP="00AE0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CA5B42" w14:textId="617DC11C" w:rsidR="00220B62" w:rsidRPr="00AE020F" w:rsidRDefault="00220B62" w:rsidP="00AE020F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1,044,689</w:t>
            </w:r>
          </w:p>
        </w:tc>
      </w:tr>
      <w:tr w:rsidR="00475827" w:rsidRPr="008B7DC8" w14:paraId="3C5DCC0F" w14:textId="77777777" w:rsidTr="00AE020F">
        <w:tc>
          <w:tcPr>
            <w:tcW w:w="3092" w:type="dxa"/>
          </w:tcPr>
          <w:p w14:paraId="69216097" w14:textId="77777777" w:rsidR="00220B62" w:rsidRPr="008B7DC8" w:rsidRDefault="00220B62" w:rsidP="00220B62">
            <w:pPr>
              <w:pStyle w:val="Bo-Blankline"/>
              <w:rPr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0836FF9" w14:textId="77777777" w:rsidR="00220B62" w:rsidRPr="008B7DC8" w:rsidRDefault="00220B62" w:rsidP="00220B62">
            <w:pPr>
              <w:pStyle w:val="Bo-Blankline"/>
              <w:rPr>
                <w:cs/>
              </w:rPr>
            </w:pPr>
          </w:p>
        </w:tc>
        <w:tc>
          <w:tcPr>
            <w:tcW w:w="265" w:type="dxa"/>
          </w:tcPr>
          <w:p w14:paraId="0D6B8B9C" w14:textId="77777777" w:rsidR="00220B62" w:rsidRPr="008B7DC8" w:rsidRDefault="00220B62" w:rsidP="00220B62">
            <w:pPr>
              <w:pStyle w:val="Bo-Blankline"/>
            </w:pPr>
          </w:p>
        </w:tc>
        <w:tc>
          <w:tcPr>
            <w:tcW w:w="1344" w:type="dxa"/>
          </w:tcPr>
          <w:p w14:paraId="71D7A594" w14:textId="77777777" w:rsidR="00220B62" w:rsidRPr="008B7DC8" w:rsidRDefault="00220B62" w:rsidP="00220B62">
            <w:pPr>
              <w:pStyle w:val="Bo-Blankline"/>
              <w:rPr>
                <w:cs/>
              </w:rPr>
            </w:pPr>
          </w:p>
        </w:tc>
        <w:tc>
          <w:tcPr>
            <w:tcW w:w="265" w:type="dxa"/>
          </w:tcPr>
          <w:p w14:paraId="78F80AA9" w14:textId="77777777" w:rsidR="00220B62" w:rsidRPr="008B7DC8" w:rsidRDefault="00220B62" w:rsidP="00220B62">
            <w:pPr>
              <w:pStyle w:val="Bo-Blankline"/>
            </w:pPr>
          </w:p>
        </w:tc>
        <w:tc>
          <w:tcPr>
            <w:tcW w:w="1296" w:type="dxa"/>
            <w:shd w:val="clear" w:color="auto" w:fill="auto"/>
          </w:tcPr>
          <w:p w14:paraId="5EBDE4D0" w14:textId="77777777" w:rsidR="00220B62" w:rsidRPr="008B7DC8" w:rsidRDefault="00220B62" w:rsidP="00220B62">
            <w:pPr>
              <w:pStyle w:val="Bo-Blankline"/>
            </w:pPr>
          </w:p>
        </w:tc>
        <w:tc>
          <w:tcPr>
            <w:tcW w:w="262" w:type="dxa"/>
          </w:tcPr>
          <w:p w14:paraId="35FFDD4C" w14:textId="77777777" w:rsidR="00220B62" w:rsidRPr="008B7DC8" w:rsidRDefault="00220B62" w:rsidP="00220B62">
            <w:pPr>
              <w:pStyle w:val="Bo-Blankline"/>
            </w:pPr>
          </w:p>
        </w:tc>
        <w:tc>
          <w:tcPr>
            <w:tcW w:w="1348" w:type="dxa"/>
          </w:tcPr>
          <w:p w14:paraId="33D98F5E" w14:textId="77777777" w:rsidR="00220B62" w:rsidRPr="008B7DC8" w:rsidRDefault="00220B62" w:rsidP="00220B62">
            <w:pPr>
              <w:pStyle w:val="Bo-Blankline"/>
            </w:pPr>
          </w:p>
        </w:tc>
      </w:tr>
      <w:tr w:rsidR="00475827" w:rsidRPr="00744476" w14:paraId="2EA1B1DE" w14:textId="77777777" w:rsidTr="00AE020F">
        <w:tc>
          <w:tcPr>
            <w:tcW w:w="3092" w:type="dxa"/>
            <w:shd w:val="clear" w:color="auto" w:fill="auto"/>
          </w:tcPr>
          <w:p w14:paraId="54F344C5" w14:textId="62D7245B" w:rsidR="00220B62" w:rsidRDefault="00220B62" w:rsidP="00220B6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29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29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A22025" w14:textId="77777777" w:rsidR="00220B6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B7F878" w14:textId="77777777" w:rsidR="00220B62" w:rsidRPr="00744476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C3E2F2" w14:textId="77777777" w:rsidR="00220B62" w:rsidRPr="00744476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6E61F1A" w14:textId="77777777" w:rsidR="00220B62" w:rsidRPr="00744476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40356" w14:textId="77777777" w:rsidR="00220B6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D40BA62" w14:textId="77777777" w:rsidR="00220B62" w:rsidRPr="00744476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3B07A8" w14:textId="77777777" w:rsidR="00220B62" w:rsidRPr="00744476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020F" w:rsidRPr="00744476" w14:paraId="78A53C2F" w14:textId="77777777" w:rsidTr="00AE020F">
        <w:tc>
          <w:tcPr>
            <w:tcW w:w="3092" w:type="dxa"/>
            <w:shd w:val="clear" w:color="auto" w:fill="auto"/>
          </w:tcPr>
          <w:p w14:paraId="16BBFF70" w14:textId="52A88A8E" w:rsidR="00AE020F" w:rsidRPr="00F629E3" w:rsidRDefault="00AE020F" w:rsidP="00AE020F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 w:rsidR="00ED116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5432D53" w14:textId="506D82DC" w:rsidR="00AE020F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2EA77D" w14:textId="77777777" w:rsidR="00AE020F" w:rsidRPr="00744476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1DC3430" w14:textId="14421D13" w:rsidR="00AE020F" w:rsidRPr="00744476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7CADDBE" w14:textId="77777777" w:rsidR="00AE020F" w:rsidRPr="00744476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9A6B9" w14:textId="47620BA3" w:rsidR="00AE020F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6E0C35" w14:textId="77777777" w:rsidR="00AE020F" w:rsidRPr="00744476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D7109C" w14:textId="17654CBA" w:rsidR="00AE020F" w:rsidRPr="00744476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9,473</w:t>
            </w:r>
          </w:p>
        </w:tc>
      </w:tr>
      <w:tr w:rsidR="00475827" w:rsidRPr="00933382" w14:paraId="683CD875" w14:textId="77777777" w:rsidTr="00AE020F">
        <w:tc>
          <w:tcPr>
            <w:tcW w:w="3092" w:type="dxa"/>
            <w:shd w:val="clear" w:color="auto" w:fill="auto"/>
          </w:tcPr>
          <w:p w14:paraId="6728BD7C" w14:textId="77777777" w:rsidR="00220B62" w:rsidRPr="00933382" w:rsidRDefault="00220B62" w:rsidP="00220B6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0FA33D6" w14:textId="4A3F7339" w:rsidR="00220B62" w:rsidRPr="00475827" w:rsidRDefault="00220B62" w:rsidP="00475827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603,636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A360E6" w14:textId="77777777" w:rsidR="00220B62" w:rsidRPr="0093338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C92E52" w14:textId="5BA77998" w:rsidR="00220B62" w:rsidRPr="00475827" w:rsidRDefault="00220B62" w:rsidP="00AE020F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1,117,349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02E6AB" w14:textId="77777777" w:rsidR="00220B62" w:rsidRPr="0093338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7F0A9" w14:textId="635D6306" w:rsidR="00220B62" w:rsidRPr="00933382" w:rsidRDefault="00220B62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475,728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B84242" w14:textId="77777777" w:rsidR="00220B62" w:rsidRPr="0093338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D2D4DC" w14:textId="25F28A02" w:rsidR="00220B62" w:rsidRPr="00933382" w:rsidRDefault="00220B62" w:rsidP="00475827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578,349</w:t>
            </w:r>
          </w:p>
        </w:tc>
      </w:tr>
      <w:tr w:rsidR="00475827" w:rsidRPr="00933382" w14:paraId="6F691A8F" w14:textId="77777777" w:rsidTr="00AE020F">
        <w:tc>
          <w:tcPr>
            <w:tcW w:w="3092" w:type="dxa"/>
            <w:shd w:val="clear" w:color="auto" w:fill="auto"/>
          </w:tcPr>
          <w:p w14:paraId="0148E6DC" w14:textId="77777777" w:rsidR="00220B62" w:rsidRPr="00933382" w:rsidRDefault="00220B62" w:rsidP="00220B6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CD3E0B" w14:textId="6C999A70" w:rsidR="00220B62" w:rsidRPr="00475827" w:rsidRDefault="00220B62" w:rsidP="00475827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471,332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207B6" w14:textId="77777777" w:rsidR="00220B62" w:rsidRPr="00933382" w:rsidRDefault="00220B62" w:rsidP="00220B6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47E9CA6" w14:textId="0604F362" w:rsidR="00220B62" w:rsidRPr="00475827" w:rsidRDefault="00220B62" w:rsidP="00AE020F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287,600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4C4361" w14:textId="77777777" w:rsidR="00220B62" w:rsidRPr="00933382" w:rsidRDefault="00220B62" w:rsidP="00220B6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1A71E" w14:textId="2630A867" w:rsidR="00220B62" w:rsidRPr="00933382" w:rsidRDefault="00220B62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471,332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03523A8" w14:textId="77777777" w:rsidR="00220B62" w:rsidRPr="0093338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1A5C451" w14:textId="3590D553" w:rsidR="00220B62" w:rsidRPr="00933382" w:rsidRDefault="00220B62" w:rsidP="00475827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287,600</w:t>
            </w:r>
          </w:p>
        </w:tc>
      </w:tr>
      <w:tr w:rsidR="00475827" w:rsidRPr="00933382" w14:paraId="18906BC1" w14:textId="77777777" w:rsidTr="00AE020F">
        <w:tc>
          <w:tcPr>
            <w:tcW w:w="3092" w:type="dxa"/>
          </w:tcPr>
          <w:p w14:paraId="2E2CD690" w14:textId="77777777" w:rsidR="00220B62" w:rsidRPr="00933382" w:rsidRDefault="00220B62" w:rsidP="00220B6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9301A79" w14:textId="3D171353" w:rsidR="00220B62" w:rsidRPr="00475827" w:rsidRDefault="00220B62" w:rsidP="00475827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322,410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74445D" w14:textId="77777777" w:rsidR="00220B62" w:rsidRPr="00933382" w:rsidRDefault="00220B62" w:rsidP="00220B6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86F644D" w14:textId="17ACEC6D" w:rsidR="00220B62" w:rsidRPr="00475827" w:rsidRDefault="00220B62" w:rsidP="00AE020F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227,678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467A082" w14:textId="77777777" w:rsidR="00220B62" w:rsidRPr="00933382" w:rsidRDefault="00220B62" w:rsidP="00220B6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58075" w14:textId="6D5140FC" w:rsidR="00220B62" w:rsidRPr="00933382" w:rsidRDefault="00220B62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170,901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DCB30" w14:textId="77777777" w:rsidR="00220B62" w:rsidRPr="00933382" w:rsidRDefault="00220B62" w:rsidP="00220B6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88E39A" w14:textId="5FD7A381" w:rsidR="00220B62" w:rsidRPr="00933382" w:rsidRDefault="00220B62" w:rsidP="00475827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173,013</w:t>
            </w:r>
          </w:p>
        </w:tc>
      </w:tr>
      <w:tr w:rsidR="00475827" w:rsidRPr="00933382" w14:paraId="11DCAB58" w14:textId="77777777" w:rsidTr="00AE020F">
        <w:tc>
          <w:tcPr>
            <w:tcW w:w="3092" w:type="dxa"/>
            <w:vAlign w:val="bottom"/>
          </w:tcPr>
          <w:p w14:paraId="778298A9" w14:textId="77777777" w:rsidR="00220B62" w:rsidRPr="00933382" w:rsidRDefault="00220B62" w:rsidP="00220B6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78B85" w14:textId="0CFC1619" w:rsidR="00220B62" w:rsidRPr="00933382" w:rsidDel="003F272D" w:rsidRDefault="00AE020F" w:rsidP="00475827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205E88" w14:textId="77777777" w:rsidR="00220B62" w:rsidRPr="0093338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72DB" w14:textId="39ED4AAB" w:rsidR="00220B62" w:rsidRPr="00AE020F" w:rsidDel="003F272D" w:rsidRDefault="00AE020F" w:rsidP="00AE020F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1,646,407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5E012A" w14:textId="77777777" w:rsidR="00220B62" w:rsidRPr="00AE020F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F9EA5" w14:textId="25D52A2C" w:rsidR="00220B62" w:rsidRPr="00AE020F" w:rsidRDefault="00AE020F" w:rsidP="00AE020F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1,118,202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455F97B" w14:textId="77777777" w:rsidR="00220B62" w:rsidRPr="00933382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BFD9" w14:textId="60E8AF26" w:rsidR="00220B62" w:rsidRPr="00475827" w:rsidRDefault="00AE020F" w:rsidP="00475827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0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</w:p>
        </w:tc>
      </w:tr>
    </w:tbl>
    <w:p w14:paraId="24F1FD2E" w14:textId="77777777" w:rsidR="000B3B82" w:rsidRDefault="000B3B82">
      <w:pPr>
        <w:spacing w:line="240" w:lineRule="auto"/>
        <w:rPr>
          <w:rFonts w:asciiTheme="majorBidi" w:hAnsiTheme="majorBidi" w:cstheme="majorBidi"/>
          <w:spacing w:val="-4"/>
          <w:sz w:val="20"/>
          <w:szCs w:val="20"/>
          <w:lang w:val="en-US"/>
        </w:rPr>
      </w:pPr>
      <w:r>
        <w:rPr>
          <w:rFonts w:asciiTheme="majorBidi" w:hAnsiTheme="majorBidi" w:cstheme="majorBidi"/>
          <w:spacing w:val="-4"/>
          <w:sz w:val="20"/>
          <w:szCs w:val="20"/>
          <w:lang w:val="en-US"/>
        </w:rPr>
        <w:br w:type="page"/>
      </w:r>
    </w:p>
    <w:p w14:paraId="7CB4D1D0" w14:textId="4DB10510" w:rsidR="00AE1A21" w:rsidRDefault="00D434C4" w:rsidP="00AE1A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นอกจากนี้ ณ วันที่ </w:t>
      </w:r>
      <w:r w:rsidR="00EE75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5A0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EE7549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บริษัทมีภาระผูกพันในการโอนเงินเข้ากองทุนพัฒนาหมู่บ้านรอบพื้นที่เหมืองแร่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ของบริษัท ปีละ </w:t>
      </w:r>
      <w:r w:rsidR="00150E05" w:rsidRPr="00150E05">
        <w:rPr>
          <w:rFonts w:asciiTheme="majorBidi" w:hAnsiTheme="majorBidi" w:cstheme="majorBidi"/>
          <w:spacing w:val="-4"/>
          <w:sz w:val="30"/>
          <w:szCs w:val="30"/>
          <w:lang w:val="en-US"/>
        </w:rPr>
        <w:t>0.5</w:t>
      </w:r>
      <w:r w:rsidRPr="00150E05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ล้าน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3345EC" w:rsidRPr="003345E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  <w:r w:rsidR="003345E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ตามคำขอประทานบัตรเป็นจำนวนเงินรวม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891CB2">
        <w:rPr>
          <w:rFonts w:asciiTheme="majorBidi" w:hAnsiTheme="majorBidi" w:cstheme="majorBidi"/>
          <w:sz w:val="30"/>
          <w:szCs w:val="30"/>
          <w:lang w:val="en-US"/>
        </w:rPr>
        <w:t>0.5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</w:t>
      </w:r>
      <w:r w:rsidR="003345E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EE7549">
        <w:rPr>
          <w:rFonts w:asciiTheme="majorBidi" w:hAnsiTheme="majorBidi" w:cstheme="majorBidi"/>
          <w:i/>
          <w:iCs/>
          <w:sz w:val="30"/>
          <w:szCs w:val="30"/>
          <w:lang w:val="en-US"/>
        </w:rPr>
        <w:t>11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3345EC" w:rsidRPr="003345E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5FDD1C54" w14:textId="77777777" w:rsidR="0010059F" w:rsidRPr="0010059F" w:rsidRDefault="0010059F" w:rsidP="00AE1A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E38FB30" w14:textId="77777777" w:rsidR="00FF2DB6" w:rsidRPr="00BD5DC7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BD5DC7">
        <w:rPr>
          <w:rFonts w:asciiTheme="majorBidi" w:hAnsiTheme="majorBidi" w:cstheme="majorBidi"/>
          <w:cs/>
        </w:rPr>
        <w:t>หนี้สินที่อาจเกิดขึ้น</w:t>
      </w:r>
    </w:p>
    <w:p w14:paraId="6B096642" w14:textId="77777777" w:rsidR="002925ED" w:rsidRPr="004C480B" w:rsidRDefault="002925ED">
      <w:pPr>
        <w:pStyle w:val="Bo-Blankline"/>
      </w:pPr>
    </w:p>
    <w:p w14:paraId="5F6A5156" w14:textId="64FAB1F7" w:rsidR="00036AA9" w:rsidRDefault="00036AA9" w:rsidP="00036AA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E7549">
        <w:rPr>
          <w:rFonts w:asciiTheme="majorBidi" w:hAnsiTheme="majorBidi" w:cstheme="majorBidi" w:hint="cs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EE7549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228E0406" w:rsidR="00036AA9" w:rsidRDefault="00036AA9" w:rsidP="00036AA9">
      <w:pPr>
        <w:pStyle w:val="Bo-Blankline"/>
        <w:rPr>
          <w:lang w:val="en-US"/>
        </w:rPr>
      </w:pPr>
    </w:p>
    <w:p w14:paraId="55E91F7A" w14:textId="646972D3" w:rsidR="000B3B82" w:rsidRPr="00CE5F84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สืบเนื่องจาก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20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Pr="00651B2A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วัดถ้ำพระโพธิสัตว์ (ผู้ฟ้องคดี) ยื่นคำฟ้องต่อศาลปกครองกลาง (ศาล)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คดีหมายเลขดำที่ ส. </w:t>
      </w:r>
      <w:r w:rsidRPr="00651B2A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Pr="00651B2A"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โดยผู้ฟ้องคดีอ้างว่า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เป็นผู้รับมอบอำนาจจากกรมศิลปากรให้เป็นผู้ดูแลถ้ำโพธิสัตว์ </w:t>
      </w:r>
      <w:r w:rsidRPr="00AA795B">
        <w:rPr>
          <w:rFonts w:ascii="Angsana New" w:hAnsi="Angsana New"/>
          <w:spacing w:val="4"/>
          <w:sz w:val="30"/>
          <w:szCs w:val="30"/>
          <w:cs/>
          <w:lang w:val="en-US"/>
        </w:rPr>
        <w:t>ทั้ง</w:t>
      </w:r>
      <w:r w:rsidR="00885BBA" w:rsidRPr="00AA795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AA795B">
        <w:rPr>
          <w:rFonts w:ascii="Angsana New" w:hAnsi="Angsana New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 ทำให้ภาพแกะสลักในถ้ำโพธิสัตว์เสียหาย</w:t>
      </w:r>
      <w:r w:rsidRPr="00AA795B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ต่อมา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วั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นที่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มีคำสั่ง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เรียกให้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เข้ามาเป็นคู่ความในคดี (ผู้ร้องสอด) ในคดีที่ผู้ฟ้องคดีฟ้องรัฐมนตรีว่าการกระทรวงอุตสาหกรรม ที่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กรมทรัพยากรธรณี ที่ </w:t>
      </w:r>
      <w:r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651B2A">
        <w:rPr>
          <w:rFonts w:ascii="Angsana New" w:hAnsi="Angsana New"/>
          <w:sz w:val="30"/>
          <w:szCs w:val="30"/>
          <w:lang w:val="en-US"/>
        </w:rPr>
        <w:t>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แห่งประมวลกฎหมายที่ดิน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Pr="00651B2A">
        <w:rPr>
          <w:rFonts w:ascii="Angsana New" w:hAnsi="Angsana New" w:hint="cs"/>
          <w:sz w:val="30"/>
          <w:szCs w:val="30"/>
          <w:lang w:val="en-US"/>
        </w:rPr>
        <w:t>2497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651B2A">
        <w:rPr>
          <w:rFonts w:ascii="Angsana New" w:hAnsi="Angsana New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บริษัท อุตสาหกรรมปิโตรเคมีกัล จำกัด และต่อมาโอนสิทธิในประทานบัตรให้แก่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และยื่นคำร้องขอคุ้มครองชั่วคราวก่อนมีคำพิพากษา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ขอศาลมีคำสั่ง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หยุดการระเบิดหินทำเหมืองในเขตประทานบัตรจนกว่าศาลมีคำพิพากษา</w:t>
      </w:r>
    </w:p>
    <w:p w14:paraId="6B695E1D" w14:textId="77777777" w:rsidR="000B3B82" w:rsidRPr="00CE5F84" w:rsidRDefault="000B3B82" w:rsidP="000B3B82">
      <w:pPr>
        <w:pStyle w:val="Bo-Blankline"/>
        <w:rPr>
          <w:lang w:val="en-US"/>
        </w:rPr>
      </w:pPr>
    </w:p>
    <w:p w14:paraId="444C73B9" w14:textId="77777777" w:rsidR="000B3B82" w:rsidRPr="00CE5F84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E03BF8">
        <w:rPr>
          <w:rFonts w:ascii="Angsana New" w:hAnsi="Angsana New"/>
          <w:spacing w:val="8"/>
          <w:sz w:val="30"/>
          <w:szCs w:val="30"/>
          <w:lang w:val="en-US"/>
        </w:rPr>
        <w:t>2507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Pr="00E03BF8">
        <w:rPr>
          <w:rFonts w:ascii="Angsana New" w:hAnsi="Angsana New"/>
          <w:spacing w:val="8"/>
          <w:sz w:val="30"/>
          <w:szCs w:val="30"/>
          <w:lang w:val="en-US"/>
        </w:rPr>
        <w:t>2508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Pr="00E03BF8">
        <w:rPr>
          <w:rFonts w:ascii="Angsana New" w:hAnsi="Angsana New"/>
          <w:spacing w:val="8"/>
          <w:sz w:val="30"/>
          <w:szCs w:val="30"/>
          <w:lang w:val="en-US"/>
        </w:rPr>
        <w:t>2534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Pr="00E03BF8">
        <w:rPr>
          <w:rFonts w:ascii="Angsana New" w:hAnsi="Angsana New"/>
          <w:spacing w:val="8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พ.ศ. </w:t>
      </w:r>
      <w:r w:rsidRPr="00651B2A">
        <w:rPr>
          <w:rFonts w:ascii="Angsana New" w:hAnsi="Angsana New"/>
          <w:sz w:val="30"/>
          <w:szCs w:val="30"/>
          <w:lang w:val="en-US"/>
        </w:rPr>
        <w:t>2559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 พ.ศ.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651B2A">
        <w:rPr>
          <w:rFonts w:ascii="Angsana New" w:hAnsi="Angsana New"/>
          <w:sz w:val="30"/>
          <w:szCs w:val="30"/>
          <w:lang w:val="en-US"/>
        </w:rPr>
        <w:t>15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651B2A">
        <w:rPr>
          <w:rFonts w:ascii="Angsana New" w:hAnsi="Angsana New"/>
          <w:sz w:val="30"/>
          <w:szCs w:val="30"/>
          <w:lang w:val="en-US"/>
        </w:rPr>
        <w:t>300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-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51B2A">
        <w:rPr>
          <w:rFonts w:ascii="Angsana New" w:hAnsi="Angsana New"/>
          <w:sz w:val="30"/>
          <w:szCs w:val="30"/>
          <w:lang w:val="en-US"/>
        </w:rPr>
        <w:t>400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ศาลมีคำสั่งลงวันที่ </w:t>
      </w:r>
      <w:r w:rsidRPr="00651B2A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ปฏิบัติตามคำสั่งของผู้ถูกฟ้องคดีที่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</w:p>
    <w:p w14:paraId="44005D58" w14:textId="77777777" w:rsidR="000B3B82" w:rsidRPr="00CE5F84" w:rsidRDefault="000B3B82" w:rsidP="000B3B82">
      <w:pPr>
        <w:pStyle w:val="Bo-Blankline"/>
        <w:rPr>
          <w:lang w:val="en-US"/>
        </w:rPr>
      </w:pPr>
    </w:p>
    <w:p w14:paraId="5D09CA57" w14:textId="729A958A" w:rsidR="000B3B82" w:rsidRPr="00CE5F84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ลงวันที่ </w:t>
      </w:r>
      <w:r w:rsidRPr="00651B2A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651B2A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ลงวันที่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651B2A">
        <w:rPr>
          <w:rFonts w:ascii="Angsana New" w:hAnsi="Angsana New"/>
          <w:sz w:val="30"/>
          <w:szCs w:val="30"/>
          <w:lang w:val="en-US"/>
        </w:rPr>
        <w:t>2545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651B2A">
        <w:rPr>
          <w:rFonts w:ascii="Angsana New" w:hAnsi="Angsana New"/>
          <w:sz w:val="30"/>
          <w:szCs w:val="30"/>
          <w:lang w:val="en-US"/>
        </w:rPr>
        <w:t>54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651B2A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651B2A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651B2A">
        <w:rPr>
          <w:rFonts w:ascii="Angsana New" w:hAnsi="Angsana New"/>
          <w:sz w:val="30"/>
          <w:szCs w:val="30"/>
          <w:lang w:val="en-US"/>
        </w:rPr>
        <w:t>28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651B2A">
        <w:rPr>
          <w:rFonts w:ascii="Angsana New" w:hAnsi="Angsana New"/>
          <w:sz w:val="30"/>
          <w:szCs w:val="30"/>
          <w:lang w:val="en-US"/>
        </w:rPr>
        <w:t>2545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มาตรา </w:t>
      </w:r>
      <w:r w:rsidRPr="00651B2A">
        <w:rPr>
          <w:rFonts w:ascii="Angsana New" w:hAnsi="Angsana New"/>
          <w:sz w:val="30"/>
          <w:szCs w:val="30"/>
          <w:lang w:val="en-US"/>
        </w:rPr>
        <w:t>151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1872FE">
        <w:rPr>
          <w:rFonts w:ascii="Angsana New" w:hAnsi="Angsana New"/>
          <w:spacing w:val="4"/>
          <w:sz w:val="30"/>
          <w:szCs w:val="30"/>
          <w:lang w:val="en-US"/>
        </w:rPr>
        <w:t>2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1872FE">
        <w:rPr>
          <w:rFonts w:ascii="Angsana New" w:hAnsi="Angsana New"/>
          <w:spacing w:val="4"/>
          <w:sz w:val="30"/>
          <w:szCs w:val="30"/>
          <w:lang w:val="en-US"/>
        </w:rPr>
        <w:t>5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เมษายน </w:t>
      </w:r>
      <w:r w:rsidRPr="001872FE">
        <w:rPr>
          <w:rFonts w:ascii="Angsana New" w:hAnsi="Angsana New"/>
          <w:spacing w:val="4"/>
          <w:sz w:val="30"/>
          <w:szCs w:val="30"/>
          <w:lang w:val="en-US"/>
        </w:rPr>
        <w:t>2560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651B2A">
        <w:rPr>
          <w:rFonts w:ascii="Angsana New" w:hAnsi="Angsana New"/>
          <w:sz w:val="30"/>
          <w:szCs w:val="30"/>
          <w:lang w:val="en-US"/>
        </w:rPr>
        <w:t>2504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B7113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เมษายน </w:t>
      </w:r>
      <w:r w:rsidRPr="003B7113">
        <w:rPr>
          <w:rFonts w:ascii="Angsana New" w:hAnsi="Angsana New"/>
          <w:spacing w:val="-2"/>
          <w:sz w:val="30"/>
          <w:szCs w:val="30"/>
          <w:lang w:val="en-US"/>
        </w:rPr>
        <w:t>2508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14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651B2A">
        <w:rPr>
          <w:rFonts w:ascii="Angsana New" w:hAnsi="Angsana New"/>
          <w:sz w:val="30"/>
          <w:szCs w:val="30"/>
          <w:lang w:val="en-US"/>
        </w:rPr>
        <w:t>2559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ต่ำ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</w:t>
      </w:r>
      <w:r>
        <w:rPr>
          <w:rFonts w:ascii="Angsana New" w:hAnsi="Angsana New" w:hint="cs"/>
          <w:sz w:val="30"/>
          <w:szCs w:val="30"/>
          <w:cs/>
          <w:lang w:val="en-US"/>
        </w:rPr>
        <w:t>ล่</w:t>
      </w:r>
      <w:r w:rsidRPr="00CE5F84">
        <w:rPr>
          <w:rFonts w:ascii="Angsana New" w:hAnsi="Angsana New"/>
          <w:sz w:val="30"/>
          <w:szCs w:val="30"/>
          <w:cs/>
          <w:lang w:val="en-US"/>
        </w:rPr>
        <w:t>อน และสภาพพื้นที่อื่น</w:t>
      </w:r>
      <w:r w:rsidR="00036B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ๆ ภายในถ้ำ ไม่พบร่องรอยความเสียหายจากการทำเหมืองแร่อุตสาหกรรมของบริษัท</w:t>
      </w:r>
    </w:p>
    <w:p w14:paraId="5BA44F7C" w14:textId="77777777" w:rsidR="000B3B82" w:rsidRPr="00CE5F84" w:rsidRDefault="000B3B82" w:rsidP="000B3B82">
      <w:pPr>
        <w:pStyle w:val="Bo-Blankline"/>
        <w:rPr>
          <w:lang w:val="en-US"/>
        </w:rPr>
      </w:pPr>
    </w:p>
    <w:p w14:paraId="498A26C2" w14:textId="77777777" w:rsidR="000B3B82" w:rsidRPr="00CE5F84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>คดีสิ้นสุดกระบวนการแสวงหาข้อเท็จจริง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แล้ว ศาลกำหนดวันนัดพิจารณาครั้งแรกในวันที่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9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 w:hint="cs"/>
          <w:sz w:val="30"/>
          <w:szCs w:val="30"/>
          <w:lang w:val="en-US"/>
        </w:rPr>
        <w:t>2563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011EF5">
        <w:rPr>
          <w:rFonts w:ascii="Angsana New" w:hAnsi="Angsana New" w:hint="cs"/>
          <w:spacing w:val="4"/>
          <w:sz w:val="30"/>
          <w:szCs w:val="30"/>
          <w:lang w:val="en-US"/>
        </w:rPr>
        <w:t>11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สิงหาคม </w:t>
      </w:r>
      <w:r w:rsidRPr="00011EF5">
        <w:rPr>
          <w:rFonts w:ascii="Angsana New" w:hAnsi="Angsana New" w:hint="cs"/>
          <w:spacing w:val="4"/>
          <w:sz w:val="30"/>
          <w:szCs w:val="30"/>
          <w:lang w:val="en-US"/>
        </w:rPr>
        <w:t>2563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30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 w:hint="cs"/>
          <w:sz w:val="30"/>
          <w:szCs w:val="30"/>
          <w:lang w:val="en-US"/>
        </w:rPr>
        <w:t>2563</w:t>
      </w:r>
    </w:p>
    <w:p w14:paraId="53FDAABB" w14:textId="77777777" w:rsidR="000B3B82" w:rsidRPr="00CE5F84" w:rsidRDefault="000B3B82" w:rsidP="000B3B82">
      <w:pPr>
        <w:pStyle w:val="Bo-Blankline"/>
        <w:rPr>
          <w:lang w:val="en-US"/>
        </w:rPr>
      </w:pPr>
    </w:p>
    <w:p w14:paraId="18D29A37" w14:textId="0F153D9D" w:rsidR="000B3B82" w:rsidRP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Pr="00651B2A">
        <w:rPr>
          <w:rFonts w:ascii="Angsana New" w:hAnsi="Angsana New" w:hint="cs"/>
          <w:sz w:val="30"/>
          <w:szCs w:val="30"/>
          <w:lang w:val="en-US"/>
        </w:rPr>
        <w:t>2510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และต่อมามีการโอนประทานบัตรให้แก่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โดยถูกต้องและชอบด้วยกฎหมาย การทำเหมือง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แร่</w:t>
      </w:r>
      <w:r w:rsidRPr="00CE5F84">
        <w:rPr>
          <w:rFonts w:ascii="Angsana New" w:hAnsi="Angsana New"/>
          <w:sz w:val="30"/>
          <w:szCs w:val="30"/>
          <w:cs/>
          <w:lang w:val="en-US"/>
        </w:rPr>
        <w:t>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โดยระเบิดหินตามประทานบัตร ใช้วัตถุระเบิดต่อจังหวะถ่วงไม่เกิน </w:t>
      </w:r>
      <w:r w:rsidRPr="00651B2A">
        <w:rPr>
          <w:rFonts w:ascii="Angsana New" w:hAnsi="Angsana New"/>
          <w:sz w:val="30"/>
          <w:szCs w:val="30"/>
          <w:lang w:val="en-US"/>
        </w:rPr>
        <w:t>130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885BBA">
        <w:rPr>
          <w:rFonts w:ascii="Angsana New" w:hAnsi="Angsana New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พิพากษายกฟ้องและพิพากษาให้คำสั่งเกี่ยวกับวิธีการชั่วคราวก่อนมีการพิพากษาลงวันที่ </w:t>
      </w:r>
      <w:r w:rsidRPr="00651B2A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  <w:r>
        <w:rPr>
          <w:lang w:val="en-US"/>
        </w:rPr>
        <w:br w:type="page"/>
      </w:r>
    </w:p>
    <w:p w14:paraId="6272FD01" w14:textId="77777777" w:rsidR="000B3B82" w:rsidRPr="001872FE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1872FE">
        <w:rPr>
          <w:rFonts w:ascii="Angsana New" w:hAnsi="Angsana New"/>
          <w:sz w:val="30"/>
          <w:szCs w:val="30"/>
          <w:lang w:val="en-US"/>
        </w:rPr>
        <w:t>27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Pr="001872FE">
        <w:rPr>
          <w:rFonts w:ascii="Angsana New" w:hAnsi="Angsana New"/>
          <w:sz w:val="30"/>
          <w:szCs w:val="30"/>
          <w:lang w:val="en-US"/>
        </w:rPr>
        <w:t>2563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1872FE">
        <w:rPr>
          <w:rFonts w:ascii="Angsana New" w:hAnsi="Angsana New"/>
          <w:sz w:val="30"/>
          <w:szCs w:val="30"/>
          <w:lang w:val="en-US"/>
        </w:rPr>
        <w:t>8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1872FE">
        <w:rPr>
          <w:rFonts w:ascii="Angsana New" w:hAnsi="Angsana New"/>
          <w:sz w:val="30"/>
          <w:szCs w:val="30"/>
          <w:lang w:val="en-US"/>
        </w:rPr>
        <w:t>2560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จึงสิ้นผลบังคับ</w:t>
      </w:r>
      <w:r w:rsidRPr="001872FE">
        <w:rPr>
          <w:rFonts w:ascii="Angsana New" w:hAnsi="Angsana New"/>
          <w:sz w:val="30"/>
          <w:szCs w:val="30"/>
          <w:lang w:val="en-US"/>
        </w:rPr>
        <w:t xml:space="preserve"> 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ขณะนี้อยู่ระหว่างการจัดทำคำแก้อุทธรณ์ ศาลอนุญาตให้ยื่นคำแก้อุทธรณ์ได้ภายในวันที่ </w:t>
      </w:r>
      <w:r w:rsidRPr="001872FE">
        <w:rPr>
          <w:rFonts w:ascii="Angsana New" w:hAnsi="Angsana New"/>
          <w:sz w:val="30"/>
          <w:szCs w:val="30"/>
          <w:lang w:val="en-US"/>
        </w:rPr>
        <w:t>21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Pr="001872FE">
        <w:rPr>
          <w:rFonts w:ascii="Angsana New" w:hAnsi="Angsana New"/>
          <w:sz w:val="30"/>
          <w:szCs w:val="30"/>
          <w:lang w:val="en-US"/>
        </w:rPr>
        <w:t>2564</w:t>
      </w:r>
    </w:p>
    <w:p w14:paraId="70610513" w14:textId="77777777" w:rsidR="000B3B82" w:rsidRPr="00CE5F84" w:rsidRDefault="000B3B82" w:rsidP="000B3B82">
      <w:pPr>
        <w:pStyle w:val="Bo-Blankline"/>
        <w:rPr>
          <w:lang w:val="en-US"/>
        </w:rPr>
      </w:pPr>
    </w:p>
    <w:p w14:paraId="550C9174" w14:textId="0148AA51" w:rsidR="000B3B82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สืบเนื่องจากการที่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ได้รับใบอนุญาตขุดบ่อน้ำจาก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องค์การบริหารส่วนตำบล</w:t>
      </w:r>
      <w:r w:rsidRPr="00CE5F84">
        <w:rPr>
          <w:rFonts w:ascii="Angsana New" w:hAnsi="Angsana New"/>
          <w:sz w:val="30"/>
          <w:szCs w:val="30"/>
          <w:cs/>
          <w:lang w:val="en-US"/>
        </w:rPr>
        <w:t>มิตรภาพ และขุดบ่อน้ำในที่ดินของ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เพื่อใช้รักษาสิ่งแวดล้อม ป้องกันไฟไหม้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(คดีหมายเลขดำที่ สว</w:t>
      </w:r>
      <w:r>
        <w:rPr>
          <w:rFonts w:ascii="Angsana New" w:hAnsi="Angsana New"/>
          <w:sz w:val="30"/>
          <w:szCs w:val="30"/>
          <w:lang w:val="en-US"/>
        </w:rPr>
        <w:t>.2/2561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21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651B2A">
        <w:rPr>
          <w:rFonts w:ascii="Angsana New" w:hAnsi="Angsana New"/>
          <w:sz w:val="30"/>
          <w:szCs w:val="30"/>
          <w:lang w:val="en-US"/>
        </w:rPr>
        <w:t>2561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(โจทก์)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(จำเลย) ต่อ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ศาลแพ่ง ข้อหาละเมิดเกี่ยวกับเรื่องการทำเหมืองแร่ ทุนทรัพย์ </w:t>
      </w:r>
      <w:r w:rsidRPr="00651B2A">
        <w:rPr>
          <w:rFonts w:ascii="Angsana New" w:hAnsi="Angsana New"/>
          <w:sz w:val="30"/>
          <w:szCs w:val="30"/>
          <w:lang w:val="en-US"/>
        </w:rPr>
        <w:t>71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566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889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42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กล่าวหาว่า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ลักลอบทำเหมืองแร่หินดินดานในพื้นที่ซึ่งยังไม่ได้รับประทานบัตรรวม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พื้นที่ ขอให้ศาลมีคำพิพากษาบังคับให้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นำแร่จำนวน </w:t>
      </w:r>
      <w:r w:rsidRPr="00651B2A">
        <w:rPr>
          <w:rFonts w:ascii="Angsana New" w:hAnsi="Angsana New"/>
          <w:sz w:val="30"/>
          <w:szCs w:val="30"/>
          <w:lang w:val="en-US"/>
        </w:rPr>
        <w:t>249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159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96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651B2A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</w:t>
      </w:r>
    </w:p>
    <w:p w14:paraId="5BBA9AC6" w14:textId="77777777" w:rsidR="000B3B82" w:rsidRP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E34EA2D" w14:textId="33CD09D6" w:rsidR="000B3B82" w:rsidRPr="00CE5F84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ยื่นคำให้กา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CE5F84">
        <w:rPr>
          <w:rFonts w:ascii="Angsana New" w:hAnsi="Angsana New"/>
          <w:sz w:val="30"/>
          <w:szCs w:val="30"/>
          <w:cs/>
          <w:lang w:val="en-US"/>
        </w:rPr>
        <w:t>ว่า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โจทก์ไม่มีอำนาจฟ้องตามพระราชบัญญัติส่งเสริมและรักษาคุณภาพสิ่งแวดล้อม พ.ศ. </w:t>
      </w:r>
      <w:r w:rsidRPr="00651B2A">
        <w:rPr>
          <w:rFonts w:ascii="Angsana New" w:hAnsi="Angsana New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เป็นคดีแพ่งเกี่ยวเนื่องกับคดีอาญา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โจทก์กล่าวหาว่า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ลักลอบทำเหมือง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ซึ่งไม่เป็นความจริง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และมิได้กระทำละเมิดต่อโจทก์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ไม่ได้ทำผิด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จึงไม่ต้องรับผิด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คดีเสร็จการพิจารณา 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นัดฟังคำพิพากษาวันที่ </w:t>
      </w:r>
      <w:r w:rsidRPr="00651B2A">
        <w:rPr>
          <w:rFonts w:ascii="Angsana New" w:hAnsi="Angsana New"/>
          <w:sz w:val="30"/>
          <w:szCs w:val="30"/>
          <w:lang w:val="en-US"/>
        </w:rPr>
        <w:t>24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</w:p>
    <w:p w14:paraId="2F08B4CA" w14:textId="77777777" w:rsidR="000B3B82" w:rsidRPr="00CE5F84" w:rsidRDefault="000B3B82" w:rsidP="000B3B82">
      <w:pPr>
        <w:pStyle w:val="Bo-Blankline"/>
        <w:rPr>
          <w:lang w:val="en-US"/>
        </w:rPr>
      </w:pPr>
    </w:p>
    <w:p w14:paraId="7C0C6732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24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ศาลแพ่งมีคำพิพากษาให้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นำแร่หินดินดานจำนวน </w:t>
      </w:r>
      <w:r w:rsidRPr="00651B2A">
        <w:rPr>
          <w:rFonts w:ascii="Angsana New" w:hAnsi="Angsana New"/>
          <w:sz w:val="30"/>
          <w:szCs w:val="30"/>
          <w:lang w:val="en-US"/>
        </w:rPr>
        <w:t>249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159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96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ไปถมคืนพื้นที่เดิมที่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651B2A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651B2A">
        <w:rPr>
          <w:rFonts w:ascii="Angsana New" w:hAnsi="Angsana New"/>
          <w:sz w:val="30"/>
          <w:szCs w:val="30"/>
          <w:lang w:val="en-US"/>
        </w:rPr>
        <w:t>28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) ถึงวันฟ้องเป็นเวลา </w:t>
      </w:r>
      <w:r w:rsidRPr="00651B2A">
        <w:rPr>
          <w:rFonts w:ascii="Angsana New" w:hAnsi="Angsana New"/>
          <w:sz w:val="30"/>
          <w:szCs w:val="30"/>
          <w:lang w:val="en-US"/>
        </w:rPr>
        <w:t>359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วัน คิดเป็นดอกเบี้ย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916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600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11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651B2A">
        <w:rPr>
          <w:rFonts w:ascii="Angsana New" w:hAnsi="Angsana New"/>
          <w:sz w:val="30"/>
          <w:szCs w:val="30"/>
          <w:lang w:val="en-US"/>
        </w:rPr>
        <w:t>71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566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ของต้นเงิน </w:t>
      </w:r>
      <w:r w:rsidRPr="00651B2A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651B2A">
        <w:rPr>
          <w:rFonts w:ascii="Angsana New" w:hAnsi="Angsana New"/>
          <w:sz w:val="30"/>
          <w:szCs w:val="30"/>
          <w:lang w:val="en-US"/>
        </w:rPr>
        <w:t>80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000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02DFE3C0" w14:textId="77777777" w:rsidR="000B3B82" w:rsidRPr="00CE5F84" w:rsidRDefault="000B3B82" w:rsidP="000B3B82">
      <w:pPr>
        <w:pStyle w:val="Bo-Blankline"/>
        <w:rPr>
          <w:lang w:val="en-US"/>
        </w:rPr>
      </w:pPr>
    </w:p>
    <w:p w14:paraId="6230F685" w14:textId="71F6044F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 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19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  <w:r w:rsidR="0086024B">
        <w:rPr>
          <w:rFonts w:ascii="Angsana New" w:hAnsi="Angsana New"/>
          <w:sz w:val="30"/>
          <w:szCs w:val="30"/>
          <w:lang w:val="en-US"/>
        </w:rPr>
        <w:t xml:space="preserve"> </w:t>
      </w:r>
      <w:r w:rsidR="0086024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บริษัทได้รับหมายนัดฟังคำพิพากษาหรือคำสั่งในวันที่ </w:t>
      </w:r>
      <w:r w:rsidR="0086024B">
        <w:rPr>
          <w:rFonts w:ascii="Angsana New" w:hAnsi="Angsana New"/>
          <w:sz w:val="30"/>
          <w:szCs w:val="30"/>
          <w:lang w:val="en-US"/>
        </w:rPr>
        <w:t xml:space="preserve">20 </w:t>
      </w:r>
      <w:r w:rsidR="0086024B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86024B">
        <w:rPr>
          <w:rFonts w:ascii="Angsana New" w:hAnsi="Angsana New"/>
          <w:sz w:val="30"/>
          <w:szCs w:val="30"/>
          <w:lang w:val="en-US"/>
        </w:rPr>
        <w:t>2564</w:t>
      </w:r>
    </w:p>
    <w:p w14:paraId="0B6E27E2" w14:textId="77777777" w:rsidR="000B3B82" w:rsidRPr="00CE5F84" w:rsidRDefault="000B3B82" w:rsidP="000B3B82">
      <w:pPr>
        <w:pStyle w:val="Bo-Blankline"/>
        <w:rPr>
          <w:lang w:val="en-US"/>
        </w:rPr>
      </w:pPr>
    </w:p>
    <w:p w14:paraId="1BFCD23C" w14:textId="77777777" w:rsidR="000B3B82" w:rsidRPr="00CE5F84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ในข้อหาลักลอบทำเหมืองโดยไม่ได้รับอนุญาตนั้น พนักงานสอบสวนมีความเห็น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ควร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ไม่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ฟ้องและต่อมาอัยการมีคำสั่งถึงที่สุดไม่ฟ้องคดีอาญา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4D1A0610" w14:textId="77777777" w:rsidR="000B3B82" w:rsidRPr="00CE5F84" w:rsidRDefault="000B3B82" w:rsidP="000B3B82">
      <w:pPr>
        <w:pStyle w:val="Bo-Blankline"/>
        <w:rPr>
          <w:lang w:val="en-US"/>
        </w:rPr>
      </w:pPr>
    </w:p>
    <w:p w14:paraId="7A676B7A" w14:textId="2F67D136" w:rsidR="000B3B82" w:rsidRPr="00CE5F84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20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651B2A">
        <w:rPr>
          <w:rFonts w:ascii="Angsana New" w:hAnsi="Angsana New"/>
          <w:sz w:val="30"/>
          <w:szCs w:val="30"/>
          <w:lang w:val="en-US"/>
        </w:rPr>
        <w:t>2562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กับพวก รวม 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คน </w:t>
      </w:r>
      <w:r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คดีหมายเลขดำที่ ส.</w:t>
      </w:r>
      <w:r w:rsidRPr="00651B2A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Pr="00651B2A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โดย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ยื่นคำร้องขอคุ้มครองชั่วคราวก่อนศาลมีคำพิพากษา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ต่อมาศาลมีคำสั่งเรียกให้คณะกรรมการผู้ชำนาญการพิจารณารายงานการวิเคราะห์ผลกระทบสิ่งแวดล้อม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(สผ.)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32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ศาลพิจารณาคำฟ้องแล้วมีคำสั่ง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ให้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รับคำฟ้องไว้พิจารณาบางข้อหาและผู้ถูกฟ้องคดีบางราย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(รับฟ้องเฉพาะกระทรวงอุตสาหกรรมที่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1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4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30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และ สผ. 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32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อ้างตนว่าเป็นผู้รับมอบอำนาจจากกรมศิลปากรมาดูแลถ้ำพระโพธิสัตว์ ทั้ง</w:t>
      </w:r>
      <w:r w:rsidR="00036B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ๆ ที่ไม่มีใบมอบอำนาจ ขอให้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CE5F84">
        <w:rPr>
          <w:rFonts w:ascii="Angsana New" w:hAnsi="Angsana New"/>
          <w:sz w:val="30"/>
          <w:szCs w:val="30"/>
          <w:cs/>
          <w:lang w:val="en-US"/>
        </w:rPr>
        <w:t>พิพากษาหรือมีคำสั่งว่า การยื่นคำขอประทานบัตรของ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ไม่ชอบและขัดต่อกฎหมาย มติของผู้ถูกฟ้องคดีที่ </w:t>
      </w:r>
      <w:r w:rsidRPr="00651B2A">
        <w:rPr>
          <w:rFonts w:ascii="Angsana New" w:hAnsi="Angsana New"/>
          <w:sz w:val="30"/>
          <w:szCs w:val="30"/>
          <w:lang w:val="en-US"/>
        </w:rPr>
        <w:t>32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ปกปิดข้อความจริงจึงมิชอบด้วยกฎหมาย ขอให้เพิกถอนคำร้องขออนุญาตประทานบัตรเหมืองแร่หินปูนที่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ยื่นขออนุญาตไว้</w:t>
      </w:r>
      <w:r w:rsidRPr="00CE5F8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6C931516" w14:textId="77777777" w:rsidR="000B3B82" w:rsidRPr="00CE5F84" w:rsidRDefault="000B3B82" w:rsidP="000B3B82">
      <w:pPr>
        <w:pStyle w:val="Bo-Blankline"/>
        <w:rPr>
          <w:lang w:val="en-US"/>
        </w:rPr>
      </w:pPr>
    </w:p>
    <w:p w14:paraId="619CF13D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651B2A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Pr="00651B2A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การขอประทานบัตรทำเหมืองหินปูนของ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AA6E33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AA6E33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ประทานบัตร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ไม่ทำให้ผู้ฟ้องคดีเดือดร้อนและเสียหาย ขอให้ศาลพิพากษายกฟ้อ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ง </w:t>
      </w:r>
    </w:p>
    <w:p w14:paraId="5CDFA1ED" w14:textId="77777777" w:rsidR="000B3B82" w:rsidRPr="001872FE" w:rsidRDefault="000B3B82" w:rsidP="000B3B82">
      <w:pPr>
        <w:pStyle w:val="Bo-Blankline"/>
        <w:rPr>
          <w:lang w:val="en-US"/>
        </w:rPr>
      </w:pPr>
    </w:p>
    <w:p w14:paraId="0A53E91A" w14:textId="77777777" w:rsidR="000B3B82" w:rsidRPr="001872FE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1872FE">
        <w:rPr>
          <w:rFonts w:ascii="Angsana New" w:hAnsi="Angsana New"/>
          <w:sz w:val="30"/>
          <w:szCs w:val="30"/>
          <w:lang w:val="en-US"/>
        </w:rPr>
        <w:t>14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1872FE">
        <w:rPr>
          <w:rFonts w:ascii="Angsana New" w:hAnsi="Angsana New"/>
          <w:sz w:val="30"/>
          <w:szCs w:val="30"/>
          <w:lang w:val="en-US"/>
        </w:rPr>
        <w:t>2564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5022426B" w14:textId="77777777" w:rsidR="000B3B82" w:rsidRPr="00CE5F84" w:rsidRDefault="000B3B82" w:rsidP="000B3B82">
      <w:pPr>
        <w:pStyle w:val="Bo-Blankline"/>
        <w:rPr>
          <w:lang w:val="en-US"/>
        </w:rPr>
      </w:pPr>
    </w:p>
    <w:p w14:paraId="5D5A65EF" w14:textId="62761F50" w:rsidR="000B3B82" w:rsidRPr="000B3B82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8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กรกฎาคม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2558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>สำนักงานอัยการจังหวัดสระบุรี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(โจทก์)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 xml:space="preserve"> ยื่นฟ้องบริษัท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(จำเลย) 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>เป็นคดีแพ่ง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(คดีหมายเลขดำที่ สว. </w:t>
      </w:r>
      <w:r w:rsidRPr="00357B01">
        <w:rPr>
          <w:rFonts w:ascii="Angsana New" w:hAnsi="Angsana New"/>
          <w:spacing w:val="2"/>
          <w:sz w:val="30"/>
          <w:szCs w:val="30"/>
          <w:lang w:val="en-US"/>
        </w:rPr>
        <w:t>4/2559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>)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ทุนทรัพย์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4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066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535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823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338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558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231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กล่าวหาว่า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ทำเหมืองแร่หินปูนนอกเขตประทานบัตร ขอให้คืนแร่หินปูนจำนวน 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522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374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26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0B3B82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69F9D61" w14:textId="66CAFB8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D314D3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บริษัทให้การต่อสู้ว่า</w:t>
      </w:r>
      <w:r w:rsidRPr="00D314D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314D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โจทก์ไม่มีอำนาจฟ้องตามพระราชบัญญัติส่งเสริมและรักษาคุณภาพสิ่งแวดล้อม พ.ศ. </w:t>
      </w:r>
      <w:r w:rsidRPr="00D314D3">
        <w:rPr>
          <w:rFonts w:ascii="Angsana New" w:hAnsi="Angsana New"/>
          <w:spacing w:val="-6"/>
          <w:sz w:val="30"/>
          <w:szCs w:val="30"/>
          <w:lang w:val="en-US"/>
        </w:rPr>
        <w:t>2535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131AF1">
        <w:rPr>
          <w:rFonts w:ascii="Angsana New" w:hAnsi="Angsana New"/>
          <w:sz w:val="30"/>
          <w:szCs w:val="30"/>
          <w:cs/>
          <w:lang w:val="en-US"/>
        </w:rPr>
        <w:t>ขาดอายุความ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คดีนี้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เป็นคดีแพ่งเกี่ยวเนื่องกับคดีอาญาเกี่ยวกับการลักลอบทำเหมือง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ได้กระทำความผิดอาญา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131AF1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ไม่ได้ทำผิดตามฟ้อง จึงไม่ต้องรับผิด และปฏิเสธฟ้อง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โจทก์</w:t>
      </w:r>
      <w:r w:rsidRPr="00131AF1">
        <w:rPr>
          <w:rFonts w:ascii="Angsana New" w:hAnsi="Angsana New"/>
          <w:sz w:val="30"/>
          <w:szCs w:val="30"/>
          <w:cs/>
          <w:lang w:val="en-US"/>
        </w:rPr>
        <w:t>ทุกข้อหา 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หากแร่ที่มีอยู่จำนวนมาก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ไม่ใช้ให้หมดก่อนประทานบัตรหมดอายุ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จำเลยก็หมดสิทธิ</w:t>
      </w:r>
      <w:r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จึงไม่มีความจำเป็นที่จะลักลอบทำเหมือง</w:t>
      </w:r>
    </w:p>
    <w:p w14:paraId="34654A83" w14:textId="77777777" w:rsidR="000B3B82" w:rsidRPr="000B2F4D" w:rsidRDefault="000B3B82" w:rsidP="000B3B82">
      <w:pPr>
        <w:pStyle w:val="Bo-Blankline"/>
        <w:rPr>
          <w:lang w:val="en-US"/>
        </w:rPr>
      </w:pPr>
    </w:p>
    <w:p w14:paraId="2CE846E0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คดีมีการร้องขอให้โอนคดี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131AF1">
        <w:rPr>
          <w:rFonts w:ascii="Angsana New" w:hAnsi="Angsana New"/>
          <w:sz w:val="30"/>
          <w:szCs w:val="30"/>
          <w:cs/>
          <w:lang w:val="en-US"/>
        </w:rPr>
        <w:t>ศาล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จังหวัดสระบุรีมาให้ศาล</w:t>
      </w:r>
      <w:r w:rsidRPr="00131AF1">
        <w:rPr>
          <w:rFonts w:ascii="Angsana New" w:hAnsi="Angsana New"/>
          <w:sz w:val="30"/>
          <w:szCs w:val="30"/>
          <w:cs/>
          <w:lang w:val="en-US"/>
        </w:rPr>
        <w:t>แพ่ง แผนกคดีสิ่งแวดล้อม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พิจารณา</w:t>
      </w:r>
      <w:r w:rsidRPr="00131AF1">
        <w:rPr>
          <w:rFonts w:ascii="Angsana New" w:hAnsi="Angsana New"/>
          <w:sz w:val="30"/>
          <w:szCs w:val="30"/>
          <w:cs/>
          <w:lang w:val="en-US"/>
        </w:rPr>
        <w:t>และขอให้รวมการพิจารณาคดี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นี้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กับคดีอื่นที่เกี่ยวข้องกัน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ศาลอนุญาต</w:t>
      </w:r>
    </w:p>
    <w:p w14:paraId="65F3DD8F" w14:textId="77777777" w:rsidR="000B3B82" w:rsidRPr="001872FE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7879D26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13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651B2A">
        <w:rPr>
          <w:rFonts w:ascii="Angsana New" w:hAnsi="Angsana New"/>
          <w:sz w:val="30"/>
          <w:szCs w:val="30"/>
          <w:lang w:val="en-US"/>
        </w:rPr>
        <w:t>2562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นำแร่หินปูน จำนวน 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522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374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26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เมตริกตัน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047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472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854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98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651B2A">
        <w:rPr>
          <w:rFonts w:ascii="Angsana New" w:hAnsi="Angsana New"/>
          <w:sz w:val="30"/>
          <w:szCs w:val="30"/>
          <w:lang w:val="en-US"/>
        </w:rPr>
        <w:t>24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Pr="00651B2A">
        <w:rPr>
          <w:rFonts w:ascii="Angsana New" w:hAnsi="Angsana New"/>
          <w:sz w:val="30"/>
          <w:szCs w:val="30"/>
          <w:lang w:val="en-US"/>
        </w:rPr>
        <w:t>2557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ถึงวันฟ้องเป็นเวลา </w:t>
      </w:r>
      <w:r w:rsidRPr="00651B2A">
        <w:rPr>
          <w:rFonts w:ascii="Angsana New" w:hAnsi="Angsana New"/>
          <w:sz w:val="30"/>
          <w:szCs w:val="30"/>
          <w:lang w:val="en-US"/>
        </w:rPr>
        <w:t>350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Pr="00651B2A">
        <w:rPr>
          <w:rFonts w:ascii="Angsana New" w:hAnsi="Angsana New"/>
          <w:sz w:val="30"/>
          <w:szCs w:val="30"/>
          <w:lang w:val="en-US"/>
        </w:rPr>
        <w:t>291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085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376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338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558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231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 </w:t>
      </w:r>
      <w:r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047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472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854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98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08A4B1B8" w14:textId="77777777" w:rsidR="000B3B82" w:rsidRPr="00970450" w:rsidRDefault="000B3B82" w:rsidP="000B3B82">
      <w:pPr>
        <w:pStyle w:val="Bo-Blankline"/>
        <w:rPr>
          <w:lang w:val="en-US"/>
        </w:rPr>
      </w:pPr>
    </w:p>
    <w:p w14:paraId="31429D70" w14:textId="4C350F91" w:rsidR="000B3B82" w:rsidRDefault="000B3B82" w:rsidP="000B3B82">
      <w:pPr>
        <w:tabs>
          <w:tab w:val="num" w:pos="1080"/>
        </w:tabs>
        <w:ind w:left="900" w:right="-43"/>
        <w:jc w:val="thaiDistribute"/>
        <w:rPr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ยื่นอุทธรณ์และคำร้องขอทุเลาการบังคับคดีในชั้นอุทธรณ์เมื่อวันที่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2AA3056B" w14:textId="77777777" w:rsidR="000B3B82" w:rsidRPr="000B3B82" w:rsidRDefault="000B3B82" w:rsidP="000B3B8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39E9100" w14:textId="77777777" w:rsidR="000B3B82" w:rsidRPr="00131AF1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ในข้อหาลักลอบทำเหมืองโดยไม่ได้รับอนุญาตนั้น พนักงานสอบสวนมีความเห็น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ควรสั่ง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ไม่ฟ้องและอัยการมีคำสั่งถึงที่สุดไม่ฟ้องคดีอาญา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552D997F" w14:textId="77777777" w:rsidR="000B3B82" w:rsidRPr="00970450" w:rsidRDefault="000B3B82" w:rsidP="000B3B82">
      <w:pPr>
        <w:pStyle w:val="Bo-Blankline"/>
        <w:rPr>
          <w:lang w:val="en-US"/>
        </w:rPr>
      </w:pPr>
    </w:p>
    <w:p w14:paraId="51667793" w14:textId="77777777" w:rsidR="000B3B82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24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(โจทก์)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(จำเลย)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(คดีหมายเลขดำที่ สว.</w:t>
      </w:r>
      <w:r>
        <w:rPr>
          <w:rFonts w:ascii="Angsana New" w:hAnsi="Angsana New"/>
          <w:sz w:val="30"/>
          <w:szCs w:val="30"/>
          <w:lang w:val="en-US"/>
        </w:rPr>
        <w:t>6/2559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กล่าวหาว่า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ทำเหมืองแร่หินปูนนอกเขตประทานบัตร ขอให้คืนแร่หินปูนจำนวน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447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906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76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651B2A">
        <w:rPr>
          <w:rFonts w:ascii="Angsana New" w:hAnsi="Angsana New"/>
          <w:sz w:val="30"/>
          <w:szCs w:val="30"/>
          <w:lang w:val="en-US"/>
        </w:rPr>
        <w:t>327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219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25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63062575" w14:textId="77777777" w:rsidR="000B3B82" w:rsidRPr="00970450" w:rsidRDefault="000B3B82" w:rsidP="000B3B82">
      <w:pPr>
        <w:pStyle w:val="Bo-Blankline"/>
        <w:rPr>
          <w:lang w:val="en-US"/>
        </w:rPr>
      </w:pPr>
    </w:p>
    <w:p w14:paraId="7DD7D849" w14:textId="77777777" w:rsidR="000B3B82" w:rsidRPr="006703CA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Pr="00651B2A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ไม่ได้ทำผิดตามฟ้อง จึงไม่ต้องรับผิด และปฏิเสธฟ้องทุกข้อหา 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หาก</w:t>
      </w:r>
      <w:r w:rsidRPr="006703CA">
        <w:rPr>
          <w:rFonts w:ascii="Angsana New" w:hAnsi="Angsana New"/>
          <w:sz w:val="30"/>
          <w:szCs w:val="30"/>
          <w:cs/>
          <w:lang w:val="en-US"/>
        </w:rPr>
        <w:t>แร่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ที่มีอยู่</w:t>
      </w:r>
      <w:r w:rsidRPr="006703C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มาก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ใช้ให้หมดก่อนประทานบัตรหมดอายุจำเลยก็หมดสิทธิ</w:t>
      </w:r>
      <w:r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C91601B" w14:textId="77777777" w:rsidR="000B3B82" w:rsidRPr="00970450" w:rsidRDefault="000B3B82" w:rsidP="000B3B82">
      <w:pPr>
        <w:pStyle w:val="Bo-Blankline"/>
        <w:rPr>
          <w:lang w:val="en-US"/>
        </w:rPr>
      </w:pPr>
    </w:p>
    <w:p w14:paraId="5020C1C0" w14:textId="77777777" w:rsidR="000B3B82" w:rsidRPr="006703CA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มีการขอรวมพิจารณา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กับคดีอื่นที่เกี่ยวข้องกัน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ศาลอนุญาต</w:t>
      </w:r>
    </w:p>
    <w:p w14:paraId="13B5C9B4" w14:textId="77777777" w:rsidR="000B3B82" w:rsidRPr="000A217D" w:rsidRDefault="000B3B82" w:rsidP="000B3B82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4007C7E5" w14:textId="77777777" w:rsidR="000B3B82" w:rsidRPr="006703CA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นำเอาแร่หินปูนเพื่ออุตสาหกรรมปูนซีเมนต์ จำนวน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447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906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76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ไปถมกลับคืนยังพื้นที่ที่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651B2A">
        <w:rPr>
          <w:rFonts w:ascii="Angsana New" w:hAnsi="Angsana New"/>
          <w:sz w:val="30"/>
          <w:szCs w:val="30"/>
          <w:lang w:val="en-US"/>
        </w:rPr>
        <w:t>314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311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227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98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Pr="00651B2A">
        <w:rPr>
          <w:rFonts w:ascii="Angsana New" w:hAnsi="Angsana New"/>
          <w:sz w:val="30"/>
          <w:szCs w:val="30"/>
          <w:lang w:val="en-US"/>
        </w:rPr>
        <w:t>2558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จนถึงวันฟ้องเป็นเวลา </w:t>
      </w:r>
      <w:r w:rsidRPr="00651B2A">
        <w:rPr>
          <w:rFonts w:ascii="Angsana New" w:hAnsi="Angsana New"/>
          <w:sz w:val="30"/>
          <w:szCs w:val="30"/>
          <w:lang w:val="en-US"/>
        </w:rPr>
        <w:t>207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Pr="00651B2A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368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991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27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651B2A">
        <w:rPr>
          <w:rFonts w:ascii="Angsana New" w:hAnsi="Angsana New"/>
          <w:sz w:val="30"/>
          <w:szCs w:val="30"/>
          <w:lang w:val="en-US"/>
        </w:rPr>
        <w:t>327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219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25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 </w:t>
      </w:r>
      <w:r w:rsidRPr="00651B2A">
        <w:rPr>
          <w:rFonts w:ascii="Angsana New" w:hAnsi="Angsana New"/>
          <w:sz w:val="30"/>
          <w:szCs w:val="30"/>
          <w:lang w:val="en-US"/>
        </w:rPr>
        <w:t>314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311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227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98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651B2A">
        <w:rPr>
          <w:rFonts w:ascii="Angsana New" w:hAnsi="Angsana New"/>
          <w:sz w:val="30"/>
          <w:szCs w:val="30"/>
          <w:lang w:val="en-US"/>
        </w:rPr>
        <w:t>100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058C7D4D" w14:textId="77777777" w:rsidR="000B3B82" w:rsidRPr="00970450" w:rsidRDefault="000B3B82" w:rsidP="000B3B82">
      <w:pPr>
        <w:pStyle w:val="Bo-Blankline"/>
        <w:rPr>
          <w:lang w:val="en-US"/>
        </w:rPr>
      </w:pPr>
    </w:p>
    <w:p w14:paraId="79AFB608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ยื่นอุทธรณ์และคำร้องขอทุเลาการบังคับคดีในชั้นอุทธรณ์ 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64E7408C" w14:textId="77777777" w:rsidR="000B3B82" w:rsidRPr="00970450" w:rsidRDefault="000B3B82" w:rsidP="000B3B82">
      <w:pPr>
        <w:pStyle w:val="Bo-Blankline"/>
        <w:rPr>
          <w:lang w:val="en-US"/>
        </w:rPr>
      </w:pPr>
    </w:p>
    <w:p w14:paraId="16A42D94" w14:textId="3BA4BC1A" w:rsidR="000B3B82" w:rsidRDefault="000B3B82" w:rsidP="000B3B82">
      <w:pPr>
        <w:tabs>
          <w:tab w:val="num" w:pos="1080"/>
        </w:tabs>
        <w:ind w:left="900" w:right="-43"/>
        <w:jc w:val="thaiDistribute"/>
        <w:rPr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ในข้อหาลักลอบทำเหมืองโดยไม่ได้รับอนุญาตนั้น พนักงานสอบสวนมีความเห็น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ควรสั่ง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ไม่ฟ้องและอัยการมีคำสั่งถึงที่สุดไม่ฟ้องคดีอาญา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39D102D1" w14:textId="77777777" w:rsidR="000B3B82" w:rsidRPr="000B3B82" w:rsidRDefault="000B3B82" w:rsidP="000B3B8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3753DC4" w14:textId="77777777" w:rsidR="000B3B82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24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(จำเลย) เป็นคดีแพ่ง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(คดีหมายเลขดำที่ สว.</w:t>
      </w:r>
      <w:r>
        <w:rPr>
          <w:rFonts w:ascii="Angsana New" w:hAnsi="Angsana New"/>
          <w:sz w:val="30"/>
          <w:szCs w:val="30"/>
          <w:lang w:val="en-US"/>
        </w:rPr>
        <w:t>5/2559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เรียก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1,671,128,829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>.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14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ขอให้คืนแร่จำนวน </w:t>
      </w:r>
      <w:r w:rsidRPr="00651B2A">
        <w:rPr>
          <w:rFonts w:ascii="Angsana New" w:hAnsi="Angsana New"/>
          <w:sz w:val="30"/>
          <w:szCs w:val="30"/>
          <w:lang w:val="en-US"/>
        </w:rPr>
        <w:t>12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484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023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33CF481E" w14:textId="77777777" w:rsidR="000B3B82" w:rsidRPr="00970450" w:rsidRDefault="000B3B82" w:rsidP="000B3B82">
      <w:pPr>
        <w:pStyle w:val="Bo-Blankline"/>
        <w:rPr>
          <w:lang w:val="en-US"/>
        </w:rPr>
      </w:pPr>
    </w:p>
    <w:p w14:paraId="320E7E6A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Pr="00651B2A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ไม่ได้กระทำผิดตามฟ้อง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ไม่ต้องรับผิด และปฏิเสธฟ้องทุกข้อหา ทุกประเด็น อีกทั้ง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ไม่มีเหตุต้องทำเหมืองแร่ในเขตประทานบัตรผิดเงื่อนไข เพราะ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ยัง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มีแร่ที่ได้รับประทานบัตรเหลืออยู่อีกหลายร้อยล้านตัน หากใช้ไม่หมดก่อนประทานบัตรหมดอายุ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ก็หมดสิทธ</w:t>
      </w:r>
      <w:r>
        <w:rPr>
          <w:rFonts w:ascii="Angsana New" w:hAnsi="Angsana New" w:hint="cs"/>
          <w:sz w:val="30"/>
          <w:szCs w:val="30"/>
          <w:cs/>
          <w:lang w:val="en-US"/>
        </w:rPr>
        <w:t>ิ์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1148857" w14:textId="77777777" w:rsidR="000B3B82" w:rsidRPr="00970450" w:rsidRDefault="000B3B82" w:rsidP="000B3B82">
      <w:pPr>
        <w:pStyle w:val="Bo-Blankline"/>
        <w:rPr>
          <w:lang w:val="en-US"/>
        </w:rPr>
      </w:pPr>
    </w:p>
    <w:p w14:paraId="3BBF57A9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นำเอาแร่หินปูนเพื่ออุตสาหกรรมปูนซีเมนต์จำนวน </w:t>
      </w:r>
      <w:r w:rsidRPr="00651B2A">
        <w:rPr>
          <w:rFonts w:ascii="Angsana New" w:hAnsi="Angsana New"/>
          <w:sz w:val="30"/>
          <w:szCs w:val="30"/>
          <w:lang w:val="en-US"/>
        </w:rPr>
        <w:t>12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484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023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602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948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617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40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Pr="00651B2A">
        <w:rPr>
          <w:rFonts w:ascii="Angsana New" w:hAnsi="Angsana New"/>
          <w:sz w:val="30"/>
          <w:szCs w:val="30"/>
          <w:lang w:val="en-US"/>
        </w:rPr>
        <w:t>2558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จนถึงวันฟ้องเป็นเวลา </w:t>
      </w:r>
      <w:r w:rsidRPr="00651B2A">
        <w:rPr>
          <w:rFonts w:ascii="Angsana New" w:hAnsi="Angsana New"/>
          <w:sz w:val="30"/>
          <w:szCs w:val="30"/>
          <w:lang w:val="en-US"/>
        </w:rPr>
        <w:t>207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Pr="00651B2A">
        <w:rPr>
          <w:rFonts w:ascii="Angsana New" w:hAnsi="Angsana New"/>
          <w:sz w:val="30"/>
          <w:szCs w:val="30"/>
          <w:lang w:val="en-US"/>
        </w:rPr>
        <w:t>68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180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211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74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671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128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829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14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602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948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617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40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651B2A">
        <w:rPr>
          <w:rFonts w:ascii="Angsana New" w:hAnsi="Angsana New"/>
          <w:sz w:val="30"/>
          <w:szCs w:val="30"/>
          <w:lang w:val="en-US"/>
        </w:rPr>
        <w:t>200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692B128" w14:textId="77777777" w:rsidR="000B3B82" w:rsidRPr="00970450" w:rsidRDefault="000B3B82" w:rsidP="000B3B82">
      <w:pPr>
        <w:pStyle w:val="Bo-Blankline"/>
        <w:rPr>
          <w:lang w:val="en-US"/>
        </w:rPr>
      </w:pPr>
    </w:p>
    <w:p w14:paraId="34A31F4D" w14:textId="77777777" w:rsidR="000B3B82" w:rsidRPr="006703CA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ไม่เห็นพ้องด้วยกับคำพิพากษาของศาลชั้นต้น และ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ยื่นอุทธรณ์พร้อมคำร้องขอทุเลาการบังคับคดี เมื่อวันที่ 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นัดฟังคำพิพากษาหรือคำสั่งของศาลอุทธรณ์วันที่ </w:t>
      </w:r>
      <w:r w:rsidRPr="00651B2A">
        <w:rPr>
          <w:rFonts w:ascii="Angsana New" w:hAnsi="Angsana New"/>
          <w:sz w:val="30"/>
          <w:szCs w:val="30"/>
          <w:lang w:val="en-US"/>
        </w:rPr>
        <w:t>22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แต่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มีการเ</w:t>
      </w:r>
      <w:r w:rsidRPr="006703CA">
        <w:rPr>
          <w:rFonts w:ascii="Angsana New" w:hAnsi="Angsana New"/>
          <w:sz w:val="30"/>
          <w:szCs w:val="30"/>
          <w:cs/>
          <w:lang w:val="en-US"/>
        </w:rPr>
        <w:t>ลื่อนนัดฟังคำพิพากษาศาลอุทธรณ์เนื่องจากคดีอยู่ระหว่างไกล่เกลี่ยในชั้นอุทธรณ์</w:t>
      </w:r>
    </w:p>
    <w:p w14:paraId="70F4A9A8" w14:textId="77777777" w:rsidR="000B3B82" w:rsidRPr="00970450" w:rsidRDefault="000B3B82" w:rsidP="000B3B82">
      <w:pPr>
        <w:pStyle w:val="Bo-Blankline"/>
        <w:rPr>
          <w:lang w:val="en-US"/>
        </w:rPr>
      </w:pPr>
    </w:p>
    <w:p w14:paraId="751D8651" w14:textId="77777777" w:rsidR="000B3B82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651B2A">
        <w:rPr>
          <w:rFonts w:ascii="Angsana New" w:hAnsi="Angsana New"/>
          <w:sz w:val="30"/>
          <w:szCs w:val="30"/>
          <w:lang w:val="en-US"/>
        </w:rPr>
        <w:t>2560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สำนักงานอัยการสูงสุด 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(โจทก์) 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>ยื่นฟ้องบริษัท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(จำเลย) ต่อ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>ศาลแพ่งแผนกคดีสิ่งแวดล้อม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(คดีหมายเลขดำที่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สว. </w:t>
      </w:r>
      <w:r>
        <w:rPr>
          <w:rFonts w:ascii="Angsana New" w:hAnsi="Angsana New"/>
          <w:sz w:val="30"/>
          <w:szCs w:val="30"/>
          <w:lang w:val="en-US"/>
        </w:rPr>
        <w:t>1/2560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ทุนทรัพย์ </w:t>
      </w:r>
      <w:r w:rsidRPr="00651B2A">
        <w:rPr>
          <w:rFonts w:ascii="Angsana New" w:hAnsi="Angsana New"/>
          <w:sz w:val="30"/>
          <w:szCs w:val="30"/>
          <w:lang w:val="en-US"/>
        </w:rPr>
        <w:t>344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882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135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15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กล่าวหาว่า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ทำเหมืองแร่หิน</w:t>
      </w:r>
      <w:r>
        <w:rPr>
          <w:rFonts w:ascii="Angsana New" w:hAnsi="Angsana New" w:hint="cs"/>
          <w:sz w:val="30"/>
          <w:szCs w:val="30"/>
          <w:cs/>
          <w:lang w:val="en-US"/>
        </w:rPr>
        <w:t>ดินดาน</w:t>
      </w:r>
      <w:r w:rsidRPr="006703CA">
        <w:rPr>
          <w:rFonts w:ascii="Angsana New" w:hAnsi="Angsana New"/>
          <w:sz w:val="30"/>
          <w:szCs w:val="30"/>
          <w:cs/>
          <w:lang w:val="en-US"/>
        </w:rPr>
        <w:t>บางส่วนในเขตประทานบัตรผิดเงื่อนไข ขอให้คืนแร่หิน</w:t>
      </w:r>
      <w:r>
        <w:rPr>
          <w:rFonts w:ascii="Angsana New" w:hAnsi="Angsana New" w:hint="cs"/>
          <w:sz w:val="30"/>
          <w:szCs w:val="30"/>
          <w:cs/>
          <w:lang w:val="en-US"/>
        </w:rPr>
        <w:t>ดินดาน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220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559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82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08B6CE09" w14:textId="77777777" w:rsidR="000B3B82" w:rsidRPr="00970450" w:rsidRDefault="000B3B82" w:rsidP="000B3B82">
      <w:pPr>
        <w:pStyle w:val="Bo-Blankline"/>
        <w:rPr>
          <w:lang w:val="en-US"/>
        </w:rPr>
      </w:pPr>
    </w:p>
    <w:p w14:paraId="05110668" w14:textId="67C1ED99" w:rsidR="000B3B82" w:rsidRP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Pr="00651B2A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</w:t>
      </w:r>
      <w:r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จึงไม่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มีมูลหนี้ละเมิด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เกิด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ขึ้น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เพราะ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บริษัทไม่ได้กระทำผิดตามฟ้อง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จึง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ไม่ต้องรับผิด และปฏิเสธฟ้องทุกข้อหา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ทุกประเด็น อีกทั้ง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แร่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ไม่หมดก่อนประทานบัตรหมดอายุ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ก็หมดสิทธิ</w:t>
      </w:r>
      <w:r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จึงไม่มีความจำเป็นที่จะลักลอบทำเหมือง</w:t>
      </w:r>
      <w:r>
        <w:rPr>
          <w:lang w:val="en-US"/>
        </w:rPr>
        <w:br w:type="page"/>
      </w:r>
    </w:p>
    <w:p w14:paraId="792F7BE6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51B2A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ศาลแพ่งมีคำพิพากษาให้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นำเอาแร่หินดินดานเพื่ออุตสาหกรรมปูนซีเมนต์จำนวน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220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559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82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651B2A">
        <w:rPr>
          <w:rFonts w:ascii="Angsana New" w:hAnsi="Angsana New" w:hint="cs"/>
          <w:sz w:val="30"/>
          <w:szCs w:val="30"/>
          <w:lang w:val="en-US"/>
        </w:rPr>
        <w:t>326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499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751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651B2A">
        <w:rPr>
          <w:rFonts w:ascii="Angsana New" w:hAnsi="Angsana New" w:hint="cs"/>
          <w:sz w:val="30"/>
          <w:szCs w:val="30"/>
          <w:lang w:val="en-US"/>
        </w:rPr>
        <w:t>86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ถึงวันฟ้องเป็นเวลา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274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18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382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383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651B2A">
        <w:rPr>
          <w:rFonts w:ascii="Angsana New" w:hAnsi="Angsana New" w:hint="cs"/>
          <w:sz w:val="30"/>
          <w:szCs w:val="30"/>
          <w:lang w:val="en-US"/>
        </w:rPr>
        <w:t>29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344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882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135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651B2A">
        <w:rPr>
          <w:rFonts w:ascii="Angsana New" w:hAnsi="Angsana New" w:hint="cs"/>
          <w:sz w:val="30"/>
          <w:szCs w:val="30"/>
          <w:lang w:val="en-US"/>
        </w:rPr>
        <w:t>15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 </w:t>
      </w:r>
      <w:r w:rsidRPr="00651B2A">
        <w:rPr>
          <w:rFonts w:ascii="Angsana New" w:hAnsi="Angsana New" w:hint="cs"/>
          <w:sz w:val="30"/>
          <w:szCs w:val="30"/>
          <w:lang w:val="en-US"/>
        </w:rPr>
        <w:t>326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499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Pr="00651B2A">
        <w:rPr>
          <w:rFonts w:ascii="Angsana New" w:hAnsi="Angsana New" w:hint="cs"/>
          <w:sz w:val="30"/>
          <w:szCs w:val="30"/>
          <w:lang w:val="en-US"/>
        </w:rPr>
        <w:t>751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651B2A">
        <w:rPr>
          <w:rFonts w:ascii="Angsana New" w:hAnsi="Angsana New" w:hint="cs"/>
          <w:sz w:val="30"/>
          <w:szCs w:val="30"/>
          <w:lang w:val="en-US"/>
        </w:rPr>
        <w:t>86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651B2A">
        <w:rPr>
          <w:rFonts w:ascii="Angsana New" w:hAnsi="Angsana New"/>
          <w:sz w:val="30"/>
          <w:szCs w:val="30"/>
          <w:lang w:val="en-US"/>
        </w:rPr>
        <w:t>200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Pr="00651B2A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2DB128A2" w14:textId="77777777" w:rsidR="000B3B82" w:rsidRPr="00970450" w:rsidRDefault="000B3B82" w:rsidP="000B3B82">
      <w:pPr>
        <w:pStyle w:val="Bo-Blankline"/>
        <w:rPr>
          <w:lang w:val="en-US"/>
        </w:rPr>
      </w:pPr>
    </w:p>
    <w:p w14:paraId="00708EEB" w14:textId="77777777" w:rsidR="000B3B82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 วันที่ </w:t>
      </w:r>
      <w:r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การพิจารณาของศาล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>อุทธรณ์</w:t>
      </w:r>
      <w:r w:rsidRPr="00C75886">
        <w:rPr>
          <w:rFonts w:ascii="Angsana New" w:hAnsi="Angsana New"/>
          <w:sz w:val="30"/>
          <w:szCs w:val="30"/>
          <w:lang w:val="en-US"/>
        </w:rPr>
        <w:t xml:space="preserve"> 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บริษัทได้รับหมายนัดฟังคำพิพากษาหรือคำสั่งในวันที่ </w:t>
      </w:r>
      <w:r w:rsidRPr="00C75886">
        <w:rPr>
          <w:rFonts w:ascii="Angsana New" w:hAnsi="Angsana New"/>
          <w:sz w:val="30"/>
          <w:szCs w:val="30"/>
          <w:lang w:val="en-US"/>
        </w:rPr>
        <w:t>27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C75886">
        <w:rPr>
          <w:rFonts w:ascii="Angsana New" w:hAnsi="Angsana New"/>
          <w:sz w:val="30"/>
          <w:szCs w:val="30"/>
          <w:lang w:val="en-US"/>
        </w:rPr>
        <w:t>2564</w:t>
      </w:r>
    </w:p>
    <w:p w14:paraId="79278C75" w14:textId="77777777" w:rsidR="000B3B82" w:rsidRDefault="000B3B82" w:rsidP="000B3B82">
      <w:pPr>
        <w:pStyle w:val="Bo-Blankline"/>
        <w:rPr>
          <w:lang w:val="en-US"/>
        </w:rPr>
      </w:pPr>
    </w:p>
    <w:p w14:paraId="7D446275" w14:textId="77777777" w:rsidR="000B3B82" w:rsidRPr="006703CA" w:rsidRDefault="000B3B82" w:rsidP="000B3B82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อนึ่ง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ในข้อหาลักลอบทำเหมืองโดยไม่ได้รับอนุญาตนั้น พนักงานสอบสวนมีความเห็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นควรสั่ง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ไม่ฟ้องและต่อมาอัยการมีคำสั่งถึงที่สุดไม่ฟ้องคดีอาญา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38214EB" w14:textId="77777777" w:rsidR="000B3B82" w:rsidRDefault="000B3B82" w:rsidP="000B3B82">
      <w:pPr>
        <w:pStyle w:val="Bo-Blankline"/>
        <w:rPr>
          <w:lang w:val="en-US"/>
        </w:rPr>
      </w:pPr>
    </w:p>
    <w:p w14:paraId="7069634B" w14:textId="77777777" w:rsidR="000B3B82" w:rsidRDefault="000B3B82" w:rsidP="000B3B82">
      <w:pPr>
        <w:tabs>
          <w:tab w:val="num" w:pos="1080"/>
        </w:tabs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970450">
        <w:rPr>
          <w:rFonts w:ascii="Angsana New" w:hAnsi="Angsana New"/>
          <w:sz w:val="30"/>
          <w:szCs w:val="30"/>
          <w:cs/>
          <w:lang w:val="en-US"/>
        </w:rPr>
        <w:t>การแจ้ง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ข้อมูลรายละเอียดของ</w:t>
      </w:r>
      <w:r w:rsidRPr="00970450">
        <w:rPr>
          <w:rFonts w:ascii="Angsana New" w:hAnsi="Angsana New"/>
          <w:sz w:val="30"/>
          <w:szCs w:val="30"/>
          <w:cs/>
          <w:lang w:val="en-US"/>
        </w:rPr>
        <w:t>คดีที่อยู่ระหว่างการพิจารณาของศาล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ตามที่กล่าวใน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ข้อ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ถึง </w:t>
      </w:r>
      <w:r w:rsidRPr="00651B2A">
        <w:rPr>
          <w:rFonts w:ascii="Angsana New" w:hAnsi="Angsana New"/>
          <w:sz w:val="30"/>
          <w:szCs w:val="30"/>
          <w:lang w:val="en-US"/>
        </w:rPr>
        <w:t>7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อยู่ระหว่างการพิจารณา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คดียังไม่ถึงที่สุด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บริษัทและ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ที่ปรึกษากฎหมาย</w:t>
      </w:r>
      <w:r w:rsidRPr="00970450">
        <w:rPr>
          <w:rFonts w:ascii="Angsana New" w:hAnsi="Angsana New"/>
          <w:sz w:val="30"/>
          <w:szCs w:val="30"/>
          <w:cs/>
          <w:lang w:val="en-US"/>
        </w:rPr>
        <w:t>เห็นว่า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70450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51B2A">
        <w:rPr>
          <w:rFonts w:ascii="Angsana New" w:hAnsi="Angsana New" w:hint="cs"/>
          <w:sz w:val="30"/>
          <w:szCs w:val="30"/>
          <w:lang w:val="en-US"/>
        </w:rPr>
        <w:t>256</w:t>
      </w:r>
      <w:r w:rsidRPr="00651B2A">
        <w:rPr>
          <w:rFonts w:ascii="Angsana New" w:hAnsi="Angsana New"/>
          <w:sz w:val="30"/>
          <w:szCs w:val="30"/>
          <w:lang w:val="en-US"/>
        </w:rPr>
        <w:t>3</w:t>
      </w:r>
    </w:p>
    <w:p w14:paraId="161331FB" w14:textId="77777777" w:rsidR="000B3B82" w:rsidRPr="000B3B82" w:rsidRDefault="000B3B82" w:rsidP="000B3B82">
      <w:pPr>
        <w:tabs>
          <w:tab w:val="num" w:pos="1080"/>
        </w:tabs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260BB85" w14:textId="73B11244" w:rsidR="000B3B82" w:rsidRPr="000B3B82" w:rsidRDefault="000B3B82" w:rsidP="005A4383">
      <w:pPr>
        <w:numPr>
          <w:ilvl w:val="0"/>
          <w:numId w:val="29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16</w:t>
      </w: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651B2A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651B2A">
        <w:rPr>
          <w:rFonts w:ascii="Angsana New" w:hAnsi="Angsana New"/>
          <w:sz w:val="30"/>
          <w:szCs w:val="30"/>
          <w:lang w:val="en-US"/>
        </w:rPr>
        <w:t>222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651B2A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651B2A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2574FA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651B2A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651B2A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  <w:r>
        <w:br w:type="page"/>
      </w:r>
    </w:p>
    <w:p w14:paraId="54069716" w14:textId="77777777" w:rsidR="000B3B82" w:rsidRDefault="000B3B82" w:rsidP="000B3B82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03DD4">
        <w:rPr>
          <w:sz w:val="30"/>
          <w:szCs w:val="30"/>
          <w:cs/>
          <w:lang w:val="en-US"/>
        </w:rPr>
        <w:t xml:space="preserve">เมื่อวันที่ </w:t>
      </w:r>
      <w:r w:rsidRPr="00651B2A">
        <w:rPr>
          <w:sz w:val="30"/>
          <w:szCs w:val="30"/>
          <w:lang w:val="en-US"/>
        </w:rPr>
        <w:t>25</w:t>
      </w:r>
      <w:r w:rsidRPr="00F03DD4">
        <w:rPr>
          <w:sz w:val="30"/>
          <w:szCs w:val="30"/>
          <w:cs/>
          <w:lang w:val="en-US"/>
        </w:rPr>
        <w:t xml:space="preserve"> ธันวาคม </w:t>
      </w:r>
      <w:r w:rsidRPr="00651B2A">
        <w:rPr>
          <w:sz w:val="30"/>
          <w:szCs w:val="30"/>
          <w:lang w:val="en-US"/>
        </w:rPr>
        <w:t>2562</w:t>
      </w:r>
      <w:r w:rsidRPr="00F03DD4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651B2A">
        <w:rPr>
          <w:sz w:val="30"/>
          <w:szCs w:val="30"/>
          <w:lang w:val="en-US"/>
        </w:rPr>
        <w:t>28</w:t>
      </w:r>
      <w:r w:rsidRPr="00F03DD4">
        <w:rPr>
          <w:sz w:val="30"/>
          <w:szCs w:val="30"/>
          <w:cs/>
          <w:lang w:val="en-US"/>
        </w:rPr>
        <w:t xml:space="preserve"> มกราคม </w:t>
      </w:r>
      <w:r w:rsidRPr="00651B2A">
        <w:rPr>
          <w:sz w:val="30"/>
          <w:szCs w:val="30"/>
          <w:lang w:val="en-US"/>
        </w:rPr>
        <w:t>2563</w:t>
      </w:r>
      <w:r w:rsidRPr="00F03DD4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F03DD4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1BDF028F" w14:textId="77777777" w:rsidR="000B3B82" w:rsidRPr="004746FE" w:rsidRDefault="000B3B82" w:rsidP="000B3B82">
      <w:pPr>
        <w:pStyle w:val="Bo-Blankline"/>
      </w:pPr>
    </w:p>
    <w:p w14:paraId="5571F114" w14:textId="77777777" w:rsidR="000B3B82" w:rsidRPr="003538B5" w:rsidRDefault="000B3B82" w:rsidP="000B3B82">
      <w:pPr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3538B5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31</w:t>
      </w:r>
      <w:r w:rsidRPr="003538B5">
        <w:rPr>
          <w:rFonts w:ascii="Angsana New" w:hAnsi="Angsana New"/>
          <w:sz w:val="30"/>
          <w:szCs w:val="30"/>
          <w:cs/>
        </w:rPr>
        <w:t xml:space="preserve"> มกราคม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3538B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3538B5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651B2A">
        <w:rPr>
          <w:rFonts w:ascii="Angsana New" w:hAnsi="Angsana New"/>
          <w:sz w:val="30"/>
          <w:szCs w:val="30"/>
          <w:lang w:val="en-US"/>
        </w:rPr>
        <w:t>1</w:t>
      </w:r>
      <w:r w:rsidRPr="003538B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651B2A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0F3A70E6" w14:textId="77777777" w:rsidR="000B3B82" w:rsidRDefault="000B3B82" w:rsidP="000B3B82">
      <w:pPr>
        <w:pStyle w:val="Bo-Blankline"/>
        <w:rPr>
          <w:highlight w:val="yellow"/>
        </w:rPr>
      </w:pPr>
    </w:p>
    <w:p w14:paraId="5009D8DB" w14:textId="77777777" w:rsidR="000B3B82" w:rsidRPr="0022236C" w:rsidRDefault="000B3B82" w:rsidP="000B3B82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22236C">
        <w:rPr>
          <w:rFonts w:hint="cs"/>
          <w:sz w:val="30"/>
          <w:szCs w:val="30"/>
          <w:cs/>
        </w:rPr>
        <w:t xml:space="preserve">เมื่อวันที่ </w:t>
      </w:r>
      <w:r w:rsidRPr="0022236C">
        <w:rPr>
          <w:sz w:val="30"/>
          <w:szCs w:val="30"/>
          <w:lang w:val="en-US"/>
        </w:rPr>
        <w:t xml:space="preserve">7 </w:t>
      </w:r>
      <w:r w:rsidRPr="0022236C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22236C">
        <w:rPr>
          <w:sz w:val="30"/>
          <w:szCs w:val="30"/>
          <w:lang w:val="en-US"/>
        </w:rPr>
        <w:t xml:space="preserve">2563 </w:t>
      </w:r>
      <w:r w:rsidRPr="0022236C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22236C">
        <w:rPr>
          <w:sz w:val="30"/>
          <w:szCs w:val="30"/>
          <w:lang w:val="en-US"/>
        </w:rPr>
        <w:t xml:space="preserve">5 </w:t>
      </w:r>
      <w:r w:rsidRPr="0022236C">
        <w:rPr>
          <w:rFonts w:hint="cs"/>
          <w:sz w:val="30"/>
          <w:szCs w:val="30"/>
          <w:cs/>
          <w:lang w:val="en-US"/>
        </w:rPr>
        <w:t>ให้บริษัท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22236C">
        <w:rPr>
          <w:rFonts w:hint="cs"/>
          <w:sz w:val="30"/>
          <w:szCs w:val="30"/>
          <w:cs/>
          <w:lang w:val="en-US"/>
        </w:rPr>
        <w:t xml:space="preserve">เพื่อทำคำให้การเพิ่มเติมยื่นศาลภายในระยะเวลาที่กำหนด ซึ่งจะครบกำหนดยื่นคำให้การเพิ่มเติมวันที่ </w:t>
      </w:r>
      <w:r w:rsidRPr="0022236C">
        <w:rPr>
          <w:sz w:val="30"/>
          <w:szCs w:val="30"/>
          <w:lang w:val="en-US"/>
        </w:rPr>
        <w:t xml:space="preserve">20 </w:t>
      </w:r>
      <w:r w:rsidRPr="0022236C">
        <w:rPr>
          <w:rFonts w:hint="cs"/>
          <w:sz w:val="30"/>
          <w:szCs w:val="30"/>
          <w:cs/>
          <w:lang w:val="en-US"/>
        </w:rPr>
        <w:t xml:space="preserve">กุมภาพันธ์ </w:t>
      </w:r>
      <w:r w:rsidRPr="0022236C">
        <w:rPr>
          <w:sz w:val="30"/>
          <w:szCs w:val="30"/>
          <w:lang w:val="en-US"/>
        </w:rPr>
        <w:t xml:space="preserve">2564 </w:t>
      </w:r>
      <w:r w:rsidRPr="0022236C">
        <w:rPr>
          <w:rFonts w:hint="cs"/>
          <w:sz w:val="30"/>
          <w:szCs w:val="30"/>
          <w:cs/>
          <w:lang w:val="en-US"/>
        </w:rPr>
        <w:t>ขณะนี้อยู่ระหว่างจัดทำคำให้การเพิ่มเติม</w:t>
      </w:r>
    </w:p>
    <w:p w14:paraId="24D13755" w14:textId="77777777" w:rsidR="000B3B82" w:rsidRPr="004746FE" w:rsidRDefault="000B3B82" w:rsidP="000B3B82">
      <w:pPr>
        <w:pStyle w:val="Bo-Blankline"/>
      </w:pPr>
    </w:p>
    <w:p w14:paraId="09446F54" w14:textId="77777777" w:rsidR="000B3B82" w:rsidRDefault="000B3B82" w:rsidP="000B3B82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3DD4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651B2A">
        <w:rPr>
          <w:rFonts w:asciiTheme="majorBidi" w:hAnsiTheme="majorBidi"/>
          <w:sz w:val="30"/>
          <w:szCs w:val="30"/>
          <w:lang w:val="en-US"/>
        </w:rPr>
        <w:t>222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16FACE1" w14:textId="77777777" w:rsidR="000B3B82" w:rsidRPr="004746FE" w:rsidRDefault="000B3B82" w:rsidP="000B3B82">
      <w:pPr>
        <w:pStyle w:val="Bo-Blankline"/>
      </w:pPr>
    </w:p>
    <w:p w14:paraId="3D3D0D82" w14:textId="7934E5CD" w:rsidR="000F482F" w:rsidRPr="000F482F" w:rsidRDefault="000B3B82" w:rsidP="000F482F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574FA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sectPr w:rsidR="000F482F" w:rsidRPr="000F482F" w:rsidSect="002925ED"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4D6A3" w14:textId="77777777" w:rsidR="00926B23" w:rsidRDefault="00926B23">
      <w:r>
        <w:separator/>
      </w:r>
    </w:p>
  </w:endnote>
  <w:endnote w:type="continuationSeparator" w:id="0">
    <w:p w14:paraId="2228F91A" w14:textId="77777777" w:rsidR="00926B23" w:rsidRDefault="0092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EucrosiaUPC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60109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E1B5B" w14:textId="6AB2217E" w:rsidR="001327BB" w:rsidRPr="006170A6" w:rsidRDefault="001327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170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170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170A6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6170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FAC4921" w14:textId="77777777" w:rsidR="001327BB" w:rsidRDefault="001327BB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2DB68" w14:textId="77777777" w:rsidR="001327BB" w:rsidRPr="00896DD3" w:rsidRDefault="001327BB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9817DF" w14:textId="77777777" w:rsidR="001327BB" w:rsidRDefault="001327BB" w:rsidP="0039579F">
    <w:pPr>
      <w:pStyle w:val="Footer"/>
      <w:tabs>
        <w:tab w:val="clear" w:pos="8505"/>
      </w:tabs>
      <w:ind w:right="360"/>
      <w:jc w:val="righ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5808E1B5" w:rsidR="001327BB" w:rsidRPr="009C0306" w:rsidRDefault="001327BB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  <w:lang w:val="en-US"/>
          </w:rPr>
          <w:t>3</w:t>
        </w:r>
        <w:r>
          <w:rPr>
            <w:noProof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C4853" w14:textId="35CD4807" w:rsidR="001327BB" w:rsidRPr="00896DD3" w:rsidRDefault="001327BB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10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1327BB" w:rsidRDefault="001327BB">
    <w:pPr>
      <w:pStyle w:val="Footer"/>
      <w:tabs>
        <w:tab w:val="clear" w:pos="8505"/>
      </w:tabs>
      <w:ind w:right="360"/>
      <w:jc w:val="righ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917F6" w14:textId="1827C1B0" w:rsidR="001327BB" w:rsidRPr="00896DD3" w:rsidRDefault="001327BB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10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1327BB" w:rsidRDefault="001327BB">
    <w:pPr>
      <w:pStyle w:val="Footer"/>
      <w:tabs>
        <w:tab w:val="clear" w:pos="8505"/>
      </w:tabs>
      <w:ind w:right="360"/>
      <w:jc w:val="righ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D73B8" w14:textId="77777777" w:rsidR="001327BB" w:rsidRPr="00896DD3" w:rsidRDefault="001327BB" w:rsidP="00920947">
    <w:pPr>
      <w:pStyle w:val="Footer"/>
      <w:framePr w:wrap="around" w:vAnchor="text" w:hAnchor="page" w:x="5869" w:y="104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1327BB" w:rsidRPr="00ED388D" w:rsidRDefault="001327BB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6DF4A9A4" w:rsidR="001327BB" w:rsidRDefault="001327BB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1327BB" w:rsidRPr="00ED388D" w:rsidRDefault="001327BB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A482" w14:textId="4BA5BBFF" w:rsidR="001327BB" w:rsidRPr="006170A6" w:rsidRDefault="001327BB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1C60CF98" w14:textId="77777777" w:rsidR="001327BB" w:rsidRDefault="001327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E0F2" w14:textId="77777777" w:rsidR="001327BB" w:rsidRDefault="001327BB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462B7CDB" w14:textId="77777777" w:rsidR="001327BB" w:rsidRDefault="001327B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3CFB8" w14:textId="481A9959" w:rsidR="001327BB" w:rsidRPr="00065DCA" w:rsidRDefault="001327BB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68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1327BB" w:rsidRPr="00EF2E6A" w:rsidRDefault="001327BB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1D9C6755" w:rsidR="001327BB" w:rsidRPr="003B73D8" w:rsidRDefault="001327BB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3F229" w14:textId="562C5DA3" w:rsidR="001327BB" w:rsidRPr="00896DD3" w:rsidRDefault="001327BB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1327BB" w:rsidRDefault="001327BB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7E5EC" w14:textId="65A75BBA" w:rsidR="001327BB" w:rsidRPr="00896DD3" w:rsidRDefault="001327BB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1327BB" w:rsidRDefault="001327BB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2971" w14:textId="77777777" w:rsidR="001327BB" w:rsidRPr="00896DD3" w:rsidRDefault="001327BB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1327BB" w:rsidRDefault="001327BB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0807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D88F22" w14:textId="27F9F718" w:rsidR="001327BB" w:rsidRDefault="001327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E0ADE9" w14:textId="77777777" w:rsidR="001327BB" w:rsidRDefault="001327BB" w:rsidP="0039579F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FFF99" w14:textId="77777777" w:rsidR="00926B23" w:rsidRDefault="00926B23">
      <w:r>
        <w:separator/>
      </w:r>
    </w:p>
  </w:footnote>
  <w:footnote w:type="continuationSeparator" w:id="0">
    <w:p w14:paraId="16006A14" w14:textId="77777777" w:rsidR="00926B23" w:rsidRDefault="0092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01C2F" w14:textId="77777777" w:rsidR="001327BB" w:rsidRPr="0000532C" w:rsidRDefault="001327BB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DD628BE" w14:textId="77777777" w:rsidR="001327BB" w:rsidRPr="0000532C" w:rsidRDefault="001327BB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E5C9A1" w14:textId="522B1910" w:rsidR="001327BB" w:rsidRPr="0000532C" w:rsidRDefault="001327BB" w:rsidP="00ED6C5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7974FFB3" w14:textId="77777777" w:rsidR="001327BB" w:rsidRPr="00CD00B3" w:rsidRDefault="001327BB">
    <w:pPr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C6841" w14:textId="77777777" w:rsidR="001327BB" w:rsidRPr="0000532C" w:rsidRDefault="001327BB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C8752F" w14:textId="77777777" w:rsidR="001327BB" w:rsidRPr="0000532C" w:rsidRDefault="001327BB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445CC7" w14:textId="77777777" w:rsidR="001327BB" w:rsidRPr="0000532C" w:rsidRDefault="001327BB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60F9598D" w14:textId="77777777" w:rsidR="001327BB" w:rsidRPr="006170A6" w:rsidRDefault="001327BB" w:rsidP="003345DB">
    <w:pPr>
      <w:rPr>
        <w:rFonts w:asciiTheme="majorBidi" w:hAnsiTheme="majorBidi" w:cstheme="majorBidi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A9E87" w14:textId="77777777" w:rsidR="001327BB" w:rsidRPr="0000532C" w:rsidRDefault="001327BB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1327BB" w:rsidRPr="0000532C" w:rsidRDefault="001327BB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6ABE0018" w:rsidR="001327BB" w:rsidRPr="0000532C" w:rsidRDefault="001327BB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44CDB98F" w14:textId="77777777" w:rsidR="001327BB" w:rsidRPr="00D87050" w:rsidRDefault="001327BB" w:rsidP="003345DB">
    <w:pPr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1FD3D" w14:textId="77777777" w:rsidR="001327BB" w:rsidRPr="0000532C" w:rsidRDefault="001327BB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1327BB" w:rsidRPr="0000532C" w:rsidRDefault="001327BB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7A8577F5" w:rsidR="001327BB" w:rsidRPr="0000532C" w:rsidRDefault="001327BB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5BA4F32C" w14:textId="77777777" w:rsidR="001327BB" w:rsidRPr="00262D10" w:rsidRDefault="001327BB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B052E138"/>
    <w:lvl w:ilvl="0" w:tplc="B9A45DDE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82A20932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45C4712"/>
    <w:multiLevelType w:val="hybridMultilevel"/>
    <w:tmpl w:val="39A4C81E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F4E597E"/>
    <w:multiLevelType w:val="hybridMultilevel"/>
    <w:tmpl w:val="27C2A76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F2E619B2">
      <w:start w:val="1"/>
      <w:numFmt w:val="decimal"/>
      <w:lvlText w:val="%2"/>
      <w:lvlJc w:val="left"/>
      <w:pPr>
        <w:ind w:left="3387" w:hanging="1760"/>
      </w:pPr>
      <w:rPr>
        <w:rFonts w:ascii="Angsana New" w:hAnsi="Angsana New" w:cs="Angsana New" w:hint="default"/>
        <w:sz w:val="30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9528C3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20"/>
  </w:num>
  <w:num w:numId="3">
    <w:abstractNumId w:val="26"/>
  </w:num>
  <w:num w:numId="4">
    <w:abstractNumId w:val="6"/>
  </w:num>
  <w:num w:numId="5">
    <w:abstractNumId w:val="5"/>
  </w:num>
  <w:num w:numId="6">
    <w:abstractNumId w:val="16"/>
  </w:num>
  <w:num w:numId="7">
    <w:abstractNumId w:val="2"/>
  </w:num>
  <w:num w:numId="8">
    <w:abstractNumId w:val="31"/>
  </w:num>
  <w:num w:numId="9">
    <w:abstractNumId w:val="27"/>
  </w:num>
  <w:num w:numId="10">
    <w:abstractNumId w:val="18"/>
  </w:num>
  <w:num w:numId="11">
    <w:abstractNumId w:val="0"/>
  </w:num>
  <w:num w:numId="12">
    <w:abstractNumId w:val="13"/>
  </w:num>
  <w:num w:numId="13">
    <w:abstractNumId w:val="4"/>
  </w:num>
  <w:num w:numId="14">
    <w:abstractNumId w:val="24"/>
  </w:num>
  <w:num w:numId="15">
    <w:abstractNumId w:val="7"/>
  </w:num>
  <w:num w:numId="16">
    <w:abstractNumId w:val="11"/>
  </w:num>
  <w:num w:numId="17">
    <w:abstractNumId w:val="23"/>
  </w:num>
  <w:num w:numId="18">
    <w:abstractNumId w:val="9"/>
  </w:num>
  <w:num w:numId="19">
    <w:abstractNumId w:val="22"/>
  </w:num>
  <w:num w:numId="20">
    <w:abstractNumId w:val="21"/>
  </w:num>
  <w:num w:numId="21">
    <w:abstractNumId w:val="14"/>
  </w:num>
  <w:num w:numId="22">
    <w:abstractNumId w:val="25"/>
  </w:num>
  <w:num w:numId="23">
    <w:abstractNumId w:val="12"/>
  </w:num>
  <w:num w:numId="24">
    <w:abstractNumId w:val="17"/>
  </w:num>
  <w:num w:numId="25">
    <w:abstractNumId w:val="19"/>
  </w:num>
  <w:num w:numId="26">
    <w:abstractNumId w:val="28"/>
  </w:num>
  <w:num w:numId="27">
    <w:abstractNumId w:val="29"/>
  </w:num>
  <w:num w:numId="28">
    <w:abstractNumId w:val="30"/>
  </w:num>
  <w:num w:numId="29">
    <w:abstractNumId w:val="15"/>
  </w:num>
  <w:num w:numId="30">
    <w:abstractNumId w:val="3"/>
  </w:num>
  <w:num w:numId="31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1CC"/>
    <w:rsid w:val="000007C3"/>
    <w:rsid w:val="00000AE0"/>
    <w:rsid w:val="00000EE9"/>
    <w:rsid w:val="00001069"/>
    <w:rsid w:val="000012AF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953"/>
    <w:rsid w:val="00012A5E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409"/>
    <w:rsid w:val="0002142E"/>
    <w:rsid w:val="000214BC"/>
    <w:rsid w:val="0002190A"/>
    <w:rsid w:val="00021A79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B6C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37F"/>
    <w:rsid w:val="0004249A"/>
    <w:rsid w:val="00042733"/>
    <w:rsid w:val="00042AEE"/>
    <w:rsid w:val="00042C42"/>
    <w:rsid w:val="00042D4C"/>
    <w:rsid w:val="00042EAE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397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538"/>
    <w:rsid w:val="000569F6"/>
    <w:rsid w:val="00056B0E"/>
    <w:rsid w:val="00056C84"/>
    <w:rsid w:val="00056D87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64A"/>
    <w:rsid w:val="00061914"/>
    <w:rsid w:val="00061A8A"/>
    <w:rsid w:val="00061BBD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F02"/>
    <w:rsid w:val="00067073"/>
    <w:rsid w:val="000670B4"/>
    <w:rsid w:val="0006741D"/>
    <w:rsid w:val="00067543"/>
    <w:rsid w:val="00067AB2"/>
    <w:rsid w:val="00067AFD"/>
    <w:rsid w:val="00070377"/>
    <w:rsid w:val="00070A23"/>
    <w:rsid w:val="00070EE1"/>
    <w:rsid w:val="000712EB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DFE"/>
    <w:rsid w:val="000844CC"/>
    <w:rsid w:val="00084C2B"/>
    <w:rsid w:val="00084F61"/>
    <w:rsid w:val="00084F69"/>
    <w:rsid w:val="00085201"/>
    <w:rsid w:val="000857BA"/>
    <w:rsid w:val="000857C4"/>
    <w:rsid w:val="000858CF"/>
    <w:rsid w:val="00085A69"/>
    <w:rsid w:val="00085D23"/>
    <w:rsid w:val="00085D4F"/>
    <w:rsid w:val="00085DA6"/>
    <w:rsid w:val="00085DE0"/>
    <w:rsid w:val="000860EB"/>
    <w:rsid w:val="00086559"/>
    <w:rsid w:val="000869BA"/>
    <w:rsid w:val="00086A7B"/>
    <w:rsid w:val="00086B0E"/>
    <w:rsid w:val="00086BA0"/>
    <w:rsid w:val="00087526"/>
    <w:rsid w:val="00087692"/>
    <w:rsid w:val="00087897"/>
    <w:rsid w:val="00087B4C"/>
    <w:rsid w:val="00090310"/>
    <w:rsid w:val="000905CD"/>
    <w:rsid w:val="00090728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613"/>
    <w:rsid w:val="00093A5B"/>
    <w:rsid w:val="00093F72"/>
    <w:rsid w:val="00094087"/>
    <w:rsid w:val="0009420E"/>
    <w:rsid w:val="0009425B"/>
    <w:rsid w:val="000944C1"/>
    <w:rsid w:val="00094A2E"/>
    <w:rsid w:val="00095BA4"/>
    <w:rsid w:val="00095D08"/>
    <w:rsid w:val="000962FA"/>
    <w:rsid w:val="0009632A"/>
    <w:rsid w:val="00096356"/>
    <w:rsid w:val="0009663B"/>
    <w:rsid w:val="000967DF"/>
    <w:rsid w:val="0009684F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1F6C"/>
    <w:rsid w:val="000B20C7"/>
    <w:rsid w:val="000B2476"/>
    <w:rsid w:val="000B24A4"/>
    <w:rsid w:val="000B28A1"/>
    <w:rsid w:val="000B2CD6"/>
    <w:rsid w:val="000B2DDD"/>
    <w:rsid w:val="000B3152"/>
    <w:rsid w:val="000B3306"/>
    <w:rsid w:val="000B3394"/>
    <w:rsid w:val="000B3823"/>
    <w:rsid w:val="000B3B82"/>
    <w:rsid w:val="000B3D66"/>
    <w:rsid w:val="000B3E1D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6CBB"/>
    <w:rsid w:val="000B6DB3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C8E"/>
    <w:rsid w:val="000C2D85"/>
    <w:rsid w:val="000C2EC5"/>
    <w:rsid w:val="000C30B4"/>
    <w:rsid w:val="000C3135"/>
    <w:rsid w:val="000C3C37"/>
    <w:rsid w:val="000C4082"/>
    <w:rsid w:val="000C410B"/>
    <w:rsid w:val="000C4294"/>
    <w:rsid w:val="000C4878"/>
    <w:rsid w:val="000C4B84"/>
    <w:rsid w:val="000C4E04"/>
    <w:rsid w:val="000C511F"/>
    <w:rsid w:val="000C51E8"/>
    <w:rsid w:val="000C5ABA"/>
    <w:rsid w:val="000C5C1A"/>
    <w:rsid w:val="000C60D8"/>
    <w:rsid w:val="000C6339"/>
    <w:rsid w:val="000C63ED"/>
    <w:rsid w:val="000C67FB"/>
    <w:rsid w:val="000C68EB"/>
    <w:rsid w:val="000C6909"/>
    <w:rsid w:val="000C6CC6"/>
    <w:rsid w:val="000C7410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519C"/>
    <w:rsid w:val="000D5299"/>
    <w:rsid w:val="000D5304"/>
    <w:rsid w:val="000D5484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E0773"/>
    <w:rsid w:val="000E0905"/>
    <w:rsid w:val="000E0907"/>
    <w:rsid w:val="000E0951"/>
    <w:rsid w:val="000E0C08"/>
    <w:rsid w:val="000E14DE"/>
    <w:rsid w:val="000E1EB8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31E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D6B"/>
    <w:rsid w:val="000E7E48"/>
    <w:rsid w:val="000E7E84"/>
    <w:rsid w:val="000E7F3C"/>
    <w:rsid w:val="000F0A49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1A0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34ED"/>
    <w:rsid w:val="00103973"/>
    <w:rsid w:val="00103AD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F4F"/>
    <w:rsid w:val="00105FFD"/>
    <w:rsid w:val="00106321"/>
    <w:rsid w:val="00106A9B"/>
    <w:rsid w:val="00106AAC"/>
    <w:rsid w:val="00106C48"/>
    <w:rsid w:val="00106CBB"/>
    <w:rsid w:val="00106DCF"/>
    <w:rsid w:val="00106E62"/>
    <w:rsid w:val="001072C1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3E4"/>
    <w:rsid w:val="00114648"/>
    <w:rsid w:val="0011469B"/>
    <w:rsid w:val="001146D9"/>
    <w:rsid w:val="00114760"/>
    <w:rsid w:val="0011476C"/>
    <w:rsid w:val="0011478E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76"/>
    <w:rsid w:val="00117642"/>
    <w:rsid w:val="001179C5"/>
    <w:rsid w:val="00117CDD"/>
    <w:rsid w:val="001201F9"/>
    <w:rsid w:val="00120253"/>
    <w:rsid w:val="0012031B"/>
    <w:rsid w:val="001204ED"/>
    <w:rsid w:val="0012081E"/>
    <w:rsid w:val="00120A38"/>
    <w:rsid w:val="00120B63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F01"/>
    <w:rsid w:val="0012423D"/>
    <w:rsid w:val="00124B54"/>
    <w:rsid w:val="00124EB8"/>
    <w:rsid w:val="0012553F"/>
    <w:rsid w:val="001255A8"/>
    <w:rsid w:val="001257A8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ED5"/>
    <w:rsid w:val="00127F47"/>
    <w:rsid w:val="00130268"/>
    <w:rsid w:val="00130639"/>
    <w:rsid w:val="0013099F"/>
    <w:rsid w:val="00130E17"/>
    <w:rsid w:val="00130E7E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52C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3A0"/>
    <w:rsid w:val="00154625"/>
    <w:rsid w:val="00155056"/>
    <w:rsid w:val="001550C9"/>
    <w:rsid w:val="001551D2"/>
    <w:rsid w:val="001555A3"/>
    <w:rsid w:val="00155A31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29D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E6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223A"/>
    <w:rsid w:val="00172290"/>
    <w:rsid w:val="001727F7"/>
    <w:rsid w:val="00172A02"/>
    <w:rsid w:val="00173026"/>
    <w:rsid w:val="001730DE"/>
    <w:rsid w:val="001733EF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803BB"/>
    <w:rsid w:val="0018096D"/>
    <w:rsid w:val="00180A29"/>
    <w:rsid w:val="00180C70"/>
    <w:rsid w:val="00180DF9"/>
    <w:rsid w:val="001812D5"/>
    <w:rsid w:val="00181440"/>
    <w:rsid w:val="00181642"/>
    <w:rsid w:val="00181662"/>
    <w:rsid w:val="00181846"/>
    <w:rsid w:val="00181904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C41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973"/>
    <w:rsid w:val="00185D13"/>
    <w:rsid w:val="001861F9"/>
    <w:rsid w:val="00186445"/>
    <w:rsid w:val="00186985"/>
    <w:rsid w:val="00186DD6"/>
    <w:rsid w:val="00187508"/>
    <w:rsid w:val="00187734"/>
    <w:rsid w:val="00187D86"/>
    <w:rsid w:val="001901E0"/>
    <w:rsid w:val="00190448"/>
    <w:rsid w:val="00190635"/>
    <w:rsid w:val="00190EE8"/>
    <w:rsid w:val="00191009"/>
    <w:rsid w:val="0019111D"/>
    <w:rsid w:val="00191791"/>
    <w:rsid w:val="001917F4"/>
    <w:rsid w:val="00192181"/>
    <w:rsid w:val="00192420"/>
    <w:rsid w:val="0019281F"/>
    <w:rsid w:val="00192ABE"/>
    <w:rsid w:val="00192D63"/>
    <w:rsid w:val="00192E8C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6176"/>
    <w:rsid w:val="001962FE"/>
    <w:rsid w:val="0019638B"/>
    <w:rsid w:val="001963A8"/>
    <w:rsid w:val="00196492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126F"/>
    <w:rsid w:val="001B1B16"/>
    <w:rsid w:val="001B27E0"/>
    <w:rsid w:val="001B297A"/>
    <w:rsid w:val="001B2B07"/>
    <w:rsid w:val="001B2D00"/>
    <w:rsid w:val="001B2D57"/>
    <w:rsid w:val="001B33E1"/>
    <w:rsid w:val="001B36EC"/>
    <w:rsid w:val="001B3C4E"/>
    <w:rsid w:val="001B3F8A"/>
    <w:rsid w:val="001B3FD7"/>
    <w:rsid w:val="001B448D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18A"/>
    <w:rsid w:val="001B633E"/>
    <w:rsid w:val="001B6BF8"/>
    <w:rsid w:val="001B6D79"/>
    <w:rsid w:val="001B6D8F"/>
    <w:rsid w:val="001B6EED"/>
    <w:rsid w:val="001B725F"/>
    <w:rsid w:val="001B7284"/>
    <w:rsid w:val="001B74D9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0E79"/>
    <w:rsid w:val="001C109A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C4D"/>
    <w:rsid w:val="001C5D92"/>
    <w:rsid w:val="001C5F11"/>
    <w:rsid w:val="001C631F"/>
    <w:rsid w:val="001C6375"/>
    <w:rsid w:val="001C664C"/>
    <w:rsid w:val="001C681B"/>
    <w:rsid w:val="001C695D"/>
    <w:rsid w:val="001C6A10"/>
    <w:rsid w:val="001C6CCC"/>
    <w:rsid w:val="001C70BF"/>
    <w:rsid w:val="001C76A3"/>
    <w:rsid w:val="001C7980"/>
    <w:rsid w:val="001C7B93"/>
    <w:rsid w:val="001C7C87"/>
    <w:rsid w:val="001C7F42"/>
    <w:rsid w:val="001D00B1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AFA"/>
    <w:rsid w:val="001D1DA9"/>
    <w:rsid w:val="001D266E"/>
    <w:rsid w:val="001D2870"/>
    <w:rsid w:val="001D2A5A"/>
    <w:rsid w:val="001D2BA1"/>
    <w:rsid w:val="001D2BA4"/>
    <w:rsid w:val="001D2BCF"/>
    <w:rsid w:val="001D2C76"/>
    <w:rsid w:val="001D2CB5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D40"/>
    <w:rsid w:val="001D550C"/>
    <w:rsid w:val="001D5D0B"/>
    <w:rsid w:val="001D606A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408A"/>
    <w:rsid w:val="001E40CC"/>
    <w:rsid w:val="001E43F9"/>
    <w:rsid w:val="001E45F1"/>
    <w:rsid w:val="001E4BB4"/>
    <w:rsid w:val="001E4CE8"/>
    <w:rsid w:val="001E4EE4"/>
    <w:rsid w:val="001E5843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C8B"/>
    <w:rsid w:val="001F0F8A"/>
    <w:rsid w:val="001F10CC"/>
    <w:rsid w:val="001F1215"/>
    <w:rsid w:val="001F1750"/>
    <w:rsid w:val="001F17B3"/>
    <w:rsid w:val="001F18EE"/>
    <w:rsid w:val="001F200D"/>
    <w:rsid w:val="001F2188"/>
    <w:rsid w:val="001F2699"/>
    <w:rsid w:val="001F26E9"/>
    <w:rsid w:val="001F2B92"/>
    <w:rsid w:val="001F2BD0"/>
    <w:rsid w:val="001F2C2E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401A"/>
    <w:rsid w:val="001F44C6"/>
    <w:rsid w:val="001F4706"/>
    <w:rsid w:val="001F4733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8A4"/>
    <w:rsid w:val="00201688"/>
    <w:rsid w:val="00201E9F"/>
    <w:rsid w:val="002020B9"/>
    <w:rsid w:val="00202120"/>
    <w:rsid w:val="00202402"/>
    <w:rsid w:val="00202639"/>
    <w:rsid w:val="00202BF8"/>
    <w:rsid w:val="00202DAA"/>
    <w:rsid w:val="00202EDB"/>
    <w:rsid w:val="00202F2C"/>
    <w:rsid w:val="0020320A"/>
    <w:rsid w:val="002033B6"/>
    <w:rsid w:val="00203531"/>
    <w:rsid w:val="002039BB"/>
    <w:rsid w:val="00203EEF"/>
    <w:rsid w:val="00203FF7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44A"/>
    <w:rsid w:val="00206470"/>
    <w:rsid w:val="0020649C"/>
    <w:rsid w:val="0020650B"/>
    <w:rsid w:val="002069A8"/>
    <w:rsid w:val="00206A5F"/>
    <w:rsid w:val="00206DDF"/>
    <w:rsid w:val="0020755C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87A"/>
    <w:rsid w:val="00212B79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A1E"/>
    <w:rsid w:val="00215A34"/>
    <w:rsid w:val="00215C42"/>
    <w:rsid w:val="00215F3D"/>
    <w:rsid w:val="00215F6C"/>
    <w:rsid w:val="00216026"/>
    <w:rsid w:val="002160AA"/>
    <w:rsid w:val="002162A6"/>
    <w:rsid w:val="002164C4"/>
    <w:rsid w:val="002165D6"/>
    <w:rsid w:val="00216B27"/>
    <w:rsid w:val="00216D90"/>
    <w:rsid w:val="00217380"/>
    <w:rsid w:val="002177AB"/>
    <w:rsid w:val="002178B0"/>
    <w:rsid w:val="00217FD2"/>
    <w:rsid w:val="00220131"/>
    <w:rsid w:val="002201BB"/>
    <w:rsid w:val="002201DD"/>
    <w:rsid w:val="002204A7"/>
    <w:rsid w:val="002206AB"/>
    <w:rsid w:val="00220732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8D5"/>
    <w:rsid w:val="00226B7A"/>
    <w:rsid w:val="00226C08"/>
    <w:rsid w:val="00226D23"/>
    <w:rsid w:val="00226E63"/>
    <w:rsid w:val="00226E82"/>
    <w:rsid w:val="002271C3"/>
    <w:rsid w:val="002272B2"/>
    <w:rsid w:val="00227545"/>
    <w:rsid w:val="00227564"/>
    <w:rsid w:val="00227766"/>
    <w:rsid w:val="00227802"/>
    <w:rsid w:val="00227D0F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FB6"/>
    <w:rsid w:val="00233029"/>
    <w:rsid w:val="002330F5"/>
    <w:rsid w:val="002333F3"/>
    <w:rsid w:val="0023363E"/>
    <w:rsid w:val="002338AF"/>
    <w:rsid w:val="0023393B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4B"/>
    <w:rsid w:val="002351CB"/>
    <w:rsid w:val="00235202"/>
    <w:rsid w:val="002353BC"/>
    <w:rsid w:val="00235516"/>
    <w:rsid w:val="002359E6"/>
    <w:rsid w:val="00235F5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8C4"/>
    <w:rsid w:val="00241C82"/>
    <w:rsid w:val="00242094"/>
    <w:rsid w:val="00242972"/>
    <w:rsid w:val="00242BD5"/>
    <w:rsid w:val="00242EA4"/>
    <w:rsid w:val="00242EC5"/>
    <w:rsid w:val="00242F53"/>
    <w:rsid w:val="00243131"/>
    <w:rsid w:val="002432F3"/>
    <w:rsid w:val="00243476"/>
    <w:rsid w:val="002436E1"/>
    <w:rsid w:val="00243A6B"/>
    <w:rsid w:val="00243E24"/>
    <w:rsid w:val="00243EDE"/>
    <w:rsid w:val="00244024"/>
    <w:rsid w:val="00244721"/>
    <w:rsid w:val="002448F5"/>
    <w:rsid w:val="00244927"/>
    <w:rsid w:val="00244EB7"/>
    <w:rsid w:val="002450B2"/>
    <w:rsid w:val="002453D3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73F"/>
    <w:rsid w:val="0025279C"/>
    <w:rsid w:val="00252869"/>
    <w:rsid w:val="002528E6"/>
    <w:rsid w:val="00252AC8"/>
    <w:rsid w:val="00252BFB"/>
    <w:rsid w:val="0025313D"/>
    <w:rsid w:val="00253713"/>
    <w:rsid w:val="00253EA0"/>
    <w:rsid w:val="002540DA"/>
    <w:rsid w:val="00254118"/>
    <w:rsid w:val="0025458D"/>
    <w:rsid w:val="00254723"/>
    <w:rsid w:val="00254A2A"/>
    <w:rsid w:val="0025532B"/>
    <w:rsid w:val="00255432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B60"/>
    <w:rsid w:val="00262D10"/>
    <w:rsid w:val="00262DBF"/>
    <w:rsid w:val="002631A2"/>
    <w:rsid w:val="00263383"/>
    <w:rsid w:val="002633F3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E24"/>
    <w:rsid w:val="00267E34"/>
    <w:rsid w:val="00267F0D"/>
    <w:rsid w:val="00267F25"/>
    <w:rsid w:val="002708A5"/>
    <w:rsid w:val="00270A9D"/>
    <w:rsid w:val="00271788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353"/>
    <w:rsid w:val="00275441"/>
    <w:rsid w:val="00275B76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F88"/>
    <w:rsid w:val="002800D6"/>
    <w:rsid w:val="00280207"/>
    <w:rsid w:val="0028035B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8C5"/>
    <w:rsid w:val="00281BCA"/>
    <w:rsid w:val="0028210B"/>
    <w:rsid w:val="002821A3"/>
    <w:rsid w:val="002821ED"/>
    <w:rsid w:val="00282405"/>
    <w:rsid w:val="002826F2"/>
    <w:rsid w:val="0028280D"/>
    <w:rsid w:val="002829E0"/>
    <w:rsid w:val="00282D31"/>
    <w:rsid w:val="002830C1"/>
    <w:rsid w:val="00283176"/>
    <w:rsid w:val="00283631"/>
    <w:rsid w:val="00283CAF"/>
    <w:rsid w:val="00284382"/>
    <w:rsid w:val="002845AF"/>
    <w:rsid w:val="00284626"/>
    <w:rsid w:val="002849EF"/>
    <w:rsid w:val="00284F31"/>
    <w:rsid w:val="0028519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E47"/>
    <w:rsid w:val="00292082"/>
    <w:rsid w:val="002921E3"/>
    <w:rsid w:val="0029251B"/>
    <w:rsid w:val="002925ED"/>
    <w:rsid w:val="0029284B"/>
    <w:rsid w:val="00292E08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903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2D5"/>
    <w:rsid w:val="002B32D8"/>
    <w:rsid w:val="002B36E5"/>
    <w:rsid w:val="002B3757"/>
    <w:rsid w:val="002B42DB"/>
    <w:rsid w:val="002B4320"/>
    <w:rsid w:val="002B4780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D8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DA"/>
    <w:rsid w:val="002E153D"/>
    <w:rsid w:val="002E15F3"/>
    <w:rsid w:val="002E170F"/>
    <w:rsid w:val="002E1B47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160"/>
    <w:rsid w:val="002E5756"/>
    <w:rsid w:val="002E5D1A"/>
    <w:rsid w:val="002E5E5C"/>
    <w:rsid w:val="002E5FE1"/>
    <w:rsid w:val="002E6571"/>
    <w:rsid w:val="002E6B53"/>
    <w:rsid w:val="002E6DB4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C82"/>
    <w:rsid w:val="002F40F0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C11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10"/>
    <w:rsid w:val="003156E1"/>
    <w:rsid w:val="00315DDE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CB"/>
    <w:rsid w:val="003202EB"/>
    <w:rsid w:val="003204CA"/>
    <w:rsid w:val="0032090E"/>
    <w:rsid w:val="00320F2F"/>
    <w:rsid w:val="00320F64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81"/>
    <w:rsid w:val="00331D73"/>
    <w:rsid w:val="00331E42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460"/>
    <w:rsid w:val="003424A1"/>
    <w:rsid w:val="003426F8"/>
    <w:rsid w:val="00342876"/>
    <w:rsid w:val="00342B69"/>
    <w:rsid w:val="0034320F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CDE"/>
    <w:rsid w:val="00363D8B"/>
    <w:rsid w:val="00363DF8"/>
    <w:rsid w:val="00364054"/>
    <w:rsid w:val="0036466B"/>
    <w:rsid w:val="00364A47"/>
    <w:rsid w:val="00365004"/>
    <w:rsid w:val="00365431"/>
    <w:rsid w:val="00365564"/>
    <w:rsid w:val="003656D0"/>
    <w:rsid w:val="00365B4D"/>
    <w:rsid w:val="00365D84"/>
    <w:rsid w:val="00365E42"/>
    <w:rsid w:val="003661E3"/>
    <w:rsid w:val="003662FA"/>
    <w:rsid w:val="003663E9"/>
    <w:rsid w:val="003663FF"/>
    <w:rsid w:val="0036651F"/>
    <w:rsid w:val="00366A50"/>
    <w:rsid w:val="00366DA1"/>
    <w:rsid w:val="00367857"/>
    <w:rsid w:val="00367A08"/>
    <w:rsid w:val="00367D2D"/>
    <w:rsid w:val="003700DF"/>
    <w:rsid w:val="00370450"/>
    <w:rsid w:val="00370865"/>
    <w:rsid w:val="00370CC3"/>
    <w:rsid w:val="00371242"/>
    <w:rsid w:val="003713EA"/>
    <w:rsid w:val="003713F5"/>
    <w:rsid w:val="00371770"/>
    <w:rsid w:val="003718F3"/>
    <w:rsid w:val="00371984"/>
    <w:rsid w:val="00371FAB"/>
    <w:rsid w:val="00371FF4"/>
    <w:rsid w:val="00372374"/>
    <w:rsid w:val="0037248E"/>
    <w:rsid w:val="003725D0"/>
    <w:rsid w:val="00372895"/>
    <w:rsid w:val="00372B6E"/>
    <w:rsid w:val="00372B99"/>
    <w:rsid w:val="00373155"/>
    <w:rsid w:val="003739E6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59A"/>
    <w:rsid w:val="00375D79"/>
    <w:rsid w:val="0037609F"/>
    <w:rsid w:val="003763A2"/>
    <w:rsid w:val="00376448"/>
    <w:rsid w:val="003765C6"/>
    <w:rsid w:val="00376683"/>
    <w:rsid w:val="00376C77"/>
    <w:rsid w:val="00376E0C"/>
    <w:rsid w:val="0037713A"/>
    <w:rsid w:val="0037719A"/>
    <w:rsid w:val="00377286"/>
    <w:rsid w:val="00377423"/>
    <w:rsid w:val="0037743A"/>
    <w:rsid w:val="003776E4"/>
    <w:rsid w:val="003776F3"/>
    <w:rsid w:val="003777C5"/>
    <w:rsid w:val="00377E26"/>
    <w:rsid w:val="00380A70"/>
    <w:rsid w:val="00380AFD"/>
    <w:rsid w:val="00380B7C"/>
    <w:rsid w:val="00380D5A"/>
    <w:rsid w:val="0038106F"/>
    <w:rsid w:val="0038141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60A5"/>
    <w:rsid w:val="003861C2"/>
    <w:rsid w:val="003861D5"/>
    <w:rsid w:val="00386514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A6F"/>
    <w:rsid w:val="00390F02"/>
    <w:rsid w:val="00390FAD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EC9"/>
    <w:rsid w:val="00396FF3"/>
    <w:rsid w:val="003971EF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CB"/>
    <w:rsid w:val="003A1EFB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707"/>
    <w:rsid w:val="003A57B6"/>
    <w:rsid w:val="003A5975"/>
    <w:rsid w:val="003A5ABD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75A"/>
    <w:rsid w:val="003B597E"/>
    <w:rsid w:val="003B6507"/>
    <w:rsid w:val="003B6B50"/>
    <w:rsid w:val="003B6D95"/>
    <w:rsid w:val="003B6DD1"/>
    <w:rsid w:val="003B6E7B"/>
    <w:rsid w:val="003B6F9A"/>
    <w:rsid w:val="003B733C"/>
    <w:rsid w:val="003B73D2"/>
    <w:rsid w:val="003B73D8"/>
    <w:rsid w:val="003B7480"/>
    <w:rsid w:val="003B75C2"/>
    <w:rsid w:val="003B7857"/>
    <w:rsid w:val="003B7992"/>
    <w:rsid w:val="003B7C90"/>
    <w:rsid w:val="003C0231"/>
    <w:rsid w:val="003C05AF"/>
    <w:rsid w:val="003C07CF"/>
    <w:rsid w:val="003C09A4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F40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5CC"/>
    <w:rsid w:val="003D66AF"/>
    <w:rsid w:val="003D66F0"/>
    <w:rsid w:val="003D6A4F"/>
    <w:rsid w:val="003D6B91"/>
    <w:rsid w:val="003D6D34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124F"/>
    <w:rsid w:val="003E129F"/>
    <w:rsid w:val="003E1354"/>
    <w:rsid w:val="003E1551"/>
    <w:rsid w:val="003E1594"/>
    <w:rsid w:val="003E18DB"/>
    <w:rsid w:val="003E1900"/>
    <w:rsid w:val="003E1BDE"/>
    <w:rsid w:val="003E1EE7"/>
    <w:rsid w:val="003E1F6C"/>
    <w:rsid w:val="003E21B7"/>
    <w:rsid w:val="003E21E1"/>
    <w:rsid w:val="003E22D2"/>
    <w:rsid w:val="003E243B"/>
    <w:rsid w:val="003E2690"/>
    <w:rsid w:val="003E27C5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F07"/>
    <w:rsid w:val="003E5043"/>
    <w:rsid w:val="003E533C"/>
    <w:rsid w:val="003E5A45"/>
    <w:rsid w:val="003E5BE2"/>
    <w:rsid w:val="003E5D93"/>
    <w:rsid w:val="003E5F33"/>
    <w:rsid w:val="003E6137"/>
    <w:rsid w:val="003E65E2"/>
    <w:rsid w:val="003E6E69"/>
    <w:rsid w:val="003E7132"/>
    <w:rsid w:val="003E7530"/>
    <w:rsid w:val="003E7B4B"/>
    <w:rsid w:val="003E7B84"/>
    <w:rsid w:val="003E7DA9"/>
    <w:rsid w:val="003F0001"/>
    <w:rsid w:val="003F0315"/>
    <w:rsid w:val="003F0724"/>
    <w:rsid w:val="003F0742"/>
    <w:rsid w:val="003F0F54"/>
    <w:rsid w:val="003F134D"/>
    <w:rsid w:val="003F161E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E8"/>
    <w:rsid w:val="003F3C7E"/>
    <w:rsid w:val="003F4470"/>
    <w:rsid w:val="003F46E5"/>
    <w:rsid w:val="003F47CD"/>
    <w:rsid w:val="003F48D9"/>
    <w:rsid w:val="003F4A40"/>
    <w:rsid w:val="003F505A"/>
    <w:rsid w:val="003F5088"/>
    <w:rsid w:val="003F55F3"/>
    <w:rsid w:val="003F56E7"/>
    <w:rsid w:val="003F5B74"/>
    <w:rsid w:val="003F6155"/>
    <w:rsid w:val="003F68A8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F80"/>
    <w:rsid w:val="0041305F"/>
    <w:rsid w:val="00413A72"/>
    <w:rsid w:val="00413C56"/>
    <w:rsid w:val="00413CAE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519"/>
    <w:rsid w:val="00420CB5"/>
    <w:rsid w:val="00420D9E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218"/>
    <w:rsid w:val="0042626D"/>
    <w:rsid w:val="00426486"/>
    <w:rsid w:val="00426873"/>
    <w:rsid w:val="004268E3"/>
    <w:rsid w:val="00426D21"/>
    <w:rsid w:val="00426EBD"/>
    <w:rsid w:val="004270D0"/>
    <w:rsid w:val="00427615"/>
    <w:rsid w:val="00427948"/>
    <w:rsid w:val="00427AC6"/>
    <w:rsid w:val="00430086"/>
    <w:rsid w:val="00430147"/>
    <w:rsid w:val="004305E2"/>
    <w:rsid w:val="00430DFD"/>
    <w:rsid w:val="004313AE"/>
    <w:rsid w:val="004313E8"/>
    <w:rsid w:val="00431D63"/>
    <w:rsid w:val="00431DFA"/>
    <w:rsid w:val="0043230D"/>
    <w:rsid w:val="0043270E"/>
    <w:rsid w:val="00432AC4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A8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221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E17"/>
    <w:rsid w:val="00451E6C"/>
    <w:rsid w:val="0045231E"/>
    <w:rsid w:val="00452375"/>
    <w:rsid w:val="004526D2"/>
    <w:rsid w:val="00452A3A"/>
    <w:rsid w:val="00452B9C"/>
    <w:rsid w:val="00452E24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E8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82F"/>
    <w:rsid w:val="00463849"/>
    <w:rsid w:val="00463A2C"/>
    <w:rsid w:val="004642B5"/>
    <w:rsid w:val="004644ED"/>
    <w:rsid w:val="00464537"/>
    <w:rsid w:val="004645C8"/>
    <w:rsid w:val="00464B01"/>
    <w:rsid w:val="00464B3A"/>
    <w:rsid w:val="00464C19"/>
    <w:rsid w:val="00464D20"/>
    <w:rsid w:val="00464E27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90"/>
    <w:rsid w:val="004677FC"/>
    <w:rsid w:val="00467913"/>
    <w:rsid w:val="00467A19"/>
    <w:rsid w:val="00467AC3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F47"/>
    <w:rsid w:val="00473FAA"/>
    <w:rsid w:val="00473FF4"/>
    <w:rsid w:val="004741E7"/>
    <w:rsid w:val="00474333"/>
    <w:rsid w:val="004743B4"/>
    <w:rsid w:val="004744FB"/>
    <w:rsid w:val="004748D6"/>
    <w:rsid w:val="00474B5F"/>
    <w:rsid w:val="00474DC4"/>
    <w:rsid w:val="00475004"/>
    <w:rsid w:val="004750BC"/>
    <w:rsid w:val="0047512B"/>
    <w:rsid w:val="004752E9"/>
    <w:rsid w:val="0047532A"/>
    <w:rsid w:val="004754E4"/>
    <w:rsid w:val="00475827"/>
    <w:rsid w:val="00475A30"/>
    <w:rsid w:val="00475C89"/>
    <w:rsid w:val="00475CE7"/>
    <w:rsid w:val="004762B1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ED1"/>
    <w:rsid w:val="004821DE"/>
    <w:rsid w:val="004822F6"/>
    <w:rsid w:val="00482367"/>
    <w:rsid w:val="00482524"/>
    <w:rsid w:val="00482C2C"/>
    <w:rsid w:val="004831B5"/>
    <w:rsid w:val="0048347E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BB6"/>
    <w:rsid w:val="00487CEF"/>
    <w:rsid w:val="00490424"/>
    <w:rsid w:val="0049062B"/>
    <w:rsid w:val="00490C12"/>
    <w:rsid w:val="004913F4"/>
    <w:rsid w:val="0049146D"/>
    <w:rsid w:val="00491550"/>
    <w:rsid w:val="0049155D"/>
    <w:rsid w:val="0049183D"/>
    <w:rsid w:val="004922D3"/>
    <w:rsid w:val="004924F4"/>
    <w:rsid w:val="00492557"/>
    <w:rsid w:val="0049293B"/>
    <w:rsid w:val="00492BC4"/>
    <w:rsid w:val="00492C70"/>
    <w:rsid w:val="004932E3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C59"/>
    <w:rsid w:val="004A1F6D"/>
    <w:rsid w:val="004A2264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751"/>
    <w:rsid w:val="004A59CB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706"/>
    <w:rsid w:val="004A7B31"/>
    <w:rsid w:val="004A7CF3"/>
    <w:rsid w:val="004B051D"/>
    <w:rsid w:val="004B06BE"/>
    <w:rsid w:val="004B0843"/>
    <w:rsid w:val="004B0D95"/>
    <w:rsid w:val="004B10ED"/>
    <w:rsid w:val="004B135B"/>
    <w:rsid w:val="004B137B"/>
    <w:rsid w:val="004B16C5"/>
    <w:rsid w:val="004B1CC4"/>
    <w:rsid w:val="004B1EA3"/>
    <w:rsid w:val="004B2075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EA7"/>
    <w:rsid w:val="004B475F"/>
    <w:rsid w:val="004B4877"/>
    <w:rsid w:val="004B4CA0"/>
    <w:rsid w:val="004B60BE"/>
    <w:rsid w:val="004B6930"/>
    <w:rsid w:val="004B6A02"/>
    <w:rsid w:val="004B6A06"/>
    <w:rsid w:val="004B6AC4"/>
    <w:rsid w:val="004B6C3D"/>
    <w:rsid w:val="004B6C68"/>
    <w:rsid w:val="004B6CE7"/>
    <w:rsid w:val="004B6D78"/>
    <w:rsid w:val="004B6F57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543"/>
    <w:rsid w:val="004C2583"/>
    <w:rsid w:val="004C2826"/>
    <w:rsid w:val="004C2906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A3E"/>
    <w:rsid w:val="004C5E5A"/>
    <w:rsid w:val="004C6138"/>
    <w:rsid w:val="004C62CD"/>
    <w:rsid w:val="004C667E"/>
    <w:rsid w:val="004C69B1"/>
    <w:rsid w:val="004C6B30"/>
    <w:rsid w:val="004C6FEE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C0"/>
    <w:rsid w:val="004D5FD6"/>
    <w:rsid w:val="004D624B"/>
    <w:rsid w:val="004D65FC"/>
    <w:rsid w:val="004D660A"/>
    <w:rsid w:val="004D664F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E28"/>
    <w:rsid w:val="004E38C0"/>
    <w:rsid w:val="004E3B5D"/>
    <w:rsid w:val="004E3D77"/>
    <w:rsid w:val="004E3D83"/>
    <w:rsid w:val="004E40A3"/>
    <w:rsid w:val="004E410B"/>
    <w:rsid w:val="004E4113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CA2"/>
    <w:rsid w:val="00505F5B"/>
    <w:rsid w:val="005062E9"/>
    <w:rsid w:val="005062EF"/>
    <w:rsid w:val="0050635B"/>
    <w:rsid w:val="005064FB"/>
    <w:rsid w:val="005069B7"/>
    <w:rsid w:val="00506C3F"/>
    <w:rsid w:val="00507192"/>
    <w:rsid w:val="005075A2"/>
    <w:rsid w:val="00507901"/>
    <w:rsid w:val="00507A84"/>
    <w:rsid w:val="00507B2E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A2F"/>
    <w:rsid w:val="00511AEC"/>
    <w:rsid w:val="00511B5B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265"/>
    <w:rsid w:val="00516305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F2B"/>
    <w:rsid w:val="00521F4D"/>
    <w:rsid w:val="005222E5"/>
    <w:rsid w:val="005222F6"/>
    <w:rsid w:val="0052232F"/>
    <w:rsid w:val="0052241B"/>
    <w:rsid w:val="00522797"/>
    <w:rsid w:val="00522910"/>
    <w:rsid w:val="00522C88"/>
    <w:rsid w:val="00522DF6"/>
    <w:rsid w:val="00522FDA"/>
    <w:rsid w:val="00523518"/>
    <w:rsid w:val="00523B7F"/>
    <w:rsid w:val="00523FD3"/>
    <w:rsid w:val="00524895"/>
    <w:rsid w:val="00524A5A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FA"/>
    <w:rsid w:val="00534F3A"/>
    <w:rsid w:val="00535322"/>
    <w:rsid w:val="005363AE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57"/>
    <w:rsid w:val="005409E6"/>
    <w:rsid w:val="00540BCA"/>
    <w:rsid w:val="00540C8E"/>
    <w:rsid w:val="00540CBF"/>
    <w:rsid w:val="00541515"/>
    <w:rsid w:val="005415A8"/>
    <w:rsid w:val="005420D9"/>
    <w:rsid w:val="005422F1"/>
    <w:rsid w:val="00542649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790"/>
    <w:rsid w:val="00551FA3"/>
    <w:rsid w:val="005520BF"/>
    <w:rsid w:val="00552424"/>
    <w:rsid w:val="005525B0"/>
    <w:rsid w:val="005527E5"/>
    <w:rsid w:val="00552821"/>
    <w:rsid w:val="0055297E"/>
    <w:rsid w:val="00552AAD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791"/>
    <w:rsid w:val="00561E55"/>
    <w:rsid w:val="00562054"/>
    <w:rsid w:val="00562674"/>
    <w:rsid w:val="00562869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F9"/>
    <w:rsid w:val="00566696"/>
    <w:rsid w:val="00566935"/>
    <w:rsid w:val="005669ED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FE6"/>
    <w:rsid w:val="00582139"/>
    <w:rsid w:val="00582167"/>
    <w:rsid w:val="00582284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955"/>
    <w:rsid w:val="00592A8F"/>
    <w:rsid w:val="00592AC3"/>
    <w:rsid w:val="00592CAE"/>
    <w:rsid w:val="00592E06"/>
    <w:rsid w:val="00593558"/>
    <w:rsid w:val="00593576"/>
    <w:rsid w:val="00593B52"/>
    <w:rsid w:val="00593BF6"/>
    <w:rsid w:val="00593E2F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74"/>
    <w:rsid w:val="005A181F"/>
    <w:rsid w:val="005A1AB0"/>
    <w:rsid w:val="005A1BBB"/>
    <w:rsid w:val="005A1DF3"/>
    <w:rsid w:val="005A211C"/>
    <w:rsid w:val="005A22C5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6D"/>
    <w:rsid w:val="005A6F4C"/>
    <w:rsid w:val="005A6F64"/>
    <w:rsid w:val="005A72CE"/>
    <w:rsid w:val="005A746F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87F"/>
    <w:rsid w:val="005B60FA"/>
    <w:rsid w:val="005B6320"/>
    <w:rsid w:val="005B638F"/>
    <w:rsid w:val="005B652C"/>
    <w:rsid w:val="005B6905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40EE"/>
    <w:rsid w:val="005C439B"/>
    <w:rsid w:val="005C4557"/>
    <w:rsid w:val="005C47F3"/>
    <w:rsid w:val="005C48B3"/>
    <w:rsid w:val="005C4A48"/>
    <w:rsid w:val="005C4CD1"/>
    <w:rsid w:val="005C529E"/>
    <w:rsid w:val="005C53B3"/>
    <w:rsid w:val="005C5A8B"/>
    <w:rsid w:val="005C5B4E"/>
    <w:rsid w:val="005C5E17"/>
    <w:rsid w:val="005C5E63"/>
    <w:rsid w:val="005C5FED"/>
    <w:rsid w:val="005C603A"/>
    <w:rsid w:val="005C6504"/>
    <w:rsid w:val="005C6813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797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773"/>
    <w:rsid w:val="005D28FE"/>
    <w:rsid w:val="005D29CC"/>
    <w:rsid w:val="005D2D09"/>
    <w:rsid w:val="005D3032"/>
    <w:rsid w:val="005D315B"/>
    <w:rsid w:val="005D3255"/>
    <w:rsid w:val="005D3804"/>
    <w:rsid w:val="005D3912"/>
    <w:rsid w:val="005D39B0"/>
    <w:rsid w:val="005D3D00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45A"/>
    <w:rsid w:val="005E0774"/>
    <w:rsid w:val="005E0D20"/>
    <w:rsid w:val="005E0D6D"/>
    <w:rsid w:val="005E0E1B"/>
    <w:rsid w:val="005E10E6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5053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D1"/>
    <w:rsid w:val="005E7468"/>
    <w:rsid w:val="005E77BB"/>
    <w:rsid w:val="005E7AFE"/>
    <w:rsid w:val="005E7CBB"/>
    <w:rsid w:val="005E7F3E"/>
    <w:rsid w:val="005E7FED"/>
    <w:rsid w:val="005F0396"/>
    <w:rsid w:val="005F03CF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D09"/>
    <w:rsid w:val="005F3D22"/>
    <w:rsid w:val="005F4C57"/>
    <w:rsid w:val="005F4D7D"/>
    <w:rsid w:val="005F5A48"/>
    <w:rsid w:val="005F5E4E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3F3"/>
    <w:rsid w:val="005F74AE"/>
    <w:rsid w:val="005F7A87"/>
    <w:rsid w:val="005F7C80"/>
    <w:rsid w:val="005F7E69"/>
    <w:rsid w:val="005F7EB8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E98"/>
    <w:rsid w:val="00602F21"/>
    <w:rsid w:val="00602F28"/>
    <w:rsid w:val="0060309B"/>
    <w:rsid w:val="00603198"/>
    <w:rsid w:val="00603277"/>
    <w:rsid w:val="00603456"/>
    <w:rsid w:val="00603A85"/>
    <w:rsid w:val="00603FB1"/>
    <w:rsid w:val="00604627"/>
    <w:rsid w:val="0060471A"/>
    <w:rsid w:val="00604A9B"/>
    <w:rsid w:val="00604C23"/>
    <w:rsid w:val="00604D42"/>
    <w:rsid w:val="00605275"/>
    <w:rsid w:val="006057BC"/>
    <w:rsid w:val="00605D3E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9EB"/>
    <w:rsid w:val="00607FBB"/>
    <w:rsid w:val="00607FBC"/>
    <w:rsid w:val="006100FC"/>
    <w:rsid w:val="00610483"/>
    <w:rsid w:val="006104EE"/>
    <w:rsid w:val="00610EAE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A1"/>
    <w:rsid w:val="00613508"/>
    <w:rsid w:val="00613534"/>
    <w:rsid w:val="006135CD"/>
    <w:rsid w:val="00613961"/>
    <w:rsid w:val="00613B96"/>
    <w:rsid w:val="00614539"/>
    <w:rsid w:val="00614619"/>
    <w:rsid w:val="0061468C"/>
    <w:rsid w:val="00614B69"/>
    <w:rsid w:val="00614DBB"/>
    <w:rsid w:val="0061505C"/>
    <w:rsid w:val="0061509B"/>
    <w:rsid w:val="006152E0"/>
    <w:rsid w:val="006154D5"/>
    <w:rsid w:val="00615997"/>
    <w:rsid w:val="00615AA3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4A7"/>
    <w:rsid w:val="00622580"/>
    <w:rsid w:val="0062281B"/>
    <w:rsid w:val="00622BF1"/>
    <w:rsid w:val="00622C25"/>
    <w:rsid w:val="00622E95"/>
    <w:rsid w:val="0062341F"/>
    <w:rsid w:val="0062367D"/>
    <w:rsid w:val="006238D8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6008"/>
    <w:rsid w:val="0062616D"/>
    <w:rsid w:val="00626274"/>
    <w:rsid w:val="0062658A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F51"/>
    <w:rsid w:val="0063026A"/>
    <w:rsid w:val="00630838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E08"/>
    <w:rsid w:val="0063444B"/>
    <w:rsid w:val="0063497B"/>
    <w:rsid w:val="00634AAE"/>
    <w:rsid w:val="00634CA2"/>
    <w:rsid w:val="00634DFF"/>
    <w:rsid w:val="00634F26"/>
    <w:rsid w:val="00634F88"/>
    <w:rsid w:val="006354F4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E8F"/>
    <w:rsid w:val="00645E06"/>
    <w:rsid w:val="00645FB5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9D0"/>
    <w:rsid w:val="00647AF3"/>
    <w:rsid w:val="00647C01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98"/>
    <w:rsid w:val="00653934"/>
    <w:rsid w:val="00653958"/>
    <w:rsid w:val="00653AA0"/>
    <w:rsid w:val="00653BC4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E31"/>
    <w:rsid w:val="006563C8"/>
    <w:rsid w:val="00656627"/>
    <w:rsid w:val="00656B0A"/>
    <w:rsid w:val="00656E1C"/>
    <w:rsid w:val="006570C2"/>
    <w:rsid w:val="0065747F"/>
    <w:rsid w:val="00657EA7"/>
    <w:rsid w:val="006607F5"/>
    <w:rsid w:val="00660811"/>
    <w:rsid w:val="00660890"/>
    <w:rsid w:val="00660917"/>
    <w:rsid w:val="00660963"/>
    <w:rsid w:val="0066098C"/>
    <w:rsid w:val="00660E4B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D66"/>
    <w:rsid w:val="00663FCE"/>
    <w:rsid w:val="006642AE"/>
    <w:rsid w:val="00664C19"/>
    <w:rsid w:val="00664C4E"/>
    <w:rsid w:val="00664FD2"/>
    <w:rsid w:val="0066569D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1008"/>
    <w:rsid w:val="006713B1"/>
    <w:rsid w:val="00671448"/>
    <w:rsid w:val="00671879"/>
    <w:rsid w:val="0067307A"/>
    <w:rsid w:val="0067334D"/>
    <w:rsid w:val="00673837"/>
    <w:rsid w:val="00673A2A"/>
    <w:rsid w:val="00673C6C"/>
    <w:rsid w:val="00673D53"/>
    <w:rsid w:val="00673EF2"/>
    <w:rsid w:val="00673FFB"/>
    <w:rsid w:val="00674A68"/>
    <w:rsid w:val="0067500A"/>
    <w:rsid w:val="00675440"/>
    <w:rsid w:val="00675A4F"/>
    <w:rsid w:val="00675D2A"/>
    <w:rsid w:val="006763F4"/>
    <w:rsid w:val="0067650D"/>
    <w:rsid w:val="00676548"/>
    <w:rsid w:val="006766B9"/>
    <w:rsid w:val="006768DD"/>
    <w:rsid w:val="00676926"/>
    <w:rsid w:val="00676C51"/>
    <w:rsid w:val="00676C6E"/>
    <w:rsid w:val="00676E28"/>
    <w:rsid w:val="00676E95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904"/>
    <w:rsid w:val="00682994"/>
    <w:rsid w:val="00682C5A"/>
    <w:rsid w:val="00682E97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8D4"/>
    <w:rsid w:val="00686A8B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A0612"/>
    <w:rsid w:val="006A0618"/>
    <w:rsid w:val="006A089B"/>
    <w:rsid w:val="006A0A4D"/>
    <w:rsid w:val="006A0BE9"/>
    <w:rsid w:val="006A0C89"/>
    <w:rsid w:val="006A0DE8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379"/>
    <w:rsid w:val="006A74FF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3F8"/>
    <w:rsid w:val="006B2626"/>
    <w:rsid w:val="006B26FF"/>
    <w:rsid w:val="006B281D"/>
    <w:rsid w:val="006B2AA2"/>
    <w:rsid w:val="006B2DF1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70"/>
    <w:rsid w:val="006C1CC1"/>
    <w:rsid w:val="006C1F05"/>
    <w:rsid w:val="006C21DD"/>
    <w:rsid w:val="006C249D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90C"/>
    <w:rsid w:val="006C6B83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E47"/>
    <w:rsid w:val="006D5F83"/>
    <w:rsid w:val="006D610E"/>
    <w:rsid w:val="006D61CD"/>
    <w:rsid w:val="006D62E2"/>
    <w:rsid w:val="006D6773"/>
    <w:rsid w:val="006D6817"/>
    <w:rsid w:val="006D6DF5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DC8"/>
    <w:rsid w:val="006E2F82"/>
    <w:rsid w:val="006E30CA"/>
    <w:rsid w:val="006E3134"/>
    <w:rsid w:val="006E328F"/>
    <w:rsid w:val="006E357B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A72"/>
    <w:rsid w:val="006F0AB7"/>
    <w:rsid w:val="006F1039"/>
    <w:rsid w:val="006F13D0"/>
    <w:rsid w:val="006F13E2"/>
    <w:rsid w:val="006F178B"/>
    <w:rsid w:val="006F1AB8"/>
    <w:rsid w:val="006F1AEB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32C"/>
    <w:rsid w:val="006F48B1"/>
    <w:rsid w:val="006F4941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5F2"/>
    <w:rsid w:val="006F6871"/>
    <w:rsid w:val="006F69A1"/>
    <w:rsid w:val="006F6C49"/>
    <w:rsid w:val="006F7210"/>
    <w:rsid w:val="006F7791"/>
    <w:rsid w:val="006F7991"/>
    <w:rsid w:val="006F7A52"/>
    <w:rsid w:val="006F7A71"/>
    <w:rsid w:val="006F7DE1"/>
    <w:rsid w:val="006F7E44"/>
    <w:rsid w:val="006F7EF0"/>
    <w:rsid w:val="0070039B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80C"/>
    <w:rsid w:val="00704824"/>
    <w:rsid w:val="007049FA"/>
    <w:rsid w:val="00704CB3"/>
    <w:rsid w:val="00704CD7"/>
    <w:rsid w:val="00705299"/>
    <w:rsid w:val="0070538B"/>
    <w:rsid w:val="00705797"/>
    <w:rsid w:val="007058FA"/>
    <w:rsid w:val="00705A25"/>
    <w:rsid w:val="00705CCE"/>
    <w:rsid w:val="00705DF6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606"/>
    <w:rsid w:val="0070786C"/>
    <w:rsid w:val="007079FB"/>
    <w:rsid w:val="00707C68"/>
    <w:rsid w:val="00707C77"/>
    <w:rsid w:val="00707D1D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FBF"/>
    <w:rsid w:val="0071160C"/>
    <w:rsid w:val="00711C38"/>
    <w:rsid w:val="007121E8"/>
    <w:rsid w:val="0071220F"/>
    <w:rsid w:val="007122CA"/>
    <w:rsid w:val="0071283D"/>
    <w:rsid w:val="00712C6E"/>
    <w:rsid w:val="00712D34"/>
    <w:rsid w:val="00712E1D"/>
    <w:rsid w:val="00713059"/>
    <w:rsid w:val="0071310D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3021"/>
    <w:rsid w:val="007230D1"/>
    <w:rsid w:val="007237B2"/>
    <w:rsid w:val="00723AE0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BD1"/>
    <w:rsid w:val="00734CB2"/>
    <w:rsid w:val="00734FEE"/>
    <w:rsid w:val="0073581C"/>
    <w:rsid w:val="00735AE6"/>
    <w:rsid w:val="00735D0F"/>
    <w:rsid w:val="00735FE8"/>
    <w:rsid w:val="0073646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DB8"/>
    <w:rsid w:val="00740528"/>
    <w:rsid w:val="00740F02"/>
    <w:rsid w:val="0074134E"/>
    <w:rsid w:val="00741408"/>
    <w:rsid w:val="00741645"/>
    <w:rsid w:val="00741904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C6E"/>
    <w:rsid w:val="00744C7D"/>
    <w:rsid w:val="00744F1B"/>
    <w:rsid w:val="007451FE"/>
    <w:rsid w:val="00745643"/>
    <w:rsid w:val="007456E9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71DB"/>
    <w:rsid w:val="00747303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21A"/>
    <w:rsid w:val="007515AF"/>
    <w:rsid w:val="007517B0"/>
    <w:rsid w:val="00751D3B"/>
    <w:rsid w:val="00751EAC"/>
    <w:rsid w:val="0075237B"/>
    <w:rsid w:val="007523EB"/>
    <w:rsid w:val="007524A3"/>
    <w:rsid w:val="007527E6"/>
    <w:rsid w:val="007529BC"/>
    <w:rsid w:val="00752D0E"/>
    <w:rsid w:val="00752EC4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F44"/>
    <w:rsid w:val="00757F77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B90"/>
    <w:rsid w:val="007640D9"/>
    <w:rsid w:val="0076427C"/>
    <w:rsid w:val="007642A3"/>
    <w:rsid w:val="007642A9"/>
    <w:rsid w:val="00764700"/>
    <w:rsid w:val="00764856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3BF"/>
    <w:rsid w:val="007723F7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AFB"/>
    <w:rsid w:val="00775D3C"/>
    <w:rsid w:val="00775F9C"/>
    <w:rsid w:val="007762F0"/>
    <w:rsid w:val="0077693A"/>
    <w:rsid w:val="0077694F"/>
    <w:rsid w:val="007769AE"/>
    <w:rsid w:val="00776A60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C7A"/>
    <w:rsid w:val="00787CD6"/>
    <w:rsid w:val="00787D8A"/>
    <w:rsid w:val="00787FD5"/>
    <w:rsid w:val="007904A0"/>
    <w:rsid w:val="007905E1"/>
    <w:rsid w:val="007906C5"/>
    <w:rsid w:val="00790827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707A"/>
    <w:rsid w:val="0079725D"/>
    <w:rsid w:val="007976FE"/>
    <w:rsid w:val="00797CC1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E3"/>
    <w:rsid w:val="007A6EFA"/>
    <w:rsid w:val="007A72F6"/>
    <w:rsid w:val="007A732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5BC"/>
    <w:rsid w:val="007C17F5"/>
    <w:rsid w:val="007C1B5B"/>
    <w:rsid w:val="007C1CBB"/>
    <w:rsid w:val="007C1F84"/>
    <w:rsid w:val="007C218E"/>
    <w:rsid w:val="007C24D2"/>
    <w:rsid w:val="007C2656"/>
    <w:rsid w:val="007C2670"/>
    <w:rsid w:val="007C26AC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423B"/>
    <w:rsid w:val="007C42CE"/>
    <w:rsid w:val="007C4395"/>
    <w:rsid w:val="007C439E"/>
    <w:rsid w:val="007C4611"/>
    <w:rsid w:val="007C4908"/>
    <w:rsid w:val="007C4CB0"/>
    <w:rsid w:val="007C51BF"/>
    <w:rsid w:val="007C51EA"/>
    <w:rsid w:val="007C5449"/>
    <w:rsid w:val="007C56E5"/>
    <w:rsid w:val="007C5808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A77"/>
    <w:rsid w:val="007D0A8B"/>
    <w:rsid w:val="007D1248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347C"/>
    <w:rsid w:val="007D36E0"/>
    <w:rsid w:val="007D3719"/>
    <w:rsid w:val="007D38A7"/>
    <w:rsid w:val="007D3A08"/>
    <w:rsid w:val="007D42B8"/>
    <w:rsid w:val="007D4326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45"/>
    <w:rsid w:val="007D5C53"/>
    <w:rsid w:val="007D62B2"/>
    <w:rsid w:val="007D65D4"/>
    <w:rsid w:val="007D682F"/>
    <w:rsid w:val="007D6852"/>
    <w:rsid w:val="007D6F1C"/>
    <w:rsid w:val="007D6FAB"/>
    <w:rsid w:val="007D70AA"/>
    <w:rsid w:val="007D7507"/>
    <w:rsid w:val="007D7F6E"/>
    <w:rsid w:val="007D7FD0"/>
    <w:rsid w:val="007D7FD6"/>
    <w:rsid w:val="007E010C"/>
    <w:rsid w:val="007E048D"/>
    <w:rsid w:val="007E0935"/>
    <w:rsid w:val="007E09DF"/>
    <w:rsid w:val="007E0B38"/>
    <w:rsid w:val="007E0CE6"/>
    <w:rsid w:val="007E1447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F4C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CB5"/>
    <w:rsid w:val="007F52A9"/>
    <w:rsid w:val="007F554D"/>
    <w:rsid w:val="007F5A1A"/>
    <w:rsid w:val="007F5C82"/>
    <w:rsid w:val="007F5CDE"/>
    <w:rsid w:val="007F5FA9"/>
    <w:rsid w:val="007F63D2"/>
    <w:rsid w:val="007F63E5"/>
    <w:rsid w:val="007F63FA"/>
    <w:rsid w:val="007F69B1"/>
    <w:rsid w:val="007F6ABE"/>
    <w:rsid w:val="007F6E06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81"/>
    <w:rsid w:val="008023E9"/>
    <w:rsid w:val="008025DE"/>
    <w:rsid w:val="008026BF"/>
    <w:rsid w:val="00802774"/>
    <w:rsid w:val="008029EC"/>
    <w:rsid w:val="00802ADC"/>
    <w:rsid w:val="00803289"/>
    <w:rsid w:val="0080336F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ACB"/>
    <w:rsid w:val="0080637A"/>
    <w:rsid w:val="0080649C"/>
    <w:rsid w:val="00806620"/>
    <w:rsid w:val="00806956"/>
    <w:rsid w:val="008071A7"/>
    <w:rsid w:val="00807A0C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92D"/>
    <w:rsid w:val="00815C29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89E"/>
    <w:rsid w:val="00817FE2"/>
    <w:rsid w:val="0082002C"/>
    <w:rsid w:val="0082036A"/>
    <w:rsid w:val="008206A4"/>
    <w:rsid w:val="008208F3"/>
    <w:rsid w:val="00820E1C"/>
    <w:rsid w:val="00821355"/>
    <w:rsid w:val="0082140D"/>
    <w:rsid w:val="0082144D"/>
    <w:rsid w:val="00821578"/>
    <w:rsid w:val="008220D2"/>
    <w:rsid w:val="008223B0"/>
    <w:rsid w:val="008225D1"/>
    <w:rsid w:val="008226B9"/>
    <w:rsid w:val="00822776"/>
    <w:rsid w:val="00822841"/>
    <w:rsid w:val="00822865"/>
    <w:rsid w:val="00822B7A"/>
    <w:rsid w:val="00822F79"/>
    <w:rsid w:val="0082311A"/>
    <w:rsid w:val="00823462"/>
    <w:rsid w:val="008234CA"/>
    <w:rsid w:val="008236BA"/>
    <w:rsid w:val="00823A97"/>
    <w:rsid w:val="00823A9E"/>
    <w:rsid w:val="00823D30"/>
    <w:rsid w:val="00823F6F"/>
    <w:rsid w:val="0082406F"/>
    <w:rsid w:val="00824098"/>
    <w:rsid w:val="00824360"/>
    <w:rsid w:val="008244EC"/>
    <w:rsid w:val="00824687"/>
    <w:rsid w:val="00824A4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68C"/>
    <w:rsid w:val="008376FB"/>
    <w:rsid w:val="008379A0"/>
    <w:rsid w:val="00837B26"/>
    <w:rsid w:val="00840036"/>
    <w:rsid w:val="008407ED"/>
    <w:rsid w:val="0084083E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4223"/>
    <w:rsid w:val="00844690"/>
    <w:rsid w:val="00844ABE"/>
    <w:rsid w:val="00844B7C"/>
    <w:rsid w:val="00844D33"/>
    <w:rsid w:val="00844F85"/>
    <w:rsid w:val="00844FC5"/>
    <w:rsid w:val="00845313"/>
    <w:rsid w:val="008454BB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979"/>
    <w:rsid w:val="00853C1C"/>
    <w:rsid w:val="008541E5"/>
    <w:rsid w:val="0085421F"/>
    <w:rsid w:val="0085445A"/>
    <w:rsid w:val="0085456B"/>
    <w:rsid w:val="008549F6"/>
    <w:rsid w:val="008550EC"/>
    <w:rsid w:val="008551EE"/>
    <w:rsid w:val="008552D9"/>
    <w:rsid w:val="00855591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C2"/>
    <w:rsid w:val="008655D0"/>
    <w:rsid w:val="0086594F"/>
    <w:rsid w:val="00865A64"/>
    <w:rsid w:val="00865D81"/>
    <w:rsid w:val="00865EBD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5FC"/>
    <w:rsid w:val="008946DA"/>
    <w:rsid w:val="0089502D"/>
    <w:rsid w:val="008950D5"/>
    <w:rsid w:val="008950F7"/>
    <w:rsid w:val="00895511"/>
    <w:rsid w:val="008959A8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908"/>
    <w:rsid w:val="008A1E19"/>
    <w:rsid w:val="008A20D7"/>
    <w:rsid w:val="008A2105"/>
    <w:rsid w:val="008A219E"/>
    <w:rsid w:val="008A25E6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124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593"/>
    <w:rsid w:val="008B0A8E"/>
    <w:rsid w:val="008B0B39"/>
    <w:rsid w:val="008B0FB8"/>
    <w:rsid w:val="008B11D4"/>
    <w:rsid w:val="008B1271"/>
    <w:rsid w:val="008B1A8C"/>
    <w:rsid w:val="008B1D86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602F"/>
    <w:rsid w:val="008B61E7"/>
    <w:rsid w:val="008B62AF"/>
    <w:rsid w:val="008B65EB"/>
    <w:rsid w:val="008B6AD6"/>
    <w:rsid w:val="008B6F38"/>
    <w:rsid w:val="008B70E1"/>
    <w:rsid w:val="008B71E5"/>
    <w:rsid w:val="008B71FF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A75"/>
    <w:rsid w:val="008C7F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EC7"/>
    <w:rsid w:val="008D7479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BD"/>
    <w:rsid w:val="008E4CEB"/>
    <w:rsid w:val="008E4E33"/>
    <w:rsid w:val="008E523A"/>
    <w:rsid w:val="008E53BD"/>
    <w:rsid w:val="008E549A"/>
    <w:rsid w:val="008E57E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12C5"/>
    <w:rsid w:val="008F12EE"/>
    <w:rsid w:val="008F148B"/>
    <w:rsid w:val="008F14FB"/>
    <w:rsid w:val="008F1739"/>
    <w:rsid w:val="008F189A"/>
    <w:rsid w:val="008F1D04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E5B"/>
    <w:rsid w:val="008F3EBA"/>
    <w:rsid w:val="008F4441"/>
    <w:rsid w:val="008F485B"/>
    <w:rsid w:val="008F4A34"/>
    <w:rsid w:val="008F4AF3"/>
    <w:rsid w:val="008F5051"/>
    <w:rsid w:val="008F513C"/>
    <w:rsid w:val="008F526B"/>
    <w:rsid w:val="008F555E"/>
    <w:rsid w:val="008F5595"/>
    <w:rsid w:val="008F58F3"/>
    <w:rsid w:val="008F5974"/>
    <w:rsid w:val="008F5992"/>
    <w:rsid w:val="008F59E4"/>
    <w:rsid w:val="008F5CC4"/>
    <w:rsid w:val="008F6176"/>
    <w:rsid w:val="008F61C9"/>
    <w:rsid w:val="008F6207"/>
    <w:rsid w:val="008F645B"/>
    <w:rsid w:val="008F653C"/>
    <w:rsid w:val="008F6721"/>
    <w:rsid w:val="008F6ABC"/>
    <w:rsid w:val="008F702C"/>
    <w:rsid w:val="008F7094"/>
    <w:rsid w:val="008F7400"/>
    <w:rsid w:val="008F74C5"/>
    <w:rsid w:val="008F79B7"/>
    <w:rsid w:val="008F7C46"/>
    <w:rsid w:val="008F7D72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3541"/>
    <w:rsid w:val="00903AA7"/>
    <w:rsid w:val="00904134"/>
    <w:rsid w:val="009043A8"/>
    <w:rsid w:val="009045BE"/>
    <w:rsid w:val="00904724"/>
    <w:rsid w:val="00904CAE"/>
    <w:rsid w:val="00904EF5"/>
    <w:rsid w:val="00905334"/>
    <w:rsid w:val="009057FB"/>
    <w:rsid w:val="00905B5E"/>
    <w:rsid w:val="00905CD6"/>
    <w:rsid w:val="0090605F"/>
    <w:rsid w:val="0090620F"/>
    <w:rsid w:val="00906248"/>
    <w:rsid w:val="00906746"/>
    <w:rsid w:val="00906A28"/>
    <w:rsid w:val="00906D1B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B7"/>
    <w:rsid w:val="009131B7"/>
    <w:rsid w:val="009132C0"/>
    <w:rsid w:val="009132D9"/>
    <w:rsid w:val="00913593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14A"/>
    <w:rsid w:val="0091630C"/>
    <w:rsid w:val="00916358"/>
    <w:rsid w:val="00916A2A"/>
    <w:rsid w:val="00916C51"/>
    <w:rsid w:val="00916F1D"/>
    <w:rsid w:val="00916F41"/>
    <w:rsid w:val="00916F9A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60D"/>
    <w:rsid w:val="00922ADE"/>
    <w:rsid w:val="00922BE5"/>
    <w:rsid w:val="00923037"/>
    <w:rsid w:val="009232DE"/>
    <w:rsid w:val="00923B0B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687"/>
    <w:rsid w:val="00926808"/>
    <w:rsid w:val="0092682B"/>
    <w:rsid w:val="009269C9"/>
    <w:rsid w:val="00926B23"/>
    <w:rsid w:val="0092772A"/>
    <w:rsid w:val="00927768"/>
    <w:rsid w:val="0092799A"/>
    <w:rsid w:val="00927C99"/>
    <w:rsid w:val="00927E85"/>
    <w:rsid w:val="00927F93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528C"/>
    <w:rsid w:val="0093536B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53C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2C5B"/>
    <w:rsid w:val="00943154"/>
    <w:rsid w:val="0094343F"/>
    <w:rsid w:val="0094362A"/>
    <w:rsid w:val="0094364A"/>
    <w:rsid w:val="009439E2"/>
    <w:rsid w:val="00943B08"/>
    <w:rsid w:val="00943C07"/>
    <w:rsid w:val="009440DD"/>
    <w:rsid w:val="0094418C"/>
    <w:rsid w:val="0094423E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50179"/>
    <w:rsid w:val="0095022C"/>
    <w:rsid w:val="0095025F"/>
    <w:rsid w:val="00950795"/>
    <w:rsid w:val="00950B14"/>
    <w:rsid w:val="00950B36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C79"/>
    <w:rsid w:val="00962E11"/>
    <w:rsid w:val="00962F8C"/>
    <w:rsid w:val="009632DA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D0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C1A"/>
    <w:rsid w:val="00970C66"/>
    <w:rsid w:val="00970DC1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399F"/>
    <w:rsid w:val="0097424F"/>
    <w:rsid w:val="0097442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BB6"/>
    <w:rsid w:val="00977C6A"/>
    <w:rsid w:val="00977CD6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231E"/>
    <w:rsid w:val="0098265E"/>
    <w:rsid w:val="00982B3E"/>
    <w:rsid w:val="00982C1B"/>
    <w:rsid w:val="00982C9F"/>
    <w:rsid w:val="0098307A"/>
    <w:rsid w:val="00983290"/>
    <w:rsid w:val="00983377"/>
    <w:rsid w:val="00983541"/>
    <w:rsid w:val="00983764"/>
    <w:rsid w:val="00983886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1B4"/>
    <w:rsid w:val="00990E4E"/>
    <w:rsid w:val="00990E4F"/>
    <w:rsid w:val="00990E55"/>
    <w:rsid w:val="00990EAB"/>
    <w:rsid w:val="00990FA9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6DE"/>
    <w:rsid w:val="00993809"/>
    <w:rsid w:val="009939A4"/>
    <w:rsid w:val="00993A83"/>
    <w:rsid w:val="00993C43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CC4"/>
    <w:rsid w:val="009A0F5C"/>
    <w:rsid w:val="009A1563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9F7"/>
    <w:rsid w:val="009A3B7D"/>
    <w:rsid w:val="009A3D81"/>
    <w:rsid w:val="009A3EDB"/>
    <w:rsid w:val="009A41FE"/>
    <w:rsid w:val="009A4B8E"/>
    <w:rsid w:val="009A4D0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B02FE"/>
    <w:rsid w:val="009B040E"/>
    <w:rsid w:val="009B081C"/>
    <w:rsid w:val="009B126A"/>
    <w:rsid w:val="009B13F9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35E0"/>
    <w:rsid w:val="009B35E2"/>
    <w:rsid w:val="009B36F9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5AD"/>
    <w:rsid w:val="009B6765"/>
    <w:rsid w:val="009B6EDB"/>
    <w:rsid w:val="009B711A"/>
    <w:rsid w:val="009B7924"/>
    <w:rsid w:val="009B7BC1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5C2D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C9"/>
    <w:rsid w:val="009E45CA"/>
    <w:rsid w:val="009E49F3"/>
    <w:rsid w:val="009E4B28"/>
    <w:rsid w:val="009E5305"/>
    <w:rsid w:val="009E5320"/>
    <w:rsid w:val="009E53AE"/>
    <w:rsid w:val="009E5919"/>
    <w:rsid w:val="009E59B8"/>
    <w:rsid w:val="009E5D6D"/>
    <w:rsid w:val="009E62F8"/>
    <w:rsid w:val="009E63C0"/>
    <w:rsid w:val="009E6559"/>
    <w:rsid w:val="009E6706"/>
    <w:rsid w:val="009E6A46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BE"/>
    <w:rsid w:val="009F674D"/>
    <w:rsid w:val="009F6782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D22"/>
    <w:rsid w:val="00A102AC"/>
    <w:rsid w:val="00A1048D"/>
    <w:rsid w:val="00A105B1"/>
    <w:rsid w:val="00A105F0"/>
    <w:rsid w:val="00A10749"/>
    <w:rsid w:val="00A10936"/>
    <w:rsid w:val="00A10BB1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2FAB"/>
    <w:rsid w:val="00A13115"/>
    <w:rsid w:val="00A133F4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7145"/>
    <w:rsid w:val="00A200F0"/>
    <w:rsid w:val="00A204EC"/>
    <w:rsid w:val="00A20566"/>
    <w:rsid w:val="00A20574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60D"/>
    <w:rsid w:val="00A33676"/>
    <w:rsid w:val="00A33A21"/>
    <w:rsid w:val="00A3413B"/>
    <w:rsid w:val="00A341C9"/>
    <w:rsid w:val="00A34523"/>
    <w:rsid w:val="00A34683"/>
    <w:rsid w:val="00A34BBD"/>
    <w:rsid w:val="00A34D32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86A"/>
    <w:rsid w:val="00A368BE"/>
    <w:rsid w:val="00A3695D"/>
    <w:rsid w:val="00A36F91"/>
    <w:rsid w:val="00A370DA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F04"/>
    <w:rsid w:val="00A51026"/>
    <w:rsid w:val="00A51598"/>
    <w:rsid w:val="00A516FE"/>
    <w:rsid w:val="00A51B41"/>
    <w:rsid w:val="00A51FCE"/>
    <w:rsid w:val="00A5233C"/>
    <w:rsid w:val="00A525A6"/>
    <w:rsid w:val="00A528D3"/>
    <w:rsid w:val="00A52A8C"/>
    <w:rsid w:val="00A52B86"/>
    <w:rsid w:val="00A5334B"/>
    <w:rsid w:val="00A53393"/>
    <w:rsid w:val="00A53855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C6D"/>
    <w:rsid w:val="00A73CC7"/>
    <w:rsid w:val="00A7451B"/>
    <w:rsid w:val="00A7468E"/>
    <w:rsid w:val="00A747A1"/>
    <w:rsid w:val="00A74970"/>
    <w:rsid w:val="00A74C27"/>
    <w:rsid w:val="00A74D89"/>
    <w:rsid w:val="00A750B1"/>
    <w:rsid w:val="00A751D9"/>
    <w:rsid w:val="00A75A4E"/>
    <w:rsid w:val="00A75BA8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C3"/>
    <w:rsid w:val="00A8084B"/>
    <w:rsid w:val="00A80A0B"/>
    <w:rsid w:val="00A80D48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901"/>
    <w:rsid w:val="00A84ADE"/>
    <w:rsid w:val="00A84BBD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FD"/>
    <w:rsid w:val="00A91EBB"/>
    <w:rsid w:val="00A923D7"/>
    <w:rsid w:val="00A92750"/>
    <w:rsid w:val="00A92850"/>
    <w:rsid w:val="00A9287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A0132"/>
    <w:rsid w:val="00AA0AFA"/>
    <w:rsid w:val="00AA0C0E"/>
    <w:rsid w:val="00AA11FA"/>
    <w:rsid w:val="00AA1C2F"/>
    <w:rsid w:val="00AA208A"/>
    <w:rsid w:val="00AA2123"/>
    <w:rsid w:val="00AA21DA"/>
    <w:rsid w:val="00AA2BE8"/>
    <w:rsid w:val="00AA3260"/>
    <w:rsid w:val="00AA33D1"/>
    <w:rsid w:val="00AA342E"/>
    <w:rsid w:val="00AA371C"/>
    <w:rsid w:val="00AA37FD"/>
    <w:rsid w:val="00AA386D"/>
    <w:rsid w:val="00AA3940"/>
    <w:rsid w:val="00AA3B75"/>
    <w:rsid w:val="00AA3CE9"/>
    <w:rsid w:val="00AA3D80"/>
    <w:rsid w:val="00AA3F85"/>
    <w:rsid w:val="00AA411E"/>
    <w:rsid w:val="00AA41C9"/>
    <w:rsid w:val="00AA429C"/>
    <w:rsid w:val="00AA47E2"/>
    <w:rsid w:val="00AA4A80"/>
    <w:rsid w:val="00AA4B72"/>
    <w:rsid w:val="00AA4F84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77B"/>
    <w:rsid w:val="00AA7875"/>
    <w:rsid w:val="00AA795B"/>
    <w:rsid w:val="00AA7A37"/>
    <w:rsid w:val="00AA7AC1"/>
    <w:rsid w:val="00AA7BD6"/>
    <w:rsid w:val="00AA7C92"/>
    <w:rsid w:val="00AA7E27"/>
    <w:rsid w:val="00AB03AA"/>
    <w:rsid w:val="00AB08F7"/>
    <w:rsid w:val="00AB0905"/>
    <w:rsid w:val="00AB095B"/>
    <w:rsid w:val="00AB1312"/>
    <w:rsid w:val="00AB169B"/>
    <w:rsid w:val="00AB1724"/>
    <w:rsid w:val="00AB1983"/>
    <w:rsid w:val="00AB1DE9"/>
    <w:rsid w:val="00AB1E06"/>
    <w:rsid w:val="00AB2508"/>
    <w:rsid w:val="00AB25A8"/>
    <w:rsid w:val="00AB283D"/>
    <w:rsid w:val="00AB2953"/>
    <w:rsid w:val="00AB2EDD"/>
    <w:rsid w:val="00AB2F44"/>
    <w:rsid w:val="00AB3027"/>
    <w:rsid w:val="00AB32A4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6B4"/>
    <w:rsid w:val="00AC0873"/>
    <w:rsid w:val="00AC08B7"/>
    <w:rsid w:val="00AC0B68"/>
    <w:rsid w:val="00AC0CD0"/>
    <w:rsid w:val="00AC18E4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C9A"/>
    <w:rsid w:val="00AC4021"/>
    <w:rsid w:val="00AC4298"/>
    <w:rsid w:val="00AC4335"/>
    <w:rsid w:val="00AC4CA0"/>
    <w:rsid w:val="00AC4E87"/>
    <w:rsid w:val="00AC4FCB"/>
    <w:rsid w:val="00AC50CC"/>
    <w:rsid w:val="00AC50FC"/>
    <w:rsid w:val="00AC52BA"/>
    <w:rsid w:val="00AC545B"/>
    <w:rsid w:val="00AC5560"/>
    <w:rsid w:val="00AC5BD9"/>
    <w:rsid w:val="00AC5E98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A18"/>
    <w:rsid w:val="00AD4BEC"/>
    <w:rsid w:val="00AD4D30"/>
    <w:rsid w:val="00AD523F"/>
    <w:rsid w:val="00AD5722"/>
    <w:rsid w:val="00AD5896"/>
    <w:rsid w:val="00AD5BD3"/>
    <w:rsid w:val="00AD5BE7"/>
    <w:rsid w:val="00AD5D80"/>
    <w:rsid w:val="00AD5E92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907"/>
    <w:rsid w:val="00AE0A16"/>
    <w:rsid w:val="00AE0ACF"/>
    <w:rsid w:val="00AE0CC3"/>
    <w:rsid w:val="00AE0E52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41D3"/>
    <w:rsid w:val="00AE487C"/>
    <w:rsid w:val="00AE4ED8"/>
    <w:rsid w:val="00AE4F9F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408"/>
    <w:rsid w:val="00AF4528"/>
    <w:rsid w:val="00AF4894"/>
    <w:rsid w:val="00AF49EE"/>
    <w:rsid w:val="00AF4F48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709F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E5D"/>
    <w:rsid w:val="00B02FAB"/>
    <w:rsid w:val="00B03037"/>
    <w:rsid w:val="00B030FC"/>
    <w:rsid w:val="00B03467"/>
    <w:rsid w:val="00B03721"/>
    <w:rsid w:val="00B03C28"/>
    <w:rsid w:val="00B03F73"/>
    <w:rsid w:val="00B04013"/>
    <w:rsid w:val="00B0447C"/>
    <w:rsid w:val="00B04AB0"/>
    <w:rsid w:val="00B04C80"/>
    <w:rsid w:val="00B052B8"/>
    <w:rsid w:val="00B05346"/>
    <w:rsid w:val="00B0598C"/>
    <w:rsid w:val="00B05BA4"/>
    <w:rsid w:val="00B05EE6"/>
    <w:rsid w:val="00B060FD"/>
    <w:rsid w:val="00B0624D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AEA"/>
    <w:rsid w:val="00B26BC5"/>
    <w:rsid w:val="00B26D73"/>
    <w:rsid w:val="00B27857"/>
    <w:rsid w:val="00B27AFC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239C"/>
    <w:rsid w:val="00B3267D"/>
    <w:rsid w:val="00B32972"/>
    <w:rsid w:val="00B3297D"/>
    <w:rsid w:val="00B330E8"/>
    <w:rsid w:val="00B33265"/>
    <w:rsid w:val="00B33321"/>
    <w:rsid w:val="00B3352E"/>
    <w:rsid w:val="00B338B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892"/>
    <w:rsid w:val="00B414E2"/>
    <w:rsid w:val="00B4168F"/>
    <w:rsid w:val="00B4174E"/>
    <w:rsid w:val="00B41C08"/>
    <w:rsid w:val="00B41D01"/>
    <w:rsid w:val="00B4290C"/>
    <w:rsid w:val="00B42D61"/>
    <w:rsid w:val="00B42FF5"/>
    <w:rsid w:val="00B43037"/>
    <w:rsid w:val="00B432BF"/>
    <w:rsid w:val="00B43442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524"/>
    <w:rsid w:val="00B615A0"/>
    <w:rsid w:val="00B61959"/>
    <w:rsid w:val="00B619B3"/>
    <w:rsid w:val="00B61AF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ED"/>
    <w:rsid w:val="00B67F66"/>
    <w:rsid w:val="00B67FEB"/>
    <w:rsid w:val="00B7011D"/>
    <w:rsid w:val="00B70249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60F"/>
    <w:rsid w:val="00B727A9"/>
    <w:rsid w:val="00B72834"/>
    <w:rsid w:val="00B729D6"/>
    <w:rsid w:val="00B72DBD"/>
    <w:rsid w:val="00B72F86"/>
    <w:rsid w:val="00B7331F"/>
    <w:rsid w:val="00B73429"/>
    <w:rsid w:val="00B7363B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8A7"/>
    <w:rsid w:val="00B841F2"/>
    <w:rsid w:val="00B84224"/>
    <w:rsid w:val="00B843D0"/>
    <w:rsid w:val="00B84404"/>
    <w:rsid w:val="00B84511"/>
    <w:rsid w:val="00B8488F"/>
    <w:rsid w:val="00B84CE7"/>
    <w:rsid w:val="00B85161"/>
    <w:rsid w:val="00B851D0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49A"/>
    <w:rsid w:val="00B91555"/>
    <w:rsid w:val="00B91614"/>
    <w:rsid w:val="00B918BC"/>
    <w:rsid w:val="00B91B47"/>
    <w:rsid w:val="00B91D75"/>
    <w:rsid w:val="00B922C8"/>
    <w:rsid w:val="00B9259D"/>
    <w:rsid w:val="00B929E4"/>
    <w:rsid w:val="00B93834"/>
    <w:rsid w:val="00B939F0"/>
    <w:rsid w:val="00B93C5F"/>
    <w:rsid w:val="00B93D47"/>
    <w:rsid w:val="00B94B8F"/>
    <w:rsid w:val="00B94D83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AF6"/>
    <w:rsid w:val="00BA2BCF"/>
    <w:rsid w:val="00BA2DF6"/>
    <w:rsid w:val="00BA30A2"/>
    <w:rsid w:val="00BA30C8"/>
    <w:rsid w:val="00BA336D"/>
    <w:rsid w:val="00BA36D9"/>
    <w:rsid w:val="00BA3BAE"/>
    <w:rsid w:val="00BA3BD2"/>
    <w:rsid w:val="00BA40B6"/>
    <w:rsid w:val="00BA431E"/>
    <w:rsid w:val="00BA474B"/>
    <w:rsid w:val="00BA4852"/>
    <w:rsid w:val="00BA4B10"/>
    <w:rsid w:val="00BA4C61"/>
    <w:rsid w:val="00BA5120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EF3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8D8"/>
    <w:rsid w:val="00BC0D3C"/>
    <w:rsid w:val="00BC0E74"/>
    <w:rsid w:val="00BC12A2"/>
    <w:rsid w:val="00BC173E"/>
    <w:rsid w:val="00BC175A"/>
    <w:rsid w:val="00BC1982"/>
    <w:rsid w:val="00BC2155"/>
    <w:rsid w:val="00BC2419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275"/>
    <w:rsid w:val="00BC6502"/>
    <w:rsid w:val="00BC661F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448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A24"/>
    <w:rsid w:val="00BD6AB9"/>
    <w:rsid w:val="00BD6C3B"/>
    <w:rsid w:val="00BD7434"/>
    <w:rsid w:val="00BD7484"/>
    <w:rsid w:val="00BD75B2"/>
    <w:rsid w:val="00BD763C"/>
    <w:rsid w:val="00BE0391"/>
    <w:rsid w:val="00BE0695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440"/>
    <w:rsid w:val="00BF05BC"/>
    <w:rsid w:val="00BF089B"/>
    <w:rsid w:val="00BF0978"/>
    <w:rsid w:val="00BF0A60"/>
    <w:rsid w:val="00BF130F"/>
    <w:rsid w:val="00BF13E7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6F"/>
    <w:rsid w:val="00BF63F9"/>
    <w:rsid w:val="00BF6AAC"/>
    <w:rsid w:val="00BF6D6A"/>
    <w:rsid w:val="00BF7040"/>
    <w:rsid w:val="00BF72B7"/>
    <w:rsid w:val="00BF7384"/>
    <w:rsid w:val="00BF775F"/>
    <w:rsid w:val="00BF7E78"/>
    <w:rsid w:val="00BF7F12"/>
    <w:rsid w:val="00C001ED"/>
    <w:rsid w:val="00C00353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0B0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B68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20346"/>
    <w:rsid w:val="00C20F93"/>
    <w:rsid w:val="00C21080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4D0E"/>
    <w:rsid w:val="00C2558D"/>
    <w:rsid w:val="00C25751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E69"/>
    <w:rsid w:val="00C413CE"/>
    <w:rsid w:val="00C4160A"/>
    <w:rsid w:val="00C41962"/>
    <w:rsid w:val="00C41B46"/>
    <w:rsid w:val="00C41FE4"/>
    <w:rsid w:val="00C4243E"/>
    <w:rsid w:val="00C42D76"/>
    <w:rsid w:val="00C43349"/>
    <w:rsid w:val="00C43930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5176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8EE"/>
    <w:rsid w:val="00C46B85"/>
    <w:rsid w:val="00C46D4B"/>
    <w:rsid w:val="00C471F6"/>
    <w:rsid w:val="00C472FB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AEE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7400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B76"/>
    <w:rsid w:val="00C63EBA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10"/>
    <w:rsid w:val="00C7632C"/>
    <w:rsid w:val="00C76782"/>
    <w:rsid w:val="00C76924"/>
    <w:rsid w:val="00C76AA0"/>
    <w:rsid w:val="00C76C79"/>
    <w:rsid w:val="00C76CFE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4B9"/>
    <w:rsid w:val="00C825A7"/>
    <w:rsid w:val="00C82747"/>
    <w:rsid w:val="00C82A44"/>
    <w:rsid w:val="00C82F60"/>
    <w:rsid w:val="00C82FED"/>
    <w:rsid w:val="00C831E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F06"/>
    <w:rsid w:val="00C84F29"/>
    <w:rsid w:val="00C850DC"/>
    <w:rsid w:val="00C853F9"/>
    <w:rsid w:val="00C85429"/>
    <w:rsid w:val="00C85598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DCD"/>
    <w:rsid w:val="00C91F1C"/>
    <w:rsid w:val="00C91FA7"/>
    <w:rsid w:val="00C92024"/>
    <w:rsid w:val="00C926CD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CC"/>
    <w:rsid w:val="00C9703C"/>
    <w:rsid w:val="00C9729C"/>
    <w:rsid w:val="00C97854"/>
    <w:rsid w:val="00C979AF"/>
    <w:rsid w:val="00C97A3B"/>
    <w:rsid w:val="00C97AA9"/>
    <w:rsid w:val="00C97DCF"/>
    <w:rsid w:val="00CA0AE0"/>
    <w:rsid w:val="00CA0C15"/>
    <w:rsid w:val="00CA10F7"/>
    <w:rsid w:val="00CA13D6"/>
    <w:rsid w:val="00CA155F"/>
    <w:rsid w:val="00CA1604"/>
    <w:rsid w:val="00CA173E"/>
    <w:rsid w:val="00CA1830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F65"/>
    <w:rsid w:val="00CA6070"/>
    <w:rsid w:val="00CA64C9"/>
    <w:rsid w:val="00CA66DE"/>
    <w:rsid w:val="00CA68BF"/>
    <w:rsid w:val="00CA6D7D"/>
    <w:rsid w:val="00CA74A4"/>
    <w:rsid w:val="00CA7AE7"/>
    <w:rsid w:val="00CA7B2E"/>
    <w:rsid w:val="00CA7D15"/>
    <w:rsid w:val="00CA7D2D"/>
    <w:rsid w:val="00CB000E"/>
    <w:rsid w:val="00CB0097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30E4"/>
    <w:rsid w:val="00CB348B"/>
    <w:rsid w:val="00CB351A"/>
    <w:rsid w:val="00CB3624"/>
    <w:rsid w:val="00CB3660"/>
    <w:rsid w:val="00CB3CD2"/>
    <w:rsid w:val="00CB3D71"/>
    <w:rsid w:val="00CB3EB0"/>
    <w:rsid w:val="00CB4592"/>
    <w:rsid w:val="00CB4B98"/>
    <w:rsid w:val="00CB4DE6"/>
    <w:rsid w:val="00CB4EC2"/>
    <w:rsid w:val="00CB4FA4"/>
    <w:rsid w:val="00CB526E"/>
    <w:rsid w:val="00CB5D33"/>
    <w:rsid w:val="00CB5E55"/>
    <w:rsid w:val="00CB5F26"/>
    <w:rsid w:val="00CB6060"/>
    <w:rsid w:val="00CB63DD"/>
    <w:rsid w:val="00CB642C"/>
    <w:rsid w:val="00CB6CF3"/>
    <w:rsid w:val="00CB6DA6"/>
    <w:rsid w:val="00CB6FAA"/>
    <w:rsid w:val="00CB7485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9E4"/>
    <w:rsid w:val="00CC30A0"/>
    <w:rsid w:val="00CC3892"/>
    <w:rsid w:val="00CC3C21"/>
    <w:rsid w:val="00CC3C3F"/>
    <w:rsid w:val="00CC3D39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929"/>
    <w:rsid w:val="00CC5A6A"/>
    <w:rsid w:val="00CC5C8B"/>
    <w:rsid w:val="00CC5F00"/>
    <w:rsid w:val="00CC6080"/>
    <w:rsid w:val="00CC6425"/>
    <w:rsid w:val="00CC64F7"/>
    <w:rsid w:val="00CC6C4E"/>
    <w:rsid w:val="00CC779B"/>
    <w:rsid w:val="00CC7C47"/>
    <w:rsid w:val="00CC7EBC"/>
    <w:rsid w:val="00CD00B3"/>
    <w:rsid w:val="00CD0124"/>
    <w:rsid w:val="00CD0799"/>
    <w:rsid w:val="00CD0D0D"/>
    <w:rsid w:val="00CD0D8E"/>
    <w:rsid w:val="00CD1470"/>
    <w:rsid w:val="00CD170C"/>
    <w:rsid w:val="00CD1881"/>
    <w:rsid w:val="00CD1F05"/>
    <w:rsid w:val="00CD21C2"/>
    <w:rsid w:val="00CD25D4"/>
    <w:rsid w:val="00CD283E"/>
    <w:rsid w:val="00CD2891"/>
    <w:rsid w:val="00CD2ED0"/>
    <w:rsid w:val="00CD312F"/>
    <w:rsid w:val="00CD313E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F3"/>
    <w:rsid w:val="00CD7343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8AD"/>
    <w:rsid w:val="00CE3CED"/>
    <w:rsid w:val="00CE3D50"/>
    <w:rsid w:val="00CE3F54"/>
    <w:rsid w:val="00CE4236"/>
    <w:rsid w:val="00CE45DE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27C"/>
    <w:rsid w:val="00CE66C0"/>
    <w:rsid w:val="00CE6883"/>
    <w:rsid w:val="00CE6D1A"/>
    <w:rsid w:val="00CE6FA4"/>
    <w:rsid w:val="00CE71A3"/>
    <w:rsid w:val="00CE7405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498"/>
    <w:rsid w:val="00CF797E"/>
    <w:rsid w:val="00CF7F8B"/>
    <w:rsid w:val="00CF7FDA"/>
    <w:rsid w:val="00D0005E"/>
    <w:rsid w:val="00D001A4"/>
    <w:rsid w:val="00D0035D"/>
    <w:rsid w:val="00D00CDB"/>
    <w:rsid w:val="00D00F57"/>
    <w:rsid w:val="00D00F7C"/>
    <w:rsid w:val="00D015E0"/>
    <w:rsid w:val="00D016B6"/>
    <w:rsid w:val="00D016C8"/>
    <w:rsid w:val="00D01A7C"/>
    <w:rsid w:val="00D022CD"/>
    <w:rsid w:val="00D02350"/>
    <w:rsid w:val="00D02362"/>
    <w:rsid w:val="00D02424"/>
    <w:rsid w:val="00D0247F"/>
    <w:rsid w:val="00D0286B"/>
    <w:rsid w:val="00D02B1C"/>
    <w:rsid w:val="00D03061"/>
    <w:rsid w:val="00D03891"/>
    <w:rsid w:val="00D039CD"/>
    <w:rsid w:val="00D03DC5"/>
    <w:rsid w:val="00D04106"/>
    <w:rsid w:val="00D0438F"/>
    <w:rsid w:val="00D04726"/>
    <w:rsid w:val="00D04C77"/>
    <w:rsid w:val="00D04DD5"/>
    <w:rsid w:val="00D04EFD"/>
    <w:rsid w:val="00D04FD0"/>
    <w:rsid w:val="00D05143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30F0"/>
    <w:rsid w:val="00D132B1"/>
    <w:rsid w:val="00D133B7"/>
    <w:rsid w:val="00D134E7"/>
    <w:rsid w:val="00D136DB"/>
    <w:rsid w:val="00D1399A"/>
    <w:rsid w:val="00D13A07"/>
    <w:rsid w:val="00D13AB6"/>
    <w:rsid w:val="00D13AD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680"/>
    <w:rsid w:val="00D20896"/>
    <w:rsid w:val="00D20BC1"/>
    <w:rsid w:val="00D20C3A"/>
    <w:rsid w:val="00D21124"/>
    <w:rsid w:val="00D21332"/>
    <w:rsid w:val="00D2134C"/>
    <w:rsid w:val="00D22236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2F4"/>
    <w:rsid w:val="00D259A2"/>
    <w:rsid w:val="00D25F9F"/>
    <w:rsid w:val="00D260C5"/>
    <w:rsid w:val="00D2611B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974"/>
    <w:rsid w:val="00D34408"/>
    <w:rsid w:val="00D344CA"/>
    <w:rsid w:val="00D34508"/>
    <w:rsid w:val="00D34623"/>
    <w:rsid w:val="00D3482E"/>
    <w:rsid w:val="00D349C2"/>
    <w:rsid w:val="00D34C53"/>
    <w:rsid w:val="00D355E6"/>
    <w:rsid w:val="00D355F5"/>
    <w:rsid w:val="00D3561E"/>
    <w:rsid w:val="00D358AA"/>
    <w:rsid w:val="00D358ED"/>
    <w:rsid w:val="00D35E73"/>
    <w:rsid w:val="00D36338"/>
    <w:rsid w:val="00D36AB2"/>
    <w:rsid w:val="00D36D3F"/>
    <w:rsid w:val="00D36F54"/>
    <w:rsid w:val="00D36FB5"/>
    <w:rsid w:val="00D3712F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E31"/>
    <w:rsid w:val="00D4106F"/>
    <w:rsid w:val="00D4139B"/>
    <w:rsid w:val="00D41766"/>
    <w:rsid w:val="00D41B4A"/>
    <w:rsid w:val="00D41E3B"/>
    <w:rsid w:val="00D41EBA"/>
    <w:rsid w:val="00D420A7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E36"/>
    <w:rsid w:val="00D506A2"/>
    <w:rsid w:val="00D5084A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EFF"/>
    <w:rsid w:val="00D56F5D"/>
    <w:rsid w:val="00D57505"/>
    <w:rsid w:val="00D575E8"/>
    <w:rsid w:val="00D576DE"/>
    <w:rsid w:val="00D578A8"/>
    <w:rsid w:val="00D57B21"/>
    <w:rsid w:val="00D57BD1"/>
    <w:rsid w:val="00D57F45"/>
    <w:rsid w:val="00D60019"/>
    <w:rsid w:val="00D60110"/>
    <w:rsid w:val="00D6053F"/>
    <w:rsid w:val="00D60833"/>
    <w:rsid w:val="00D60884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A48"/>
    <w:rsid w:val="00D62CFF"/>
    <w:rsid w:val="00D63578"/>
    <w:rsid w:val="00D63771"/>
    <w:rsid w:val="00D63EE7"/>
    <w:rsid w:val="00D63F02"/>
    <w:rsid w:val="00D63F47"/>
    <w:rsid w:val="00D63F71"/>
    <w:rsid w:val="00D63FA1"/>
    <w:rsid w:val="00D63FD9"/>
    <w:rsid w:val="00D64702"/>
    <w:rsid w:val="00D64C2D"/>
    <w:rsid w:val="00D64CDE"/>
    <w:rsid w:val="00D64DBD"/>
    <w:rsid w:val="00D64DE5"/>
    <w:rsid w:val="00D65433"/>
    <w:rsid w:val="00D65AB0"/>
    <w:rsid w:val="00D66434"/>
    <w:rsid w:val="00D665FA"/>
    <w:rsid w:val="00D66728"/>
    <w:rsid w:val="00D667B7"/>
    <w:rsid w:val="00D669B4"/>
    <w:rsid w:val="00D669D3"/>
    <w:rsid w:val="00D669E7"/>
    <w:rsid w:val="00D6734A"/>
    <w:rsid w:val="00D675BB"/>
    <w:rsid w:val="00D67FBE"/>
    <w:rsid w:val="00D70047"/>
    <w:rsid w:val="00D700B7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722F"/>
    <w:rsid w:val="00D77291"/>
    <w:rsid w:val="00D7766C"/>
    <w:rsid w:val="00D77CA1"/>
    <w:rsid w:val="00D802D6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61D7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5E3"/>
    <w:rsid w:val="00D90BB1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2CE"/>
    <w:rsid w:val="00DA645C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B017E"/>
    <w:rsid w:val="00DB0379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529"/>
    <w:rsid w:val="00DC2670"/>
    <w:rsid w:val="00DC2725"/>
    <w:rsid w:val="00DC2784"/>
    <w:rsid w:val="00DC2895"/>
    <w:rsid w:val="00DC2A29"/>
    <w:rsid w:val="00DC2CA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AE9"/>
    <w:rsid w:val="00DC4D71"/>
    <w:rsid w:val="00DC5022"/>
    <w:rsid w:val="00DC57A4"/>
    <w:rsid w:val="00DC5B34"/>
    <w:rsid w:val="00DC5C08"/>
    <w:rsid w:val="00DC5C9E"/>
    <w:rsid w:val="00DC5D3A"/>
    <w:rsid w:val="00DC604D"/>
    <w:rsid w:val="00DC688A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768"/>
    <w:rsid w:val="00DD4A08"/>
    <w:rsid w:val="00DD4A2A"/>
    <w:rsid w:val="00DD4B37"/>
    <w:rsid w:val="00DD4C87"/>
    <w:rsid w:val="00DD4F7E"/>
    <w:rsid w:val="00DD4FC2"/>
    <w:rsid w:val="00DD5484"/>
    <w:rsid w:val="00DD54CD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7C7"/>
    <w:rsid w:val="00DD77E4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8BF"/>
    <w:rsid w:val="00DE4B27"/>
    <w:rsid w:val="00DE4F25"/>
    <w:rsid w:val="00DE50A1"/>
    <w:rsid w:val="00DE5222"/>
    <w:rsid w:val="00DE525D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BAF"/>
    <w:rsid w:val="00DE7E7B"/>
    <w:rsid w:val="00DE7FE2"/>
    <w:rsid w:val="00DF0457"/>
    <w:rsid w:val="00DF060A"/>
    <w:rsid w:val="00DF08B4"/>
    <w:rsid w:val="00DF0983"/>
    <w:rsid w:val="00DF0AEF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CE1"/>
    <w:rsid w:val="00E031FE"/>
    <w:rsid w:val="00E038B4"/>
    <w:rsid w:val="00E03D7B"/>
    <w:rsid w:val="00E03E2B"/>
    <w:rsid w:val="00E04106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188"/>
    <w:rsid w:val="00E06353"/>
    <w:rsid w:val="00E068F1"/>
    <w:rsid w:val="00E06AEF"/>
    <w:rsid w:val="00E06DE1"/>
    <w:rsid w:val="00E06DE8"/>
    <w:rsid w:val="00E06E47"/>
    <w:rsid w:val="00E07118"/>
    <w:rsid w:val="00E07273"/>
    <w:rsid w:val="00E072EC"/>
    <w:rsid w:val="00E073BE"/>
    <w:rsid w:val="00E07702"/>
    <w:rsid w:val="00E07A5C"/>
    <w:rsid w:val="00E07BF9"/>
    <w:rsid w:val="00E10049"/>
    <w:rsid w:val="00E103E4"/>
    <w:rsid w:val="00E10708"/>
    <w:rsid w:val="00E1072D"/>
    <w:rsid w:val="00E10A77"/>
    <w:rsid w:val="00E10AD2"/>
    <w:rsid w:val="00E10D5D"/>
    <w:rsid w:val="00E11099"/>
    <w:rsid w:val="00E1109E"/>
    <w:rsid w:val="00E11645"/>
    <w:rsid w:val="00E124B0"/>
    <w:rsid w:val="00E12721"/>
    <w:rsid w:val="00E12A4B"/>
    <w:rsid w:val="00E12CC5"/>
    <w:rsid w:val="00E12FF1"/>
    <w:rsid w:val="00E13027"/>
    <w:rsid w:val="00E13685"/>
    <w:rsid w:val="00E1380A"/>
    <w:rsid w:val="00E13BA2"/>
    <w:rsid w:val="00E14813"/>
    <w:rsid w:val="00E148E2"/>
    <w:rsid w:val="00E14B2A"/>
    <w:rsid w:val="00E14E26"/>
    <w:rsid w:val="00E15598"/>
    <w:rsid w:val="00E1587B"/>
    <w:rsid w:val="00E15A12"/>
    <w:rsid w:val="00E15A17"/>
    <w:rsid w:val="00E15B52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3569"/>
    <w:rsid w:val="00E238D9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EC1"/>
    <w:rsid w:val="00E34057"/>
    <w:rsid w:val="00E34678"/>
    <w:rsid w:val="00E346A2"/>
    <w:rsid w:val="00E346AB"/>
    <w:rsid w:val="00E34AB8"/>
    <w:rsid w:val="00E34B5B"/>
    <w:rsid w:val="00E34EF5"/>
    <w:rsid w:val="00E34FCC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6F"/>
    <w:rsid w:val="00E37AFC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B3F"/>
    <w:rsid w:val="00E42B4F"/>
    <w:rsid w:val="00E431DD"/>
    <w:rsid w:val="00E43398"/>
    <w:rsid w:val="00E4359F"/>
    <w:rsid w:val="00E43841"/>
    <w:rsid w:val="00E43F64"/>
    <w:rsid w:val="00E442D0"/>
    <w:rsid w:val="00E4435B"/>
    <w:rsid w:val="00E44B44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8C3"/>
    <w:rsid w:val="00E469DB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C33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F6E"/>
    <w:rsid w:val="00E65947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C50"/>
    <w:rsid w:val="00E66D09"/>
    <w:rsid w:val="00E66F60"/>
    <w:rsid w:val="00E66FA0"/>
    <w:rsid w:val="00E67057"/>
    <w:rsid w:val="00E673FD"/>
    <w:rsid w:val="00E67796"/>
    <w:rsid w:val="00E67B2B"/>
    <w:rsid w:val="00E67B8A"/>
    <w:rsid w:val="00E67BA4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08"/>
    <w:rsid w:val="00E75B2D"/>
    <w:rsid w:val="00E75BAB"/>
    <w:rsid w:val="00E766D9"/>
    <w:rsid w:val="00E7697C"/>
    <w:rsid w:val="00E7702D"/>
    <w:rsid w:val="00E7704B"/>
    <w:rsid w:val="00E7710D"/>
    <w:rsid w:val="00E77495"/>
    <w:rsid w:val="00E775CE"/>
    <w:rsid w:val="00E7792D"/>
    <w:rsid w:val="00E77C82"/>
    <w:rsid w:val="00E77E2E"/>
    <w:rsid w:val="00E77E39"/>
    <w:rsid w:val="00E8017D"/>
    <w:rsid w:val="00E80415"/>
    <w:rsid w:val="00E8041C"/>
    <w:rsid w:val="00E8045E"/>
    <w:rsid w:val="00E80A9C"/>
    <w:rsid w:val="00E80F4C"/>
    <w:rsid w:val="00E81183"/>
    <w:rsid w:val="00E812AF"/>
    <w:rsid w:val="00E814AE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406A"/>
    <w:rsid w:val="00E84123"/>
    <w:rsid w:val="00E841C2"/>
    <w:rsid w:val="00E84594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906"/>
    <w:rsid w:val="00E91A18"/>
    <w:rsid w:val="00E9253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F05"/>
    <w:rsid w:val="00EA21CA"/>
    <w:rsid w:val="00EA23AD"/>
    <w:rsid w:val="00EA25C5"/>
    <w:rsid w:val="00EA29C4"/>
    <w:rsid w:val="00EA2F53"/>
    <w:rsid w:val="00EA34BE"/>
    <w:rsid w:val="00EA358A"/>
    <w:rsid w:val="00EA35EF"/>
    <w:rsid w:val="00EA3B2E"/>
    <w:rsid w:val="00EA3D41"/>
    <w:rsid w:val="00EA3E24"/>
    <w:rsid w:val="00EA3E89"/>
    <w:rsid w:val="00EA4227"/>
    <w:rsid w:val="00EA439D"/>
    <w:rsid w:val="00EA45AB"/>
    <w:rsid w:val="00EA4609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40F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BD"/>
    <w:rsid w:val="00EC61A0"/>
    <w:rsid w:val="00EC6344"/>
    <w:rsid w:val="00EC637A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850"/>
    <w:rsid w:val="00ED0951"/>
    <w:rsid w:val="00ED0B95"/>
    <w:rsid w:val="00ED0C6F"/>
    <w:rsid w:val="00ED1008"/>
    <w:rsid w:val="00ED1115"/>
    <w:rsid w:val="00ED1150"/>
    <w:rsid w:val="00ED116E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3246"/>
    <w:rsid w:val="00ED3579"/>
    <w:rsid w:val="00ED35B8"/>
    <w:rsid w:val="00ED388D"/>
    <w:rsid w:val="00ED39EB"/>
    <w:rsid w:val="00ED3A69"/>
    <w:rsid w:val="00ED3C79"/>
    <w:rsid w:val="00ED47E4"/>
    <w:rsid w:val="00ED48EE"/>
    <w:rsid w:val="00ED4A42"/>
    <w:rsid w:val="00ED4BE5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BF2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90E"/>
    <w:rsid w:val="00EE5D22"/>
    <w:rsid w:val="00EE5E74"/>
    <w:rsid w:val="00EE61F6"/>
    <w:rsid w:val="00EE6292"/>
    <w:rsid w:val="00EE6814"/>
    <w:rsid w:val="00EE6A08"/>
    <w:rsid w:val="00EE6E0A"/>
    <w:rsid w:val="00EE71EF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C83"/>
    <w:rsid w:val="00EF1CA0"/>
    <w:rsid w:val="00EF1E81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54A"/>
    <w:rsid w:val="00F01557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71FE"/>
    <w:rsid w:val="00F0744F"/>
    <w:rsid w:val="00F075B9"/>
    <w:rsid w:val="00F078C2"/>
    <w:rsid w:val="00F07ADF"/>
    <w:rsid w:val="00F10500"/>
    <w:rsid w:val="00F10D7C"/>
    <w:rsid w:val="00F10E0D"/>
    <w:rsid w:val="00F10EEE"/>
    <w:rsid w:val="00F11052"/>
    <w:rsid w:val="00F11276"/>
    <w:rsid w:val="00F119BF"/>
    <w:rsid w:val="00F11AAD"/>
    <w:rsid w:val="00F11AEC"/>
    <w:rsid w:val="00F11CBC"/>
    <w:rsid w:val="00F126A7"/>
    <w:rsid w:val="00F12CA4"/>
    <w:rsid w:val="00F13081"/>
    <w:rsid w:val="00F130FE"/>
    <w:rsid w:val="00F1320F"/>
    <w:rsid w:val="00F13DE5"/>
    <w:rsid w:val="00F140F9"/>
    <w:rsid w:val="00F14141"/>
    <w:rsid w:val="00F1426B"/>
    <w:rsid w:val="00F142A3"/>
    <w:rsid w:val="00F143DA"/>
    <w:rsid w:val="00F145B8"/>
    <w:rsid w:val="00F145FD"/>
    <w:rsid w:val="00F147BA"/>
    <w:rsid w:val="00F14C8F"/>
    <w:rsid w:val="00F14CC9"/>
    <w:rsid w:val="00F14F5D"/>
    <w:rsid w:val="00F15002"/>
    <w:rsid w:val="00F151E8"/>
    <w:rsid w:val="00F15631"/>
    <w:rsid w:val="00F15737"/>
    <w:rsid w:val="00F15AF9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F0D"/>
    <w:rsid w:val="00F20FB9"/>
    <w:rsid w:val="00F20FC5"/>
    <w:rsid w:val="00F21104"/>
    <w:rsid w:val="00F21957"/>
    <w:rsid w:val="00F21A95"/>
    <w:rsid w:val="00F21C1B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9E4"/>
    <w:rsid w:val="00F27B12"/>
    <w:rsid w:val="00F27D10"/>
    <w:rsid w:val="00F27F38"/>
    <w:rsid w:val="00F300C9"/>
    <w:rsid w:val="00F3049D"/>
    <w:rsid w:val="00F305E8"/>
    <w:rsid w:val="00F30649"/>
    <w:rsid w:val="00F30851"/>
    <w:rsid w:val="00F30A9B"/>
    <w:rsid w:val="00F30DFC"/>
    <w:rsid w:val="00F30EAD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EF"/>
    <w:rsid w:val="00F4307D"/>
    <w:rsid w:val="00F43691"/>
    <w:rsid w:val="00F439B2"/>
    <w:rsid w:val="00F43DDC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506D1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C01"/>
    <w:rsid w:val="00F5738E"/>
    <w:rsid w:val="00F573CC"/>
    <w:rsid w:val="00F574F5"/>
    <w:rsid w:val="00F57660"/>
    <w:rsid w:val="00F576AF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33DA"/>
    <w:rsid w:val="00F6387A"/>
    <w:rsid w:val="00F639F2"/>
    <w:rsid w:val="00F63A44"/>
    <w:rsid w:val="00F63CF2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AD2"/>
    <w:rsid w:val="00F71BAC"/>
    <w:rsid w:val="00F7207D"/>
    <w:rsid w:val="00F720A8"/>
    <w:rsid w:val="00F72743"/>
    <w:rsid w:val="00F72B35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146"/>
    <w:rsid w:val="00F77515"/>
    <w:rsid w:val="00F776BD"/>
    <w:rsid w:val="00F77B43"/>
    <w:rsid w:val="00F77C39"/>
    <w:rsid w:val="00F77CB8"/>
    <w:rsid w:val="00F80467"/>
    <w:rsid w:val="00F805CE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E0C"/>
    <w:rsid w:val="00F85E16"/>
    <w:rsid w:val="00F861DF"/>
    <w:rsid w:val="00F864DD"/>
    <w:rsid w:val="00F869AC"/>
    <w:rsid w:val="00F86AE6"/>
    <w:rsid w:val="00F86BAA"/>
    <w:rsid w:val="00F86C31"/>
    <w:rsid w:val="00F86FB8"/>
    <w:rsid w:val="00F8704E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4F5"/>
    <w:rsid w:val="00F91ABC"/>
    <w:rsid w:val="00F91DFD"/>
    <w:rsid w:val="00F91F19"/>
    <w:rsid w:val="00F9220C"/>
    <w:rsid w:val="00F92433"/>
    <w:rsid w:val="00F9278C"/>
    <w:rsid w:val="00F9288E"/>
    <w:rsid w:val="00F92F3C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4E0"/>
    <w:rsid w:val="00F96896"/>
    <w:rsid w:val="00F96BFF"/>
    <w:rsid w:val="00F97334"/>
    <w:rsid w:val="00F97793"/>
    <w:rsid w:val="00FA01D6"/>
    <w:rsid w:val="00FA0207"/>
    <w:rsid w:val="00FA05F7"/>
    <w:rsid w:val="00FA086D"/>
    <w:rsid w:val="00FA0874"/>
    <w:rsid w:val="00FA0896"/>
    <w:rsid w:val="00FA0F94"/>
    <w:rsid w:val="00FA1372"/>
    <w:rsid w:val="00FA14F4"/>
    <w:rsid w:val="00FA1C57"/>
    <w:rsid w:val="00FA1D13"/>
    <w:rsid w:val="00FA1D19"/>
    <w:rsid w:val="00FA2015"/>
    <w:rsid w:val="00FA20EC"/>
    <w:rsid w:val="00FA231A"/>
    <w:rsid w:val="00FA24C9"/>
    <w:rsid w:val="00FA29B2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7FE"/>
    <w:rsid w:val="00FA58A3"/>
    <w:rsid w:val="00FA599D"/>
    <w:rsid w:val="00FA5A2C"/>
    <w:rsid w:val="00FA5BB6"/>
    <w:rsid w:val="00FA5EB1"/>
    <w:rsid w:val="00FA6201"/>
    <w:rsid w:val="00FA62D5"/>
    <w:rsid w:val="00FA64D5"/>
    <w:rsid w:val="00FA65B8"/>
    <w:rsid w:val="00FA68CC"/>
    <w:rsid w:val="00FA6B1B"/>
    <w:rsid w:val="00FA6CF2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CB"/>
    <w:rsid w:val="00FB64C1"/>
    <w:rsid w:val="00FB64F7"/>
    <w:rsid w:val="00FB674C"/>
    <w:rsid w:val="00FB7013"/>
    <w:rsid w:val="00FB784B"/>
    <w:rsid w:val="00FB7888"/>
    <w:rsid w:val="00FB79A1"/>
    <w:rsid w:val="00FB7A6A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94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65A"/>
    <w:rsid w:val="00FD67B1"/>
    <w:rsid w:val="00FD6C68"/>
    <w:rsid w:val="00FD6E6B"/>
    <w:rsid w:val="00FD6FD5"/>
    <w:rsid w:val="00FD7162"/>
    <w:rsid w:val="00FD73BA"/>
    <w:rsid w:val="00FD77C8"/>
    <w:rsid w:val="00FD7BC2"/>
    <w:rsid w:val="00FD7BF5"/>
    <w:rsid w:val="00FD7C83"/>
    <w:rsid w:val="00FD7D51"/>
    <w:rsid w:val="00FD7E28"/>
    <w:rsid w:val="00FE0155"/>
    <w:rsid w:val="00FE01AB"/>
    <w:rsid w:val="00FE031F"/>
    <w:rsid w:val="00FE0406"/>
    <w:rsid w:val="00FE0574"/>
    <w:rsid w:val="00FE0682"/>
    <w:rsid w:val="00FE06B7"/>
    <w:rsid w:val="00FE0738"/>
    <w:rsid w:val="00FE08CA"/>
    <w:rsid w:val="00FE08F0"/>
    <w:rsid w:val="00FE0AEE"/>
    <w:rsid w:val="00FE0E45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775"/>
    <w:rsid w:val="00FE37D9"/>
    <w:rsid w:val="00FE388A"/>
    <w:rsid w:val="00FE3992"/>
    <w:rsid w:val="00FE39E1"/>
    <w:rsid w:val="00FE3F8D"/>
    <w:rsid w:val="00FE4208"/>
    <w:rsid w:val="00FE45D8"/>
    <w:rsid w:val="00FE4725"/>
    <w:rsid w:val="00FE4B87"/>
    <w:rsid w:val="00FE4DC3"/>
    <w:rsid w:val="00FE5534"/>
    <w:rsid w:val="00FE5928"/>
    <w:rsid w:val="00FE5CF3"/>
    <w:rsid w:val="00FE6120"/>
    <w:rsid w:val="00FE6281"/>
    <w:rsid w:val="00FE659D"/>
    <w:rsid w:val="00FE6C84"/>
    <w:rsid w:val="00FE6D81"/>
    <w:rsid w:val="00FE6DFA"/>
    <w:rsid w:val="00FE6E47"/>
    <w:rsid w:val="00FE7600"/>
    <w:rsid w:val="00FE7610"/>
    <w:rsid w:val="00FF03FB"/>
    <w:rsid w:val="00FF059F"/>
    <w:rsid w:val="00FF085D"/>
    <w:rsid w:val="00FF0CE1"/>
    <w:rsid w:val="00FF1DD1"/>
    <w:rsid w:val="00FF215D"/>
    <w:rsid w:val="00FF2244"/>
    <w:rsid w:val="00FF23FB"/>
    <w:rsid w:val="00FF28F8"/>
    <w:rsid w:val="00FF2DB6"/>
    <w:rsid w:val="00FF31EA"/>
    <w:rsid w:val="00FF323D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833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723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1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661F"/>
    <w:rPr>
      <w:szCs w:val="28"/>
    </w:rPr>
  </w:style>
  <w:style w:type="paragraph" w:styleId="Closing">
    <w:name w:val="Closing"/>
    <w:basedOn w:val="Normal"/>
    <w:link w:val="ClosingChar"/>
    <w:rsid w:val="00BC661F"/>
    <w:pPr>
      <w:spacing w:line="240" w:lineRule="auto"/>
      <w:ind w:left="4320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BC661F"/>
    <w:rPr>
      <w:rFonts w:ascii="Times New Roman" w:hAnsi="Times New Roman"/>
      <w:sz w:val="22"/>
      <w:szCs w:val="28"/>
      <w:lang w:val="en-GB"/>
    </w:rPr>
  </w:style>
  <w:style w:type="paragraph" w:styleId="Date">
    <w:name w:val="Date"/>
    <w:basedOn w:val="Normal"/>
    <w:next w:val="Normal"/>
    <w:link w:val="DateChar"/>
    <w:rsid w:val="00BC661F"/>
    <w:rPr>
      <w:szCs w:val="28"/>
    </w:rPr>
  </w:style>
  <w:style w:type="character" w:customStyle="1" w:styleId="DateChar">
    <w:name w:val="Date Char"/>
    <w:basedOn w:val="DefaultParagraphFont"/>
    <w:link w:val="Date"/>
    <w:rsid w:val="00BC661F"/>
    <w:rPr>
      <w:rFonts w:ascii="Times New Roman" w:hAnsi="Times New Roman"/>
      <w:sz w:val="22"/>
      <w:szCs w:val="28"/>
      <w:lang w:val="en-GB"/>
    </w:rPr>
  </w:style>
  <w:style w:type="paragraph" w:styleId="E-mailSignature">
    <w:name w:val="E-mail Signature"/>
    <w:basedOn w:val="Normal"/>
    <w:link w:val="E-mailSignatureChar"/>
    <w:rsid w:val="00BC661F"/>
    <w:pPr>
      <w:spacing w:line="240" w:lineRule="auto"/>
    </w:pPr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BC661F"/>
    <w:rPr>
      <w:rFonts w:ascii="Times New Roman" w:hAnsi="Times New Roman"/>
      <w:sz w:val="22"/>
      <w:szCs w:val="28"/>
      <w:lang w:val="en-GB"/>
    </w:rPr>
  </w:style>
  <w:style w:type="paragraph" w:styleId="EnvelopeAddress">
    <w:name w:val="envelope address"/>
    <w:basedOn w:val="Normal"/>
    <w:rsid w:val="00BC661F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BC661F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BC661F"/>
    <w:pPr>
      <w:spacing w:line="240" w:lineRule="auto"/>
    </w:pPr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BC661F"/>
    <w:rPr>
      <w:rFonts w:ascii="Times New Roman" w:hAnsi="Times New Roman"/>
      <w:i/>
      <w:iCs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BC661F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C661F"/>
    <w:rPr>
      <w:rFonts w:ascii="Consolas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BC661F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661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661F"/>
    <w:rPr>
      <w:rFonts w:ascii="Times New Roman" w:hAnsi="Times New Roman"/>
      <w:i/>
      <w:iCs/>
      <w:color w:val="5B9BD5" w:themeColor="accent1"/>
      <w:sz w:val="22"/>
      <w:szCs w:val="28"/>
      <w:lang w:val="en-GB"/>
    </w:rPr>
  </w:style>
  <w:style w:type="paragraph" w:styleId="List">
    <w:name w:val="List"/>
    <w:basedOn w:val="Normal"/>
    <w:rsid w:val="00BC661F"/>
    <w:pPr>
      <w:ind w:left="360" w:hanging="360"/>
      <w:contextualSpacing/>
    </w:pPr>
    <w:rPr>
      <w:szCs w:val="28"/>
    </w:rPr>
  </w:style>
  <w:style w:type="paragraph" w:styleId="List2">
    <w:name w:val="List 2"/>
    <w:basedOn w:val="Normal"/>
    <w:rsid w:val="00BC661F"/>
    <w:pPr>
      <w:ind w:left="720" w:hanging="360"/>
      <w:contextualSpacing/>
    </w:pPr>
    <w:rPr>
      <w:szCs w:val="28"/>
    </w:rPr>
  </w:style>
  <w:style w:type="paragraph" w:styleId="List3">
    <w:name w:val="List 3"/>
    <w:basedOn w:val="Normal"/>
    <w:rsid w:val="00BC661F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rsid w:val="00BC661F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rsid w:val="00BC661F"/>
    <w:pPr>
      <w:ind w:left="1800" w:hanging="360"/>
      <w:contextualSpacing/>
    </w:pPr>
    <w:rPr>
      <w:szCs w:val="28"/>
    </w:rPr>
  </w:style>
  <w:style w:type="paragraph" w:styleId="ListContinue">
    <w:name w:val="List Continue"/>
    <w:basedOn w:val="Normal"/>
    <w:rsid w:val="00BC661F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rsid w:val="00BC661F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rsid w:val="00BC661F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rsid w:val="00BC661F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rsid w:val="00BC661F"/>
    <w:pPr>
      <w:spacing w:after="120"/>
      <w:ind w:left="1800"/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rsid w:val="00BC6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BC661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BC661F"/>
    <w:pPr>
      <w:spacing w:line="240" w:lineRule="auto"/>
    </w:pPr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BC661F"/>
    <w:rPr>
      <w:rFonts w:ascii="Times New Roman" w:hAnsi="Times New Roman"/>
      <w:sz w:val="22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C661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BC661F"/>
    <w:rPr>
      <w:rFonts w:ascii="Times New Roman" w:hAnsi="Times New Roman"/>
      <w:i/>
      <w:iCs/>
      <w:color w:val="404040" w:themeColor="text1" w:themeTint="BF"/>
      <w:sz w:val="22"/>
      <w:szCs w:val="28"/>
      <w:lang w:val="en-GB"/>
    </w:rPr>
  </w:style>
  <w:style w:type="paragraph" w:styleId="Salutation">
    <w:name w:val="Salutation"/>
    <w:basedOn w:val="Normal"/>
    <w:next w:val="Normal"/>
    <w:link w:val="SalutationChar"/>
    <w:rsid w:val="00BC661F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BC661F"/>
    <w:rPr>
      <w:rFonts w:ascii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qFormat/>
    <w:rsid w:val="00BC661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BC66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661F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E74B5" w:themeColor="accent1" w:themeShade="BF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2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2F19D-51B6-48B2-85A2-1BDFD7A3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11250</TotalTime>
  <Pages>116</Pages>
  <Words>29250</Words>
  <Characters>166725</Characters>
  <Application>Microsoft Office Word</Application>
  <DocSecurity>0</DocSecurity>
  <Lines>1389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Theppinta, Hataiput</dc:creator>
  <cp:keywords/>
  <cp:lastModifiedBy>Chotikul Sookpiromkasem</cp:lastModifiedBy>
  <cp:revision>2202</cp:revision>
  <cp:lastPrinted>2021-02-19T12:13:00Z</cp:lastPrinted>
  <dcterms:created xsi:type="dcterms:W3CDTF">2020-02-21T09:58:00Z</dcterms:created>
  <dcterms:modified xsi:type="dcterms:W3CDTF">2021-02-21T04:55:00Z</dcterms:modified>
</cp:coreProperties>
</file>