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26529" w14:textId="77777777" w:rsidR="00321A9B" w:rsidRPr="004F08FC" w:rsidRDefault="00321A9B" w:rsidP="00321A9B">
      <w:pPr>
        <w:rPr>
          <w:rFonts w:cs="Times New Roman"/>
          <w:b/>
          <w:bCs/>
          <w:sz w:val="28"/>
          <w:szCs w:val="28"/>
          <w:lang w:val="en-US"/>
        </w:rPr>
      </w:pPr>
    </w:p>
    <w:p w14:paraId="06EFC59E" w14:textId="77777777" w:rsidR="00321A9B" w:rsidRPr="004F08FC" w:rsidRDefault="00321A9B" w:rsidP="00321A9B">
      <w:pPr>
        <w:rPr>
          <w:rFonts w:cs="Times New Roman"/>
          <w:b/>
          <w:bCs/>
          <w:sz w:val="28"/>
          <w:szCs w:val="28"/>
        </w:rPr>
      </w:pPr>
    </w:p>
    <w:p w14:paraId="377CEB35" w14:textId="77777777" w:rsidR="00321A9B" w:rsidRPr="004F08FC" w:rsidRDefault="00321A9B" w:rsidP="00321A9B">
      <w:pPr>
        <w:rPr>
          <w:rFonts w:cs="Times New Roman"/>
          <w:b/>
          <w:bCs/>
          <w:sz w:val="28"/>
          <w:szCs w:val="28"/>
        </w:rPr>
      </w:pPr>
    </w:p>
    <w:p w14:paraId="4E581B8E" w14:textId="77777777" w:rsidR="00321A9B" w:rsidRPr="004F08FC" w:rsidRDefault="00321A9B" w:rsidP="00321A9B">
      <w:pPr>
        <w:rPr>
          <w:rFonts w:cs="Times New Roman"/>
          <w:b/>
          <w:bCs/>
          <w:sz w:val="28"/>
          <w:szCs w:val="28"/>
        </w:rPr>
      </w:pPr>
    </w:p>
    <w:p w14:paraId="2526057B" w14:textId="77777777" w:rsidR="00321A9B" w:rsidRPr="004F08FC" w:rsidRDefault="00321A9B" w:rsidP="00321A9B">
      <w:pPr>
        <w:rPr>
          <w:rFonts w:cs="Times New Roman"/>
          <w:b/>
          <w:bCs/>
          <w:sz w:val="28"/>
          <w:szCs w:val="28"/>
        </w:rPr>
      </w:pPr>
    </w:p>
    <w:p w14:paraId="3EAD12EE" w14:textId="77777777" w:rsidR="00321A9B" w:rsidRPr="004F08FC" w:rsidRDefault="00321A9B" w:rsidP="00321A9B">
      <w:pPr>
        <w:rPr>
          <w:rFonts w:cs="Times New Roman"/>
          <w:b/>
          <w:bCs/>
          <w:sz w:val="28"/>
          <w:szCs w:val="28"/>
        </w:rPr>
      </w:pPr>
    </w:p>
    <w:p w14:paraId="10BC06BC" w14:textId="77777777" w:rsidR="00321A9B" w:rsidRPr="004F08FC" w:rsidRDefault="00321A9B" w:rsidP="00321A9B">
      <w:pPr>
        <w:rPr>
          <w:rFonts w:cs="Times New Roman"/>
          <w:b/>
          <w:bCs/>
          <w:sz w:val="28"/>
          <w:szCs w:val="28"/>
        </w:rPr>
      </w:pPr>
    </w:p>
    <w:p w14:paraId="185B1EB6"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p>
    <w:p w14:paraId="7AB5D95F" w14:textId="77777777" w:rsidR="00942D0A" w:rsidRPr="004F08FC" w:rsidRDefault="00942D0A" w:rsidP="00321A9B">
      <w:pPr>
        <w:pStyle w:val="BodyText"/>
        <w:spacing w:before="120" w:after="0" w:line="240" w:lineRule="atLeast"/>
        <w:jc w:val="center"/>
        <w:rPr>
          <w:rFonts w:ascii="Times New Roman" w:hAnsi="Times New Roman" w:cs="Times New Roman"/>
          <w:b/>
          <w:bCs/>
          <w:sz w:val="40"/>
          <w:szCs w:val="40"/>
        </w:rPr>
      </w:pPr>
    </w:p>
    <w:p w14:paraId="2D6106A0" w14:textId="77777777" w:rsidR="00942D0A" w:rsidRPr="004F08FC" w:rsidRDefault="00942D0A" w:rsidP="00321A9B">
      <w:pPr>
        <w:pStyle w:val="BodyText"/>
        <w:spacing w:before="120" w:after="0" w:line="240" w:lineRule="atLeast"/>
        <w:jc w:val="center"/>
        <w:rPr>
          <w:rFonts w:ascii="Times New Roman" w:hAnsi="Times New Roman" w:cs="Times New Roman"/>
          <w:b/>
          <w:bCs/>
          <w:sz w:val="40"/>
          <w:szCs w:val="40"/>
        </w:rPr>
      </w:pPr>
    </w:p>
    <w:p w14:paraId="7E47FE5D"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p>
    <w:p w14:paraId="2AF6389D"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r w:rsidRPr="004F08FC">
        <w:rPr>
          <w:rFonts w:ascii="Times New Roman" w:hAnsi="Times New Roman" w:cs="Times New Roman"/>
          <w:b/>
          <w:bCs/>
          <w:sz w:val="40"/>
          <w:szCs w:val="40"/>
        </w:rPr>
        <w:t xml:space="preserve">TPI </w:t>
      </w:r>
      <w:proofErr w:type="spellStart"/>
      <w:r w:rsidRPr="004F08FC">
        <w:rPr>
          <w:rFonts w:ascii="Times New Roman" w:hAnsi="Times New Roman" w:cs="Times New Roman"/>
          <w:b/>
          <w:bCs/>
          <w:sz w:val="40"/>
          <w:szCs w:val="40"/>
        </w:rPr>
        <w:t>Polene</w:t>
      </w:r>
      <w:proofErr w:type="spellEnd"/>
      <w:r w:rsidRPr="004F08FC">
        <w:rPr>
          <w:rFonts w:ascii="Times New Roman" w:hAnsi="Times New Roman" w:cs="Times New Roman"/>
          <w:b/>
          <w:bCs/>
          <w:sz w:val="40"/>
          <w:szCs w:val="40"/>
        </w:rPr>
        <w:t xml:space="preserve"> Public Company Limited</w:t>
      </w:r>
    </w:p>
    <w:p w14:paraId="42E69835"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r w:rsidRPr="004F08FC">
        <w:rPr>
          <w:rFonts w:ascii="Times New Roman" w:hAnsi="Times New Roman" w:cs="Times New Roman"/>
          <w:b/>
          <w:bCs/>
          <w:sz w:val="40"/>
          <w:szCs w:val="40"/>
        </w:rPr>
        <w:t>and its Subsidiaries</w:t>
      </w:r>
    </w:p>
    <w:p w14:paraId="2369F36F" w14:textId="77777777" w:rsidR="00321A9B" w:rsidRPr="004F08FC"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F08FC" w:rsidRDefault="00321A9B" w:rsidP="00321A9B">
      <w:pPr>
        <w:pStyle w:val="CoverTitle"/>
        <w:jc w:val="center"/>
        <w:rPr>
          <w:spacing w:val="-3"/>
          <w:szCs w:val="36"/>
        </w:rPr>
      </w:pPr>
      <w:r w:rsidRPr="004F08FC">
        <w:rPr>
          <w:spacing w:val="-3"/>
          <w:szCs w:val="36"/>
        </w:rPr>
        <w:t xml:space="preserve">Financial statements for the year ended </w:t>
      </w:r>
    </w:p>
    <w:p w14:paraId="27C53F92" w14:textId="08CD6693" w:rsidR="00321A9B" w:rsidRPr="004F08FC" w:rsidRDefault="00321A9B" w:rsidP="00321A9B">
      <w:pPr>
        <w:pStyle w:val="CoverTitle"/>
        <w:jc w:val="center"/>
        <w:rPr>
          <w:sz w:val="32"/>
          <w:szCs w:val="45"/>
          <w:lang w:bidi="th-TH"/>
        </w:rPr>
      </w:pPr>
      <w:r w:rsidRPr="004F08FC">
        <w:rPr>
          <w:spacing w:val="-3"/>
          <w:szCs w:val="36"/>
        </w:rPr>
        <w:t>31 December 20</w:t>
      </w:r>
      <w:r w:rsidR="00A64DF7" w:rsidRPr="004F08FC">
        <w:rPr>
          <w:spacing w:val="-3"/>
          <w:szCs w:val="36"/>
        </w:rPr>
        <w:t>20</w:t>
      </w:r>
    </w:p>
    <w:p w14:paraId="552490B1" w14:textId="77777777" w:rsidR="00321A9B" w:rsidRPr="004E2480" w:rsidRDefault="00321A9B" w:rsidP="00321A9B">
      <w:pPr>
        <w:pStyle w:val="CoverTitle"/>
        <w:jc w:val="center"/>
        <w:rPr>
          <w:rFonts w:cstheme="minorBidi"/>
          <w:spacing w:val="-3"/>
          <w:szCs w:val="45"/>
          <w:cs/>
          <w:lang w:bidi="th-TH"/>
        </w:rPr>
      </w:pPr>
      <w:r w:rsidRPr="004F08FC">
        <w:rPr>
          <w:spacing w:val="-3"/>
          <w:szCs w:val="36"/>
        </w:rPr>
        <w:t>and</w:t>
      </w:r>
    </w:p>
    <w:p w14:paraId="76CFA92B" w14:textId="77777777" w:rsidR="00321A9B" w:rsidRPr="004F08FC" w:rsidRDefault="00321A9B" w:rsidP="00321A9B">
      <w:pPr>
        <w:pStyle w:val="CoverTitle"/>
        <w:jc w:val="center"/>
        <w:rPr>
          <w:spacing w:val="-3"/>
          <w:szCs w:val="36"/>
        </w:rPr>
      </w:pPr>
      <w:r w:rsidRPr="004F08FC">
        <w:rPr>
          <w:szCs w:val="36"/>
        </w:rPr>
        <w:t>Independent auditor’s report</w:t>
      </w:r>
    </w:p>
    <w:p w14:paraId="1799D2C8" w14:textId="77777777" w:rsidR="00321A9B" w:rsidRPr="004F08FC" w:rsidRDefault="00321A9B" w:rsidP="00321A9B">
      <w:pPr>
        <w:pStyle w:val="CoverTitle"/>
        <w:jc w:val="center"/>
        <w:rPr>
          <w:sz w:val="32"/>
          <w:szCs w:val="32"/>
          <w:lang w:val="en-US"/>
        </w:rPr>
      </w:pPr>
    </w:p>
    <w:p w14:paraId="0337F563" w14:textId="77777777" w:rsidR="00E208A7" w:rsidRPr="004F08FC"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F08FC" w:rsidSect="00A64DF7">
          <w:footerReference w:type="default" r:id="rId8"/>
          <w:pgSz w:w="11909" w:h="16834" w:code="9"/>
          <w:pgMar w:top="691" w:right="1152" w:bottom="576" w:left="1152" w:header="720" w:footer="720" w:gutter="0"/>
          <w:paperSrc w:first="7" w:other="7"/>
          <w:pgNumType w:start="0"/>
          <w:cols w:space="720"/>
        </w:sectPr>
      </w:pPr>
    </w:p>
    <w:p w14:paraId="14CD8952" w14:textId="77777777" w:rsidR="00942D0A" w:rsidRPr="004F08FC" w:rsidRDefault="00942D0A" w:rsidP="00942D0A">
      <w:pPr>
        <w:rPr>
          <w:rFonts w:cs="Times New Roman"/>
          <w:b/>
          <w:bCs/>
          <w:sz w:val="28"/>
          <w:szCs w:val="28"/>
        </w:rPr>
      </w:pPr>
      <w:r w:rsidRPr="004F08FC">
        <w:rPr>
          <w:rFonts w:cs="Times New Roman"/>
          <w:b/>
          <w:bCs/>
          <w:sz w:val="28"/>
          <w:szCs w:val="28"/>
        </w:rPr>
        <w:lastRenderedPageBreak/>
        <w:t>Independent Auditor’s Report</w:t>
      </w:r>
    </w:p>
    <w:p w14:paraId="2C19C4AB" w14:textId="77777777" w:rsidR="00942D0A" w:rsidRPr="004F08FC" w:rsidRDefault="00942D0A" w:rsidP="00942D0A">
      <w:pPr>
        <w:jc w:val="both"/>
        <w:rPr>
          <w:rFonts w:cs="Times New Roman"/>
          <w:b/>
          <w:bCs/>
        </w:rPr>
      </w:pPr>
    </w:p>
    <w:p w14:paraId="739A8F3D" w14:textId="77777777" w:rsidR="00942D0A" w:rsidRPr="004F08FC" w:rsidRDefault="00942D0A" w:rsidP="00942D0A">
      <w:pPr>
        <w:jc w:val="both"/>
        <w:rPr>
          <w:rFonts w:cs="Times New Roman"/>
          <w:b/>
          <w:bCs/>
        </w:rPr>
      </w:pPr>
    </w:p>
    <w:p w14:paraId="0B75FD11" w14:textId="77777777" w:rsidR="00942D0A" w:rsidRPr="004F08FC" w:rsidRDefault="00942D0A" w:rsidP="00942D0A">
      <w:pPr>
        <w:jc w:val="both"/>
        <w:rPr>
          <w:rFonts w:cs="Times New Roman"/>
          <w:b/>
          <w:bCs/>
        </w:rPr>
      </w:pPr>
      <w:r w:rsidRPr="004F08FC">
        <w:rPr>
          <w:rFonts w:cs="Times New Roman"/>
          <w:b/>
          <w:bCs/>
        </w:rPr>
        <w:t xml:space="preserve">To the Shareholders of TPI </w:t>
      </w:r>
      <w:proofErr w:type="spellStart"/>
      <w:r w:rsidRPr="004F08FC">
        <w:rPr>
          <w:rFonts w:cs="Times New Roman"/>
          <w:b/>
          <w:bCs/>
        </w:rPr>
        <w:t>Polene</w:t>
      </w:r>
      <w:proofErr w:type="spellEnd"/>
      <w:r w:rsidRPr="004F08FC">
        <w:rPr>
          <w:rFonts w:cs="Times New Roman"/>
          <w:b/>
          <w:bCs/>
        </w:rPr>
        <w:t xml:space="preserve"> Public Company Limited</w:t>
      </w:r>
    </w:p>
    <w:p w14:paraId="487A29DA" w14:textId="77777777" w:rsidR="00942D0A" w:rsidRPr="004F08FC" w:rsidRDefault="00942D0A" w:rsidP="00942D0A">
      <w:pPr>
        <w:jc w:val="both"/>
        <w:rPr>
          <w:rFonts w:cs="Times New Roman"/>
        </w:rPr>
      </w:pPr>
    </w:p>
    <w:p w14:paraId="11A45E46" w14:textId="77777777" w:rsidR="00942D0A" w:rsidRPr="004F08FC" w:rsidRDefault="00942D0A" w:rsidP="00942D0A">
      <w:pPr>
        <w:jc w:val="both"/>
        <w:rPr>
          <w:rFonts w:cs="Times New Roman"/>
        </w:rPr>
      </w:pPr>
    </w:p>
    <w:p w14:paraId="69C1613E" w14:textId="77777777" w:rsidR="00942D0A" w:rsidRPr="004F08FC" w:rsidRDefault="00942D0A" w:rsidP="00942D0A">
      <w:pPr>
        <w:jc w:val="both"/>
        <w:rPr>
          <w:rFonts w:cs="Times New Roman"/>
        </w:rPr>
      </w:pPr>
      <w:r w:rsidRPr="004F08FC">
        <w:rPr>
          <w:rFonts w:cs="Times New Roman"/>
          <w:i/>
          <w:iCs/>
        </w:rPr>
        <w:t>Opinion</w:t>
      </w:r>
    </w:p>
    <w:p w14:paraId="3ABC821B" w14:textId="77777777" w:rsidR="00942D0A" w:rsidRPr="004F08FC" w:rsidRDefault="00942D0A" w:rsidP="00942D0A">
      <w:pPr>
        <w:jc w:val="both"/>
        <w:rPr>
          <w:rFonts w:cs="Times New Roman"/>
        </w:rPr>
      </w:pPr>
    </w:p>
    <w:p w14:paraId="6CD825F0" w14:textId="130B1344" w:rsidR="00942D0A" w:rsidRPr="004F08FC" w:rsidRDefault="00942D0A" w:rsidP="00942D0A">
      <w:pPr>
        <w:jc w:val="both"/>
        <w:rPr>
          <w:rFonts w:cs="Times New Roman"/>
          <w:color w:val="000000"/>
        </w:rPr>
      </w:pPr>
      <w:r w:rsidRPr="004F08FC">
        <w:rPr>
          <w:rFonts w:cs="Times New Roman"/>
          <w:color w:val="000000"/>
        </w:rPr>
        <w:t xml:space="preserve">I have audited the consolidated and separate financial statements of TPI </w:t>
      </w:r>
      <w:proofErr w:type="spellStart"/>
      <w:r w:rsidRPr="004F08FC">
        <w:rPr>
          <w:rFonts w:cs="Times New Roman"/>
          <w:color w:val="000000"/>
        </w:rPr>
        <w:t>Polene</w:t>
      </w:r>
      <w:proofErr w:type="spellEnd"/>
      <w:r w:rsidRPr="004F08FC">
        <w:rPr>
          <w:rFonts w:cs="Times New Roman"/>
          <w:color w:val="000000"/>
        </w:rPr>
        <w:t xml:space="preserve"> Public Company Limited and its subsidiaries (the “Group”) and of TPI </w:t>
      </w:r>
      <w:proofErr w:type="spellStart"/>
      <w:r w:rsidRPr="004F08FC">
        <w:rPr>
          <w:rFonts w:cs="Times New Roman"/>
          <w:color w:val="000000"/>
        </w:rPr>
        <w:t>Polene</w:t>
      </w:r>
      <w:proofErr w:type="spellEnd"/>
      <w:r w:rsidRPr="004F08FC">
        <w:rPr>
          <w:rFonts w:cs="Times New Roman"/>
          <w:color w:val="000000"/>
        </w:rPr>
        <w:t xml:space="preserve"> Public Company Limited (the “Company”), respectively, which comprise the consolidated and separate statements of financial position as at 31 December 20</w:t>
      </w:r>
      <w:r w:rsidR="00A64DF7" w:rsidRPr="004F08FC">
        <w:rPr>
          <w:rFonts w:cs="Times New Roman"/>
          <w:color w:val="000000"/>
        </w:rPr>
        <w:t>20</w:t>
      </w:r>
      <w:r w:rsidRPr="004F08FC">
        <w:rPr>
          <w:rFonts w:cs="Times New Roman"/>
          <w:color w:val="000000"/>
        </w:rPr>
        <w:t>, and the consolidated and separate statements of comprehensive income, changes in equity and cash flows for the year then ended, and notes, comprising a summary of significant accounting policies and other explanatory information.</w:t>
      </w:r>
    </w:p>
    <w:p w14:paraId="3B346A1D" w14:textId="77777777" w:rsidR="00942D0A" w:rsidRPr="004F08FC" w:rsidRDefault="00942D0A" w:rsidP="00942D0A">
      <w:pPr>
        <w:jc w:val="both"/>
        <w:outlineLvl w:val="0"/>
        <w:rPr>
          <w:rFonts w:cs="Times New Roman"/>
          <w:i/>
          <w:iCs/>
        </w:rPr>
      </w:pPr>
    </w:p>
    <w:p w14:paraId="64D7B32C" w14:textId="132EAEDB" w:rsidR="00942D0A" w:rsidRPr="004F08FC" w:rsidRDefault="00942D0A" w:rsidP="00942D0A">
      <w:pPr>
        <w:jc w:val="both"/>
        <w:outlineLvl w:val="0"/>
        <w:rPr>
          <w:rFonts w:cs="Times New Roman"/>
          <w:color w:val="000000"/>
        </w:rPr>
      </w:pPr>
      <w:r w:rsidRPr="004F08FC">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F08FC">
        <w:rPr>
          <w:rFonts w:cs="Times New Roman"/>
          <w:color w:val="000000"/>
        </w:rPr>
        <w:t>20</w:t>
      </w:r>
      <w:r w:rsidRPr="004F08FC">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F08FC"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F08FC" w:rsidRDefault="00942D0A" w:rsidP="00942D0A">
      <w:pPr>
        <w:jc w:val="both"/>
        <w:outlineLvl w:val="0"/>
        <w:rPr>
          <w:rFonts w:cs="Times New Roman"/>
          <w:i/>
          <w:iCs/>
        </w:rPr>
      </w:pPr>
      <w:r w:rsidRPr="004F08FC">
        <w:rPr>
          <w:rFonts w:cs="Times New Roman"/>
          <w:i/>
          <w:iCs/>
          <w:color w:val="000000"/>
        </w:rPr>
        <w:t xml:space="preserve">Basis for Opinion </w:t>
      </w:r>
    </w:p>
    <w:p w14:paraId="49A9BE3B" w14:textId="77777777" w:rsidR="00942D0A" w:rsidRPr="004F08FC" w:rsidRDefault="00942D0A" w:rsidP="00942D0A">
      <w:pPr>
        <w:jc w:val="both"/>
        <w:rPr>
          <w:rFonts w:cs="Times New Roman"/>
        </w:rPr>
      </w:pPr>
    </w:p>
    <w:p w14:paraId="0FF3BB2C" w14:textId="77777777" w:rsidR="00942D0A" w:rsidRPr="004F08FC" w:rsidRDefault="00942D0A" w:rsidP="00942D0A">
      <w:pPr>
        <w:jc w:val="both"/>
        <w:outlineLvl w:val="0"/>
        <w:rPr>
          <w:rFonts w:cs="Times New Roman"/>
        </w:rPr>
      </w:pPr>
      <w:r w:rsidRPr="004F08FC">
        <w:rPr>
          <w:rFonts w:cs="Times New Roman"/>
          <w:lang w:bidi="ar-SA"/>
        </w:rPr>
        <w:t xml:space="preserve">I conducted my audit in accordance with Thai Standards on Auditing (TSAs). My responsibilities under those standards are further described in the </w:t>
      </w:r>
      <w:r w:rsidRPr="004F08FC">
        <w:rPr>
          <w:rFonts w:cs="Times New Roman"/>
          <w:i/>
          <w:iCs/>
          <w:lang w:bidi="ar-SA"/>
        </w:rPr>
        <w:t>Auditor’s Responsibilities for the Audit of the Consolidated and Separate</w:t>
      </w:r>
      <w:r w:rsidRPr="004F08FC">
        <w:rPr>
          <w:rFonts w:cs="Times New Roman"/>
          <w:lang w:bidi="ar-SA"/>
        </w:rPr>
        <w:t xml:space="preserve"> </w:t>
      </w:r>
      <w:r w:rsidRPr="004F08FC">
        <w:rPr>
          <w:rFonts w:cs="Times New Roman"/>
          <w:i/>
          <w:iCs/>
          <w:lang w:bidi="ar-SA"/>
        </w:rPr>
        <w:t xml:space="preserve">Financial Statements </w:t>
      </w:r>
      <w:r w:rsidRPr="004F08FC">
        <w:rPr>
          <w:rFonts w:cs="Times New Roman"/>
          <w:lang w:bidi="ar-SA"/>
        </w:rPr>
        <w:t>section of my report. I am independent of the Group and the Company in accordance with the requirement</w:t>
      </w:r>
      <w:r w:rsidRPr="004F08FC">
        <w:rPr>
          <w:rFonts w:cs="Times New Roman"/>
          <w:szCs w:val="28"/>
        </w:rPr>
        <w:t>s</w:t>
      </w:r>
      <w:r w:rsidRPr="004F08FC">
        <w:rPr>
          <w:rFonts w:cs="Times New Roman"/>
          <w:lang w:bidi="ar-SA"/>
        </w:rPr>
        <w:t xml:space="preserve"> of the Code of Ethics for Professional Accountants issued by the Federation of Accounting Professions that </w:t>
      </w:r>
      <w:r w:rsidR="008A5019" w:rsidRPr="004F08FC">
        <w:rPr>
          <w:rFonts w:cs="Times New Roman"/>
          <w:lang w:bidi="ar-SA"/>
        </w:rPr>
        <w:t>is</w:t>
      </w:r>
      <w:r w:rsidRPr="004F08FC">
        <w:rPr>
          <w:rFonts w:cs="Times New Roman"/>
          <w:lang w:bidi="ar-SA"/>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4F08FC">
        <w:rPr>
          <w:rFonts w:cs="Times New Roman"/>
          <w:lang w:bidi="ar-SA"/>
        </w:rPr>
        <w:t>sufficient</w:t>
      </w:r>
      <w:proofErr w:type="gramEnd"/>
      <w:r w:rsidRPr="004F08FC">
        <w:rPr>
          <w:rFonts w:cs="Times New Roman"/>
          <w:lang w:bidi="ar-SA"/>
        </w:rPr>
        <w:t xml:space="preserve"> and appropriate to provide a basis for my opinion.</w:t>
      </w:r>
      <w:r w:rsidRPr="004F08FC">
        <w:rPr>
          <w:rFonts w:cs="Times New Roman"/>
        </w:rPr>
        <w:t xml:space="preserve"> </w:t>
      </w:r>
    </w:p>
    <w:p w14:paraId="14604361" w14:textId="77777777" w:rsidR="00942D0A" w:rsidRPr="004F08FC" w:rsidRDefault="00942D0A" w:rsidP="00942D0A">
      <w:pPr>
        <w:pStyle w:val="RNormal"/>
      </w:pPr>
    </w:p>
    <w:p w14:paraId="4C05A326" w14:textId="77777777" w:rsidR="00942D0A" w:rsidRPr="004F08FC" w:rsidRDefault="00942D0A" w:rsidP="00942D0A">
      <w:pPr>
        <w:jc w:val="both"/>
        <w:rPr>
          <w:rFonts w:cs="Times New Roman"/>
          <w:i/>
          <w:iCs/>
          <w:color w:val="000000"/>
        </w:rPr>
      </w:pPr>
      <w:r w:rsidRPr="004F08FC">
        <w:rPr>
          <w:rFonts w:cs="Times New Roman"/>
          <w:i/>
          <w:iCs/>
          <w:color w:val="000000"/>
        </w:rPr>
        <w:t>Key Audit Matters</w:t>
      </w:r>
    </w:p>
    <w:p w14:paraId="0F50CA84" w14:textId="77777777" w:rsidR="00942D0A" w:rsidRPr="004F08FC" w:rsidRDefault="00942D0A" w:rsidP="00942D0A">
      <w:pPr>
        <w:jc w:val="both"/>
        <w:rPr>
          <w:rFonts w:cs="Times New Roman"/>
        </w:rPr>
      </w:pPr>
      <w:r w:rsidRPr="004F08FC">
        <w:rPr>
          <w:rFonts w:cs="Times New Roman"/>
          <w:i/>
          <w:iCs/>
          <w:color w:val="000000"/>
        </w:rPr>
        <w:t xml:space="preserve"> </w:t>
      </w:r>
    </w:p>
    <w:p w14:paraId="2975D809" w14:textId="77777777" w:rsidR="00942D0A" w:rsidRPr="004F08FC" w:rsidRDefault="00942D0A" w:rsidP="00942D0A">
      <w:pPr>
        <w:jc w:val="both"/>
        <w:rPr>
          <w:rFonts w:cs="Times New Roman"/>
        </w:rPr>
      </w:pPr>
      <w:r w:rsidRPr="004F08FC">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F08FC">
        <w:rPr>
          <w:rFonts w:cs="Times New Roman"/>
          <w:color w:val="000000"/>
        </w:rPr>
        <w:t>statements as a whole, and</w:t>
      </w:r>
      <w:proofErr w:type="gramEnd"/>
      <w:r w:rsidRPr="004F08FC">
        <w:rPr>
          <w:rFonts w:cs="Times New Roman"/>
          <w:color w:val="000000"/>
        </w:rPr>
        <w:t xml:space="preserve"> in forming my opinion thereon, and I do not provide a separate opinion on these matters. </w:t>
      </w:r>
    </w:p>
    <w:p w14:paraId="28ED9FF2" w14:textId="77777777" w:rsidR="00942D0A" w:rsidRPr="004F08FC" w:rsidRDefault="00942D0A" w:rsidP="00942D0A">
      <w:pPr>
        <w:pStyle w:val="RNormal"/>
        <w:sectPr w:rsidR="00942D0A" w:rsidRPr="004F08FC" w:rsidSect="00A64DF7">
          <w:headerReference w:type="default" r:id="rId9"/>
          <w:footerReference w:type="default" r:id="rId10"/>
          <w:pgSz w:w="11909" w:h="16834" w:code="9"/>
          <w:pgMar w:top="691" w:right="1152" w:bottom="576" w:left="1152" w:header="720" w:footer="720" w:gutter="0"/>
          <w:paperSrc w:first="7" w:other="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F08FC" w14:paraId="76ABF025" w14:textId="77777777" w:rsidTr="00FF0B95">
        <w:tc>
          <w:tcPr>
            <w:tcW w:w="9595" w:type="dxa"/>
            <w:gridSpan w:val="2"/>
            <w:shd w:val="clear" w:color="auto" w:fill="auto"/>
          </w:tcPr>
          <w:p w14:paraId="3F1DD61D" w14:textId="77777777" w:rsidR="00942D0A" w:rsidRPr="004F08FC" w:rsidRDefault="00942D0A" w:rsidP="00FF0B95">
            <w:pPr>
              <w:pStyle w:val="RNormal"/>
              <w:rPr>
                <w:i/>
                <w:iCs/>
                <w:color w:val="000000"/>
                <w:szCs w:val="22"/>
                <w:lang w:bidi="th-TH"/>
              </w:rPr>
            </w:pPr>
            <w:r w:rsidRPr="004F08FC">
              <w:rPr>
                <w:i/>
                <w:iCs/>
              </w:rPr>
              <w:lastRenderedPageBreak/>
              <w:t>Valuation of inventory</w:t>
            </w:r>
          </w:p>
        </w:tc>
      </w:tr>
      <w:tr w:rsidR="00942D0A" w:rsidRPr="004F08FC" w14:paraId="6017EAA6" w14:textId="77777777" w:rsidTr="00FF0B95">
        <w:tc>
          <w:tcPr>
            <w:tcW w:w="9595" w:type="dxa"/>
            <w:gridSpan w:val="2"/>
            <w:shd w:val="clear" w:color="auto" w:fill="auto"/>
          </w:tcPr>
          <w:p w14:paraId="3D28C4EF" w14:textId="6890F7DF" w:rsidR="00942D0A" w:rsidRPr="004F08FC" w:rsidRDefault="00942D0A" w:rsidP="00171AF1">
            <w:pPr>
              <w:pStyle w:val="RNormal"/>
              <w:rPr>
                <w:i/>
                <w:iCs/>
                <w:color w:val="000000"/>
                <w:szCs w:val="22"/>
                <w:lang w:bidi="th-TH"/>
              </w:rPr>
            </w:pPr>
            <w:r w:rsidRPr="004F08FC">
              <w:rPr>
                <w:szCs w:val="22"/>
              </w:rPr>
              <w:t xml:space="preserve">Refer to </w:t>
            </w:r>
            <w:r w:rsidRPr="001A3405">
              <w:rPr>
                <w:szCs w:val="22"/>
              </w:rPr>
              <w:t xml:space="preserve">Note </w:t>
            </w:r>
            <w:r w:rsidR="00D343B3" w:rsidRPr="001A3405">
              <w:rPr>
                <w:szCs w:val="22"/>
              </w:rPr>
              <w:t>4</w:t>
            </w:r>
            <w:r w:rsidRPr="001A3405">
              <w:rPr>
                <w:szCs w:val="22"/>
              </w:rPr>
              <w:t xml:space="preserve"> and </w:t>
            </w:r>
            <w:r w:rsidR="00171AF1" w:rsidRPr="001A3405">
              <w:rPr>
                <w:szCs w:val="22"/>
              </w:rPr>
              <w:t>8</w:t>
            </w:r>
            <w:r w:rsidRPr="004F08FC">
              <w:rPr>
                <w:szCs w:val="22"/>
              </w:rPr>
              <w:t xml:space="preserve"> to the financial statements.</w:t>
            </w:r>
          </w:p>
        </w:tc>
      </w:tr>
      <w:tr w:rsidR="00942D0A" w:rsidRPr="004F08FC" w14:paraId="6A69855C" w14:textId="77777777" w:rsidTr="00FF0B95">
        <w:tc>
          <w:tcPr>
            <w:tcW w:w="4797" w:type="dxa"/>
            <w:shd w:val="clear" w:color="auto" w:fill="auto"/>
          </w:tcPr>
          <w:p w14:paraId="1091DCBE"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46CE10DB"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7830CE" w14:paraId="44655156" w14:textId="77777777" w:rsidTr="00FF0B95">
        <w:tc>
          <w:tcPr>
            <w:tcW w:w="4797" w:type="dxa"/>
            <w:shd w:val="clear" w:color="auto" w:fill="auto"/>
          </w:tcPr>
          <w:p w14:paraId="6D2E1886"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4F08FC">
              <w:rPr>
                <w:rFonts w:ascii="Times New Roman" w:eastAsia="Calibri" w:hAnsi="Times New Roman" w:cs="Times New Roman"/>
                <w:sz w:val="22"/>
                <w:szCs w:val="28"/>
              </w:rPr>
              <w:t>realisable</w:t>
            </w:r>
            <w:proofErr w:type="spellEnd"/>
            <w:r w:rsidRPr="004F08FC">
              <w:rPr>
                <w:rFonts w:ascii="Times New Roman" w:eastAsia="Calibri" w:hAnsi="Times New Roman" w:cs="Times New Roman"/>
                <w:sz w:val="22"/>
                <w:szCs w:val="28"/>
              </w:rPr>
              <w:t xml:space="preserve"> value which is based on assumptions concerning future events and activities. </w:t>
            </w:r>
          </w:p>
          <w:p w14:paraId="1C6FC16C"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065BFFB7" w14:textId="77777777" w:rsidR="00942D0A" w:rsidRPr="004F08FC" w:rsidRDefault="00942D0A" w:rsidP="00FF0B95">
            <w:pPr>
              <w:pStyle w:val="RNormal"/>
              <w:rPr>
                <w:i/>
                <w:iCs/>
                <w:color w:val="000000"/>
                <w:szCs w:val="22"/>
                <w:lang w:bidi="th-TH"/>
              </w:rPr>
            </w:pPr>
            <w:r w:rsidRPr="004F08FC">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14:paraId="126DBACB" w14:textId="77777777" w:rsidR="00942D0A" w:rsidRPr="004F08FC" w:rsidRDefault="00942D0A" w:rsidP="00FF0B95">
            <w:pPr>
              <w:pStyle w:val="RNormal"/>
            </w:pPr>
            <w:r w:rsidRPr="004F08FC">
              <w:t xml:space="preserve">My audit procedures in this area included, among others: </w:t>
            </w:r>
          </w:p>
          <w:p w14:paraId="16A3B0C6"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 xml:space="preserve">understanding the Group’s business plan and process on estimate the net </w:t>
            </w:r>
            <w:proofErr w:type="spellStart"/>
            <w:r w:rsidRPr="004F08FC">
              <w:rPr>
                <w:rFonts w:ascii="Times New Roman" w:hAnsi="Times New Roman" w:cs="Times New Roman"/>
                <w:sz w:val="22"/>
              </w:rPr>
              <w:t>realisable</w:t>
            </w:r>
            <w:proofErr w:type="spellEnd"/>
            <w:r w:rsidRPr="004F08FC">
              <w:rPr>
                <w:rFonts w:ascii="Times New Roman" w:hAnsi="Times New Roman" w:cs="Times New Roman"/>
                <w:sz w:val="22"/>
              </w:rPr>
              <w:t xml:space="preserve"> value derived from business plan; </w:t>
            </w:r>
          </w:p>
          <w:p w14:paraId="20C16A28" w14:textId="77777777" w:rsidR="00942D0A" w:rsidRPr="004F08FC" w:rsidRDefault="00942D0A" w:rsidP="00FF0B95">
            <w:pPr>
              <w:pStyle w:val="ListParagraph"/>
              <w:spacing w:line="240" w:lineRule="auto"/>
              <w:ind w:left="340"/>
              <w:jc w:val="both"/>
              <w:rPr>
                <w:rFonts w:ascii="Times New Roman" w:hAnsi="Times New Roman" w:cs="Times New Roman"/>
                <w:sz w:val="22"/>
              </w:rPr>
            </w:pPr>
          </w:p>
          <w:p w14:paraId="37124C49" w14:textId="6958CE0C" w:rsidR="00942D0A"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 xml:space="preserve">considering the management’s significant assumptions used in their assessment of the net </w:t>
            </w:r>
            <w:proofErr w:type="spellStart"/>
            <w:r w:rsidRPr="004F08FC">
              <w:rPr>
                <w:rFonts w:ascii="Times New Roman" w:hAnsi="Times New Roman" w:cs="Times New Roman"/>
                <w:sz w:val="22"/>
              </w:rPr>
              <w:t>realisable</w:t>
            </w:r>
            <w:proofErr w:type="spellEnd"/>
            <w:r w:rsidRPr="004F08FC">
              <w:rPr>
                <w:rFonts w:ascii="Times New Roman" w:hAnsi="Times New Roman" w:cs="Times New Roman"/>
                <w:sz w:val="22"/>
              </w:rPr>
              <w:t xml:space="preserve"> value of inventory, which included comparing them to internally and externally derived data</w:t>
            </w:r>
            <w:r w:rsidR="006364FB">
              <w:rPr>
                <w:rFonts w:ascii="Times New Roman" w:hAnsi="Times New Roman" w:cs="Times New Roman"/>
                <w:sz w:val="22"/>
              </w:rPr>
              <w:t>;</w:t>
            </w:r>
          </w:p>
          <w:p w14:paraId="3B668863" w14:textId="77777777" w:rsidR="00364BAD" w:rsidRPr="00364BAD" w:rsidRDefault="00364BAD" w:rsidP="00364BAD">
            <w:pPr>
              <w:pStyle w:val="ListParagraph"/>
              <w:rPr>
                <w:rFonts w:ascii="Times New Roman" w:hAnsi="Times New Roman" w:cs="Times New Roman"/>
                <w:sz w:val="22"/>
              </w:rPr>
            </w:pPr>
          </w:p>
          <w:p w14:paraId="30189DB2" w14:textId="69E0481E" w:rsidR="00364BAD" w:rsidRPr="004F08FC" w:rsidRDefault="00364BAD" w:rsidP="00364BAD">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 xml:space="preserve">assessing the appropriateness of the methodology used to calculate the net </w:t>
            </w:r>
            <w:r w:rsidR="006364FB">
              <w:rPr>
                <w:rFonts w:ascii="Times New Roman" w:hAnsi="Times New Roman" w:cs="Times New Roman"/>
                <w:sz w:val="22"/>
              </w:rPr>
              <w:br/>
            </w:r>
            <w:proofErr w:type="spellStart"/>
            <w:r>
              <w:rPr>
                <w:rFonts w:ascii="Times New Roman" w:hAnsi="Times New Roman" w:cs="Times New Roman"/>
                <w:sz w:val="22"/>
              </w:rPr>
              <w:t>reali</w:t>
            </w:r>
            <w:r w:rsidR="006364FB">
              <w:rPr>
                <w:rFonts w:ascii="Times New Roman" w:hAnsi="Times New Roman" w:cs="Times New Roman"/>
                <w:sz w:val="22"/>
              </w:rPr>
              <w:t>s</w:t>
            </w:r>
            <w:r>
              <w:rPr>
                <w:rFonts w:ascii="Times New Roman" w:hAnsi="Times New Roman" w:cs="Times New Roman"/>
                <w:sz w:val="22"/>
              </w:rPr>
              <w:t>able</w:t>
            </w:r>
            <w:proofErr w:type="spellEnd"/>
            <w:r>
              <w:rPr>
                <w:rFonts w:ascii="Times New Roman" w:hAnsi="Times New Roman" w:cs="Times New Roman"/>
                <w:sz w:val="22"/>
              </w:rPr>
              <w:t xml:space="preserve"> value at year end</w:t>
            </w:r>
            <w:r w:rsidR="00146B85">
              <w:rPr>
                <w:rFonts w:ascii="Times New Roman" w:hAnsi="Times New Roman" w:cs="Times New Roman"/>
                <w:sz w:val="22"/>
              </w:rPr>
              <w:t>,</w:t>
            </w:r>
            <w:r>
              <w:rPr>
                <w:rFonts w:ascii="Times New Roman" w:hAnsi="Times New Roman" w:cs="Times New Roman"/>
                <w:sz w:val="22"/>
              </w:rPr>
              <w:t xml:space="preserve"> considering the reasonableness of selling price used by comparing to the selling price during subsequent sales and assessing the accuracy of the calculation</w:t>
            </w:r>
            <w:r w:rsidR="00DB1CA4">
              <w:rPr>
                <w:rFonts w:ascii="Times New Roman" w:hAnsi="Times New Roman" w:cs="Times New Roman"/>
                <w:sz w:val="22"/>
              </w:rPr>
              <w:t>; and</w:t>
            </w:r>
          </w:p>
          <w:p w14:paraId="5405587F"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6C20E104" w14:textId="0C374FD3"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spacing w:val="-4"/>
              </w:rPr>
            </w:pPr>
            <w:r w:rsidRPr="004F08FC">
              <w:rPr>
                <w:rFonts w:ascii="Times New Roman" w:hAnsi="Times New Roman" w:cs="Times New Roman"/>
                <w:spacing w:val="-4"/>
                <w:sz w:val="22"/>
              </w:rPr>
              <w:t>evaluating the adequacy</w:t>
            </w:r>
            <w:r w:rsidR="007830CE">
              <w:rPr>
                <w:rFonts w:ascii="Times New Roman" w:hAnsi="Times New Roman" w:cstheme="minorBidi" w:hint="cs"/>
                <w:spacing w:val="-4"/>
                <w:sz w:val="22"/>
                <w:cs/>
              </w:rPr>
              <w:t xml:space="preserve"> </w:t>
            </w:r>
            <w:r w:rsidR="007830CE">
              <w:rPr>
                <w:rFonts w:ascii="Times New Roman" w:hAnsi="Times New Roman" w:cstheme="minorBidi"/>
                <w:spacing w:val="-4"/>
                <w:sz w:val="22"/>
              </w:rPr>
              <w:t>of</w:t>
            </w:r>
            <w:r w:rsidRPr="004F08FC">
              <w:rPr>
                <w:rFonts w:ascii="Times New Roman" w:hAnsi="Times New Roman" w:cs="Times New Roman"/>
                <w:spacing w:val="-4"/>
                <w:sz w:val="22"/>
              </w:rPr>
              <w:t xml:space="preserve"> disclosure in</w:t>
            </w:r>
            <w:r w:rsidR="007830CE">
              <w:rPr>
                <w:rFonts w:ascii="Times New Roman" w:hAnsi="Times New Roman" w:cstheme="minorBidi"/>
                <w:spacing w:val="-4"/>
                <w:sz w:val="22"/>
                <w:cs/>
              </w:rPr>
              <w:br/>
            </w:r>
            <w:r w:rsidRPr="004F08FC">
              <w:rPr>
                <w:rFonts w:ascii="Times New Roman" w:hAnsi="Times New Roman" w:cs="Times New Roman"/>
                <w:spacing w:val="-4"/>
                <w:sz w:val="22"/>
              </w:rPr>
              <w:t xml:space="preserve">accordance </w:t>
            </w:r>
            <w:r w:rsidRPr="004F08FC">
              <w:rPr>
                <w:rFonts w:ascii="Times New Roman" w:hAnsi="Times New Roman" w:cs="Times New Roman"/>
                <w:spacing w:val="-6"/>
                <w:sz w:val="22"/>
              </w:rPr>
              <w:t>with the related Thai Financial Reporting Standards.</w:t>
            </w:r>
          </w:p>
        </w:tc>
      </w:tr>
    </w:tbl>
    <w:p w14:paraId="7DEE25E2" w14:textId="4718EFFD" w:rsidR="002A554A" w:rsidRDefault="002A554A" w:rsidP="00942D0A">
      <w:pPr>
        <w:pStyle w:val="NoSpacing"/>
        <w:rPr>
          <w:rFonts w:ascii="Times New Roman" w:hAnsi="Times New Roman" w:cs="Times New Roman"/>
          <w:i/>
          <w:iCs/>
          <w:sz w:val="22"/>
        </w:rPr>
      </w:pPr>
    </w:p>
    <w:p w14:paraId="22BBA85C" w14:textId="77777777" w:rsidR="002A554A" w:rsidRDefault="002A554A">
      <w:pPr>
        <w:spacing w:line="240" w:lineRule="auto"/>
        <w:rPr>
          <w:rFonts w:cs="Times New Roman"/>
          <w:i/>
          <w:iCs/>
          <w:lang w:val="en-US"/>
        </w:rPr>
      </w:pPr>
      <w:r>
        <w:rPr>
          <w:rFonts w:cs="Times New Roman"/>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F08FC" w14:paraId="4F57AA65" w14:textId="77777777" w:rsidTr="002B038B">
        <w:trPr>
          <w:trHeight w:val="262"/>
        </w:trPr>
        <w:tc>
          <w:tcPr>
            <w:tcW w:w="9595" w:type="dxa"/>
            <w:gridSpan w:val="2"/>
            <w:shd w:val="clear" w:color="auto" w:fill="auto"/>
          </w:tcPr>
          <w:p w14:paraId="3430408B" w14:textId="77777777" w:rsidR="00BB33B6" w:rsidRPr="004F08FC" w:rsidRDefault="00942D0A" w:rsidP="008A5019">
            <w:pPr>
              <w:pStyle w:val="RNormal"/>
              <w:rPr>
                <w:i/>
                <w:iCs/>
              </w:rPr>
            </w:pPr>
            <w:r w:rsidRPr="004F08FC">
              <w:rPr>
                <w:i/>
                <w:iCs/>
              </w:rPr>
              <w:lastRenderedPageBreak/>
              <w:t xml:space="preserve">Impairment assessment of property, plant and equipment </w:t>
            </w:r>
            <w:r w:rsidR="008A5019" w:rsidRPr="004F08FC">
              <w:rPr>
                <w:i/>
                <w:iCs/>
              </w:rPr>
              <w:t xml:space="preserve">in consolidated financial statements and </w:t>
            </w:r>
          </w:p>
          <w:p w14:paraId="3A28EEA3" w14:textId="2105157E" w:rsidR="00942D0A" w:rsidRPr="004F08FC" w:rsidRDefault="008A5019" w:rsidP="002B038B">
            <w:pPr>
              <w:pStyle w:val="RNormal"/>
              <w:rPr>
                <w:i/>
                <w:iCs/>
              </w:rPr>
            </w:pPr>
            <w:r w:rsidRPr="004F08FC">
              <w:rPr>
                <w:i/>
                <w:iCs/>
              </w:rPr>
              <w:t>loan to</w:t>
            </w:r>
            <w:r w:rsidR="001A3405">
              <w:rPr>
                <w:i/>
                <w:iCs/>
              </w:rPr>
              <w:t xml:space="preserve"> </w:t>
            </w:r>
            <w:r w:rsidRPr="004F08FC">
              <w:rPr>
                <w:i/>
                <w:iCs/>
              </w:rPr>
              <w:t>in separate financial statements</w:t>
            </w:r>
          </w:p>
        </w:tc>
      </w:tr>
      <w:tr w:rsidR="00942D0A" w:rsidRPr="004F08FC" w14:paraId="79405416" w14:textId="77777777" w:rsidTr="002B038B">
        <w:tc>
          <w:tcPr>
            <w:tcW w:w="9595" w:type="dxa"/>
            <w:gridSpan w:val="2"/>
            <w:shd w:val="clear" w:color="auto" w:fill="auto"/>
          </w:tcPr>
          <w:p w14:paraId="7130D3F5" w14:textId="62E31656" w:rsidR="00942D0A" w:rsidRPr="004F08FC" w:rsidRDefault="00942D0A" w:rsidP="00171AF1">
            <w:pPr>
              <w:pStyle w:val="RNormal"/>
              <w:rPr>
                <w:i/>
                <w:iCs/>
                <w:color w:val="000000"/>
                <w:szCs w:val="22"/>
                <w:lang w:bidi="th-TH"/>
              </w:rPr>
            </w:pPr>
            <w:r w:rsidRPr="004F08FC">
              <w:rPr>
                <w:szCs w:val="22"/>
              </w:rPr>
              <w:t xml:space="preserve">Refer to </w:t>
            </w:r>
            <w:r w:rsidRPr="001A3405">
              <w:rPr>
                <w:szCs w:val="22"/>
              </w:rPr>
              <w:t xml:space="preserve">Note </w:t>
            </w:r>
            <w:r w:rsidR="00723C62" w:rsidRPr="001A3405">
              <w:rPr>
                <w:szCs w:val="22"/>
              </w:rPr>
              <w:t>6</w:t>
            </w:r>
            <w:r w:rsidR="004213BD" w:rsidRPr="001A3405">
              <w:rPr>
                <w:szCs w:val="22"/>
              </w:rPr>
              <w:t xml:space="preserve"> </w:t>
            </w:r>
            <w:r w:rsidR="00BB33B6" w:rsidRPr="001A3405">
              <w:rPr>
                <w:szCs w:val="22"/>
              </w:rPr>
              <w:t>and 1</w:t>
            </w:r>
            <w:r w:rsidR="00F647E2" w:rsidRPr="001A3405">
              <w:rPr>
                <w:szCs w:val="22"/>
              </w:rPr>
              <w:t>4</w:t>
            </w:r>
            <w:r w:rsidRPr="004F08FC">
              <w:rPr>
                <w:szCs w:val="22"/>
              </w:rPr>
              <w:t xml:space="preserve"> to financial statements.</w:t>
            </w:r>
          </w:p>
        </w:tc>
      </w:tr>
      <w:tr w:rsidR="00942D0A" w:rsidRPr="004F08FC" w14:paraId="627C0F21" w14:textId="77777777" w:rsidTr="002B038B">
        <w:tc>
          <w:tcPr>
            <w:tcW w:w="4797" w:type="dxa"/>
            <w:shd w:val="clear" w:color="auto" w:fill="auto"/>
          </w:tcPr>
          <w:p w14:paraId="33E6DA63"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3A54CE53"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4F08FC" w14:paraId="373D00F3" w14:textId="77777777" w:rsidTr="002B038B">
        <w:tc>
          <w:tcPr>
            <w:tcW w:w="4797" w:type="dxa"/>
            <w:shd w:val="clear" w:color="auto" w:fill="auto"/>
          </w:tcPr>
          <w:p w14:paraId="4C5D620B" w14:textId="3CDCBF34" w:rsidR="00942D0A" w:rsidRPr="004F08FC" w:rsidRDefault="009848EB" w:rsidP="009848EB">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The con</w:t>
            </w:r>
            <w:r w:rsidR="002B038B" w:rsidRPr="004F08FC">
              <w:rPr>
                <w:rFonts w:ascii="Times New Roman" w:eastAsia="Calibri" w:hAnsi="Times New Roman" w:cs="Times New Roman"/>
                <w:sz w:val="22"/>
                <w:szCs w:val="28"/>
              </w:rPr>
              <w:t>tinuous loss in operation of two</w:t>
            </w:r>
            <w:r w:rsidRPr="004F08FC">
              <w:rPr>
                <w:rFonts w:ascii="Times New Roman" w:eastAsia="Calibri" w:hAnsi="Times New Roman" w:cs="Times New Roman"/>
                <w:sz w:val="22"/>
                <w:szCs w:val="28"/>
              </w:rPr>
              <w:t xml:space="preserve"> subsidiaries; TP</w:t>
            </w:r>
            <w:r w:rsidR="002B038B" w:rsidRPr="004F08FC">
              <w:rPr>
                <w:rFonts w:ascii="Times New Roman" w:eastAsia="Calibri" w:hAnsi="Times New Roman" w:cs="Times New Roman"/>
                <w:sz w:val="22"/>
                <w:szCs w:val="28"/>
              </w:rPr>
              <w:t xml:space="preserve">I </w:t>
            </w:r>
            <w:proofErr w:type="spellStart"/>
            <w:r w:rsidR="002B038B" w:rsidRPr="004F08FC">
              <w:rPr>
                <w:rFonts w:ascii="Times New Roman" w:eastAsia="Calibri" w:hAnsi="Times New Roman" w:cs="Times New Roman"/>
                <w:sz w:val="22"/>
                <w:szCs w:val="28"/>
              </w:rPr>
              <w:t>Polene</w:t>
            </w:r>
            <w:proofErr w:type="spellEnd"/>
            <w:r w:rsidR="002B038B" w:rsidRPr="004F08FC">
              <w:rPr>
                <w:rFonts w:ascii="Times New Roman" w:eastAsia="Calibri" w:hAnsi="Times New Roman" w:cs="Times New Roman"/>
                <w:sz w:val="22"/>
                <w:szCs w:val="28"/>
              </w:rPr>
              <w:t xml:space="preserve"> Bio Organics Co.,</w:t>
            </w:r>
            <w:r w:rsidR="00616AF7" w:rsidRPr="004F08FC">
              <w:rPr>
                <w:rFonts w:ascii="Times New Roman" w:eastAsia="Calibri" w:hAnsi="Times New Roman" w:cs="Times New Roman"/>
                <w:sz w:val="22"/>
                <w:szCs w:val="28"/>
              </w:rPr>
              <w:t xml:space="preserve"> </w:t>
            </w:r>
            <w:r w:rsidR="002B038B" w:rsidRPr="004F08FC">
              <w:rPr>
                <w:rFonts w:ascii="Times New Roman" w:eastAsia="Calibri" w:hAnsi="Times New Roman" w:cs="Times New Roman"/>
                <w:sz w:val="22"/>
                <w:szCs w:val="28"/>
              </w:rPr>
              <w:t>Ltd. a</w:t>
            </w:r>
            <w:r w:rsidRPr="004F08FC">
              <w:rPr>
                <w:rFonts w:ascii="Times New Roman" w:eastAsia="Calibri" w:hAnsi="Times New Roman" w:cs="Times New Roman"/>
                <w:sz w:val="22"/>
                <w:szCs w:val="28"/>
              </w:rPr>
              <w:t>nd TPI All Seasons Co., Ltd.</w:t>
            </w:r>
            <w:r w:rsidR="00942D0A" w:rsidRPr="004F08FC">
              <w:rPr>
                <w:rFonts w:ascii="Times New Roman" w:eastAsia="Calibri" w:hAnsi="Times New Roman" w:cs="Times New Roman"/>
                <w:sz w:val="22"/>
                <w:szCs w:val="28"/>
              </w:rPr>
              <w:t xml:space="preserve"> indicated that property, plant and equipment and</w:t>
            </w:r>
            <w:r w:rsidR="00986B3E" w:rsidRPr="004F08FC">
              <w:rPr>
                <w:rFonts w:ascii="Times New Roman" w:eastAsia="Calibri" w:hAnsi="Times New Roman" w:cs="Times New Roman"/>
                <w:sz w:val="22"/>
                <w:szCs w:val="28"/>
              </w:rPr>
              <w:t xml:space="preserve"> loan to</w:t>
            </w:r>
            <w:r w:rsidR="001A3405">
              <w:rPr>
                <w:rFonts w:ascii="Times New Roman" w:eastAsia="Calibri" w:hAnsi="Times New Roman" w:cs="Times New Roman"/>
                <w:sz w:val="22"/>
                <w:szCs w:val="28"/>
              </w:rPr>
              <w:t xml:space="preserve"> </w:t>
            </w:r>
            <w:r w:rsidR="00942D0A" w:rsidRPr="004F08FC">
              <w:rPr>
                <w:rFonts w:ascii="Times New Roman" w:eastAsia="Calibri" w:hAnsi="Times New Roman" w:cs="Times New Roman"/>
                <w:spacing w:val="-6"/>
                <w:sz w:val="22"/>
                <w:szCs w:val="28"/>
              </w:rPr>
              <w:t>may be impaired</w:t>
            </w:r>
            <w:r w:rsidR="00942D0A" w:rsidRPr="004F08FC">
              <w:rPr>
                <w:rFonts w:ascii="Times New Roman" w:eastAsia="Calibri" w:hAnsi="Times New Roman" w:cs="Times New Roman"/>
                <w:sz w:val="22"/>
                <w:szCs w:val="28"/>
              </w:rPr>
              <w:t>.</w:t>
            </w:r>
          </w:p>
          <w:p w14:paraId="35871FE8"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BDFCDF1" w14:textId="402318EB" w:rsidR="00942D0A" w:rsidRPr="004F08FC" w:rsidRDefault="00942D0A" w:rsidP="00FF0B95">
            <w:pPr>
              <w:pStyle w:val="RNormal"/>
              <w:rPr>
                <w:i/>
                <w:iCs/>
                <w:color w:val="000000"/>
                <w:szCs w:val="22"/>
                <w:lang w:bidi="th-TH"/>
              </w:rPr>
            </w:pPr>
            <w:r w:rsidRPr="004F08FC">
              <w:rPr>
                <w:rFonts w:eastAsia="Calibri"/>
                <w:szCs w:val="28"/>
              </w:rPr>
              <w:t>Since the consideration of impairment of assets depend on the management’s judgments and assumptions in respect to the forecast of operating results, discount rate</w:t>
            </w:r>
            <w:r w:rsidR="00AB6339">
              <w:rPr>
                <w:rFonts w:eastAsia="Calibri"/>
                <w:szCs w:val="28"/>
              </w:rPr>
              <w:t>, economic conditions</w:t>
            </w:r>
            <w:r w:rsidRPr="004F08FC">
              <w:rPr>
                <w:rFonts w:eastAsia="Calibri"/>
                <w:szCs w:val="28"/>
              </w:rPr>
              <w:t xml:space="preserve"> and key assumptions used to estimate the recoverable amount of aforementioned business,</w:t>
            </w:r>
            <w:r w:rsidR="0027110C">
              <w:rPr>
                <w:rFonts w:eastAsia="Calibri"/>
                <w:szCs w:val="28"/>
              </w:rPr>
              <w:t xml:space="preserve"> </w:t>
            </w:r>
            <w:r w:rsidRPr="004F08FC">
              <w:rPr>
                <w:rFonts w:eastAsia="Calibri"/>
                <w:szCs w:val="28"/>
              </w:rPr>
              <w:t>this is one of the key judgmental areas that my audit is concentrated on.</w:t>
            </w:r>
          </w:p>
        </w:tc>
        <w:tc>
          <w:tcPr>
            <w:tcW w:w="4798" w:type="dxa"/>
            <w:shd w:val="clear" w:color="auto" w:fill="auto"/>
          </w:tcPr>
          <w:p w14:paraId="73EC550A" w14:textId="77777777" w:rsidR="00942D0A" w:rsidRPr="004F08FC" w:rsidRDefault="00942D0A" w:rsidP="00FF0B95">
            <w:pPr>
              <w:pStyle w:val="RNormal"/>
            </w:pPr>
            <w:r w:rsidRPr="004F08FC">
              <w:t xml:space="preserve">My audit procedures in this area included, among others: </w:t>
            </w:r>
          </w:p>
          <w:p w14:paraId="4C874D34" w14:textId="5C3B8A6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understanding the management’s process of identifying impairment indicator</w:t>
            </w:r>
            <w:r w:rsidR="0027110C">
              <w:rPr>
                <w:rFonts w:ascii="Times New Roman" w:hAnsi="Times New Roman" w:cs="Times New Roman"/>
                <w:sz w:val="22"/>
              </w:rPr>
              <w:t>,</w:t>
            </w:r>
            <w:r w:rsidR="00364BAD">
              <w:rPr>
                <w:rFonts w:ascii="Times New Roman" w:hAnsi="Times New Roman" w:cs="Times New Roman"/>
                <w:sz w:val="22"/>
              </w:rPr>
              <w:t xml:space="preserve"> defining significant increase in credit risk and</w:t>
            </w:r>
            <w:r w:rsidRPr="004F08FC">
              <w:rPr>
                <w:rFonts w:ascii="Times New Roman" w:hAnsi="Times New Roman" w:cs="Times New Roman"/>
                <w:sz w:val="22"/>
              </w:rPr>
              <w:t xml:space="preserve"> impairment testing</w:t>
            </w:r>
            <w:r w:rsidR="0027110C">
              <w:rPr>
                <w:rFonts w:ascii="Times New Roman" w:hAnsi="Times New Roman" w:cs="Times New Roman"/>
                <w:sz w:val="22"/>
              </w:rPr>
              <w:t>,</w:t>
            </w:r>
            <w:r w:rsidRPr="004F08FC">
              <w:rPr>
                <w:rFonts w:ascii="Times New Roman" w:hAnsi="Times New Roman" w:cs="Times New Roman"/>
                <w:sz w:val="22"/>
              </w:rPr>
              <w:t xml:space="preserve"> estimate recoverable amount</w:t>
            </w:r>
            <w:r w:rsidR="0027110C">
              <w:rPr>
                <w:rFonts w:ascii="Times New Roman" w:hAnsi="Times New Roman" w:cs="Times New Roman"/>
                <w:sz w:val="22"/>
              </w:rPr>
              <w:t xml:space="preserve"> and expected credit loss</w:t>
            </w:r>
            <w:r w:rsidR="006364FB">
              <w:rPr>
                <w:rFonts w:ascii="Times New Roman" w:hAnsi="Times New Roman" w:cs="Times New Roman"/>
                <w:sz w:val="22"/>
              </w:rPr>
              <w:t>;</w:t>
            </w:r>
          </w:p>
          <w:p w14:paraId="7DA9A55E" w14:textId="77777777" w:rsidR="00942D0A" w:rsidRPr="004F08FC" w:rsidRDefault="00942D0A" w:rsidP="00FF0B95">
            <w:pPr>
              <w:pStyle w:val="ListParagraph"/>
              <w:spacing w:line="240" w:lineRule="auto"/>
              <w:ind w:left="340"/>
              <w:jc w:val="both"/>
              <w:rPr>
                <w:rFonts w:ascii="Times New Roman" w:hAnsi="Times New Roman" w:cs="Times New Roman"/>
                <w:sz w:val="22"/>
              </w:rPr>
            </w:pPr>
          </w:p>
          <w:p w14:paraId="703A1369" w14:textId="733973A5" w:rsidR="00865940" w:rsidRDefault="000C5678"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evaluating key assumptions used in discounted future cash flows such as growth rate, future outcomes</w:t>
            </w:r>
            <w:r w:rsidR="00364BAD">
              <w:rPr>
                <w:rFonts w:ascii="Times New Roman" w:hAnsi="Times New Roman" w:cs="Times New Roman"/>
                <w:sz w:val="22"/>
              </w:rPr>
              <w:t>, and economic conditions used to measure the credit loss</w:t>
            </w:r>
            <w:r w:rsidRPr="004F08FC">
              <w:rPr>
                <w:rFonts w:ascii="Times New Roman" w:hAnsi="Times New Roman" w:cs="Times New Roman"/>
                <w:sz w:val="22"/>
              </w:rPr>
              <w:t xml:space="preserve"> and considering the reasonableness of forecasts by comparing historical estimation with the actual resul</w:t>
            </w:r>
            <w:r w:rsidR="00130E53" w:rsidRPr="004F08FC">
              <w:rPr>
                <w:rFonts w:ascii="Times New Roman" w:hAnsi="Times New Roman" w:cs="Times New Roman"/>
                <w:sz w:val="22"/>
              </w:rPr>
              <w:t>t</w:t>
            </w:r>
            <w:r w:rsidRPr="004F08FC">
              <w:rPr>
                <w:rFonts w:ascii="Times New Roman" w:hAnsi="Times New Roman" w:cs="Times New Roman"/>
                <w:sz w:val="22"/>
              </w:rPr>
              <w:t>s</w:t>
            </w:r>
            <w:r w:rsidR="00865940" w:rsidRPr="004F08FC">
              <w:rPr>
                <w:rFonts w:ascii="Times New Roman" w:hAnsi="Times New Roman" w:cs="Times New Roman"/>
                <w:sz w:val="22"/>
              </w:rPr>
              <w:t xml:space="preserve"> as well as assessing the appropriateness of discount rate used</w:t>
            </w:r>
            <w:r w:rsidR="006364FB">
              <w:rPr>
                <w:rFonts w:ascii="Times New Roman" w:hAnsi="Times New Roman" w:cs="Times New Roman"/>
                <w:sz w:val="22"/>
              </w:rPr>
              <w:t>;</w:t>
            </w:r>
          </w:p>
          <w:p w14:paraId="5868C8C0" w14:textId="77777777" w:rsidR="00AB6339" w:rsidRPr="00AB6339" w:rsidRDefault="00AB6339" w:rsidP="00AB6339">
            <w:pPr>
              <w:pStyle w:val="ListParagraph"/>
              <w:rPr>
                <w:rFonts w:ascii="Times New Roman" w:hAnsi="Times New Roman" w:cs="Times New Roman"/>
                <w:sz w:val="22"/>
              </w:rPr>
            </w:pPr>
          </w:p>
          <w:p w14:paraId="0D5D87ED" w14:textId="7E168629" w:rsidR="0027110C" w:rsidRDefault="0027110C"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evaluating credit risk and considering the reasonableness</w:t>
            </w:r>
            <w:r w:rsidR="006B6E05">
              <w:rPr>
                <w:rFonts w:ascii="Times New Roman" w:hAnsi="Times New Roman" w:cs="Times New Roman"/>
                <w:sz w:val="22"/>
              </w:rPr>
              <w:t xml:space="preserve"> </w:t>
            </w:r>
            <w:r>
              <w:rPr>
                <w:rFonts w:ascii="Times New Roman" w:hAnsi="Times New Roman" w:cs="Times New Roman"/>
                <w:sz w:val="22"/>
              </w:rPr>
              <w:t>of supporting information</w:t>
            </w:r>
            <w:r w:rsidR="006364FB">
              <w:rPr>
                <w:rFonts w:ascii="Times New Roman" w:hAnsi="Times New Roman" w:cs="Times New Roman"/>
                <w:sz w:val="22"/>
              </w:rPr>
              <w:t>;</w:t>
            </w:r>
          </w:p>
          <w:p w14:paraId="3C7CCF18" w14:textId="77777777" w:rsidR="002A554A" w:rsidRPr="002A554A" w:rsidRDefault="002A554A" w:rsidP="002A554A">
            <w:pPr>
              <w:pStyle w:val="ListParagraph"/>
              <w:rPr>
                <w:rFonts w:ascii="Times New Roman" w:hAnsi="Times New Roman" w:cs="Times New Roman"/>
                <w:sz w:val="22"/>
              </w:rPr>
            </w:pPr>
          </w:p>
          <w:p w14:paraId="682DB4C5" w14:textId="63818430" w:rsidR="002A554A" w:rsidRPr="002A554A" w:rsidRDefault="002A554A" w:rsidP="002A554A">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assessing the accuracy of the calculation</w:t>
            </w:r>
            <w:r w:rsidR="00DB1CA4">
              <w:rPr>
                <w:rFonts w:ascii="Times New Roman" w:hAnsi="Times New Roman" w:cs="Times New Roman"/>
                <w:sz w:val="22"/>
              </w:rPr>
              <w:t>; and</w:t>
            </w:r>
          </w:p>
          <w:p w14:paraId="7F07A48B"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63405D02"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F08FC">
              <w:rPr>
                <w:rFonts w:ascii="Times New Roman" w:hAnsi="Times New Roman" w:cs="Times New Roman"/>
                <w:sz w:val="22"/>
              </w:rPr>
              <w:t>evaluating the adequacy of disclosure in accordance with the related Thai Financial Reporting Standards.</w:t>
            </w:r>
          </w:p>
        </w:tc>
      </w:tr>
    </w:tbl>
    <w:p w14:paraId="3A5A4158" w14:textId="77777777" w:rsidR="00942D0A" w:rsidRPr="004F08FC"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F08FC" w14:paraId="10A77BD1" w14:textId="77777777" w:rsidTr="00FF0B95">
        <w:tc>
          <w:tcPr>
            <w:tcW w:w="9595" w:type="dxa"/>
            <w:gridSpan w:val="2"/>
            <w:shd w:val="clear" w:color="auto" w:fill="auto"/>
          </w:tcPr>
          <w:p w14:paraId="665CC968" w14:textId="77777777" w:rsidR="00942D0A" w:rsidRPr="004F08FC" w:rsidRDefault="00942D0A" w:rsidP="00FF0B95">
            <w:pPr>
              <w:pStyle w:val="RNormal"/>
              <w:rPr>
                <w:i/>
                <w:iCs/>
                <w:color w:val="000000"/>
                <w:szCs w:val="22"/>
                <w:lang w:bidi="th-TH"/>
              </w:rPr>
            </w:pPr>
            <w:r w:rsidRPr="004F08FC">
              <w:rPr>
                <w:i/>
                <w:iCs/>
              </w:rPr>
              <w:t>Recognition of deferred tax assets</w:t>
            </w:r>
          </w:p>
        </w:tc>
      </w:tr>
      <w:tr w:rsidR="00942D0A" w:rsidRPr="004F08FC" w14:paraId="02713639" w14:textId="77777777" w:rsidTr="00FF0B95">
        <w:tc>
          <w:tcPr>
            <w:tcW w:w="9595" w:type="dxa"/>
            <w:gridSpan w:val="2"/>
            <w:shd w:val="clear" w:color="auto" w:fill="auto"/>
          </w:tcPr>
          <w:p w14:paraId="0445BD06" w14:textId="404E0059" w:rsidR="00942D0A" w:rsidRPr="004F08FC" w:rsidRDefault="00942D0A" w:rsidP="00171AF1">
            <w:pPr>
              <w:pStyle w:val="RNormal"/>
              <w:rPr>
                <w:i/>
                <w:iCs/>
                <w:color w:val="000000"/>
                <w:szCs w:val="22"/>
                <w:lang w:bidi="th-TH"/>
              </w:rPr>
            </w:pPr>
            <w:r w:rsidRPr="004F08FC">
              <w:rPr>
                <w:szCs w:val="22"/>
              </w:rPr>
              <w:t xml:space="preserve">Refer to Note </w:t>
            </w:r>
            <w:r w:rsidR="00723C62" w:rsidRPr="001A3405">
              <w:rPr>
                <w:szCs w:val="22"/>
              </w:rPr>
              <w:t>4</w:t>
            </w:r>
            <w:r w:rsidRPr="001A3405">
              <w:rPr>
                <w:szCs w:val="22"/>
              </w:rPr>
              <w:t xml:space="preserve"> and </w:t>
            </w:r>
            <w:r w:rsidR="002611D3" w:rsidRPr="001A3405">
              <w:rPr>
                <w:szCs w:val="22"/>
              </w:rPr>
              <w:t>3</w:t>
            </w:r>
            <w:r w:rsidR="001A3405" w:rsidRPr="001A3405">
              <w:rPr>
                <w:szCs w:val="22"/>
              </w:rPr>
              <w:t>1</w:t>
            </w:r>
            <w:r w:rsidRPr="004F08FC">
              <w:rPr>
                <w:szCs w:val="22"/>
              </w:rPr>
              <w:t xml:space="preserve"> to the financial statements.</w:t>
            </w:r>
          </w:p>
        </w:tc>
      </w:tr>
      <w:tr w:rsidR="00942D0A" w:rsidRPr="004F08FC" w14:paraId="0B72DE3B" w14:textId="77777777" w:rsidTr="00FF0B95">
        <w:tc>
          <w:tcPr>
            <w:tcW w:w="4797" w:type="dxa"/>
            <w:shd w:val="clear" w:color="auto" w:fill="auto"/>
          </w:tcPr>
          <w:p w14:paraId="4C39CE2C"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60A740EE"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4F08FC" w14:paraId="7A9179B2" w14:textId="77777777" w:rsidTr="00FF0B95">
        <w:tc>
          <w:tcPr>
            <w:tcW w:w="4797" w:type="dxa"/>
            <w:shd w:val="clear" w:color="auto" w:fill="auto"/>
          </w:tcPr>
          <w:p w14:paraId="50C422E6"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 xml:space="preserve">The Group has </w:t>
            </w:r>
            <w:proofErr w:type="spellStart"/>
            <w:r w:rsidRPr="004F08FC">
              <w:rPr>
                <w:rFonts w:ascii="Times New Roman" w:eastAsia="Calibri" w:hAnsi="Times New Roman" w:cs="Times New Roman"/>
                <w:sz w:val="22"/>
                <w:szCs w:val="28"/>
              </w:rPr>
              <w:t>recognised</w:t>
            </w:r>
            <w:proofErr w:type="spellEnd"/>
            <w:r w:rsidRPr="004F08FC">
              <w:rPr>
                <w:rFonts w:ascii="Times New Roman" w:eastAsia="Calibri" w:hAnsi="Times New Roman" w:cs="Times New Roman"/>
                <w:sz w:val="22"/>
                <w:szCs w:val="28"/>
              </w:rPr>
              <w:t xml:space="preserve"> deferred tax assets for unused tax losses that it believes are recoverable.</w:t>
            </w:r>
          </w:p>
          <w:p w14:paraId="0F7BA481"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 xml:space="preserve">The recoverability of </w:t>
            </w:r>
            <w:proofErr w:type="spellStart"/>
            <w:r w:rsidRPr="004F08FC">
              <w:rPr>
                <w:rFonts w:ascii="Times New Roman" w:eastAsia="Calibri" w:hAnsi="Times New Roman" w:cs="Times New Roman"/>
                <w:sz w:val="22"/>
                <w:szCs w:val="28"/>
              </w:rPr>
              <w:t>recognised</w:t>
            </w:r>
            <w:proofErr w:type="spellEnd"/>
            <w:r w:rsidRPr="004F08FC">
              <w:rPr>
                <w:rFonts w:ascii="Times New Roman" w:eastAsia="Calibri" w:hAnsi="Times New Roman" w:cs="Times New Roman"/>
                <w:sz w:val="22"/>
                <w:szCs w:val="28"/>
              </w:rPr>
              <w:t xml:space="preserve"> deferred tax assets is in part dependent on the Group’s ability to generate future taxable profits </w:t>
            </w:r>
            <w:proofErr w:type="gramStart"/>
            <w:r w:rsidRPr="004F08FC">
              <w:rPr>
                <w:rFonts w:ascii="Times New Roman" w:eastAsia="Calibri" w:hAnsi="Times New Roman" w:cs="Times New Roman"/>
                <w:sz w:val="22"/>
                <w:szCs w:val="28"/>
              </w:rPr>
              <w:t>sufficient</w:t>
            </w:r>
            <w:proofErr w:type="gramEnd"/>
            <w:r w:rsidRPr="004F08FC">
              <w:rPr>
                <w:rFonts w:ascii="Times New Roman" w:eastAsia="Calibri" w:hAnsi="Times New Roman" w:cs="Times New Roman"/>
                <w:sz w:val="22"/>
                <w:szCs w:val="28"/>
              </w:rPr>
              <w:t xml:space="preserve"> to </w:t>
            </w:r>
            <w:proofErr w:type="spellStart"/>
            <w:r w:rsidRPr="004F08FC">
              <w:rPr>
                <w:rFonts w:ascii="Times New Roman" w:eastAsia="Calibri" w:hAnsi="Times New Roman" w:cs="Times New Roman"/>
                <w:sz w:val="22"/>
                <w:szCs w:val="28"/>
              </w:rPr>
              <w:t>utilise</w:t>
            </w:r>
            <w:proofErr w:type="spellEnd"/>
            <w:r w:rsidRPr="004F08FC">
              <w:rPr>
                <w:rFonts w:ascii="Times New Roman" w:eastAsia="Calibri" w:hAnsi="Times New Roman" w:cs="Times New Roman"/>
                <w:sz w:val="22"/>
                <w:szCs w:val="28"/>
              </w:rPr>
              <w:t xml:space="preserve"> tax losses (before the latter expire).</w:t>
            </w:r>
          </w:p>
          <w:p w14:paraId="0384A23D"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4F08FC" w:rsidRDefault="00942D0A" w:rsidP="00FF0B95">
            <w:pPr>
              <w:pStyle w:val="NoSpacing"/>
              <w:spacing w:line="260" w:lineRule="atLeast"/>
              <w:jc w:val="both"/>
              <w:rPr>
                <w:rFonts w:ascii="Times New Roman" w:hAnsi="Times New Roman" w:cs="Times New Roman"/>
                <w:i/>
                <w:iCs/>
                <w:color w:val="000000"/>
              </w:rPr>
            </w:pPr>
            <w:r w:rsidRPr="004F08FC">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14:paraId="3B937935" w14:textId="77777777" w:rsidR="00942D0A" w:rsidRPr="004F08FC" w:rsidRDefault="00942D0A" w:rsidP="00FF0B95">
            <w:pPr>
              <w:pStyle w:val="RNormal"/>
            </w:pPr>
            <w:r w:rsidRPr="004F08FC">
              <w:t xml:space="preserve">My audit procedures in this area included, among others: </w:t>
            </w:r>
          </w:p>
          <w:p w14:paraId="239DC21E"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understanding the method of the management’s recognition of deferred tax assets and the assessment of assumptions used in projecting the Group’s future taxable profits;</w:t>
            </w:r>
          </w:p>
          <w:p w14:paraId="762CC6E5"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2ED742C4" w14:textId="4125D199" w:rsidR="00942D0A" w:rsidRDefault="006B3967"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6364FB">
              <w:rPr>
                <w:rFonts w:ascii="Times New Roman" w:hAnsi="Times New Roman" w:cs="Times New Roman"/>
                <w:sz w:val="22"/>
              </w:rPr>
              <w:t>;</w:t>
            </w:r>
          </w:p>
          <w:p w14:paraId="03F3C08A" w14:textId="77777777" w:rsidR="00AB6339" w:rsidRPr="00AB6339" w:rsidRDefault="00AB6339" w:rsidP="00AB6339">
            <w:pPr>
              <w:pStyle w:val="ListParagraph"/>
              <w:rPr>
                <w:rFonts w:ascii="Times New Roman" w:hAnsi="Times New Roman" w:cs="Times New Roman"/>
                <w:sz w:val="22"/>
              </w:rPr>
            </w:pPr>
          </w:p>
          <w:p w14:paraId="3294725A" w14:textId="4CD4DFC6" w:rsidR="00AB6339" w:rsidRPr="004F08FC" w:rsidRDefault="00AB6339"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assessing the accuracy of the calculation</w:t>
            </w:r>
            <w:r w:rsidR="00DB1CA4">
              <w:rPr>
                <w:rFonts w:ascii="Times New Roman" w:hAnsi="Times New Roman" w:cs="Times New Roman"/>
                <w:sz w:val="22"/>
              </w:rPr>
              <w:t>; and</w:t>
            </w:r>
          </w:p>
          <w:p w14:paraId="1329318C"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F08FC">
              <w:rPr>
                <w:rFonts w:ascii="Times New Roman" w:hAnsi="Times New Roman" w:cs="Times New Roman"/>
                <w:sz w:val="22"/>
              </w:rPr>
              <w:t>evaluating the adequacy of disclosure in accordance with the related Thai Financial Reporting Standards.</w:t>
            </w:r>
          </w:p>
        </w:tc>
      </w:tr>
    </w:tbl>
    <w:p w14:paraId="66C1CEC7" w14:textId="77777777" w:rsidR="00382715" w:rsidRDefault="00382715" w:rsidP="004213BD">
      <w:pPr>
        <w:pStyle w:val="NoSpacing"/>
        <w:rPr>
          <w:rFonts w:ascii="Times New Roman" w:hAnsi="Times New Roman" w:cs="Times New Roman"/>
          <w:i/>
          <w:iCs/>
          <w:sz w:val="22"/>
        </w:rPr>
      </w:pPr>
    </w:p>
    <w:p w14:paraId="622DBEAE" w14:textId="3426A739" w:rsidR="004213BD" w:rsidRDefault="004213BD" w:rsidP="004213BD">
      <w:pPr>
        <w:pStyle w:val="NoSpacing"/>
        <w:rPr>
          <w:rFonts w:ascii="Times New Roman" w:hAnsi="Times New Roman" w:cstheme="minorBidi"/>
          <w:i/>
          <w:iCs/>
          <w:sz w:val="22"/>
        </w:rPr>
      </w:pPr>
      <w:r>
        <w:rPr>
          <w:rFonts w:ascii="Times New Roman" w:hAnsi="Times New Roman" w:cs="Times New Roman"/>
          <w:i/>
          <w:iCs/>
          <w:sz w:val="22"/>
        </w:rPr>
        <w:lastRenderedPageBreak/>
        <w:t>Emphasis of Matter</w:t>
      </w:r>
    </w:p>
    <w:p w14:paraId="0FF8FDEB" w14:textId="77777777" w:rsidR="004213BD" w:rsidRDefault="004213BD" w:rsidP="004213BD">
      <w:pPr>
        <w:pStyle w:val="NoSpacing"/>
        <w:rPr>
          <w:rFonts w:ascii="Times New Roman" w:hAnsi="Times New Roman" w:cstheme="minorBidi"/>
          <w:i/>
          <w:iCs/>
          <w:sz w:val="22"/>
        </w:rPr>
      </w:pPr>
    </w:p>
    <w:p w14:paraId="5E31D8A4" w14:textId="77777777" w:rsidR="004213BD" w:rsidRDefault="004213BD" w:rsidP="004213BD">
      <w:pPr>
        <w:pStyle w:val="NoSpacing"/>
        <w:rPr>
          <w:rFonts w:ascii="Times New Roman" w:hAnsi="Times New Roman" w:cs="Times New Roman"/>
          <w:sz w:val="22"/>
        </w:rPr>
      </w:pPr>
      <w:r>
        <w:rPr>
          <w:rFonts w:ascii="Times New Roman" w:hAnsi="Times New Roman" w:cs="Times New Roman"/>
          <w:sz w:val="22"/>
        </w:rPr>
        <w:t>Without modifying my opinion, I draw attention to the following matters:</w:t>
      </w:r>
    </w:p>
    <w:p w14:paraId="3950F53A" w14:textId="77777777" w:rsidR="004213BD" w:rsidRDefault="004213BD" w:rsidP="004213BD">
      <w:pPr>
        <w:pStyle w:val="NoSpacing"/>
        <w:jc w:val="both"/>
        <w:rPr>
          <w:rFonts w:ascii="Times New Roman" w:hAnsi="Times New Roman" w:cs="Times New Roman"/>
          <w:sz w:val="22"/>
        </w:rPr>
      </w:pPr>
    </w:p>
    <w:p w14:paraId="71DC9041" w14:textId="285EC0D0" w:rsidR="004213BD" w:rsidRPr="00E34BBB" w:rsidRDefault="004213BD" w:rsidP="00AB633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eastAsia="Times New Roman" w:hAnsi="Times New Roman" w:cs="Times New Roman"/>
          <w:sz w:val="22"/>
        </w:rPr>
      </w:pPr>
      <w:r w:rsidRPr="00E34BBB">
        <w:rPr>
          <w:rFonts w:ascii="Times New Roman" w:eastAsia="Times New Roman" w:hAnsi="Times New Roman" w:cs="Times New Roman"/>
          <w:sz w:val="22"/>
        </w:rPr>
        <w:t>I draw attention to note 3(C) to the financial statements describing the effect of the Company’s</w:t>
      </w:r>
      <w:r w:rsidR="00AB6339" w:rsidRPr="00E34BBB">
        <w:rPr>
          <w:rFonts w:ascii="Times New Roman" w:eastAsia="Times New Roman" w:hAnsi="Times New Roman" w:cs="Times New Roman"/>
          <w:sz w:val="22"/>
        </w:rPr>
        <w:t xml:space="preserve"> changes in accounting policy for investments in subsidiaries and associates in separate financial statements</w:t>
      </w:r>
      <w:r w:rsidRPr="00E34BBB">
        <w:rPr>
          <w:rFonts w:ascii="Times New Roman" w:eastAsia="Times New Roman" w:hAnsi="Times New Roman" w:cs="Times New Roman"/>
          <w:sz w:val="22"/>
        </w:rPr>
        <w:t>.</w:t>
      </w:r>
      <w:r w:rsidR="00AB6339" w:rsidRPr="00E34BBB">
        <w:rPr>
          <w:rFonts w:ascii="Times New Roman" w:eastAsia="Times New Roman" w:hAnsi="Times New Roman" w:cs="Times New Roman"/>
          <w:sz w:val="22"/>
        </w:rPr>
        <w:br/>
      </w:r>
      <w:r w:rsidRPr="00E34BBB">
        <w:rPr>
          <w:rFonts w:ascii="Times New Roman" w:eastAsia="Times New Roman" w:hAnsi="Times New Roman" w:cs="Times New Roman"/>
          <w:sz w:val="22"/>
        </w:rPr>
        <w:t>The corresponding figures presented are based on the audited financial statements as at and for the year ended 31 December 2019 after making the adjustments described in note 3</w:t>
      </w:r>
      <w:r w:rsidR="0029160E" w:rsidRPr="00E34BBB">
        <w:rPr>
          <w:rFonts w:ascii="Times New Roman" w:eastAsia="Times New Roman" w:hAnsi="Times New Roman" w:cs="Times New Roman"/>
          <w:sz w:val="22"/>
        </w:rPr>
        <w:t>(</w:t>
      </w:r>
      <w:r w:rsidRPr="00E34BBB">
        <w:rPr>
          <w:rFonts w:ascii="Times New Roman" w:eastAsia="Times New Roman" w:hAnsi="Times New Roman" w:cs="Times New Roman"/>
          <w:sz w:val="22"/>
        </w:rPr>
        <w:t>C).</w:t>
      </w:r>
    </w:p>
    <w:p w14:paraId="1BBE127A" w14:textId="77777777" w:rsidR="004213BD" w:rsidRDefault="004213BD" w:rsidP="004213BD">
      <w:pPr>
        <w:jc w:val="both"/>
      </w:pPr>
    </w:p>
    <w:p w14:paraId="179A4B65" w14:textId="108AE754" w:rsidR="004213BD" w:rsidRPr="00AB36CB" w:rsidRDefault="004213BD" w:rsidP="00AB6339">
      <w:pPr>
        <w:pStyle w:val="NoSpacing"/>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sz w:val="22"/>
        </w:rPr>
      </w:pPr>
      <w:r>
        <w:rPr>
          <w:rFonts w:ascii="Times New Roman" w:hAnsi="Times New Roman" w:cs="Times New Roman"/>
          <w:sz w:val="22"/>
        </w:rPr>
        <w:t xml:space="preserve">I draw attention to </w:t>
      </w:r>
      <w:r w:rsidRPr="00AB36CB">
        <w:rPr>
          <w:rFonts w:ascii="Times New Roman" w:hAnsi="Times New Roman" w:cs="Times New Roman"/>
          <w:sz w:val="22"/>
        </w:rPr>
        <w:t>note</w:t>
      </w:r>
      <w:r w:rsidRPr="00AB36CB">
        <w:rPr>
          <w:rFonts w:ascii="Times New Roman" w:hAnsi="Times New Roman"/>
          <w:sz w:val="22"/>
          <w:szCs w:val="28"/>
        </w:rPr>
        <w:t>s</w:t>
      </w:r>
      <w:r w:rsidRPr="00AB36CB">
        <w:rPr>
          <w:rFonts w:ascii="Times New Roman" w:hAnsi="Times New Roman" w:cs="Times New Roman"/>
          <w:sz w:val="22"/>
        </w:rPr>
        <w:t xml:space="preserve"> </w:t>
      </w:r>
      <w:r w:rsidRPr="00E34BBB">
        <w:rPr>
          <w:rFonts w:ascii="Times New Roman" w:hAnsi="Times New Roman" w:cs="Times New Roman"/>
          <w:sz w:val="22"/>
        </w:rPr>
        <w:t>38(</w:t>
      </w:r>
      <w:r w:rsidR="007830CE" w:rsidRPr="00E34BBB">
        <w:rPr>
          <w:rFonts w:ascii="Times New Roman" w:hAnsi="Times New Roman" w:cs="Times New Roman"/>
          <w:sz w:val="22"/>
        </w:rPr>
        <w:t>2</w:t>
      </w:r>
      <w:r w:rsidRPr="00E34BBB">
        <w:rPr>
          <w:rFonts w:ascii="Times New Roman" w:hAnsi="Times New Roman" w:cs="Times New Roman"/>
          <w:sz w:val="22"/>
        </w:rPr>
        <w:t xml:space="preserve">) and </w:t>
      </w:r>
      <w:r w:rsidR="007830CE" w:rsidRPr="00E34BBB">
        <w:rPr>
          <w:rFonts w:ascii="Times New Roman" w:hAnsi="Times New Roman" w:cs="Times New Roman"/>
          <w:sz w:val="22"/>
        </w:rPr>
        <w:t>38</w:t>
      </w:r>
      <w:r w:rsidRPr="00E34BBB">
        <w:rPr>
          <w:rFonts w:ascii="Times New Roman" w:hAnsi="Times New Roman" w:cs="Times New Roman"/>
          <w:sz w:val="22"/>
        </w:rPr>
        <w:t>(</w:t>
      </w:r>
      <w:r w:rsidR="007830CE" w:rsidRPr="00E34BBB">
        <w:rPr>
          <w:rFonts w:ascii="Times New Roman" w:hAnsi="Times New Roman" w:cs="Times New Roman"/>
          <w:sz w:val="22"/>
        </w:rPr>
        <w:t>4</w:t>
      </w:r>
      <w:r w:rsidRPr="00E34BBB">
        <w:rPr>
          <w:rFonts w:ascii="Times New Roman" w:hAnsi="Times New Roman" w:cs="Times New Roman"/>
          <w:sz w:val="22"/>
        </w:rPr>
        <w:t xml:space="preserve">) to </w:t>
      </w:r>
      <w:r w:rsidR="007830CE" w:rsidRPr="00E34BBB">
        <w:rPr>
          <w:rFonts w:ascii="Times New Roman" w:hAnsi="Times New Roman" w:cs="Times New Roman"/>
          <w:sz w:val="22"/>
        </w:rPr>
        <w:t>38</w:t>
      </w:r>
      <w:r w:rsidRPr="00E34BBB">
        <w:rPr>
          <w:rFonts w:ascii="Times New Roman" w:hAnsi="Times New Roman" w:cs="Times New Roman"/>
          <w:sz w:val="22"/>
        </w:rPr>
        <w:t>(</w:t>
      </w:r>
      <w:r w:rsidR="007830CE" w:rsidRPr="00E34BBB">
        <w:rPr>
          <w:rFonts w:ascii="Times New Roman" w:hAnsi="Times New Roman" w:cs="Times New Roman"/>
          <w:sz w:val="22"/>
        </w:rPr>
        <w:t>7</w:t>
      </w:r>
      <w:r w:rsidRPr="00E34BBB">
        <w:rPr>
          <w:rFonts w:ascii="Times New Roman" w:hAnsi="Times New Roman" w:cs="Times New Roman"/>
          <w:sz w:val="22"/>
        </w:rPr>
        <w:t>)</w:t>
      </w:r>
      <w:r w:rsidRPr="00AB36CB">
        <w:rPr>
          <w:rFonts w:ascii="Times New Roman" w:hAnsi="Times New Roman" w:cs="Times New Roman"/>
          <w:sz w:val="22"/>
        </w:rPr>
        <w:t xml:space="preserve"> to the financial statements, which d</w:t>
      </w:r>
      <w:r w:rsidR="006364FB">
        <w:rPr>
          <w:rFonts w:ascii="Times New Roman" w:hAnsi="Times New Roman" w:cs="Times New Roman"/>
          <w:sz w:val="22"/>
        </w:rPr>
        <w:t>escribed</w:t>
      </w:r>
      <w:r w:rsidRPr="00AB36CB">
        <w:rPr>
          <w:rFonts w:ascii="Times New Roman" w:hAnsi="Times New Roman" w:cs="Times New Roman"/>
          <w:sz w:val="22"/>
        </w:rPr>
        <w:t xml:space="preserve"> the uncertainty related to the outcome of lawsuits filed against</w:t>
      </w:r>
      <w:r>
        <w:rPr>
          <w:rFonts w:ascii="Times New Roman" w:hAnsi="Times New Roman" w:cs="Times New Roman"/>
          <w:sz w:val="22"/>
        </w:rPr>
        <w:t xml:space="preserve"> the Company in relation to its operation of </w:t>
      </w:r>
      <w:r w:rsidRPr="00AB36CB">
        <w:rPr>
          <w:rFonts w:ascii="Times New Roman" w:hAnsi="Times New Roman" w:cs="Times New Roman"/>
          <w:sz w:val="22"/>
        </w:rPr>
        <w:t>mining. The Civil Court issued a judgement as follows:</w:t>
      </w:r>
    </w:p>
    <w:p w14:paraId="4DE1FD6C" w14:textId="61E9C8AC" w:rsidR="004213BD" w:rsidRPr="00E34BBB" w:rsidRDefault="004213BD" w:rsidP="00F74073">
      <w:pPr>
        <w:pStyle w:val="PlainText"/>
        <w:numPr>
          <w:ilvl w:val="0"/>
          <w:numId w:val="21"/>
        </w:numPr>
        <w:spacing w:before="120"/>
        <w:ind w:left="720"/>
        <w:jc w:val="both"/>
        <w:rPr>
          <w:rFonts w:ascii="Times New Roman" w:hAnsi="Times New Roman" w:cs="Times New Roman"/>
          <w:sz w:val="22"/>
          <w:szCs w:val="22"/>
          <w:lang w:val="en-US"/>
        </w:rPr>
      </w:pPr>
      <w:bookmarkStart w:id="0" w:name="_Hlk63444220"/>
      <w:r w:rsidRPr="00AB36CB">
        <w:rPr>
          <w:rFonts w:ascii="Times New Roman" w:hAnsi="Times New Roman" w:cs="Times New Roman"/>
          <w:sz w:val="22"/>
          <w:szCs w:val="22"/>
          <w:lang w:val="en-US"/>
        </w:rPr>
        <w:t>On 2 August 2019, the Civil Court had an order on the Black Case No. SorWor.5/2559, engaging the m</w:t>
      </w:r>
      <w:r w:rsidRPr="00457D45">
        <w:rPr>
          <w:rFonts w:ascii="Times New Roman" w:hAnsi="Times New Roman" w:cs="Times New Roman"/>
          <w:sz w:val="22"/>
          <w:szCs w:val="22"/>
          <w:lang w:val="en-US"/>
        </w:rPr>
        <w:t>ining activity unlawfully (eng</w:t>
      </w:r>
      <w:r w:rsidRPr="00581BAD">
        <w:rPr>
          <w:rFonts w:ascii="Times New Roman" w:hAnsi="Times New Roman" w:cs="Times New Roman"/>
          <w:sz w:val="22"/>
          <w:szCs w:val="22"/>
          <w:lang w:val="en-US"/>
        </w:rPr>
        <w:t>aging in the mining restricted area), that the Company has to return the limestone for cement industry back to the area where th</w:t>
      </w:r>
      <w:r w:rsidRPr="008C2BB8">
        <w:rPr>
          <w:rFonts w:ascii="Times New Roman" w:hAnsi="Times New Roman" w:cs="Times New Roman"/>
          <w:sz w:val="22"/>
          <w:szCs w:val="22"/>
          <w:lang w:val="en-US"/>
        </w:rPr>
        <w:t>e mining activity was done and restore the area into its previous condition or pay the compensation of Baht 1,603 million with i</w:t>
      </w:r>
      <w:r w:rsidRPr="00A5395D">
        <w:rPr>
          <w:rFonts w:ascii="Times New Roman" w:hAnsi="Times New Roman" w:cs="Times New Roman"/>
          <w:sz w:val="22"/>
          <w:szCs w:val="22"/>
          <w:lang w:val="en-US"/>
        </w:rPr>
        <w:t>nterest at 7.5 percent per annum from the date of being notified of the land survey result until the date that payment is made i</w:t>
      </w:r>
      <w:r w:rsidRPr="00AB36CB">
        <w:rPr>
          <w:rFonts w:ascii="Times New Roman" w:hAnsi="Times New Roman" w:cs="Times New Roman"/>
          <w:sz w:val="22"/>
          <w:szCs w:val="22"/>
          <w:lang w:val="en-US"/>
        </w:rPr>
        <w:t>n full. The Company filed the appeal together with a delay of judgement execution on 3 December 2019. The case is pending the consideration of the Court of Appeal and the date of hearing the Court of Appeal’s judgement or order was set to be on 22 September 2020, however, the said date of hearing of judgement had been postponed because the case is under mediation during the appeal.</w:t>
      </w:r>
      <w:bookmarkEnd w:id="0"/>
    </w:p>
    <w:p w14:paraId="5193466C" w14:textId="7A6A0758" w:rsidR="00587066" w:rsidRPr="007830CE" w:rsidRDefault="004213BD" w:rsidP="00F74073">
      <w:pPr>
        <w:pStyle w:val="PlainText"/>
        <w:numPr>
          <w:ilvl w:val="0"/>
          <w:numId w:val="21"/>
        </w:numPr>
        <w:spacing w:before="120"/>
        <w:ind w:left="720"/>
        <w:jc w:val="both"/>
        <w:rPr>
          <w:rFonts w:ascii="Times New Roman" w:hAnsi="Times New Roman" w:cs="Times New Roman"/>
          <w:sz w:val="22"/>
          <w:szCs w:val="22"/>
          <w:lang w:val="en-US"/>
        </w:rPr>
      </w:pPr>
      <w:bookmarkStart w:id="1" w:name="_Hlk61972409"/>
      <w:r>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w:t>
      </w:r>
      <w:r>
        <w:rPr>
          <w:rFonts w:ascii="Times New Roman" w:hAnsi="Times New Roman" w:cs="Times New Roman"/>
          <w:sz w:val="22"/>
        </w:rPr>
        <w:t xml:space="preserve">engaging the limestone and shale mining activity in the area outside its concession area and engaging the mining activity unlawfully, that </w:t>
      </w:r>
      <w:r>
        <w:rPr>
          <w:rFonts w:ascii="Times New Roman" w:hAnsi="Times New Roman" w:cs="Times New Roman"/>
          <w:sz w:val="22"/>
          <w:szCs w:val="22"/>
          <w:lang w:val="en-US"/>
        </w:rPr>
        <w:t xml:space="preserve">the Company has to </w:t>
      </w:r>
      <w:r>
        <w:rPr>
          <w:rFonts w:ascii="Times New Roman" w:hAnsi="Times New Roman" w:cs="Times New Roman"/>
          <w:sz w:val="22"/>
        </w:rPr>
        <w:t>return the limestone and shale for cement industry</w:t>
      </w:r>
      <w:r>
        <w:rPr>
          <w:rFonts w:ascii="Times New Roman" w:hAnsi="Times New Roman" w:cs="Times New Roman"/>
          <w:sz w:val="22"/>
          <w:szCs w:val="22"/>
          <w:lang w:val="en-US"/>
        </w:rPr>
        <w:t xml:space="preserve"> </w:t>
      </w:r>
      <w:r>
        <w:rPr>
          <w:rFonts w:ascii="Times New Roman" w:hAnsi="Times New Roman" w:cs="Times New Roman"/>
          <w:sz w:val="22"/>
        </w:rPr>
        <w:t>back to the area where the mining activity was done and restore such area to the previous condition or pay the compensation of</w:t>
      </w:r>
      <w:r>
        <w:rPr>
          <w:rFonts w:ascii="Times New Roman" w:hAnsi="Times New Roman" w:cs="Times New Roman"/>
          <w:sz w:val="22"/>
          <w:szCs w:val="22"/>
          <w:lang w:val="en-US"/>
        </w:rPr>
        <w:t xml:space="preserve"> Baht 4,688 million with interest at 7.5 percent per annum from the discovery date of the unlawful of mining activity or the date of violation of mining until the date that payment is made in </w:t>
      </w:r>
      <w:r>
        <w:rPr>
          <w:rFonts w:ascii="Times New Roman" w:hAnsi="Times New Roman" w:cs="Times New Roman"/>
          <w:spacing w:val="-2"/>
          <w:sz w:val="22"/>
          <w:szCs w:val="22"/>
          <w:lang w:val="en-US"/>
        </w:rPr>
        <w:t xml:space="preserve">full. The Company </w:t>
      </w:r>
      <w:r>
        <w:rPr>
          <w:rFonts w:ascii="Times New Roman" w:hAnsi="Times New Roman" w:cs="Times New Roman"/>
          <w:spacing w:val="-2"/>
          <w:sz w:val="22"/>
        </w:rPr>
        <w:t>filed the appeal together with a delay of judgement execution</w:t>
      </w:r>
      <w:r>
        <w:rPr>
          <w:rFonts w:ascii="Times New Roman" w:hAnsi="Times New Roman" w:cs="Times New Roman"/>
          <w:spacing w:val="-2"/>
          <w:sz w:val="22"/>
          <w:szCs w:val="22"/>
          <w:lang w:val="en-US"/>
        </w:rPr>
        <w:t xml:space="preserve"> on the Black Case No</w:t>
      </w:r>
      <w:r>
        <w:rPr>
          <w:rFonts w:ascii="Times New Roman" w:hAnsi="Times New Roman" w:cs="Times New Roman"/>
          <w:sz w:val="22"/>
          <w:szCs w:val="22"/>
          <w:lang w:val="en-US"/>
        </w:rPr>
        <w:t xml:space="preserve">. SorWor.4/2559 and the Black Case No. SorWor.6/2559 on 8 May 2020. For the Black Case No. SorWor.1/2560, the Company </w:t>
      </w:r>
      <w:r>
        <w:rPr>
          <w:rFonts w:ascii="Times New Roman" w:hAnsi="Times New Roman" w:cs="Times New Roman"/>
          <w:sz w:val="22"/>
        </w:rPr>
        <w:t>filed the appeal together with a delay of judgement execution</w:t>
      </w:r>
      <w:r>
        <w:rPr>
          <w:rFonts w:ascii="Times New Roman" w:hAnsi="Times New Roman" w:cs="Times New Roman"/>
          <w:sz w:val="22"/>
          <w:szCs w:val="22"/>
          <w:lang w:val="en-US"/>
        </w:rPr>
        <w:t xml:space="preserve"> on </w:t>
      </w:r>
      <w:r>
        <w:rPr>
          <w:rFonts w:ascii="Times New Roman" w:hAnsi="Times New Roman" w:cs="Times New Roman"/>
          <w:sz w:val="22"/>
          <w:szCs w:val="22"/>
          <w:lang w:val="en-US"/>
        </w:rPr>
        <w:br/>
        <w:t>5 June 2020</w:t>
      </w:r>
      <w:r w:rsidRPr="007830CE">
        <w:rPr>
          <w:rFonts w:ascii="Times New Roman" w:hAnsi="Times New Roman" w:cs="Times New Roman"/>
          <w:sz w:val="22"/>
          <w:szCs w:val="22"/>
          <w:lang w:val="en-US"/>
        </w:rPr>
        <w:t>.</w:t>
      </w:r>
      <w:r w:rsidR="0010651B">
        <w:rPr>
          <w:rFonts w:ascii="Times New Roman" w:hAnsi="Times New Roman" w:cs="Times New Roman"/>
          <w:sz w:val="22"/>
          <w:szCs w:val="22"/>
          <w:lang w:val="en-US"/>
        </w:rPr>
        <w:t xml:space="preserve"> </w:t>
      </w:r>
      <w:r w:rsidR="00AB6339">
        <w:rPr>
          <w:rFonts w:ascii="Times New Roman" w:hAnsi="Times New Roman" w:cs="Times New Roman"/>
          <w:sz w:val="22"/>
          <w:szCs w:val="22"/>
          <w:lang w:val="en-US"/>
        </w:rPr>
        <w:t>T</w:t>
      </w:r>
      <w:r w:rsidR="007830CE" w:rsidRPr="007830CE">
        <w:rPr>
          <w:rFonts w:ascii="Times New Roman" w:hAnsi="Times New Roman" w:cs="Times New Roman"/>
          <w:sz w:val="22"/>
        </w:rPr>
        <w:t xml:space="preserve">he date of hearing the Court of </w:t>
      </w:r>
      <w:proofErr w:type="spellStart"/>
      <w:r w:rsidR="007830CE" w:rsidRPr="007830CE">
        <w:rPr>
          <w:rFonts w:ascii="Times New Roman" w:hAnsi="Times New Roman" w:cs="Times New Roman"/>
          <w:sz w:val="22"/>
        </w:rPr>
        <w:t>Appreal’s</w:t>
      </w:r>
      <w:proofErr w:type="spellEnd"/>
      <w:r w:rsidR="007830CE" w:rsidRPr="007830CE">
        <w:rPr>
          <w:rFonts w:ascii="Times New Roman" w:hAnsi="Times New Roman" w:cs="Times New Roman"/>
          <w:sz w:val="22"/>
        </w:rPr>
        <w:t xml:space="preserve"> judgement or order was set to be on </w:t>
      </w:r>
      <w:r w:rsidR="00AB6339">
        <w:rPr>
          <w:rFonts w:ascii="Times New Roman" w:hAnsi="Times New Roman" w:cs="Times New Roman"/>
          <w:sz w:val="22"/>
        </w:rPr>
        <w:br/>
      </w:r>
      <w:r w:rsidR="007830CE" w:rsidRPr="007830CE">
        <w:rPr>
          <w:rFonts w:ascii="Times New Roman" w:hAnsi="Times New Roman" w:cs="Times New Roman"/>
          <w:sz w:val="22"/>
        </w:rPr>
        <w:t>27 April 2021.</w:t>
      </w:r>
      <w:r w:rsidR="00AB6339">
        <w:rPr>
          <w:rFonts w:ascii="Times New Roman" w:hAnsi="Times New Roman" w:cs="Times New Roman"/>
          <w:sz w:val="22"/>
        </w:rPr>
        <w:t xml:space="preserve"> </w:t>
      </w:r>
      <w:r w:rsidR="00AB6339" w:rsidRPr="007830CE">
        <w:rPr>
          <w:rFonts w:ascii="Times New Roman" w:hAnsi="Times New Roman" w:cs="Times New Roman"/>
          <w:sz w:val="22"/>
        </w:rPr>
        <w:t>All cases are pending the considering of the Court of Appeal</w:t>
      </w:r>
      <w:r w:rsidR="00C874BF">
        <w:rPr>
          <w:rFonts w:ascii="Times New Roman" w:hAnsi="Times New Roman" w:cs="Times New Roman"/>
          <w:sz w:val="22"/>
        </w:rPr>
        <w:t>.</w:t>
      </w:r>
    </w:p>
    <w:p w14:paraId="3F88382F" w14:textId="6A61A809" w:rsidR="004213BD" w:rsidRPr="007830CE" w:rsidRDefault="004213BD" w:rsidP="00F74073">
      <w:pPr>
        <w:pStyle w:val="PlainText"/>
        <w:numPr>
          <w:ilvl w:val="0"/>
          <w:numId w:val="21"/>
        </w:numPr>
        <w:spacing w:before="120"/>
        <w:ind w:left="72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On 24 March 2020, the Civil Court had an order on the Black Case No. SorWor.2/2561, </w:t>
      </w:r>
      <w:r>
        <w:rPr>
          <w:rFonts w:ascii="Times New Roman" w:hAnsi="Times New Roman" w:cs="Times New Roman"/>
          <w:sz w:val="22"/>
        </w:rPr>
        <w:t xml:space="preserve">conducting the shale mining unlawfully in the area which has not been granted, that </w:t>
      </w:r>
      <w:r>
        <w:rPr>
          <w:rFonts w:ascii="Times New Roman" w:hAnsi="Times New Roman" w:cs="Times New Roman"/>
          <w:sz w:val="22"/>
          <w:szCs w:val="22"/>
          <w:lang w:val="en-US"/>
        </w:rPr>
        <w:t xml:space="preserve">the Company has to </w:t>
      </w:r>
      <w:r>
        <w:rPr>
          <w:rFonts w:ascii="Times New Roman" w:hAnsi="Times New Roman" w:cs="Times New Roman"/>
          <w:sz w:val="22"/>
        </w:rPr>
        <w:t xml:space="preserve">return the shale back to the original area where the Company conducted the shale mining unlawfully and restore the area into its previous condition or pay the compensation consisting of the value of the shale and royalty fee in the amount of </w:t>
      </w:r>
      <w:r>
        <w:rPr>
          <w:rFonts w:ascii="Times New Roman" w:hAnsi="Times New Roman" w:cs="Times New Roman"/>
          <w:sz w:val="22"/>
          <w:szCs w:val="22"/>
          <w:lang w:val="en-US"/>
        </w:rPr>
        <w:t xml:space="preserve">Baht 67 million with interest at 7.5 percent per annum from the date of violation until the date that payment is made </w:t>
      </w:r>
      <w:r>
        <w:rPr>
          <w:rFonts w:ascii="Times New Roman" w:hAnsi="Times New Roman" w:cs="Times New Roman"/>
          <w:spacing w:val="-2"/>
          <w:sz w:val="22"/>
          <w:szCs w:val="22"/>
          <w:lang w:val="en-US"/>
        </w:rPr>
        <w:t xml:space="preserve">in full. The Company </w:t>
      </w:r>
      <w:r>
        <w:rPr>
          <w:rFonts w:ascii="Times New Roman" w:hAnsi="Times New Roman" w:cs="Times New Roman"/>
          <w:spacing w:val="-2"/>
          <w:sz w:val="22"/>
        </w:rPr>
        <w:t>filed the appeal together with a delay of judgement execution</w:t>
      </w:r>
      <w:r>
        <w:rPr>
          <w:rFonts w:ascii="Times New Roman" w:hAnsi="Times New Roman" w:cs="Times New Roman"/>
          <w:spacing w:val="-2"/>
          <w:sz w:val="22"/>
          <w:szCs w:val="22"/>
          <w:lang w:val="en-US"/>
        </w:rPr>
        <w:t xml:space="preserve"> on 19 August 2020</w:t>
      </w:r>
      <w:r w:rsidRPr="007830CE">
        <w:rPr>
          <w:rFonts w:ascii="Times New Roman" w:hAnsi="Times New Roman" w:cs="Times New Roman"/>
          <w:sz w:val="22"/>
          <w:szCs w:val="22"/>
          <w:lang w:val="en-US"/>
        </w:rPr>
        <w:t xml:space="preserve">. </w:t>
      </w:r>
      <w:r w:rsidRPr="007830CE">
        <w:rPr>
          <w:rFonts w:ascii="Times New Roman" w:hAnsi="Times New Roman" w:cs="Times New Roman"/>
          <w:sz w:val="22"/>
        </w:rPr>
        <w:t>The case is pending the considering of the Court of Appeal</w:t>
      </w:r>
      <w:r w:rsidR="00AB6339">
        <w:rPr>
          <w:rFonts w:ascii="Times New Roman" w:hAnsi="Times New Roman" w:cs="Times New Roman"/>
          <w:sz w:val="22"/>
        </w:rPr>
        <w:t xml:space="preserve"> and the date of hearing the Court of Appeal’s judgement</w:t>
      </w:r>
      <w:r w:rsidR="00C874BF">
        <w:rPr>
          <w:rFonts w:ascii="Times New Roman" w:hAnsi="Times New Roman" w:cs="Times New Roman"/>
          <w:sz w:val="22"/>
        </w:rPr>
        <w:t xml:space="preserve"> or order was set to be on </w:t>
      </w:r>
      <w:r w:rsidR="00C874BF">
        <w:rPr>
          <w:rFonts w:ascii="Times New Roman" w:hAnsi="Times New Roman" w:cs="Times New Roman"/>
          <w:sz w:val="22"/>
        </w:rPr>
        <w:br/>
        <w:t>20 May 2021.</w:t>
      </w:r>
    </w:p>
    <w:bookmarkEnd w:id="1"/>
    <w:p w14:paraId="6F81B739" w14:textId="77777777" w:rsidR="00190424" w:rsidRPr="00B47FFE" w:rsidRDefault="00190424" w:rsidP="00190424">
      <w:pPr>
        <w:pStyle w:val="PlainText"/>
        <w:jc w:val="both"/>
        <w:rPr>
          <w:rFonts w:ascii="Times New Roman" w:hAnsi="Times New Roman" w:cs="Times New Roman"/>
          <w:sz w:val="22"/>
          <w:szCs w:val="22"/>
        </w:rPr>
      </w:pPr>
    </w:p>
    <w:p w14:paraId="5E5EFA98" w14:textId="3B3137AD" w:rsidR="00942D0A" w:rsidRPr="004F08FC" w:rsidRDefault="003D4CB8" w:rsidP="000E4BFE">
      <w:pPr>
        <w:pStyle w:val="NoSpacing"/>
        <w:jc w:val="both"/>
        <w:rPr>
          <w:rFonts w:ascii="Times New Roman" w:hAnsi="Times New Roman" w:cs="Times New Roman"/>
          <w:i/>
          <w:iCs/>
          <w:sz w:val="22"/>
        </w:rPr>
      </w:pPr>
      <w:r w:rsidRPr="004F08FC">
        <w:rPr>
          <w:rFonts w:ascii="Times New Roman" w:hAnsi="Times New Roman" w:cs="Times New Roman"/>
          <w:sz w:val="22"/>
          <w:lang w:eastAsia="x-none"/>
        </w:rPr>
        <w:t>The Company has an opinion that the outcome of lawsuit is not yet final and uncertain, the Company has not recorded the provision for liability of lawsuit.</w:t>
      </w:r>
    </w:p>
    <w:p w14:paraId="7CC080D7" w14:textId="77777777" w:rsidR="000B7F09" w:rsidRPr="004F08FC" w:rsidRDefault="000B7F09">
      <w:pPr>
        <w:spacing w:line="240" w:lineRule="auto"/>
        <w:rPr>
          <w:rFonts w:cs="Times New Roman"/>
          <w:i/>
          <w:iCs/>
          <w:lang w:val="en-US"/>
        </w:rPr>
      </w:pPr>
    </w:p>
    <w:p w14:paraId="77248045" w14:textId="77777777" w:rsidR="002A554A" w:rsidRDefault="002A554A">
      <w:pPr>
        <w:spacing w:line="240" w:lineRule="auto"/>
        <w:rPr>
          <w:rFonts w:cs="Times New Roman"/>
          <w:i/>
          <w:iCs/>
          <w:lang w:val="en-US"/>
        </w:rPr>
      </w:pPr>
      <w:r>
        <w:rPr>
          <w:rFonts w:cs="Times New Roman"/>
          <w:i/>
          <w:iCs/>
        </w:rPr>
        <w:br w:type="page"/>
      </w:r>
    </w:p>
    <w:p w14:paraId="001BC054" w14:textId="3FB3FE03" w:rsidR="00942D0A" w:rsidRPr="004F08FC" w:rsidRDefault="00942D0A" w:rsidP="00942D0A">
      <w:pPr>
        <w:pStyle w:val="NoSpacing"/>
        <w:rPr>
          <w:rFonts w:ascii="Times New Roman" w:hAnsi="Times New Roman" w:cs="Times New Roman"/>
          <w:i/>
          <w:iCs/>
          <w:sz w:val="22"/>
        </w:rPr>
      </w:pPr>
      <w:r w:rsidRPr="004F08FC">
        <w:rPr>
          <w:rFonts w:ascii="Times New Roman" w:hAnsi="Times New Roman" w:cs="Times New Roman"/>
          <w:i/>
          <w:iCs/>
          <w:sz w:val="22"/>
        </w:rPr>
        <w:lastRenderedPageBreak/>
        <w:t>Other Information</w:t>
      </w:r>
    </w:p>
    <w:p w14:paraId="43AE12AF" w14:textId="77777777" w:rsidR="00942D0A" w:rsidRPr="004F08FC" w:rsidRDefault="00942D0A" w:rsidP="00942D0A">
      <w:pPr>
        <w:pStyle w:val="RNormal"/>
        <w:rPr>
          <w:i/>
          <w:iCs/>
        </w:rPr>
      </w:pPr>
    </w:p>
    <w:p w14:paraId="080F97F3" w14:textId="77777777" w:rsidR="00942D0A" w:rsidRPr="004F08FC" w:rsidRDefault="00942D0A" w:rsidP="00942D0A">
      <w:pPr>
        <w:pStyle w:val="RNormal"/>
        <w:rPr>
          <w:szCs w:val="22"/>
        </w:rPr>
      </w:pPr>
      <w:r w:rsidRPr="004F08FC">
        <w:rPr>
          <w:szCs w:val="22"/>
        </w:rPr>
        <w:t xml:space="preserve">Management is responsible for the other information. The other information comprises the information included in the annual </w:t>
      </w:r>
      <w:proofErr w:type="gramStart"/>
      <w:r w:rsidRPr="004F08FC">
        <w:rPr>
          <w:szCs w:val="22"/>
        </w:rPr>
        <w:t>report, but</w:t>
      </w:r>
      <w:proofErr w:type="gramEnd"/>
      <w:r w:rsidRPr="004F08FC">
        <w:rPr>
          <w:szCs w:val="22"/>
        </w:rPr>
        <w:t xml:space="preserve"> does not include the consolidated and separate financial statements and my auditor’s report thereon. The annual report is expected to be made available to me after the date of this auditor's report.</w:t>
      </w:r>
    </w:p>
    <w:p w14:paraId="5944F501" w14:textId="77777777" w:rsidR="00942D0A" w:rsidRPr="004F08FC" w:rsidRDefault="00942D0A" w:rsidP="00942D0A">
      <w:pPr>
        <w:pStyle w:val="RNormal"/>
        <w:rPr>
          <w:color w:val="000000"/>
        </w:rPr>
      </w:pPr>
    </w:p>
    <w:p w14:paraId="45781C40" w14:textId="77777777" w:rsidR="00942D0A" w:rsidRPr="004F08FC" w:rsidRDefault="00942D0A" w:rsidP="00942D0A">
      <w:pPr>
        <w:pStyle w:val="RNormal"/>
        <w:rPr>
          <w:szCs w:val="22"/>
        </w:rPr>
      </w:pPr>
      <w:r w:rsidRPr="004F08FC">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4F08FC" w:rsidRDefault="00942D0A" w:rsidP="00942D0A">
      <w:pPr>
        <w:pStyle w:val="RNormal"/>
      </w:pPr>
    </w:p>
    <w:p w14:paraId="6508353B" w14:textId="77777777" w:rsidR="00942D0A" w:rsidRPr="004F08FC" w:rsidRDefault="00942D0A" w:rsidP="00942D0A">
      <w:pPr>
        <w:pStyle w:val="RNormal"/>
        <w:rPr>
          <w:szCs w:val="22"/>
        </w:rPr>
      </w:pPr>
      <w:r w:rsidRPr="004F08FC">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4F08FC" w:rsidRDefault="00171AF1" w:rsidP="00942D0A">
      <w:pPr>
        <w:pStyle w:val="RNormal"/>
        <w:rPr>
          <w:szCs w:val="22"/>
        </w:rPr>
      </w:pPr>
    </w:p>
    <w:p w14:paraId="1918EA5C" w14:textId="77777777" w:rsidR="00171AF1" w:rsidRPr="004F08FC" w:rsidRDefault="00171AF1" w:rsidP="00942D0A">
      <w:pPr>
        <w:pStyle w:val="RNormal"/>
        <w:rPr>
          <w:szCs w:val="22"/>
        </w:rPr>
      </w:pPr>
      <w:r w:rsidRPr="004F08FC">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4F08FC" w:rsidRDefault="00942D0A" w:rsidP="00942D0A">
      <w:pPr>
        <w:pStyle w:val="RNormal"/>
        <w:rPr>
          <w:i/>
          <w:iCs/>
          <w:szCs w:val="22"/>
        </w:rPr>
      </w:pPr>
    </w:p>
    <w:p w14:paraId="15CC5E16" w14:textId="77777777" w:rsidR="00942D0A" w:rsidRPr="004F08FC" w:rsidRDefault="00942D0A" w:rsidP="00942D0A">
      <w:pPr>
        <w:pStyle w:val="RNormal"/>
        <w:rPr>
          <w:i/>
          <w:iCs/>
          <w:szCs w:val="22"/>
        </w:rPr>
      </w:pPr>
      <w:r w:rsidRPr="004F08FC">
        <w:rPr>
          <w:i/>
          <w:iCs/>
          <w:szCs w:val="22"/>
        </w:rPr>
        <w:t>Responsibilities of Management and Those Charged with Governance for the Consolidated and Separate Financial Statements</w:t>
      </w:r>
    </w:p>
    <w:p w14:paraId="5C422C0F" w14:textId="77777777" w:rsidR="00942D0A" w:rsidRPr="004F08FC" w:rsidRDefault="00942D0A" w:rsidP="00942D0A">
      <w:pPr>
        <w:pStyle w:val="RNormal"/>
        <w:rPr>
          <w:i/>
          <w:iCs/>
          <w:szCs w:val="22"/>
        </w:rPr>
      </w:pPr>
    </w:p>
    <w:p w14:paraId="71A132E2" w14:textId="77777777" w:rsidR="00942D0A" w:rsidRPr="004F08FC" w:rsidRDefault="00942D0A" w:rsidP="00942D0A">
      <w:pPr>
        <w:pStyle w:val="RNormal"/>
        <w:rPr>
          <w:szCs w:val="22"/>
        </w:rPr>
      </w:pPr>
      <w:r w:rsidRPr="004F08FC">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Default="004213BD">
      <w:pPr>
        <w:spacing w:line="240" w:lineRule="auto"/>
        <w:rPr>
          <w:rFonts w:cs="Times New Roman"/>
          <w:lang w:val="en-US" w:bidi="ar-SA"/>
        </w:rPr>
      </w:pPr>
    </w:p>
    <w:p w14:paraId="74E148DC" w14:textId="77777777" w:rsidR="00942D0A" w:rsidRPr="004F08FC" w:rsidRDefault="00942D0A" w:rsidP="00F60DFD">
      <w:pPr>
        <w:spacing w:after="160" w:line="259" w:lineRule="auto"/>
        <w:jc w:val="thaiDistribute"/>
        <w:rPr>
          <w:rFonts w:cs="Times New Roman"/>
        </w:rPr>
      </w:pPr>
      <w:r w:rsidRPr="004F08FC">
        <w:rPr>
          <w:rFonts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B51603" w14:textId="77777777" w:rsidR="00942D0A" w:rsidRPr="004F08FC" w:rsidRDefault="00942D0A" w:rsidP="00942D0A">
      <w:pPr>
        <w:pStyle w:val="RNormal"/>
        <w:rPr>
          <w:szCs w:val="22"/>
        </w:rPr>
      </w:pPr>
    </w:p>
    <w:p w14:paraId="1B1A2EC2" w14:textId="77777777" w:rsidR="00942D0A" w:rsidRPr="004F08FC" w:rsidRDefault="00942D0A" w:rsidP="00942D0A">
      <w:pPr>
        <w:pStyle w:val="RNormal"/>
        <w:rPr>
          <w:szCs w:val="22"/>
        </w:rPr>
      </w:pPr>
      <w:r w:rsidRPr="004F08FC">
        <w:rPr>
          <w:szCs w:val="22"/>
        </w:rPr>
        <w:t>Those charged with governance are responsible for overseeing the Group’s and the Company’s financial reporting process.</w:t>
      </w:r>
    </w:p>
    <w:p w14:paraId="56808EC3" w14:textId="0BE513D6" w:rsidR="00587066" w:rsidRDefault="00587066">
      <w:pPr>
        <w:spacing w:line="240" w:lineRule="auto"/>
        <w:rPr>
          <w:rFonts w:cs="Times New Roman"/>
          <w:lang w:bidi="ar-SA"/>
        </w:rPr>
      </w:pPr>
    </w:p>
    <w:p w14:paraId="1CF1A7DB" w14:textId="77777777" w:rsidR="00942D0A" w:rsidRPr="004F08FC" w:rsidRDefault="00942D0A" w:rsidP="00942D0A">
      <w:pPr>
        <w:jc w:val="both"/>
        <w:rPr>
          <w:rFonts w:cs="Times New Roman"/>
          <w:i/>
          <w:iCs/>
        </w:rPr>
      </w:pPr>
      <w:r w:rsidRPr="004F08FC">
        <w:rPr>
          <w:rFonts w:cs="Times New Roman"/>
          <w:i/>
          <w:iCs/>
        </w:rPr>
        <w:t>Auditor’s Responsibilities for the Audit of the Consolidated and Separate Financial Statements</w:t>
      </w:r>
    </w:p>
    <w:p w14:paraId="7DC14E4D" w14:textId="77777777" w:rsidR="00942D0A" w:rsidRPr="004F08FC" w:rsidRDefault="00942D0A" w:rsidP="00942D0A">
      <w:pPr>
        <w:jc w:val="both"/>
        <w:rPr>
          <w:rFonts w:cs="Times New Roman"/>
          <w:i/>
        </w:rPr>
      </w:pPr>
      <w:r w:rsidRPr="004F08FC">
        <w:rPr>
          <w:rFonts w:cs="Times New Roman"/>
          <w:i/>
          <w:iCs/>
        </w:rPr>
        <w:t xml:space="preserve"> </w:t>
      </w:r>
    </w:p>
    <w:p w14:paraId="7BE5E6B1" w14:textId="77777777" w:rsidR="00942D0A" w:rsidRPr="004F08FC" w:rsidRDefault="00942D0A" w:rsidP="00942D0A">
      <w:pPr>
        <w:pStyle w:val="RNormal"/>
      </w:pPr>
      <w:r w:rsidRPr="004F08FC">
        <w:rPr>
          <w:szCs w:val="22"/>
        </w:rPr>
        <w:t xml:space="preserve">My objectives are to obtain reasonable assurance about whether the consolidated and separate financial statements </w:t>
      </w:r>
      <w:proofErr w:type="gramStart"/>
      <w:r w:rsidRPr="004F08FC">
        <w:rPr>
          <w:szCs w:val="22"/>
        </w:rPr>
        <w:t>as a whole are</w:t>
      </w:r>
      <w:proofErr w:type="gramEnd"/>
      <w:r w:rsidRPr="004F08FC">
        <w:rPr>
          <w:szCs w:val="22"/>
        </w:rPr>
        <w:t xml:space="preserve"> free from material misstatement, whether due to fraud or error, and to issue an auditor’s report that includes my opinion. Reasonable assurance is a high level of </w:t>
      </w:r>
      <w:proofErr w:type="gramStart"/>
      <w:r w:rsidRPr="004F08FC">
        <w:rPr>
          <w:szCs w:val="22"/>
        </w:rPr>
        <w:t>assurance, but</w:t>
      </w:r>
      <w:proofErr w:type="gramEnd"/>
      <w:r w:rsidRPr="004F08FC">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F08FC">
        <w:rPr>
          <w:szCs w:val="22"/>
        </w:rPr>
        <w:t>on the basis of</w:t>
      </w:r>
      <w:proofErr w:type="gramEnd"/>
      <w:r w:rsidRPr="004F08FC">
        <w:rPr>
          <w:szCs w:val="22"/>
        </w:rPr>
        <w:t xml:space="preserve"> these consolidated and separate financial statements</w:t>
      </w:r>
      <w:r w:rsidRPr="004F08FC">
        <w:t>.</w:t>
      </w:r>
    </w:p>
    <w:p w14:paraId="3DD004EB" w14:textId="77777777" w:rsidR="00942D0A" w:rsidRPr="004F08FC" w:rsidRDefault="00942D0A" w:rsidP="00942D0A">
      <w:pPr>
        <w:pStyle w:val="RNormal"/>
      </w:pPr>
    </w:p>
    <w:p w14:paraId="70598582" w14:textId="469A63A3" w:rsidR="00942D0A" w:rsidRPr="004F08FC" w:rsidRDefault="00942D0A" w:rsidP="00942D0A">
      <w:pPr>
        <w:autoSpaceDE w:val="0"/>
        <w:autoSpaceDN w:val="0"/>
        <w:adjustRightInd w:val="0"/>
        <w:jc w:val="both"/>
        <w:rPr>
          <w:rFonts w:cs="Times New Roman"/>
        </w:rPr>
      </w:pPr>
      <w:r w:rsidRPr="004F08FC">
        <w:rPr>
          <w:rFonts w:cs="Times New Roman"/>
        </w:rPr>
        <w:t xml:space="preserve">As part of an audit in accordance with TSAs, I exercise professional judgment and maintain professional </w:t>
      </w:r>
      <w:proofErr w:type="spellStart"/>
      <w:r w:rsidRPr="004F08FC">
        <w:rPr>
          <w:rFonts w:cs="Times New Roman"/>
        </w:rPr>
        <w:t>skepticism</w:t>
      </w:r>
      <w:proofErr w:type="spellEnd"/>
      <w:r w:rsidRPr="004F08FC">
        <w:rPr>
          <w:rFonts w:cs="Times New Roman"/>
        </w:rPr>
        <w:t xml:space="preserve"> throughout the audit. I also: </w:t>
      </w:r>
    </w:p>
    <w:p w14:paraId="3563B9C6" w14:textId="77777777" w:rsidR="00942D0A" w:rsidRPr="004F08FC" w:rsidRDefault="00942D0A" w:rsidP="00942D0A">
      <w:pPr>
        <w:autoSpaceDE w:val="0"/>
        <w:autoSpaceDN w:val="0"/>
        <w:adjustRightInd w:val="0"/>
        <w:jc w:val="both"/>
        <w:rPr>
          <w:rFonts w:cs="Times New Roman"/>
        </w:rPr>
      </w:pPr>
    </w:p>
    <w:p w14:paraId="010740A1" w14:textId="77777777" w:rsidR="00F3045F"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sectPr w:rsidR="00F3045F" w:rsidSect="00A64DF7">
          <w:headerReference w:type="default" r:id="rId11"/>
          <w:footerReference w:type="default" r:id="rId12"/>
          <w:pgSz w:w="11909" w:h="16834" w:code="9"/>
          <w:pgMar w:top="691" w:right="1152" w:bottom="576" w:left="1152" w:header="720" w:footer="720" w:gutter="0"/>
          <w:paperSrc w:first="7" w:other="7"/>
          <w:cols w:space="737"/>
        </w:sectPr>
      </w:pPr>
      <w:r w:rsidRPr="004F08FC">
        <w:rPr>
          <w:rFonts w:ascii="Times New Roman" w:hAnsi="Times New Roman" w:cs="Times New Roman"/>
          <w:sz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8B80635"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7777777" w:rsidR="00496733"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Obtain </w:t>
      </w:r>
      <w:proofErr w:type="gramStart"/>
      <w:r w:rsidRPr="004F08FC">
        <w:rPr>
          <w:rFonts w:ascii="Times New Roman" w:hAnsi="Times New Roman" w:cs="Times New Roman"/>
          <w:sz w:val="22"/>
        </w:rPr>
        <w:t>sufficient</w:t>
      </w:r>
      <w:proofErr w:type="gramEnd"/>
      <w:r w:rsidRPr="004F08FC">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4CFBCA" w14:textId="77777777" w:rsidR="00942D0A" w:rsidRPr="004F08FC" w:rsidRDefault="00942D0A" w:rsidP="00942D0A">
      <w:pPr>
        <w:autoSpaceDE w:val="0"/>
        <w:autoSpaceDN w:val="0"/>
        <w:adjustRightInd w:val="0"/>
        <w:jc w:val="both"/>
        <w:rPr>
          <w:rFonts w:cs="Times New Roman"/>
        </w:rPr>
      </w:pPr>
      <w:r w:rsidRPr="004F08FC">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F08FC" w:rsidRDefault="00496733" w:rsidP="00942D0A">
      <w:pPr>
        <w:autoSpaceDE w:val="0"/>
        <w:autoSpaceDN w:val="0"/>
        <w:adjustRightInd w:val="0"/>
        <w:jc w:val="both"/>
        <w:rPr>
          <w:rFonts w:cs="Times New Roman"/>
        </w:rPr>
      </w:pPr>
    </w:p>
    <w:p w14:paraId="27B49474" w14:textId="77777777" w:rsidR="00942D0A" w:rsidRPr="004F08FC" w:rsidRDefault="00942D0A" w:rsidP="00942D0A">
      <w:pPr>
        <w:autoSpaceDE w:val="0"/>
        <w:autoSpaceDN w:val="0"/>
        <w:adjustRightInd w:val="0"/>
        <w:jc w:val="both"/>
        <w:rPr>
          <w:rFonts w:cs="Times New Roman"/>
        </w:rPr>
      </w:pPr>
      <w:r w:rsidRPr="004F08FC">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5AFE322" w14:textId="77777777" w:rsidR="00942D0A" w:rsidRPr="004F08FC" w:rsidRDefault="00942D0A" w:rsidP="00942D0A">
      <w:pPr>
        <w:autoSpaceDE w:val="0"/>
        <w:autoSpaceDN w:val="0"/>
        <w:adjustRightInd w:val="0"/>
        <w:jc w:val="both"/>
        <w:rPr>
          <w:rFonts w:cs="Times New Roman"/>
        </w:rPr>
      </w:pPr>
    </w:p>
    <w:p w14:paraId="57A963A5" w14:textId="77777777" w:rsidR="00942D0A" w:rsidRPr="004F08FC" w:rsidRDefault="00942D0A" w:rsidP="00942D0A">
      <w:pPr>
        <w:autoSpaceDE w:val="0"/>
        <w:autoSpaceDN w:val="0"/>
        <w:adjustRightInd w:val="0"/>
        <w:jc w:val="both"/>
        <w:rPr>
          <w:rFonts w:cs="Times New Roman"/>
        </w:rPr>
      </w:pPr>
      <w:r w:rsidRPr="004F08FC">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4F08FC" w:rsidRDefault="00942D0A" w:rsidP="00942D0A">
      <w:pPr>
        <w:autoSpaceDE w:val="0"/>
        <w:autoSpaceDN w:val="0"/>
        <w:adjustRightInd w:val="0"/>
        <w:rPr>
          <w:rFonts w:cs="Times New Roman"/>
        </w:rPr>
      </w:pPr>
    </w:p>
    <w:p w14:paraId="4CB5B570" w14:textId="77777777" w:rsidR="00942D0A" w:rsidRPr="004F08FC" w:rsidRDefault="00942D0A" w:rsidP="00942D0A">
      <w:pPr>
        <w:autoSpaceDE w:val="0"/>
        <w:autoSpaceDN w:val="0"/>
        <w:adjustRightInd w:val="0"/>
        <w:spacing w:after="200" w:line="276" w:lineRule="auto"/>
        <w:jc w:val="both"/>
        <w:rPr>
          <w:rFonts w:cs="Times New Roman"/>
        </w:rPr>
      </w:pPr>
    </w:p>
    <w:p w14:paraId="71FE628D" w14:textId="77777777" w:rsidR="00942D0A" w:rsidRPr="004F08FC" w:rsidRDefault="00942D0A" w:rsidP="00942D0A">
      <w:pPr>
        <w:pStyle w:val="RNormal"/>
      </w:pPr>
    </w:p>
    <w:p w14:paraId="4717A565" w14:textId="77777777" w:rsidR="00942D0A" w:rsidRPr="004F08FC" w:rsidRDefault="00942D0A" w:rsidP="00942D0A">
      <w:pPr>
        <w:pStyle w:val="RNormal"/>
      </w:pPr>
    </w:p>
    <w:p w14:paraId="7130FC5D" w14:textId="77777777" w:rsidR="00942D0A" w:rsidRPr="004F08FC" w:rsidRDefault="00942D0A" w:rsidP="00942D0A">
      <w:pPr>
        <w:pStyle w:val="RNormal"/>
      </w:pPr>
    </w:p>
    <w:p w14:paraId="7F4E7278" w14:textId="77777777" w:rsidR="00942D0A" w:rsidRPr="004F08FC" w:rsidRDefault="00942D0A" w:rsidP="00942D0A">
      <w:pPr>
        <w:pStyle w:val="RNormal"/>
      </w:pPr>
      <w:r w:rsidRPr="004F08FC">
        <w:t>(Bunyarit Thanormcharoen)</w:t>
      </w:r>
    </w:p>
    <w:p w14:paraId="7F8A5B01" w14:textId="77777777" w:rsidR="00942D0A" w:rsidRPr="004F08FC" w:rsidRDefault="00942D0A" w:rsidP="00942D0A">
      <w:pPr>
        <w:pStyle w:val="RNormal"/>
      </w:pPr>
      <w:r w:rsidRPr="004F08FC">
        <w:t>Certified Public Accountant</w:t>
      </w:r>
    </w:p>
    <w:p w14:paraId="79D2277A" w14:textId="77777777" w:rsidR="00942D0A" w:rsidRPr="004F08FC" w:rsidRDefault="00942D0A" w:rsidP="00942D0A">
      <w:pPr>
        <w:pStyle w:val="RNormal"/>
      </w:pPr>
      <w:r w:rsidRPr="004F08FC">
        <w:t>Registration No. 7900</w:t>
      </w:r>
    </w:p>
    <w:p w14:paraId="0E4165BD" w14:textId="77777777" w:rsidR="00942D0A" w:rsidRPr="004F08FC" w:rsidRDefault="00942D0A" w:rsidP="00942D0A">
      <w:pPr>
        <w:pStyle w:val="RNormal"/>
        <w:rPr>
          <w:color w:val="0000FF"/>
        </w:rPr>
      </w:pPr>
    </w:p>
    <w:p w14:paraId="7DE8C538" w14:textId="77777777" w:rsidR="00942D0A" w:rsidRPr="004F08FC" w:rsidRDefault="00942D0A" w:rsidP="00942D0A">
      <w:pPr>
        <w:pStyle w:val="RNormal"/>
        <w:rPr>
          <w:color w:val="0000FF"/>
        </w:rPr>
      </w:pPr>
    </w:p>
    <w:p w14:paraId="65E2F312" w14:textId="77777777" w:rsidR="00942D0A" w:rsidRPr="004F08FC" w:rsidRDefault="00942D0A" w:rsidP="00942D0A">
      <w:pPr>
        <w:pStyle w:val="RNormal"/>
      </w:pPr>
      <w:r w:rsidRPr="004F08FC">
        <w:t xml:space="preserve">KPMG </w:t>
      </w:r>
      <w:proofErr w:type="spellStart"/>
      <w:r w:rsidRPr="004F08FC">
        <w:t>Phoomchai</w:t>
      </w:r>
      <w:proofErr w:type="spellEnd"/>
      <w:r w:rsidRPr="004F08FC">
        <w:t xml:space="preserve"> Audit Ltd.</w:t>
      </w:r>
    </w:p>
    <w:p w14:paraId="4E93F1F3" w14:textId="77777777" w:rsidR="00942D0A" w:rsidRPr="004F08FC" w:rsidRDefault="00942D0A" w:rsidP="00942D0A">
      <w:pPr>
        <w:pStyle w:val="RNormal"/>
      </w:pPr>
      <w:r w:rsidRPr="004F08FC">
        <w:t>Bangkok</w:t>
      </w:r>
    </w:p>
    <w:p w14:paraId="1CB5CD26" w14:textId="2B164C2F" w:rsidR="00F3045F" w:rsidRDefault="00EC5D10" w:rsidP="00942D0A">
      <w:pPr>
        <w:pStyle w:val="IndexHeading1"/>
        <w:tabs>
          <w:tab w:val="left" w:pos="1080"/>
        </w:tabs>
        <w:spacing w:after="0" w:line="240" w:lineRule="atLeast"/>
        <w:ind w:left="1080" w:hanging="1080"/>
        <w:outlineLvl w:val="0"/>
        <w:rPr>
          <w:rFonts w:ascii="Times New Roman" w:hAnsi="Times New Roman"/>
          <w:b w:val="0"/>
          <w:lang w:val="en-US" w:bidi="th-TH"/>
        </w:rPr>
      </w:pPr>
      <w:r w:rsidRPr="007830CE">
        <w:rPr>
          <w:rFonts w:ascii="Times New Roman" w:hAnsi="Times New Roman"/>
          <w:b w:val="0"/>
          <w:lang w:val="en-US" w:bidi="th-TH"/>
        </w:rPr>
        <w:t>19</w:t>
      </w:r>
      <w:r>
        <w:rPr>
          <w:rFonts w:ascii="Times New Roman" w:hAnsi="Times New Roman"/>
          <w:b w:val="0"/>
          <w:lang w:val="en-US" w:bidi="th-TH"/>
        </w:rPr>
        <w:t xml:space="preserve"> February 2021</w:t>
      </w:r>
    </w:p>
    <w:p w14:paraId="11755EE6" w14:textId="5EC65D64" w:rsidR="00F3045F" w:rsidRDefault="00F3045F">
      <w:pPr>
        <w:spacing w:line="240" w:lineRule="auto"/>
        <w:rPr>
          <w:rFonts w:cs="Times New Roman"/>
          <w:szCs w:val="20"/>
          <w:lang w:val="en-US"/>
        </w:rPr>
      </w:pPr>
      <w:bookmarkStart w:id="2" w:name="_GoBack"/>
      <w:bookmarkEnd w:id="2"/>
    </w:p>
    <w:sectPr w:rsidR="00F3045F" w:rsidSect="00A64DF7">
      <w:headerReference w:type="default" r:id="rId13"/>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4861F" w14:textId="77777777" w:rsidR="005C6327" w:rsidRPr="00E40049" w:rsidRDefault="005C6327">
      <w:pPr>
        <w:rPr>
          <w:sz w:val="20"/>
          <w:szCs w:val="20"/>
        </w:rPr>
      </w:pPr>
      <w:r w:rsidRPr="00E40049">
        <w:rPr>
          <w:sz w:val="20"/>
          <w:szCs w:val="20"/>
        </w:rPr>
        <w:separator/>
      </w:r>
    </w:p>
    <w:p w14:paraId="4B3A07CA" w14:textId="77777777" w:rsidR="005C6327" w:rsidRPr="00E40049" w:rsidRDefault="005C6327">
      <w:pPr>
        <w:rPr>
          <w:sz w:val="20"/>
          <w:szCs w:val="20"/>
        </w:rPr>
      </w:pPr>
    </w:p>
  </w:endnote>
  <w:endnote w:type="continuationSeparator" w:id="0">
    <w:p w14:paraId="00ACA30A" w14:textId="77777777" w:rsidR="005C6327" w:rsidRPr="00E40049" w:rsidRDefault="005C6327">
      <w:pPr>
        <w:rPr>
          <w:sz w:val="20"/>
          <w:szCs w:val="20"/>
        </w:rPr>
      </w:pPr>
      <w:r w:rsidRPr="00E40049">
        <w:rPr>
          <w:sz w:val="20"/>
          <w:szCs w:val="20"/>
        </w:rPr>
        <w:continuationSeparator/>
      </w:r>
    </w:p>
    <w:p w14:paraId="79F76490" w14:textId="77777777" w:rsidR="005C6327" w:rsidRPr="00E40049" w:rsidRDefault="005C632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ACE2" w14:textId="77777777" w:rsidR="00706C51" w:rsidRPr="002E0C1C" w:rsidRDefault="00706C51">
    <w:pPr>
      <w:pStyle w:val="Footer"/>
      <w:jc w:val="center"/>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69B9" w14:textId="77777777" w:rsidR="00706C51" w:rsidRDefault="00706C51">
    <w:pPr>
      <w:pStyle w:val="Footer"/>
      <w:jc w:val="center"/>
    </w:pPr>
  </w:p>
  <w:p w14:paraId="170EC490" w14:textId="77777777" w:rsidR="00706C51" w:rsidRPr="00344412" w:rsidRDefault="00706C51" w:rsidP="00FF0B95">
    <w:pPr>
      <w:ind w:right="360"/>
      <w:rPr>
        <w:i/>
        <w:i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C88D" w14:textId="77777777" w:rsidR="00706C51" w:rsidRPr="001A2C2B" w:rsidRDefault="00706C51">
    <w:pPr>
      <w:pStyle w:val="Footer"/>
      <w:jc w:val="center"/>
      <w:rPr>
        <w:rFonts w:cs="Times New Roman"/>
        <w:sz w:val="20"/>
        <w:szCs w:val="20"/>
        <w:lang w:val="en-US"/>
      </w:rPr>
    </w:pPr>
    <w:r w:rsidRPr="001A2C2B">
      <w:rPr>
        <w:rFonts w:cs="Times New Roman"/>
        <w:sz w:val="20"/>
        <w:szCs w:val="20"/>
      </w:rPr>
      <w:fldChar w:fldCharType="begin"/>
    </w:r>
    <w:r w:rsidRPr="001A2C2B">
      <w:rPr>
        <w:rFonts w:cs="Times New Roman"/>
        <w:sz w:val="20"/>
        <w:szCs w:val="20"/>
      </w:rPr>
      <w:instrText xml:space="preserve"> PAGE   \* MERGEFORMAT </w:instrText>
    </w:r>
    <w:r w:rsidRPr="001A2C2B">
      <w:rPr>
        <w:rFonts w:cs="Times New Roman"/>
        <w:sz w:val="20"/>
        <w:szCs w:val="20"/>
      </w:rPr>
      <w:fldChar w:fldCharType="separate"/>
    </w:r>
    <w:r>
      <w:rPr>
        <w:rFonts w:cs="Times New Roman"/>
        <w:noProof/>
        <w:sz w:val="20"/>
        <w:szCs w:val="20"/>
      </w:rPr>
      <w:t>5</w:t>
    </w:r>
    <w:r w:rsidRPr="001A2C2B">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54DFC" w14:textId="77777777" w:rsidR="005C6327" w:rsidRPr="00E40049" w:rsidRDefault="005C6327">
      <w:pPr>
        <w:rPr>
          <w:sz w:val="20"/>
          <w:szCs w:val="20"/>
        </w:rPr>
      </w:pPr>
      <w:r w:rsidRPr="00E40049">
        <w:rPr>
          <w:sz w:val="20"/>
          <w:szCs w:val="20"/>
        </w:rPr>
        <w:separator/>
      </w:r>
    </w:p>
    <w:p w14:paraId="33DD86CD" w14:textId="77777777" w:rsidR="005C6327" w:rsidRPr="00E40049" w:rsidRDefault="005C6327">
      <w:pPr>
        <w:rPr>
          <w:sz w:val="20"/>
          <w:szCs w:val="20"/>
        </w:rPr>
      </w:pPr>
    </w:p>
  </w:footnote>
  <w:footnote w:type="continuationSeparator" w:id="0">
    <w:p w14:paraId="307DAE59" w14:textId="77777777" w:rsidR="005C6327" w:rsidRPr="00E40049" w:rsidRDefault="005C6327">
      <w:pPr>
        <w:rPr>
          <w:sz w:val="20"/>
          <w:szCs w:val="20"/>
        </w:rPr>
      </w:pPr>
      <w:r w:rsidRPr="00E40049">
        <w:rPr>
          <w:sz w:val="20"/>
          <w:szCs w:val="20"/>
        </w:rPr>
        <w:continuationSeparator/>
      </w:r>
    </w:p>
    <w:p w14:paraId="6096595B" w14:textId="77777777" w:rsidR="005C6327" w:rsidRPr="00E40049" w:rsidRDefault="005C6327">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B047" w14:textId="77777777" w:rsidR="00706C51" w:rsidRPr="00942D0A" w:rsidRDefault="00706C51" w:rsidP="00942D0A">
    <w:pPr>
      <w:pStyle w:val="Header"/>
      <w:spacing w:line="240" w:lineRule="atLeast"/>
      <w:jc w:val="center"/>
      <w:rPr>
        <w:sz w:val="28"/>
        <w:szCs w:val="28"/>
      </w:rPr>
    </w:pPr>
  </w:p>
  <w:p w14:paraId="5BC84911" w14:textId="77777777" w:rsidR="00706C51" w:rsidRDefault="00706C51" w:rsidP="00942D0A">
    <w:pPr>
      <w:pStyle w:val="Header"/>
      <w:spacing w:line="240" w:lineRule="atLeast"/>
      <w:rPr>
        <w:sz w:val="28"/>
        <w:szCs w:val="28"/>
      </w:rPr>
    </w:pPr>
  </w:p>
  <w:p w14:paraId="2DA7F0A3" w14:textId="77777777" w:rsidR="00706C51" w:rsidRDefault="00706C51" w:rsidP="00942D0A">
    <w:pPr>
      <w:pStyle w:val="Header"/>
      <w:spacing w:line="240" w:lineRule="atLeast"/>
      <w:rPr>
        <w:sz w:val="28"/>
        <w:szCs w:val="28"/>
      </w:rPr>
    </w:pPr>
  </w:p>
  <w:p w14:paraId="1EC7606E" w14:textId="77777777" w:rsidR="00706C51" w:rsidRDefault="00706C51" w:rsidP="00942D0A">
    <w:pPr>
      <w:pStyle w:val="Header"/>
      <w:spacing w:line="240" w:lineRule="atLeast"/>
      <w:rPr>
        <w:sz w:val="28"/>
        <w:szCs w:val="28"/>
      </w:rPr>
    </w:pPr>
  </w:p>
  <w:p w14:paraId="61CB0CD0" w14:textId="77777777" w:rsidR="00706C51" w:rsidRDefault="00706C51" w:rsidP="00942D0A">
    <w:pPr>
      <w:pStyle w:val="Header"/>
      <w:spacing w:line="240" w:lineRule="atLeast"/>
      <w:rPr>
        <w:sz w:val="28"/>
        <w:szCs w:val="28"/>
      </w:rPr>
    </w:pPr>
  </w:p>
  <w:p w14:paraId="45B771E3" w14:textId="77777777" w:rsidR="00706C51" w:rsidRDefault="00706C51" w:rsidP="00942D0A">
    <w:pPr>
      <w:pStyle w:val="Header"/>
      <w:spacing w:line="240" w:lineRule="atLeast"/>
      <w:rPr>
        <w:sz w:val="28"/>
        <w:szCs w:val="28"/>
      </w:rPr>
    </w:pPr>
  </w:p>
  <w:p w14:paraId="2998E1A4" w14:textId="77777777" w:rsidR="00706C51" w:rsidRDefault="00706C51" w:rsidP="00942D0A">
    <w:pPr>
      <w:pStyle w:val="Header"/>
      <w:spacing w:line="240" w:lineRule="atLeast"/>
      <w:rPr>
        <w:sz w:val="28"/>
        <w:szCs w:val="28"/>
      </w:rPr>
    </w:pPr>
  </w:p>
  <w:p w14:paraId="691511B0" w14:textId="77777777" w:rsidR="00706C51" w:rsidRDefault="00706C51" w:rsidP="00942D0A">
    <w:pPr>
      <w:pStyle w:val="Header"/>
      <w:spacing w:line="240" w:lineRule="atLeast"/>
      <w:rPr>
        <w:sz w:val="28"/>
        <w:szCs w:val="28"/>
      </w:rPr>
    </w:pPr>
  </w:p>
  <w:p w14:paraId="68548738" w14:textId="77777777" w:rsidR="00706C51" w:rsidRDefault="00706C51" w:rsidP="00942D0A">
    <w:pPr>
      <w:pStyle w:val="Header"/>
      <w:spacing w:line="240" w:lineRule="atLeast"/>
      <w:rPr>
        <w:sz w:val="28"/>
        <w:szCs w:val="28"/>
      </w:rPr>
    </w:pPr>
  </w:p>
  <w:p w14:paraId="0DD459F8" w14:textId="77777777" w:rsidR="00706C51" w:rsidRDefault="00706C51" w:rsidP="00942D0A">
    <w:pPr>
      <w:pStyle w:val="Header"/>
      <w:spacing w:line="240" w:lineRule="atLeast"/>
      <w:rPr>
        <w:sz w:val="28"/>
        <w:szCs w:val="28"/>
      </w:rPr>
    </w:pPr>
  </w:p>
  <w:p w14:paraId="268C44C7" w14:textId="77777777" w:rsidR="00706C51" w:rsidRDefault="00706C51" w:rsidP="00942D0A">
    <w:pPr>
      <w:pStyle w:val="Header"/>
      <w:spacing w:line="240" w:lineRule="atLeast"/>
      <w:rPr>
        <w:sz w:val="28"/>
        <w:szCs w:val="28"/>
      </w:rPr>
    </w:pPr>
  </w:p>
  <w:p w14:paraId="6E375D48" w14:textId="77777777" w:rsidR="00706C51" w:rsidRPr="00942D0A" w:rsidRDefault="00706C51" w:rsidP="00942D0A">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6FE09" w14:textId="77777777" w:rsidR="00706C51" w:rsidRDefault="00706C51">
    <w:pPr>
      <w:spacing w:line="240" w:lineRule="auto"/>
      <w:ind w:right="389"/>
      <w:rPr>
        <w:b/>
        <w:bCs/>
        <w:sz w:val="28"/>
        <w:szCs w:val="28"/>
      </w:rPr>
    </w:pPr>
  </w:p>
  <w:p w14:paraId="31EC85B3" w14:textId="77777777" w:rsidR="00706C51" w:rsidRDefault="00706C51">
    <w:pPr>
      <w:spacing w:line="240" w:lineRule="auto"/>
      <w:ind w:right="389"/>
      <w:rPr>
        <w:b/>
        <w:bCs/>
        <w:sz w:val="28"/>
        <w:szCs w:val="28"/>
      </w:rPr>
    </w:pPr>
  </w:p>
  <w:p w14:paraId="59D1E31E" w14:textId="77777777" w:rsidR="00706C51" w:rsidRDefault="00706C51">
    <w:pPr>
      <w:spacing w:line="240" w:lineRule="auto"/>
      <w:ind w:right="389"/>
      <w:rPr>
        <w:b/>
        <w:bCs/>
        <w:sz w:val="28"/>
        <w:szCs w:val="28"/>
      </w:rPr>
    </w:pPr>
  </w:p>
  <w:p w14:paraId="6402CD7D" w14:textId="77777777" w:rsidR="00706C51" w:rsidRPr="00942D0A" w:rsidRDefault="00706C51">
    <w:pPr>
      <w:spacing w:line="240" w:lineRule="auto"/>
      <w:ind w:right="389"/>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6ABD" w14:textId="77777777" w:rsidR="00706C51" w:rsidRPr="0005640F" w:rsidRDefault="00706C51"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706C51" w:rsidRDefault="00706C51"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77777777" w:rsidR="00706C51" w:rsidRDefault="00706C51" w:rsidP="00CD34A7">
    <w:pPr>
      <w:tabs>
        <w:tab w:val="center" w:pos="4607"/>
      </w:tabs>
      <w:spacing w:line="240" w:lineRule="auto"/>
      <w:ind w:right="389"/>
      <w:rPr>
        <w:b/>
        <w:bCs/>
        <w:sz w:val="24"/>
        <w:szCs w:val="24"/>
      </w:rPr>
    </w:pPr>
    <w:r>
      <w:rPr>
        <w:b/>
        <w:bCs/>
        <w:sz w:val="24"/>
        <w:szCs w:val="24"/>
      </w:rPr>
      <w:t>For the year ended 31 December 2020</w:t>
    </w:r>
    <w:r>
      <w:rPr>
        <w:b/>
        <w:bCs/>
        <w:sz w:val="24"/>
        <w:szCs w:val="24"/>
      </w:rPr>
      <w:tab/>
    </w:r>
  </w:p>
  <w:p w14:paraId="3A144282" w14:textId="77777777" w:rsidR="00706C51" w:rsidRDefault="00706C51" w:rsidP="00CD34A7">
    <w:pPr>
      <w:tabs>
        <w:tab w:val="center" w:pos="4607"/>
      </w:tabs>
      <w:spacing w:line="240" w:lineRule="auto"/>
      <w:ind w:right="389"/>
      <w:rPr>
        <w:b/>
        <w:bCs/>
        <w:sz w:val="24"/>
        <w:szCs w:val="24"/>
      </w:rPr>
    </w:pPr>
  </w:p>
  <w:p w14:paraId="364859A2" w14:textId="77777777" w:rsidR="00706C51" w:rsidRPr="006D38EE" w:rsidRDefault="00706C51"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1D1DBE"/>
    <w:multiLevelType w:val="hybridMultilevel"/>
    <w:tmpl w:val="52E0E298"/>
    <w:lvl w:ilvl="0" w:tplc="16A666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7"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21"/>
  </w:num>
  <w:num w:numId="4">
    <w:abstractNumId w:val="3"/>
  </w:num>
  <w:num w:numId="5">
    <w:abstractNumId w:val="6"/>
  </w:num>
  <w:num w:numId="6">
    <w:abstractNumId w:val="0"/>
  </w:num>
  <w:num w:numId="7">
    <w:abstractNumId w:val="16"/>
  </w:num>
  <w:num w:numId="8">
    <w:abstractNumId w:val="32"/>
  </w:num>
  <w:num w:numId="9">
    <w:abstractNumId w:val="25"/>
  </w:num>
  <w:num w:numId="10">
    <w:abstractNumId w:val="1"/>
  </w:num>
  <w:num w:numId="11">
    <w:abstractNumId w:val="12"/>
  </w:num>
  <w:num w:numId="12">
    <w:abstractNumId w:val="13"/>
  </w:num>
  <w:num w:numId="13">
    <w:abstractNumId w:val="10"/>
  </w:num>
  <w:num w:numId="14">
    <w:abstractNumId w:val="15"/>
  </w:num>
  <w:num w:numId="15">
    <w:abstractNumId w:val="36"/>
  </w:num>
  <w:num w:numId="16">
    <w:abstractNumId w:val="33"/>
    <w:lvlOverride w:ilvl="0">
      <w:startOverride w:val="1"/>
    </w:lvlOverride>
    <w:lvlOverride w:ilvl="1"/>
    <w:lvlOverride w:ilvl="2">
      <w:startOverride w:val="1"/>
    </w:lvlOverride>
    <w:lvlOverride w:ilvl="3"/>
    <w:lvlOverride w:ilvl="4"/>
    <w:lvlOverride w:ilvl="5"/>
    <w:lvlOverride w:ilvl="6"/>
    <w:lvlOverride w:ilvl="7"/>
    <w:lvlOverride w:ilvl="8"/>
  </w:num>
  <w:num w:numId="17">
    <w:abstractNumId w:val="20"/>
  </w:num>
  <w:num w:numId="18">
    <w:abstractNumId w:val="34"/>
  </w:num>
  <w:num w:numId="19">
    <w:abstractNumId w:val="31"/>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8"/>
  </w:num>
  <w:num w:numId="25">
    <w:abstractNumId w:val="28"/>
  </w:num>
  <w:num w:numId="26">
    <w:abstractNumId w:val="35"/>
  </w:num>
  <w:num w:numId="27">
    <w:abstractNumId w:val="9"/>
  </w:num>
  <w:num w:numId="28">
    <w:abstractNumId w:val="27"/>
  </w:num>
  <w:num w:numId="29">
    <w:abstractNumId w:val="19"/>
  </w:num>
  <w:num w:numId="3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4"/>
  </w:num>
  <w:num w:numId="33">
    <w:abstractNumId w:val="5"/>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7"/>
  </w:num>
  <w:num w:numId="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223"/>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12A1"/>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896"/>
    <w:rsid w:val="000279E1"/>
    <w:rsid w:val="000279F4"/>
    <w:rsid w:val="00027B2C"/>
    <w:rsid w:val="00030891"/>
    <w:rsid w:val="00030A34"/>
    <w:rsid w:val="0003110D"/>
    <w:rsid w:val="00031426"/>
    <w:rsid w:val="000316D7"/>
    <w:rsid w:val="00031C8B"/>
    <w:rsid w:val="00032353"/>
    <w:rsid w:val="00032384"/>
    <w:rsid w:val="000323EA"/>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A3"/>
    <w:rsid w:val="00047BB2"/>
    <w:rsid w:val="0005060D"/>
    <w:rsid w:val="0005099C"/>
    <w:rsid w:val="00050AB7"/>
    <w:rsid w:val="0005112B"/>
    <w:rsid w:val="00051593"/>
    <w:rsid w:val="00051C24"/>
    <w:rsid w:val="00051CD1"/>
    <w:rsid w:val="0005260E"/>
    <w:rsid w:val="00052ACD"/>
    <w:rsid w:val="00053F4E"/>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BA5"/>
    <w:rsid w:val="000617A4"/>
    <w:rsid w:val="00061ED5"/>
    <w:rsid w:val="0006207D"/>
    <w:rsid w:val="00062128"/>
    <w:rsid w:val="0006223E"/>
    <w:rsid w:val="000622CB"/>
    <w:rsid w:val="0006248C"/>
    <w:rsid w:val="0006280E"/>
    <w:rsid w:val="00062821"/>
    <w:rsid w:val="000628DA"/>
    <w:rsid w:val="00062ACF"/>
    <w:rsid w:val="00062B30"/>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606"/>
    <w:rsid w:val="00070F19"/>
    <w:rsid w:val="0007104A"/>
    <w:rsid w:val="000712EB"/>
    <w:rsid w:val="0007143F"/>
    <w:rsid w:val="000719EB"/>
    <w:rsid w:val="00071CC8"/>
    <w:rsid w:val="00071D2F"/>
    <w:rsid w:val="00071F80"/>
    <w:rsid w:val="00071FDE"/>
    <w:rsid w:val="00072022"/>
    <w:rsid w:val="00072044"/>
    <w:rsid w:val="000724BA"/>
    <w:rsid w:val="00072965"/>
    <w:rsid w:val="0007306A"/>
    <w:rsid w:val="00073223"/>
    <w:rsid w:val="00073268"/>
    <w:rsid w:val="00073A08"/>
    <w:rsid w:val="00074042"/>
    <w:rsid w:val="000742FF"/>
    <w:rsid w:val="000747D7"/>
    <w:rsid w:val="000748F7"/>
    <w:rsid w:val="00074ACE"/>
    <w:rsid w:val="0007509D"/>
    <w:rsid w:val="000755B4"/>
    <w:rsid w:val="00075980"/>
    <w:rsid w:val="00076716"/>
    <w:rsid w:val="00076C36"/>
    <w:rsid w:val="00076C82"/>
    <w:rsid w:val="00076D86"/>
    <w:rsid w:val="00077CB1"/>
    <w:rsid w:val="00077DD5"/>
    <w:rsid w:val="00077EDE"/>
    <w:rsid w:val="000806EE"/>
    <w:rsid w:val="0008091B"/>
    <w:rsid w:val="00080ABD"/>
    <w:rsid w:val="00080E03"/>
    <w:rsid w:val="00081047"/>
    <w:rsid w:val="000816D6"/>
    <w:rsid w:val="00081725"/>
    <w:rsid w:val="0008177E"/>
    <w:rsid w:val="00081857"/>
    <w:rsid w:val="00081B4E"/>
    <w:rsid w:val="0008243E"/>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66E"/>
    <w:rsid w:val="000876BB"/>
    <w:rsid w:val="000877F6"/>
    <w:rsid w:val="0009067E"/>
    <w:rsid w:val="00090A5A"/>
    <w:rsid w:val="00090BCF"/>
    <w:rsid w:val="00091801"/>
    <w:rsid w:val="00091C99"/>
    <w:rsid w:val="000921EC"/>
    <w:rsid w:val="0009223E"/>
    <w:rsid w:val="0009247D"/>
    <w:rsid w:val="00092E42"/>
    <w:rsid w:val="000935F5"/>
    <w:rsid w:val="00093827"/>
    <w:rsid w:val="000938F5"/>
    <w:rsid w:val="00093AFA"/>
    <w:rsid w:val="00093CBB"/>
    <w:rsid w:val="00093DE6"/>
    <w:rsid w:val="00093F60"/>
    <w:rsid w:val="00093F65"/>
    <w:rsid w:val="00094174"/>
    <w:rsid w:val="00094783"/>
    <w:rsid w:val="0009487C"/>
    <w:rsid w:val="00094BBF"/>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4EF"/>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79A"/>
    <w:rsid w:val="000B6AD7"/>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89A"/>
    <w:rsid w:val="000D1C41"/>
    <w:rsid w:val="000D1CFE"/>
    <w:rsid w:val="000D1F6F"/>
    <w:rsid w:val="000D1FFB"/>
    <w:rsid w:val="000D2FA3"/>
    <w:rsid w:val="000D3125"/>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1C5"/>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E75"/>
    <w:rsid w:val="000F70B3"/>
    <w:rsid w:val="000F71E1"/>
    <w:rsid w:val="000F7585"/>
    <w:rsid w:val="000F78C9"/>
    <w:rsid w:val="000F7C8A"/>
    <w:rsid w:val="0010011E"/>
    <w:rsid w:val="001004D8"/>
    <w:rsid w:val="00100CD9"/>
    <w:rsid w:val="00100D55"/>
    <w:rsid w:val="00100E9F"/>
    <w:rsid w:val="00101086"/>
    <w:rsid w:val="001012FD"/>
    <w:rsid w:val="0010181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541"/>
    <w:rsid w:val="00110518"/>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8B4"/>
    <w:rsid w:val="00113AD6"/>
    <w:rsid w:val="00113BB5"/>
    <w:rsid w:val="001147C1"/>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D12"/>
    <w:rsid w:val="00137E34"/>
    <w:rsid w:val="00137E50"/>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333"/>
    <w:rsid w:val="00146400"/>
    <w:rsid w:val="0014642A"/>
    <w:rsid w:val="00146B2B"/>
    <w:rsid w:val="00146B85"/>
    <w:rsid w:val="00146CEE"/>
    <w:rsid w:val="00147005"/>
    <w:rsid w:val="0014718D"/>
    <w:rsid w:val="001477CA"/>
    <w:rsid w:val="0014787C"/>
    <w:rsid w:val="00150065"/>
    <w:rsid w:val="001503BD"/>
    <w:rsid w:val="0015041D"/>
    <w:rsid w:val="00150F8B"/>
    <w:rsid w:val="001514DA"/>
    <w:rsid w:val="00151745"/>
    <w:rsid w:val="00151994"/>
    <w:rsid w:val="00151E61"/>
    <w:rsid w:val="00152013"/>
    <w:rsid w:val="00152046"/>
    <w:rsid w:val="00152104"/>
    <w:rsid w:val="0015220B"/>
    <w:rsid w:val="00152CE3"/>
    <w:rsid w:val="00152FCA"/>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394"/>
    <w:rsid w:val="00160A94"/>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173"/>
    <w:rsid w:val="00183816"/>
    <w:rsid w:val="001838AA"/>
    <w:rsid w:val="00183FB1"/>
    <w:rsid w:val="0018410E"/>
    <w:rsid w:val="00184399"/>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76B"/>
    <w:rsid w:val="00187C29"/>
    <w:rsid w:val="00190424"/>
    <w:rsid w:val="00190B9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57"/>
    <w:rsid w:val="001A30E7"/>
    <w:rsid w:val="001A3405"/>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224C"/>
    <w:rsid w:val="001B243F"/>
    <w:rsid w:val="001B258B"/>
    <w:rsid w:val="001B2753"/>
    <w:rsid w:val="001B2A72"/>
    <w:rsid w:val="001B2F1C"/>
    <w:rsid w:val="001B32CD"/>
    <w:rsid w:val="001B37E9"/>
    <w:rsid w:val="001B3A05"/>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1DC"/>
    <w:rsid w:val="001C0255"/>
    <w:rsid w:val="001C0275"/>
    <w:rsid w:val="001C0318"/>
    <w:rsid w:val="001C060C"/>
    <w:rsid w:val="001C0CD3"/>
    <w:rsid w:val="001C240B"/>
    <w:rsid w:val="001C2454"/>
    <w:rsid w:val="001C268F"/>
    <w:rsid w:val="001C34FA"/>
    <w:rsid w:val="001C355A"/>
    <w:rsid w:val="001C3D1A"/>
    <w:rsid w:val="001C3DA1"/>
    <w:rsid w:val="001C3FB8"/>
    <w:rsid w:val="001C467E"/>
    <w:rsid w:val="001C4B0F"/>
    <w:rsid w:val="001C4FD9"/>
    <w:rsid w:val="001C5B2C"/>
    <w:rsid w:val="001C5CA5"/>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955"/>
    <w:rsid w:val="001D2002"/>
    <w:rsid w:val="001D2537"/>
    <w:rsid w:val="001D2871"/>
    <w:rsid w:val="001D2B84"/>
    <w:rsid w:val="001D3226"/>
    <w:rsid w:val="001D3588"/>
    <w:rsid w:val="001D37FD"/>
    <w:rsid w:val="001D3BDF"/>
    <w:rsid w:val="001D3F6F"/>
    <w:rsid w:val="001D42BA"/>
    <w:rsid w:val="001D4BC8"/>
    <w:rsid w:val="001D4C2A"/>
    <w:rsid w:val="001D4D1C"/>
    <w:rsid w:val="001D5329"/>
    <w:rsid w:val="001D5478"/>
    <w:rsid w:val="001D569F"/>
    <w:rsid w:val="001D5A8C"/>
    <w:rsid w:val="001D6033"/>
    <w:rsid w:val="001D616D"/>
    <w:rsid w:val="001D663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7D0"/>
    <w:rsid w:val="001E1AD7"/>
    <w:rsid w:val="001E1C39"/>
    <w:rsid w:val="001E1DDD"/>
    <w:rsid w:val="001E1F8E"/>
    <w:rsid w:val="001E20D9"/>
    <w:rsid w:val="001E21CB"/>
    <w:rsid w:val="001E235D"/>
    <w:rsid w:val="001E2411"/>
    <w:rsid w:val="001E28C2"/>
    <w:rsid w:val="001E2A91"/>
    <w:rsid w:val="001E2D57"/>
    <w:rsid w:val="001E3076"/>
    <w:rsid w:val="001E311E"/>
    <w:rsid w:val="001E324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B0D"/>
    <w:rsid w:val="001F12AC"/>
    <w:rsid w:val="001F14B3"/>
    <w:rsid w:val="001F1C71"/>
    <w:rsid w:val="001F1CEA"/>
    <w:rsid w:val="001F2207"/>
    <w:rsid w:val="001F276C"/>
    <w:rsid w:val="001F2BF6"/>
    <w:rsid w:val="001F3045"/>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F81"/>
    <w:rsid w:val="00201098"/>
    <w:rsid w:val="0020121F"/>
    <w:rsid w:val="002012EE"/>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3AED"/>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603"/>
    <w:rsid w:val="0023597E"/>
    <w:rsid w:val="00236524"/>
    <w:rsid w:val="002366CF"/>
    <w:rsid w:val="00237118"/>
    <w:rsid w:val="00237530"/>
    <w:rsid w:val="002378A4"/>
    <w:rsid w:val="00237B76"/>
    <w:rsid w:val="00237C77"/>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4365"/>
    <w:rsid w:val="002443A7"/>
    <w:rsid w:val="002443F7"/>
    <w:rsid w:val="002444E1"/>
    <w:rsid w:val="0024484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2F0"/>
    <w:rsid w:val="002505F3"/>
    <w:rsid w:val="0025094A"/>
    <w:rsid w:val="002518D9"/>
    <w:rsid w:val="00251A3C"/>
    <w:rsid w:val="00251AAA"/>
    <w:rsid w:val="00252573"/>
    <w:rsid w:val="00252641"/>
    <w:rsid w:val="00253157"/>
    <w:rsid w:val="00253C6D"/>
    <w:rsid w:val="00253D80"/>
    <w:rsid w:val="00254B39"/>
    <w:rsid w:val="00254CDA"/>
    <w:rsid w:val="00255137"/>
    <w:rsid w:val="00256152"/>
    <w:rsid w:val="00256215"/>
    <w:rsid w:val="002563B9"/>
    <w:rsid w:val="002566C1"/>
    <w:rsid w:val="0025686B"/>
    <w:rsid w:val="00256CEC"/>
    <w:rsid w:val="00257AF7"/>
    <w:rsid w:val="00257C1A"/>
    <w:rsid w:val="00257D11"/>
    <w:rsid w:val="0026024C"/>
    <w:rsid w:val="0026026A"/>
    <w:rsid w:val="0026083E"/>
    <w:rsid w:val="0026113D"/>
    <w:rsid w:val="002611D3"/>
    <w:rsid w:val="002612EF"/>
    <w:rsid w:val="00261451"/>
    <w:rsid w:val="00261C1C"/>
    <w:rsid w:val="00262179"/>
    <w:rsid w:val="002623D8"/>
    <w:rsid w:val="00262830"/>
    <w:rsid w:val="00262F83"/>
    <w:rsid w:val="00263042"/>
    <w:rsid w:val="00263374"/>
    <w:rsid w:val="00263B44"/>
    <w:rsid w:val="0026412D"/>
    <w:rsid w:val="00264320"/>
    <w:rsid w:val="002643FC"/>
    <w:rsid w:val="00264401"/>
    <w:rsid w:val="002655AE"/>
    <w:rsid w:val="002656E5"/>
    <w:rsid w:val="00265C05"/>
    <w:rsid w:val="00265F4A"/>
    <w:rsid w:val="00266119"/>
    <w:rsid w:val="00266354"/>
    <w:rsid w:val="002663CE"/>
    <w:rsid w:val="002668F7"/>
    <w:rsid w:val="002674C3"/>
    <w:rsid w:val="00270921"/>
    <w:rsid w:val="00270A08"/>
    <w:rsid w:val="00270F60"/>
    <w:rsid w:val="0027110C"/>
    <w:rsid w:val="00271366"/>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105"/>
    <w:rsid w:val="00281138"/>
    <w:rsid w:val="0028159C"/>
    <w:rsid w:val="00281716"/>
    <w:rsid w:val="00281BBF"/>
    <w:rsid w:val="00281C04"/>
    <w:rsid w:val="00281FF5"/>
    <w:rsid w:val="00281FFD"/>
    <w:rsid w:val="00282CD0"/>
    <w:rsid w:val="00282D49"/>
    <w:rsid w:val="00282EE9"/>
    <w:rsid w:val="00283026"/>
    <w:rsid w:val="00283162"/>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90D"/>
    <w:rsid w:val="00291011"/>
    <w:rsid w:val="0029133F"/>
    <w:rsid w:val="0029160E"/>
    <w:rsid w:val="0029183D"/>
    <w:rsid w:val="002918DD"/>
    <w:rsid w:val="00291B6B"/>
    <w:rsid w:val="00291C2C"/>
    <w:rsid w:val="00291C70"/>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632B"/>
    <w:rsid w:val="002A6E78"/>
    <w:rsid w:val="002A70A2"/>
    <w:rsid w:val="002A71C9"/>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265"/>
    <w:rsid w:val="002B39DF"/>
    <w:rsid w:val="002B4055"/>
    <w:rsid w:val="002B4761"/>
    <w:rsid w:val="002B4AD6"/>
    <w:rsid w:val="002B4C15"/>
    <w:rsid w:val="002B51E4"/>
    <w:rsid w:val="002B571D"/>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12"/>
    <w:rsid w:val="002C6A4D"/>
    <w:rsid w:val="002C6C62"/>
    <w:rsid w:val="002C7D43"/>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E16"/>
    <w:rsid w:val="002D35B4"/>
    <w:rsid w:val="002D364A"/>
    <w:rsid w:val="002D39C3"/>
    <w:rsid w:val="002D3D7E"/>
    <w:rsid w:val="002D43B6"/>
    <w:rsid w:val="002D4727"/>
    <w:rsid w:val="002D4823"/>
    <w:rsid w:val="002D4C31"/>
    <w:rsid w:val="002D5A0F"/>
    <w:rsid w:val="002D5F37"/>
    <w:rsid w:val="002D6064"/>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F8D"/>
    <w:rsid w:val="002F02B5"/>
    <w:rsid w:val="002F1050"/>
    <w:rsid w:val="002F1138"/>
    <w:rsid w:val="002F11E9"/>
    <w:rsid w:val="002F13FC"/>
    <w:rsid w:val="002F1922"/>
    <w:rsid w:val="002F196D"/>
    <w:rsid w:val="002F1A80"/>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3E24"/>
    <w:rsid w:val="00303FDE"/>
    <w:rsid w:val="00304288"/>
    <w:rsid w:val="003044A4"/>
    <w:rsid w:val="0030461C"/>
    <w:rsid w:val="00304DED"/>
    <w:rsid w:val="00304EB2"/>
    <w:rsid w:val="003051FA"/>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39E"/>
    <w:rsid w:val="0033367D"/>
    <w:rsid w:val="003338BC"/>
    <w:rsid w:val="0033396E"/>
    <w:rsid w:val="00333BA8"/>
    <w:rsid w:val="00334115"/>
    <w:rsid w:val="003344A4"/>
    <w:rsid w:val="003345FD"/>
    <w:rsid w:val="00334C4E"/>
    <w:rsid w:val="00335374"/>
    <w:rsid w:val="003353C5"/>
    <w:rsid w:val="00335619"/>
    <w:rsid w:val="00335928"/>
    <w:rsid w:val="00336098"/>
    <w:rsid w:val="0033679A"/>
    <w:rsid w:val="00336CBE"/>
    <w:rsid w:val="00337489"/>
    <w:rsid w:val="003375D3"/>
    <w:rsid w:val="00340170"/>
    <w:rsid w:val="00340379"/>
    <w:rsid w:val="003403D9"/>
    <w:rsid w:val="00340534"/>
    <w:rsid w:val="003406EC"/>
    <w:rsid w:val="00340A99"/>
    <w:rsid w:val="00340C84"/>
    <w:rsid w:val="00341033"/>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82E"/>
    <w:rsid w:val="003469F1"/>
    <w:rsid w:val="00346C1E"/>
    <w:rsid w:val="00346DA2"/>
    <w:rsid w:val="00347B9F"/>
    <w:rsid w:val="00347BB3"/>
    <w:rsid w:val="00347BE4"/>
    <w:rsid w:val="00350BEF"/>
    <w:rsid w:val="00350CDD"/>
    <w:rsid w:val="00350E31"/>
    <w:rsid w:val="00350F87"/>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472D"/>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9C6"/>
    <w:rsid w:val="00360C2B"/>
    <w:rsid w:val="00361573"/>
    <w:rsid w:val="003618B4"/>
    <w:rsid w:val="00361F84"/>
    <w:rsid w:val="0036230E"/>
    <w:rsid w:val="00362496"/>
    <w:rsid w:val="003626B6"/>
    <w:rsid w:val="003628C8"/>
    <w:rsid w:val="00362DD2"/>
    <w:rsid w:val="003630FA"/>
    <w:rsid w:val="00363662"/>
    <w:rsid w:val="00363805"/>
    <w:rsid w:val="00363D86"/>
    <w:rsid w:val="003641EA"/>
    <w:rsid w:val="003642DF"/>
    <w:rsid w:val="00364482"/>
    <w:rsid w:val="003646AA"/>
    <w:rsid w:val="00364BAD"/>
    <w:rsid w:val="00364D8F"/>
    <w:rsid w:val="003651E2"/>
    <w:rsid w:val="0036547C"/>
    <w:rsid w:val="0036579B"/>
    <w:rsid w:val="00365905"/>
    <w:rsid w:val="00365D7B"/>
    <w:rsid w:val="00365EB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3C3"/>
    <w:rsid w:val="0038152C"/>
    <w:rsid w:val="00381CED"/>
    <w:rsid w:val="00381F56"/>
    <w:rsid w:val="00382715"/>
    <w:rsid w:val="00382A91"/>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C79"/>
    <w:rsid w:val="003C4366"/>
    <w:rsid w:val="003C452D"/>
    <w:rsid w:val="003C478A"/>
    <w:rsid w:val="003C49B8"/>
    <w:rsid w:val="003C5A6D"/>
    <w:rsid w:val="003C5E6B"/>
    <w:rsid w:val="003C62C9"/>
    <w:rsid w:val="003C648F"/>
    <w:rsid w:val="003C6908"/>
    <w:rsid w:val="003C6B20"/>
    <w:rsid w:val="003C7056"/>
    <w:rsid w:val="003C729B"/>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74A"/>
    <w:rsid w:val="003E7109"/>
    <w:rsid w:val="003E7553"/>
    <w:rsid w:val="003E7AD5"/>
    <w:rsid w:val="003E7B89"/>
    <w:rsid w:val="003E7EDD"/>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254B"/>
    <w:rsid w:val="0040262E"/>
    <w:rsid w:val="00402885"/>
    <w:rsid w:val="00402B96"/>
    <w:rsid w:val="00402BD0"/>
    <w:rsid w:val="004030DE"/>
    <w:rsid w:val="004035CB"/>
    <w:rsid w:val="004039CB"/>
    <w:rsid w:val="00403D6F"/>
    <w:rsid w:val="0040419B"/>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72D8"/>
    <w:rsid w:val="0040736D"/>
    <w:rsid w:val="004076CA"/>
    <w:rsid w:val="00407BA9"/>
    <w:rsid w:val="00407BC0"/>
    <w:rsid w:val="00407D25"/>
    <w:rsid w:val="00410F54"/>
    <w:rsid w:val="00410F5D"/>
    <w:rsid w:val="004112EC"/>
    <w:rsid w:val="00411418"/>
    <w:rsid w:val="004114CB"/>
    <w:rsid w:val="00411520"/>
    <w:rsid w:val="004118AC"/>
    <w:rsid w:val="00411964"/>
    <w:rsid w:val="00411E94"/>
    <w:rsid w:val="00411FBA"/>
    <w:rsid w:val="0041299D"/>
    <w:rsid w:val="00412A8F"/>
    <w:rsid w:val="004131F7"/>
    <w:rsid w:val="004134EE"/>
    <w:rsid w:val="00413CD8"/>
    <w:rsid w:val="00413E16"/>
    <w:rsid w:val="0041407B"/>
    <w:rsid w:val="0041469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251E"/>
    <w:rsid w:val="00422587"/>
    <w:rsid w:val="00422925"/>
    <w:rsid w:val="00422B3A"/>
    <w:rsid w:val="00422B6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A5A"/>
    <w:rsid w:val="00435E38"/>
    <w:rsid w:val="00435E5A"/>
    <w:rsid w:val="00435EE3"/>
    <w:rsid w:val="00436A51"/>
    <w:rsid w:val="00436DAF"/>
    <w:rsid w:val="00436DD0"/>
    <w:rsid w:val="00436E8D"/>
    <w:rsid w:val="00437195"/>
    <w:rsid w:val="00437294"/>
    <w:rsid w:val="00437983"/>
    <w:rsid w:val="00437AAE"/>
    <w:rsid w:val="00437CF3"/>
    <w:rsid w:val="004400F6"/>
    <w:rsid w:val="0044015B"/>
    <w:rsid w:val="00440579"/>
    <w:rsid w:val="00440778"/>
    <w:rsid w:val="004408AF"/>
    <w:rsid w:val="00440BB6"/>
    <w:rsid w:val="00440E86"/>
    <w:rsid w:val="0044117D"/>
    <w:rsid w:val="004418DE"/>
    <w:rsid w:val="00441D34"/>
    <w:rsid w:val="00441F36"/>
    <w:rsid w:val="00442456"/>
    <w:rsid w:val="0044270A"/>
    <w:rsid w:val="00442C3F"/>
    <w:rsid w:val="00442E43"/>
    <w:rsid w:val="00443145"/>
    <w:rsid w:val="00443888"/>
    <w:rsid w:val="004439F7"/>
    <w:rsid w:val="004448AA"/>
    <w:rsid w:val="00444BAD"/>
    <w:rsid w:val="00445965"/>
    <w:rsid w:val="00445FAF"/>
    <w:rsid w:val="00446701"/>
    <w:rsid w:val="00446872"/>
    <w:rsid w:val="004469E4"/>
    <w:rsid w:val="0044788F"/>
    <w:rsid w:val="00447C33"/>
    <w:rsid w:val="00447E8A"/>
    <w:rsid w:val="00447EDA"/>
    <w:rsid w:val="00447EDF"/>
    <w:rsid w:val="0045032D"/>
    <w:rsid w:val="0045094B"/>
    <w:rsid w:val="00450AD3"/>
    <w:rsid w:val="00450F7F"/>
    <w:rsid w:val="00450F85"/>
    <w:rsid w:val="0045145A"/>
    <w:rsid w:val="0045197D"/>
    <w:rsid w:val="00452C6C"/>
    <w:rsid w:val="00452E04"/>
    <w:rsid w:val="00453369"/>
    <w:rsid w:val="004533E4"/>
    <w:rsid w:val="0045357E"/>
    <w:rsid w:val="004535A1"/>
    <w:rsid w:val="004535A4"/>
    <w:rsid w:val="00453636"/>
    <w:rsid w:val="00453907"/>
    <w:rsid w:val="00453916"/>
    <w:rsid w:val="0045419F"/>
    <w:rsid w:val="00454D23"/>
    <w:rsid w:val="004550B7"/>
    <w:rsid w:val="0045546C"/>
    <w:rsid w:val="0045564F"/>
    <w:rsid w:val="00455814"/>
    <w:rsid w:val="00455B16"/>
    <w:rsid w:val="00456208"/>
    <w:rsid w:val="004562B1"/>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794"/>
    <w:rsid w:val="00476AB4"/>
    <w:rsid w:val="00476B1C"/>
    <w:rsid w:val="00476BC4"/>
    <w:rsid w:val="0047705E"/>
    <w:rsid w:val="0047732C"/>
    <w:rsid w:val="00477585"/>
    <w:rsid w:val="0047793F"/>
    <w:rsid w:val="004807D9"/>
    <w:rsid w:val="00480AD0"/>
    <w:rsid w:val="00480E56"/>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1C0B"/>
    <w:rsid w:val="00492442"/>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BED"/>
    <w:rsid w:val="004A03E5"/>
    <w:rsid w:val="004A03FD"/>
    <w:rsid w:val="004A0B6B"/>
    <w:rsid w:val="004A0BE4"/>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8E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F4"/>
    <w:rsid w:val="004E04B0"/>
    <w:rsid w:val="004E1A4A"/>
    <w:rsid w:val="004E1B44"/>
    <w:rsid w:val="004E1C39"/>
    <w:rsid w:val="004E214B"/>
    <w:rsid w:val="004E2480"/>
    <w:rsid w:val="004E2568"/>
    <w:rsid w:val="004E2A92"/>
    <w:rsid w:val="004E2AD8"/>
    <w:rsid w:val="004E2BC4"/>
    <w:rsid w:val="004E3857"/>
    <w:rsid w:val="004E3A6F"/>
    <w:rsid w:val="004E3C31"/>
    <w:rsid w:val="004E3DE4"/>
    <w:rsid w:val="004E3EB7"/>
    <w:rsid w:val="004E4276"/>
    <w:rsid w:val="004E4335"/>
    <w:rsid w:val="004E45C1"/>
    <w:rsid w:val="004E5198"/>
    <w:rsid w:val="004E56FD"/>
    <w:rsid w:val="004E5C45"/>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4F7903"/>
    <w:rsid w:val="005009D2"/>
    <w:rsid w:val="00500A37"/>
    <w:rsid w:val="00500AB1"/>
    <w:rsid w:val="00501172"/>
    <w:rsid w:val="00501208"/>
    <w:rsid w:val="005012D2"/>
    <w:rsid w:val="005013CD"/>
    <w:rsid w:val="00501825"/>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1D23"/>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4A7"/>
    <w:rsid w:val="005206AC"/>
    <w:rsid w:val="0052073B"/>
    <w:rsid w:val="00520781"/>
    <w:rsid w:val="00520B91"/>
    <w:rsid w:val="00520E6B"/>
    <w:rsid w:val="005220DE"/>
    <w:rsid w:val="005222AE"/>
    <w:rsid w:val="0052312E"/>
    <w:rsid w:val="00523A95"/>
    <w:rsid w:val="00523E65"/>
    <w:rsid w:val="005248BE"/>
    <w:rsid w:val="0052539C"/>
    <w:rsid w:val="00525A61"/>
    <w:rsid w:val="00525B1D"/>
    <w:rsid w:val="00525D97"/>
    <w:rsid w:val="00526455"/>
    <w:rsid w:val="0052708D"/>
    <w:rsid w:val="0052732D"/>
    <w:rsid w:val="00527AED"/>
    <w:rsid w:val="00527E02"/>
    <w:rsid w:val="00527E63"/>
    <w:rsid w:val="00530109"/>
    <w:rsid w:val="00530150"/>
    <w:rsid w:val="005303E7"/>
    <w:rsid w:val="0053061B"/>
    <w:rsid w:val="00530865"/>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E21"/>
    <w:rsid w:val="00535867"/>
    <w:rsid w:val="00535FA7"/>
    <w:rsid w:val="0053664F"/>
    <w:rsid w:val="005369D8"/>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2E96"/>
    <w:rsid w:val="005431CF"/>
    <w:rsid w:val="0054366F"/>
    <w:rsid w:val="0054371E"/>
    <w:rsid w:val="005439FF"/>
    <w:rsid w:val="00543C98"/>
    <w:rsid w:val="005443A1"/>
    <w:rsid w:val="005443F3"/>
    <w:rsid w:val="00544BEA"/>
    <w:rsid w:val="00545081"/>
    <w:rsid w:val="005456AC"/>
    <w:rsid w:val="0054571C"/>
    <w:rsid w:val="005457B6"/>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BB"/>
    <w:rsid w:val="005538EE"/>
    <w:rsid w:val="00554E27"/>
    <w:rsid w:val="00555263"/>
    <w:rsid w:val="0055592C"/>
    <w:rsid w:val="00555AE1"/>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BFA"/>
    <w:rsid w:val="0057010E"/>
    <w:rsid w:val="005701F6"/>
    <w:rsid w:val="00570421"/>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BD9"/>
    <w:rsid w:val="00574C3D"/>
    <w:rsid w:val="00575053"/>
    <w:rsid w:val="005751C4"/>
    <w:rsid w:val="00575ADC"/>
    <w:rsid w:val="00575BDC"/>
    <w:rsid w:val="00576196"/>
    <w:rsid w:val="00576379"/>
    <w:rsid w:val="0057649C"/>
    <w:rsid w:val="00576504"/>
    <w:rsid w:val="00576765"/>
    <w:rsid w:val="00576C51"/>
    <w:rsid w:val="005770A8"/>
    <w:rsid w:val="005779AB"/>
    <w:rsid w:val="005808F2"/>
    <w:rsid w:val="0058095B"/>
    <w:rsid w:val="005813A1"/>
    <w:rsid w:val="00581571"/>
    <w:rsid w:val="0058167F"/>
    <w:rsid w:val="00581720"/>
    <w:rsid w:val="00581BAD"/>
    <w:rsid w:val="005820F8"/>
    <w:rsid w:val="00582A03"/>
    <w:rsid w:val="00582F11"/>
    <w:rsid w:val="0058358D"/>
    <w:rsid w:val="00583C8D"/>
    <w:rsid w:val="00583C9A"/>
    <w:rsid w:val="00583E9F"/>
    <w:rsid w:val="00584126"/>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519F"/>
    <w:rsid w:val="005956D6"/>
    <w:rsid w:val="0059608D"/>
    <w:rsid w:val="005964FE"/>
    <w:rsid w:val="00596631"/>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1D5B"/>
    <w:rsid w:val="005B2027"/>
    <w:rsid w:val="005B2440"/>
    <w:rsid w:val="005B2450"/>
    <w:rsid w:val="005B28BE"/>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6DBB"/>
    <w:rsid w:val="005B7305"/>
    <w:rsid w:val="005B74D6"/>
    <w:rsid w:val="005B7F61"/>
    <w:rsid w:val="005C0464"/>
    <w:rsid w:val="005C0565"/>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2A7"/>
    <w:rsid w:val="005C547D"/>
    <w:rsid w:val="005C5A80"/>
    <w:rsid w:val="005C5AAC"/>
    <w:rsid w:val="005C6327"/>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206C"/>
    <w:rsid w:val="005D23BC"/>
    <w:rsid w:val="005D2830"/>
    <w:rsid w:val="005D2AB7"/>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A42"/>
    <w:rsid w:val="005E0B2C"/>
    <w:rsid w:val="005E103F"/>
    <w:rsid w:val="005E10B5"/>
    <w:rsid w:val="005E1DB0"/>
    <w:rsid w:val="005E1E51"/>
    <w:rsid w:val="005E263B"/>
    <w:rsid w:val="005E2A0F"/>
    <w:rsid w:val="005E2E5A"/>
    <w:rsid w:val="005E2F0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66B"/>
    <w:rsid w:val="0060192E"/>
    <w:rsid w:val="006021BE"/>
    <w:rsid w:val="0060245B"/>
    <w:rsid w:val="00602640"/>
    <w:rsid w:val="00602822"/>
    <w:rsid w:val="00602FF1"/>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E93"/>
    <w:rsid w:val="00636F9C"/>
    <w:rsid w:val="006370EA"/>
    <w:rsid w:val="006372EF"/>
    <w:rsid w:val="00637959"/>
    <w:rsid w:val="00637FBA"/>
    <w:rsid w:val="006401BE"/>
    <w:rsid w:val="00640588"/>
    <w:rsid w:val="0064060A"/>
    <w:rsid w:val="006407EB"/>
    <w:rsid w:val="00640F18"/>
    <w:rsid w:val="00640F9B"/>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2DB"/>
    <w:rsid w:val="00647532"/>
    <w:rsid w:val="006475BB"/>
    <w:rsid w:val="00647933"/>
    <w:rsid w:val="00647C8D"/>
    <w:rsid w:val="00647CAA"/>
    <w:rsid w:val="00650735"/>
    <w:rsid w:val="006509AA"/>
    <w:rsid w:val="00650A9C"/>
    <w:rsid w:val="00651EDF"/>
    <w:rsid w:val="006520B8"/>
    <w:rsid w:val="0065246C"/>
    <w:rsid w:val="0065293C"/>
    <w:rsid w:val="00652A66"/>
    <w:rsid w:val="0065308B"/>
    <w:rsid w:val="0065337A"/>
    <w:rsid w:val="00653586"/>
    <w:rsid w:val="0065361D"/>
    <w:rsid w:val="00653E13"/>
    <w:rsid w:val="00653EB0"/>
    <w:rsid w:val="00653F93"/>
    <w:rsid w:val="00654347"/>
    <w:rsid w:val="00654449"/>
    <w:rsid w:val="006545F5"/>
    <w:rsid w:val="00654621"/>
    <w:rsid w:val="00654C1F"/>
    <w:rsid w:val="00655721"/>
    <w:rsid w:val="00655AC5"/>
    <w:rsid w:val="00655D46"/>
    <w:rsid w:val="00655D9E"/>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956"/>
    <w:rsid w:val="0066398F"/>
    <w:rsid w:val="006639C8"/>
    <w:rsid w:val="00664921"/>
    <w:rsid w:val="00664DB6"/>
    <w:rsid w:val="00664F68"/>
    <w:rsid w:val="006650CD"/>
    <w:rsid w:val="006657D0"/>
    <w:rsid w:val="0066602A"/>
    <w:rsid w:val="0066663D"/>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243"/>
    <w:rsid w:val="0068043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44F2"/>
    <w:rsid w:val="00694EB2"/>
    <w:rsid w:val="006950B6"/>
    <w:rsid w:val="00695154"/>
    <w:rsid w:val="006957FF"/>
    <w:rsid w:val="006958A9"/>
    <w:rsid w:val="00695C0D"/>
    <w:rsid w:val="00695D0D"/>
    <w:rsid w:val="00695E8D"/>
    <w:rsid w:val="00695EED"/>
    <w:rsid w:val="00696260"/>
    <w:rsid w:val="0069645B"/>
    <w:rsid w:val="0069682C"/>
    <w:rsid w:val="00696F89"/>
    <w:rsid w:val="0069718D"/>
    <w:rsid w:val="00697261"/>
    <w:rsid w:val="00697849"/>
    <w:rsid w:val="00697BB4"/>
    <w:rsid w:val="00697C23"/>
    <w:rsid w:val="006A00F7"/>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149"/>
    <w:rsid w:val="006B31FC"/>
    <w:rsid w:val="006B3295"/>
    <w:rsid w:val="006B33E2"/>
    <w:rsid w:val="006B3967"/>
    <w:rsid w:val="006B3B04"/>
    <w:rsid w:val="006B3D64"/>
    <w:rsid w:val="006B4E0B"/>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20"/>
    <w:rsid w:val="006C18BC"/>
    <w:rsid w:val="006C19AD"/>
    <w:rsid w:val="006C23AB"/>
    <w:rsid w:val="006C2408"/>
    <w:rsid w:val="006C276A"/>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716C"/>
    <w:rsid w:val="006C7496"/>
    <w:rsid w:val="006C788B"/>
    <w:rsid w:val="006C7AFE"/>
    <w:rsid w:val="006D05BE"/>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7D0"/>
    <w:rsid w:val="006E0C33"/>
    <w:rsid w:val="006E0E97"/>
    <w:rsid w:val="006E0FD5"/>
    <w:rsid w:val="006E28E0"/>
    <w:rsid w:val="006E2D75"/>
    <w:rsid w:val="006E2F61"/>
    <w:rsid w:val="006E30FE"/>
    <w:rsid w:val="006E3710"/>
    <w:rsid w:val="006E383F"/>
    <w:rsid w:val="006E39D1"/>
    <w:rsid w:val="006E3E5C"/>
    <w:rsid w:val="006E412E"/>
    <w:rsid w:val="006E4268"/>
    <w:rsid w:val="006E4276"/>
    <w:rsid w:val="006E444E"/>
    <w:rsid w:val="006E47A6"/>
    <w:rsid w:val="006E4929"/>
    <w:rsid w:val="006E50DD"/>
    <w:rsid w:val="006E544B"/>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AE7"/>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AC3"/>
    <w:rsid w:val="00704646"/>
    <w:rsid w:val="0070477A"/>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E"/>
    <w:rsid w:val="00710F2C"/>
    <w:rsid w:val="00710FDB"/>
    <w:rsid w:val="00711759"/>
    <w:rsid w:val="0071188B"/>
    <w:rsid w:val="0071197F"/>
    <w:rsid w:val="00711B49"/>
    <w:rsid w:val="00711FBD"/>
    <w:rsid w:val="0071203A"/>
    <w:rsid w:val="00712C81"/>
    <w:rsid w:val="00713171"/>
    <w:rsid w:val="00713570"/>
    <w:rsid w:val="0071371F"/>
    <w:rsid w:val="00713767"/>
    <w:rsid w:val="00714047"/>
    <w:rsid w:val="00714ABC"/>
    <w:rsid w:val="00714B94"/>
    <w:rsid w:val="00714CD7"/>
    <w:rsid w:val="00715356"/>
    <w:rsid w:val="00715A0A"/>
    <w:rsid w:val="00715DE2"/>
    <w:rsid w:val="00715F8B"/>
    <w:rsid w:val="0071614B"/>
    <w:rsid w:val="0071667C"/>
    <w:rsid w:val="007168C1"/>
    <w:rsid w:val="00716A7B"/>
    <w:rsid w:val="00716D5D"/>
    <w:rsid w:val="0072007D"/>
    <w:rsid w:val="0072043F"/>
    <w:rsid w:val="00720969"/>
    <w:rsid w:val="00720E1E"/>
    <w:rsid w:val="00720EE3"/>
    <w:rsid w:val="007219A5"/>
    <w:rsid w:val="00721D10"/>
    <w:rsid w:val="00722FA8"/>
    <w:rsid w:val="007230FB"/>
    <w:rsid w:val="007232B8"/>
    <w:rsid w:val="007232E1"/>
    <w:rsid w:val="00723779"/>
    <w:rsid w:val="00723C62"/>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BCC"/>
    <w:rsid w:val="00743DDB"/>
    <w:rsid w:val="007442A2"/>
    <w:rsid w:val="0074467B"/>
    <w:rsid w:val="00744BA4"/>
    <w:rsid w:val="00744C69"/>
    <w:rsid w:val="00745AE2"/>
    <w:rsid w:val="00745C6F"/>
    <w:rsid w:val="00745C79"/>
    <w:rsid w:val="007463E3"/>
    <w:rsid w:val="00746718"/>
    <w:rsid w:val="00746844"/>
    <w:rsid w:val="0074684A"/>
    <w:rsid w:val="00746893"/>
    <w:rsid w:val="0074694D"/>
    <w:rsid w:val="00746C02"/>
    <w:rsid w:val="00746C1A"/>
    <w:rsid w:val="007470EA"/>
    <w:rsid w:val="007502C4"/>
    <w:rsid w:val="00750BFC"/>
    <w:rsid w:val="00750F63"/>
    <w:rsid w:val="007514C5"/>
    <w:rsid w:val="0075182E"/>
    <w:rsid w:val="00751A6F"/>
    <w:rsid w:val="00751D3F"/>
    <w:rsid w:val="00752698"/>
    <w:rsid w:val="007526D3"/>
    <w:rsid w:val="00752D97"/>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708"/>
    <w:rsid w:val="0076592E"/>
    <w:rsid w:val="00765B51"/>
    <w:rsid w:val="00765B79"/>
    <w:rsid w:val="00765D6C"/>
    <w:rsid w:val="00765F73"/>
    <w:rsid w:val="0076631E"/>
    <w:rsid w:val="0076775C"/>
    <w:rsid w:val="00770193"/>
    <w:rsid w:val="0077095F"/>
    <w:rsid w:val="0077099B"/>
    <w:rsid w:val="00770A8F"/>
    <w:rsid w:val="00770C0D"/>
    <w:rsid w:val="00771114"/>
    <w:rsid w:val="00772349"/>
    <w:rsid w:val="0077235F"/>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D5F"/>
    <w:rsid w:val="00784E08"/>
    <w:rsid w:val="00784EC5"/>
    <w:rsid w:val="0078518B"/>
    <w:rsid w:val="00785240"/>
    <w:rsid w:val="00785CE4"/>
    <w:rsid w:val="00785F77"/>
    <w:rsid w:val="0078626D"/>
    <w:rsid w:val="007865AE"/>
    <w:rsid w:val="00786B0B"/>
    <w:rsid w:val="007871E2"/>
    <w:rsid w:val="0078747F"/>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9CE"/>
    <w:rsid w:val="0079601B"/>
    <w:rsid w:val="007966CC"/>
    <w:rsid w:val="00796D57"/>
    <w:rsid w:val="00796EA5"/>
    <w:rsid w:val="0079747B"/>
    <w:rsid w:val="007974E0"/>
    <w:rsid w:val="00797B1A"/>
    <w:rsid w:val="00797C47"/>
    <w:rsid w:val="00797C70"/>
    <w:rsid w:val="007A0395"/>
    <w:rsid w:val="007A0755"/>
    <w:rsid w:val="007A0808"/>
    <w:rsid w:val="007A092A"/>
    <w:rsid w:val="007A1075"/>
    <w:rsid w:val="007A1D0E"/>
    <w:rsid w:val="007A1F05"/>
    <w:rsid w:val="007A2443"/>
    <w:rsid w:val="007A2897"/>
    <w:rsid w:val="007A2A52"/>
    <w:rsid w:val="007A30FE"/>
    <w:rsid w:val="007A32C7"/>
    <w:rsid w:val="007A3B2A"/>
    <w:rsid w:val="007A3C89"/>
    <w:rsid w:val="007A4185"/>
    <w:rsid w:val="007A48D5"/>
    <w:rsid w:val="007A4BED"/>
    <w:rsid w:val="007A4D66"/>
    <w:rsid w:val="007A4F0D"/>
    <w:rsid w:val="007A4FDD"/>
    <w:rsid w:val="007A548D"/>
    <w:rsid w:val="007A55C1"/>
    <w:rsid w:val="007A5B69"/>
    <w:rsid w:val="007A5DF6"/>
    <w:rsid w:val="007A5EC2"/>
    <w:rsid w:val="007A5F61"/>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55C"/>
    <w:rsid w:val="007B379B"/>
    <w:rsid w:val="007B3A65"/>
    <w:rsid w:val="007B4067"/>
    <w:rsid w:val="007B4087"/>
    <w:rsid w:val="007B4097"/>
    <w:rsid w:val="007B435A"/>
    <w:rsid w:val="007B48D8"/>
    <w:rsid w:val="007B4B62"/>
    <w:rsid w:val="007B4DEF"/>
    <w:rsid w:val="007B5201"/>
    <w:rsid w:val="007B5815"/>
    <w:rsid w:val="007B5D68"/>
    <w:rsid w:val="007B5F09"/>
    <w:rsid w:val="007B5F86"/>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3B0"/>
    <w:rsid w:val="007D4427"/>
    <w:rsid w:val="007D47A5"/>
    <w:rsid w:val="007D4A7E"/>
    <w:rsid w:val="007D4E3D"/>
    <w:rsid w:val="007D4F4D"/>
    <w:rsid w:val="007D5107"/>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AD2"/>
    <w:rsid w:val="00805C3A"/>
    <w:rsid w:val="00805C4A"/>
    <w:rsid w:val="00805CE0"/>
    <w:rsid w:val="008065E7"/>
    <w:rsid w:val="008077D0"/>
    <w:rsid w:val="00807D9F"/>
    <w:rsid w:val="0081060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54C"/>
    <w:rsid w:val="0081483E"/>
    <w:rsid w:val="00814CBC"/>
    <w:rsid w:val="00814CFF"/>
    <w:rsid w:val="00814DCE"/>
    <w:rsid w:val="008150A6"/>
    <w:rsid w:val="008154A9"/>
    <w:rsid w:val="008155CB"/>
    <w:rsid w:val="00815D1E"/>
    <w:rsid w:val="0081624A"/>
    <w:rsid w:val="008169D1"/>
    <w:rsid w:val="00816E4A"/>
    <w:rsid w:val="00817091"/>
    <w:rsid w:val="008172DB"/>
    <w:rsid w:val="0081733F"/>
    <w:rsid w:val="00817429"/>
    <w:rsid w:val="00817481"/>
    <w:rsid w:val="0082015C"/>
    <w:rsid w:val="00820C08"/>
    <w:rsid w:val="00820DDF"/>
    <w:rsid w:val="00821113"/>
    <w:rsid w:val="00821243"/>
    <w:rsid w:val="008218C0"/>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5A7"/>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679"/>
    <w:rsid w:val="00835FEE"/>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374"/>
    <w:rsid w:val="0084483D"/>
    <w:rsid w:val="00844F21"/>
    <w:rsid w:val="00844FD4"/>
    <w:rsid w:val="00845132"/>
    <w:rsid w:val="00845820"/>
    <w:rsid w:val="00845894"/>
    <w:rsid w:val="00845D72"/>
    <w:rsid w:val="008463BF"/>
    <w:rsid w:val="00846435"/>
    <w:rsid w:val="008464F4"/>
    <w:rsid w:val="0084662B"/>
    <w:rsid w:val="00846B53"/>
    <w:rsid w:val="00846D99"/>
    <w:rsid w:val="00846F5C"/>
    <w:rsid w:val="00847E0C"/>
    <w:rsid w:val="00847FB7"/>
    <w:rsid w:val="00850D59"/>
    <w:rsid w:val="00850E61"/>
    <w:rsid w:val="0085122A"/>
    <w:rsid w:val="008512AD"/>
    <w:rsid w:val="008516A6"/>
    <w:rsid w:val="008517FE"/>
    <w:rsid w:val="00851A8B"/>
    <w:rsid w:val="00851E06"/>
    <w:rsid w:val="008520B3"/>
    <w:rsid w:val="0085293D"/>
    <w:rsid w:val="00852A4F"/>
    <w:rsid w:val="00852CB3"/>
    <w:rsid w:val="0085319E"/>
    <w:rsid w:val="00853636"/>
    <w:rsid w:val="0085374F"/>
    <w:rsid w:val="00853A71"/>
    <w:rsid w:val="00853F6A"/>
    <w:rsid w:val="00854204"/>
    <w:rsid w:val="008542D2"/>
    <w:rsid w:val="0085449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B3"/>
    <w:rsid w:val="008600D2"/>
    <w:rsid w:val="008607B6"/>
    <w:rsid w:val="00860D20"/>
    <w:rsid w:val="00860F71"/>
    <w:rsid w:val="008610E2"/>
    <w:rsid w:val="008610E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9BD"/>
    <w:rsid w:val="00894A60"/>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BB3"/>
    <w:rsid w:val="008A0E91"/>
    <w:rsid w:val="008A1D4D"/>
    <w:rsid w:val="008A1F00"/>
    <w:rsid w:val="008A2060"/>
    <w:rsid w:val="008A23D2"/>
    <w:rsid w:val="008A26BC"/>
    <w:rsid w:val="008A34EF"/>
    <w:rsid w:val="008A3B07"/>
    <w:rsid w:val="008A3BFE"/>
    <w:rsid w:val="008A434E"/>
    <w:rsid w:val="008A437D"/>
    <w:rsid w:val="008A4731"/>
    <w:rsid w:val="008A4BAB"/>
    <w:rsid w:val="008A4E65"/>
    <w:rsid w:val="008A4F08"/>
    <w:rsid w:val="008A4F88"/>
    <w:rsid w:val="008A4FF1"/>
    <w:rsid w:val="008A5019"/>
    <w:rsid w:val="008A50B0"/>
    <w:rsid w:val="008A545B"/>
    <w:rsid w:val="008A5E5C"/>
    <w:rsid w:val="008A6361"/>
    <w:rsid w:val="008A63F6"/>
    <w:rsid w:val="008A655E"/>
    <w:rsid w:val="008A6E9F"/>
    <w:rsid w:val="008A7B2A"/>
    <w:rsid w:val="008A7CD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7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BB8"/>
    <w:rsid w:val="008C2CE0"/>
    <w:rsid w:val="008C3133"/>
    <w:rsid w:val="008C38BA"/>
    <w:rsid w:val="008C45A5"/>
    <w:rsid w:val="008C46AF"/>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F41"/>
    <w:rsid w:val="008D078A"/>
    <w:rsid w:val="008D0F7B"/>
    <w:rsid w:val="008D1579"/>
    <w:rsid w:val="008D177B"/>
    <w:rsid w:val="008D18F6"/>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74"/>
    <w:rsid w:val="008D6F06"/>
    <w:rsid w:val="008D7041"/>
    <w:rsid w:val="008D7107"/>
    <w:rsid w:val="008D74C0"/>
    <w:rsid w:val="008D760E"/>
    <w:rsid w:val="008D7A87"/>
    <w:rsid w:val="008D7EA5"/>
    <w:rsid w:val="008E00F3"/>
    <w:rsid w:val="008E010A"/>
    <w:rsid w:val="008E05A6"/>
    <w:rsid w:val="008E0860"/>
    <w:rsid w:val="008E0999"/>
    <w:rsid w:val="008E0A76"/>
    <w:rsid w:val="008E0C2E"/>
    <w:rsid w:val="008E1106"/>
    <w:rsid w:val="008E139A"/>
    <w:rsid w:val="008E19FC"/>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A5D"/>
    <w:rsid w:val="008F2AAE"/>
    <w:rsid w:val="008F2E8A"/>
    <w:rsid w:val="008F36E1"/>
    <w:rsid w:val="008F392A"/>
    <w:rsid w:val="008F39CF"/>
    <w:rsid w:val="008F470A"/>
    <w:rsid w:val="008F47C1"/>
    <w:rsid w:val="008F49D3"/>
    <w:rsid w:val="008F5284"/>
    <w:rsid w:val="008F5444"/>
    <w:rsid w:val="008F59F6"/>
    <w:rsid w:val="008F5CB3"/>
    <w:rsid w:val="008F5F1B"/>
    <w:rsid w:val="008F631C"/>
    <w:rsid w:val="008F63CF"/>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2D9"/>
    <w:rsid w:val="0091390B"/>
    <w:rsid w:val="009139E1"/>
    <w:rsid w:val="00913E3F"/>
    <w:rsid w:val="009145D9"/>
    <w:rsid w:val="0091520C"/>
    <w:rsid w:val="009157CA"/>
    <w:rsid w:val="009159DE"/>
    <w:rsid w:val="00915EB0"/>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3191"/>
    <w:rsid w:val="00933412"/>
    <w:rsid w:val="0093361B"/>
    <w:rsid w:val="00933817"/>
    <w:rsid w:val="00933B04"/>
    <w:rsid w:val="00933B59"/>
    <w:rsid w:val="00933EB5"/>
    <w:rsid w:val="0093410C"/>
    <w:rsid w:val="00934910"/>
    <w:rsid w:val="00934D15"/>
    <w:rsid w:val="00935427"/>
    <w:rsid w:val="00935708"/>
    <w:rsid w:val="00935A2A"/>
    <w:rsid w:val="0093618C"/>
    <w:rsid w:val="009361F0"/>
    <w:rsid w:val="0093629A"/>
    <w:rsid w:val="00936609"/>
    <w:rsid w:val="00936B18"/>
    <w:rsid w:val="00936BA9"/>
    <w:rsid w:val="00936ECC"/>
    <w:rsid w:val="00937A07"/>
    <w:rsid w:val="00937AEC"/>
    <w:rsid w:val="00937B65"/>
    <w:rsid w:val="00937EFA"/>
    <w:rsid w:val="0094039A"/>
    <w:rsid w:val="00940832"/>
    <w:rsid w:val="00941B9C"/>
    <w:rsid w:val="00941EE9"/>
    <w:rsid w:val="00941FD4"/>
    <w:rsid w:val="00942080"/>
    <w:rsid w:val="009424B5"/>
    <w:rsid w:val="009428CB"/>
    <w:rsid w:val="009429F9"/>
    <w:rsid w:val="00942D0A"/>
    <w:rsid w:val="00942F2B"/>
    <w:rsid w:val="0094331B"/>
    <w:rsid w:val="009434D2"/>
    <w:rsid w:val="00944213"/>
    <w:rsid w:val="0094424C"/>
    <w:rsid w:val="00944AE6"/>
    <w:rsid w:val="00945534"/>
    <w:rsid w:val="00945618"/>
    <w:rsid w:val="00945ED9"/>
    <w:rsid w:val="00945F69"/>
    <w:rsid w:val="009464A5"/>
    <w:rsid w:val="00946597"/>
    <w:rsid w:val="00946963"/>
    <w:rsid w:val="00946D26"/>
    <w:rsid w:val="009472E6"/>
    <w:rsid w:val="00947D8B"/>
    <w:rsid w:val="00947DAC"/>
    <w:rsid w:val="00947E1D"/>
    <w:rsid w:val="00947E46"/>
    <w:rsid w:val="00950188"/>
    <w:rsid w:val="009506C6"/>
    <w:rsid w:val="009506E1"/>
    <w:rsid w:val="00950C19"/>
    <w:rsid w:val="00950E1F"/>
    <w:rsid w:val="00950FB7"/>
    <w:rsid w:val="009511D2"/>
    <w:rsid w:val="00951315"/>
    <w:rsid w:val="0095146E"/>
    <w:rsid w:val="00951FA8"/>
    <w:rsid w:val="00952395"/>
    <w:rsid w:val="009523FE"/>
    <w:rsid w:val="009526B4"/>
    <w:rsid w:val="00952A34"/>
    <w:rsid w:val="00952AA5"/>
    <w:rsid w:val="00952F8C"/>
    <w:rsid w:val="00953115"/>
    <w:rsid w:val="009537C6"/>
    <w:rsid w:val="00953B02"/>
    <w:rsid w:val="00953D80"/>
    <w:rsid w:val="0095402D"/>
    <w:rsid w:val="00954133"/>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9E5"/>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7130"/>
    <w:rsid w:val="009974FD"/>
    <w:rsid w:val="009A0010"/>
    <w:rsid w:val="009A0031"/>
    <w:rsid w:val="009A0058"/>
    <w:rsid w:val="009A0C64"/>
    <w:rsid w:val="009A13B4"/>
    <w:rsid w:val="009A175A"/>
    <w:rsid w:val="009A19E3"/>
    <w:rsid w:val="009A19E7"/>
    <w:rsid w:val="009A1A98"/>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B2"/>
    <w:rsid w:val="009A6560"/>
    <w:rsid w:val="009A6C63"/>
    <w:rsid w:val="009A725F"/>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D07"/>
    <w:rsid w:val="009C0E89"/>
    <w:rsid w:val="009C12D4"/>
    <w:rsid w:val="009C183A"/>
    <w:rsid w:val="009C25BE"/>
    <w:rsid w:val="009C3421"/>
    <w:rsid w:val="009C3993"/>
    <w:rsid w:val="009C3FA5"/>
    <w:rsid w:val="009C3FA6"/>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54A"/>
    <w:rsid w:val="009E7563"/>
    <w:rsid w:val="009E7C2F"/>
    <w:rsid w:val="009F05FC"/>
    <w:rsid w:val="009F0660"/>
    <w:rsid w:val="009F1461"/>
    <w:rsid w:val="009F14F7"/>
    <w:rsid w:val="009F1CEB"/>
    <w:rsid w:val="009F38BB"/>
    <w:rsid w:val="009F3CC9"/>
    <w:rsid w:val="009F4062"/>
    <w:rsid w:val="009F4618"/>
    <w:rsid w:val="009F466E"/>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6CF"/>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58E"/>
    <w:rsid w:val="00A36858"/>
    <w:rsid w:val="00A368D6"/>
    <w:rsid w:val="00A36DCD"/>
    <w:rsid w:val="00A373B9"/>
    <w:rsid w:val="00A375BA"/>
    <w:rsid w:val="00A3765F"/>
    <w:rsid w:val="00A37B50"/>
    <w:rsid w:val="00A37EEA"/>
    <w:rsid w:val="00A402FD"/>
    <w:rsid w:val="00A4094F"/>
    <w:rsid w:val="00A40D12"/>
    <w:rsid w:val="00A41003"/>
    <w:rsid w:val="00A412C8"/>
    <w:rsid w:val="00A414AF"/>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3DB"/>
    <w:rsid w:val="00A47A0E"/>
    <w:rsid w:val="00A47B76"/>
    <w:rsid w:val="00A5031D"/>
    <w:rsid w:val="00A505AD"/>
    <w:rsid w:val="00A50741"/>
    <w:rsid w:val="00A50869"/>
    <w:rsid w:val="00A50ED9"/>
    <w:rsid w:val="00A51252"/>
    <w:rsid w:val="00A51812"/>
    <w:rsid w:val="00A51955"/>
    <w:rsid w:val="00A51C78"/>
    <w:rsid w:val="00A51DA3"/>
    <w:rsid w:val="00A522B9"/>
    <w:rsid w:val="00A52388"/>
    <w:rsid w:val="00A5261C"/>
    <w:rsid w:val="00A5262A"/>
    <w:rsid w:val="00A528E3"/>
    <w:rsid w:val="00A53339"/>
    <w:rsid w:val="00A53485"/>
    <w:rsid w:val="00A534D2"/>
    <w:rsid w:val="00A5395D"/>
    <w:rsid w:val="00A54157"/>
    <w:rsid w:val="00A543C0"/>
    <w:rsid w:val="00A54947"/>
    <w:rsid w:val="00A54A62"/>
    <w:rsid w:val="00A54E0D"/>
    <w:rsid w:val="00A5511A"/>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FA4"/>
    <w:rsid w:val="00A637DC"/>
    <w:rsid w:val="00A6414F"/>
    <w:rsid w:val="00A644CA"/>
    <w:rsid w:val="00A64DF7"/>
    <w:rsid w:val="00A64EB7"/>
    <w:rsid w:val="00A65001"/>
    <w:rsid w:val="00A651CA"/>
    <w:rsid w:val="00A65484"/>
    <w:rsid w:val="00A656AE"/>
    <w:rsid w:val="00A657CB"/>
    <w:rsid w:val="00A66070"/>
    <w:rsid w:val="00A6639C"/>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76C"/>
    <w:rsid w:val="00A80A56"/>
    <w:rsid w:val="00A81312"/>
    <w:rsid w:val="00A81A65"/>
    <w:rsid w:val="00A81B5A"/>
    <w:rsid w:val="00A82EC6"/>
    <w:rsid w:val="00A838C2"/>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3DE1"/>
    <w:rsid w:val="00AA4306"/>
    <w:rsid w:val="00AA43C4"/>
    <w:rsid w:val="00AA4441"/>
    <w:rsid w:val="00AA4E7F"/>
    <w:rsid w:val="00AA50A7"/>
    <w:rsid w:val="00AA54DD"/>
    <w:rsid w:val="00AA5683"/>
    <w:rsid w:val="00AA5CB3"/>
    <w:rsid w:val="00AA6029"/>
    <w:rsid w:val="00AA60DF"/>
    <w:rsid w:val="00AA63D1"/>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D5"/>
    <w:rsid w:val="00AC3154"/>
    <w:rsid w:val="00AC366A"/>
    <w:rsid w:val="00AC3890"/>
    <w:rsid w:val="00AC3B45"/>
    <w:rsid w:val="00AC4160"/>
    <w:rsid w:val="00AC4D80"/>
    <w:rsid w:val="00AC566F"/>
    <w:rsid w:val="00AC5785"/>
    <w:rsid w:val="00AC5AF5"/>
    <w:rsid w:val="00AC5C05"/>
    <w:rsid w:val="00AC5E49"/>
    <w:rsid w:val="00AC62B7"/>
    <w:rsid w:val="00AC66EE"/>
    <w:rsid w:val="00AC6874"/>
    <w:rsid w:val="00AC6E86"/>
    <w:rsid w:val="00AC7092"/>
    <w:rsid w:val="00AC709B"/>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67F"/>
    <w:rsid w:val="00AE2805"/>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4CA"/>
    <w:rsid w:val="00AF0998"/>
    <w:rsid w:val="00AF0D2E"/>
    <w:rsid w:val="00AF0F4A"/>
    <w:rsid w:val="00AF16B3"/>
    <w:rsid w:val="00AF1EC0"/>
    <w:rsid w:val="00AF1F1D"/>
    <w:rsid w:val="00AF1F57"/>
    <w:rsid w:val="00AF2D6E"/>
    <w:rsid w:val="00AF3370"/>
    <w:rsid w:val="00AF368A"/>
    <w:rsid w:val="00AF3824"/>
    <w:rsid w:val="00AF44D1"/>
    <w:rsid w:val="00AF4D8B"/>
    <w:rsid w:val="00AF4E62"/>
    <w:rsid w:val="00AF5769"/>
    <w:rsid w:val="00AF5810"/>
    <w:rsid w:val="00AF58B0"/>
    <w:rsid w:val="00AF599B"/>
    <w:rsid w:val="00AF5C2C"/>
    <w:rsid w:val="00AF60E5"/>
    <w:rsid w:val="00AF620E"/>
    <w:rsid w:val="00AF6634"/>
    <w:rsid w:val="00AF6B35"/>
    <w:rsid w:val="00AF6C63"/>
    <w:rsid w:val="00AF6C7B"/>
    <w:rsid w:val="00AF721F"/>
    <w:rsid w:val="00AF738F"/>
    <w:rsid w:val="00AF7AA4"/>
    <w:rsid w:val="00AF7EF2"/>
    <w:rsid w:val="00B00C32"/>
    <w:rsid w:val="00B00D0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99D"/>
    <w:rsid w:val="00B20A43"/>
    <w:rsid w:val="00B20FE1"/>
    <w:rsid w:val="00B211F0"/>
    <w:rsid w:val="00B21ABE"/>
    <w:rsid w:val="00B21C14"/>
    <w:rsid w:val="00B21E77"/>
    <w:rsid w:val="00B220F4"/>
    <w:rsid w:val="00B221AE"/>
    <w:rsid w:val="00B22911"/>
    <w:rsid w:val="00B23018"/>
    <w:rsid w:val="00B23845"/>
    <w:rsid w:val="00B23D8F"/>
    <w:rsid w:val="00B2403B"/>
    <w:rsid w:val="00B2430C"/>
    <w:rsid w:val="00B2450C"/>
    <w:rsid w:val="00B248E8"/>
    <w:rsid w:val="00B24C51"/>
    <w:rsid w:val="00B25441"/>
    <w:rsid w:val="00B2552B"/>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E1D"/>
    <w:rsid w:val="00B43E1F"/>
    <w:rsid w:val="00B441B3"/>
    <w:rsid w:val="00B441C7"/>
    <w:rsid w:val="00B4464C"/>
    <w:rsid w:val="00B449B5"/>
    <w:rsid w:val="00B44D7B"/>
    <w:rsid w:val="00B44F6C"/>
    <w:rsid w:val="00B45D3E"/>
    <w:rsid w:val="00B46662"/>
    <w:rsid w:val="00B46687"/>
    <w:rsid w:val="00B4689E"/>
    <w:rsid w:val="00B469A2"/>
    <w:rsid w:val="00B46F68"/>
    <w:rsid w:val="00B470CC"/>
    <w:rsid w:val="00B474D5"/>
    <w:rsid w:val="00B47547"/>
    <w:rsid w:val="00B479F0"/>
    <w:rsid w:val="00B47A33"/>
    <w:rsid w:val="00B47D47"/>
    <w:rsid w:val="00B47DA9"/>
    <w:rsid w:val="00B47FFE"/>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94F"/>
    <w:rsid w:val="00B53B2E"/>
    <w:rsid w:val="00B53FD2"/>
    <w:rsid w:val="00B54178"/>
    <w:rsid w:val="00B54309"/>
    <w:rsid w:val="00B543F4"/>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C2B"/>
    <w:rsid w:val="00B61D47"/>
    <w:rsid w:val="00B624F0"/>
    <w:rsid w:val="00B62707"/>
    <w:rsid w:val="00B6295C"/>
    <w:rsid w:val="00B62DB4"/>
    <w:rsid w:val="00B62E86"/>
    <w:rsid w:val="00B63204"/>
    <w:rsid w:val="00B63A9F"/>
    <w:rsid w:val="00B63FFC"/>
    <w:rsid w:val="00B64528"/>
    <w:rsid w:val="00B64B01"/>
    <w:rsid w:val="00B6516C"/>
    <w:rsid w:val="00B6535D"/>
    <w:rsid w:val="00B65680"/>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960"/>
    <w:rsid w:val="00B7509E"/>
    <w:rsid w:val="00B75286"/>
    <w:rsid w:val="00B75B60"/>
    <w:rsid w:val="00B75B90"/>
    <w:rsid w:val="00B76108"/>
    <w:rsid w:val="00B76387"/>
    <w:rsid w:val="00B765F0"/>
    <w:rsid w:val="00B76A2F"/>
    <w:rsid w:val="00B76A42"/>
    <w:rsid w:val="00B77B0D"/>
    <w:rsid w:val="00B8045C"/>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564"/>
    <w:rsid w:val="00B93CB1"/>
    <w:rsid w:val="00B9400F"/>
    <w:rsid w:val="00B9428B"/>
    <w:rsid w:val="00B94663"/>
    <w:rsid w:val="00B95517"/>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0E9E"/>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DD8"/>
    <w:rsid w:val="00BC6F45"/>
    <w:rsid w:val="00BC700C"/>
    <w:rsid w:val="00BC7433"/>
    <w:rsid w:val="00BC7E13"/>
    <w:rsid w:val="00BC7F8F"/>
    <w:rsid w:val="00BD0154"/>
    <w:rsid w:val="00BD03AE"/>
    <w:rsid w:val="00BD054E"/>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AA"/>
    <w:rsid w:val="00BD5D86"/>
    <w:rsid w:val="00BD5E0F"/>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4EF"/>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139"/>
    <w:rsid w:val="00C05FD0"/>
    <w:rsid w:val="00C0697D"/>
    <w:rsid w:val="00C0699B"/>
    <w:rsid w:val="00C06A27"/>
    <w:rsid w:val="00C06D80"/>
    <w:rsid w:val="00C0723E"/>
    <w:rsid w:val="00C07517"/>
    <w:rsid w:val="00C076DC"/>
    <w:rsid w:val="00C102CD"/>
    <w:rsid w:val="00C104D3"/>
    <w:rsid w:val="00C106A1"/>
    <w:rsid w:val="00C1092C"/>
    <w:rsid w:val="00C109AE"/>
    <w:rsid w:val="00C10BAD"/>
    <w:rsid w:val="00C10DBA"/>
    <w:rsid w:val="00C10EE5"/>
    <w:rsid w:val="00C11202"/>
    <w:rsid w:val="00C113E4"/>
    <w:rsid w:val="00C1143A"/>
    <w:rsid w:val="00C116A2"/>
    <w:rsid w:val="00C11729"/>
    <w:rsid w:val="00C11FB9"/>
    <w:rsid w:val="00C120A7"/>
    <w:rsid w:val="00C12177"/>
    <w:rsid w:val="00C128AB"/>
    <w:rsid w:val="00C12DA6"/>
    <w:rsid w:val="00C1314C"/>
    <w:rsid w:val="00C13753"/>
    <w:rsid w:val="00C13845"/>
    <w:rsid w:val="00C144AF"/>
    <w:rsid w:val="00C14DAE"/>
    <w:rsid w:val="00C14E5E"/>
    <w:rsid w:val="00C15153"/>
    <w:rsid w:val="00C152F6"/>
    <w:rsid w:val="00C155EB"/>
    <w:rsid w:val="00C158CB"/>
    <w:rsid w:val="00C15CCE"/>
    <w:rsid w:val="00C1660B"/>
    <w:rsid w:val="00C16A18"/>
    <w:rsid w:val="00C16F8A"/>
    <w:rsid w:val="00C174B0"/>
    <w:rsid w:val="00C175B2"/>
    <w:rsid w:val="00C177E3"/>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AA"/>
    <w:rsid w:val="00C35A1D"/>
    <w:rsid w:val="00C35CDD"/>
    <w:rsid w:val="00C36017"/>
    <w:rsid w:val="00C36349"/>
    <w:rsid w:val="00C363C1"/>
    <w:rsid w:val="00C36ADB"/>
    <w:rsid w:val="00C374F9"/>
    <w:rsid w:val="00C37A32"/>
    <w:rsid w:val="00C37E06"/>
    <w:rsid w:val="00C404D9"/>
    <w:rsid w:val="00C40748"/>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955"/>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67B29"/>
    <w:rsid w:val="00C70106"/>
    <w:rsid w:val="00C702C0"/>
    <w:rsid w:val="00C702C5"/>
    <w:rsid w:val="00C70B49"/>
    <w:rsid w:val="00C70C4E"/>
    <w:rsid w:val="00C7100C"/>
    <w:rsid w:val="00C71168"/>
    <w:rsid w:val="00C7186E"/>
    <w:rsid w:val="00C72742"/>
    <w:rsid w:val="00C72CF6"/>
    <w:rsid w:val="00C72F1C"/>
    <w:rsid w:val="00C730A9"/>
    <w:rsid w:val="00C73466"/>
    <w:rsid w:val="00C73A18"/>
    <w:rsid w:val="00C73B9D"/>
    <w:rsid w:val="00C741D8"/>
    <w:rsid w:val="00C74747"/>
    <w:rsid w:val="00C74A28"/>
    <w:rsid w:val="00C7557C"/>
    <w:rsid w:val="00C75834"/>
    <w:rsid w:val="00C75A20"/>
    <w:rsid w:val="00C75F1E"/>
    <w:rsid w:val="00C7620B"/>
    <w:rsid w:val="00C76212"/>
    <w:rsid w:val="00C764DB"/>
    <w:rsid w:val="00C767EA"/>
    <w:rsid w:val="00C77537"/>
    <w:rsid w:val="00C7788D"/>
    <w:rsid w:val="00C779BA"/>
    <w:rsid w:val="00C77C34"/>
    <w:rsid w:val="00C77CF3"/>
    <w:rsid w:val="00C77ED1"/>
    <w:rsid w:val="00C8000F"/>
    <w:rsid w:val="00C80706"/>
    <w:rsid w:val="00C8098A"/>
    <w:rsid w:val="00C80CE0"/>
    <w:rsid w:val="00C80EB4"/>
    <w:rsid w:val="00C80F02"/>
    <w:rsid w:val="00C812A3"/>
    <w:rsid w:val="00C818ED"/>
    <w:rsid w:val="00C81AE8"/>
    <w:rsid w:val="00C81EBC"/>
    <w:rsid w:val="00C824E6"/>
    <w:rsid w:val="00C8269A"/>
    <w:rsid w:val="00C82E13"/>
    <w:rsid w:val="00C83595"/>
    <w:rsid w:val="00C835AE"/>
    <w:rsid w:val="00C8400A"/>
    <w:rsid w:val="00C84878"/>
    <w:rsid w:val="00C84E99"/>
    <w:rsid w:val="00C84F7E"/>
    <w:rsid w:val="00C851DA"/>
    <w:rsid w:val="00C85705"/>
    <w:rsid w:val="00C858CC"/>
    <w:rsid w:val="00C85C19"/>
    <w:rsid w:val="00C85F00"/>
    <w:rsid w:val="00C86052"/>
    <w:rsid w:val="00C860BF"/>
    <w:rsid w:val="00C86235"/>
    <w:rsid w:val="00C8697C"/>
    <w:rsid w:val="00C8720A"/>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44"/>
    <w:rsid w:val="00CA3789"/>
    <w:rsid w:val="00CA37D9"/>
    <w:rsid w:val="00CA3912"/>
    <w:rsid w:val="00CA3B48"/>
    <w:rsid w:val="00CA3D39"/>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F8"/>
    <w:rsid w:val="00CD6D36"/>
    <w:rsid w:val="00CD74F2"/>
    <w:rsid w:val="00CD778D"/>
    <w:rsid w:val="00CD78A6"/>
    <w:rsid w:val="00CD7DF2"/>
    <w:rsid w:val="00CD7EB9"/>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F4"/>
    <w:rsid w:val="00CE6097"/>
    <w:rsid w:val="00CE6ADA"/>
    <w:rsid w:val="00CE6C71"/>
    <w:rsid w:val="00CE740E"/>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2535"/>
    <w:rsid w:val="00CF2B3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5209"/>
    <w:rsid w:val="00D25EB9"/>
    <w:rsid w:val="00D25F44"/>
    <w:rsid w:val="00D25F79"/>
    <w:rsid w:val="00D26618"/>
    <w:rsid w:val="00D26676"/>
    <w:rsid w:val="00D266D5"/>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3786"/>
    <w:rsid w:val="00D543AD"/>
    <w:rsid w:val="00D544B9"/>
    <w:rsid w:val="00D5484D"/>
    <w:rsid w:val="00D54869"/>
    <w:rsid w:val="00D5500C"/>
    <w:rsid w:val="00D556EC"/>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269"/>
    <w:rsid w:val="00D61312"/>
    <w:rsid w:val="00D614B3"/>
    <w:rsid w:val="00D6152E"/>
    <w:rsid w:val="00D61BA0"/>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61EA"/>
    <w:rsid w:val="00D664E4"/>
    <w:rsid w:val="00D66558"/>
    <w:rsid w:val="00D66BE5"/>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C5D"/>
    <w:rsid w:val="00D75173"/>
    <w:rsid w:val="00D752B0"/>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4124"/>
    <w:rsid w:val="00D8412F"/>
    <w:rsid w:val="00D84852"/>
    <w:rsid w:val="00D84AD3"/>
    <w:rsid w:val="00D84F7E"/>
    <w:rsid w:val="00D85223"/>
    <w:rsid w:val="00D852D1"/>
    <w:rsid w:val="00D85440"/>
    <w:rsid w:val="00D855B3"/>
    <w:rsid w:val="00D855FC"/>
    <w:rsid w:val="00D8560C"/>
    <w:rsid w:val="00D85CCF"/>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B02"/>
    <w:rsid w:val="00D90D05"/>
    <w:rsid w:val="00D91440"/>
    <w:rsid w:val="00D91CBE"/>
    <w:rsid w:val="00D91D86"/>
    <w:rsid w:val="00D91F3D"/>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85D"/>
    <w:rsid w:val="00D96A48"/>
    <w:rsid w:val="00D96EE5"/>
    <w:rsid w:val="00D9727B"/>
    <w:rsid w:val="00D97C8A"/>
    <w:rsid w:val="00D97DD5"/>
    <w:rsid w:val="00DA0686"/>
    <w:rsid w:val="00DA09AF"/>
    <w:rsid w:val="00DA0B13"/>
    <w:rsid w:val="00DA11F6"/>
    <w:rsid w:val="00DA13C6"/>
    <w:rsid w:val="00DA1584"/>
    <w:rsid w:val="00DA26C4"/>
    <w:rsid w:val="00DA3629"/>
    <w:rsid w:val="00DA36A7"/>
    <w:rsid w:val="00DA39A1"/>
    <w:rsid w:val="00DA39FF"/>
    <w:rsid w:val="00DA3B13"/>
    <w:rsid w:val="00DA3B73"/>
    <w:rsid w:val="00DA4007"/>
    <w:rsid w:val="00DA415A"/>
    <w:rsid w:val="00DA43CC"/>
    <w:rsid w:val="00DA44B5"/>
    <w:rsid w:val="00DA46DC"/>
    <w:rsid w:val="00DA475D"/>
    <w:rsid w:val="00DA4C72"/>
    <w:rsid w:val="00DA523F"/>
    <w:rsid w:val="00DA5572"/>
    <w:rsid w:val="00DA58D5"/>
    <w:rsid w:val="00DA5B3E"/>
    <w:rsid w:val="00DA5EDA"/>
    <w:rsid w:val="00DA6189"/>
    <w:rsid w:val="00DA626E"/>
    <w:rsid w:val="00DA68C7"/>
    <w:rsid w:val="00DA6E15"/>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39A"/>
    <w:rsid w:val="00DC1EE9"/>
    <w:rsid w:val="00DC23DE"/>
    <w:rsid w:val="00DC27F4"/>
    <w:rsid w:val="00DC28CB"/>
    <w:rsid w:val="00DC28DD"/>
    <w:rsid w:val="00DC349B"/>
    <w:rsid w:val="00DC3807"/>
    <w:rsid w:val="00DC3C20"/>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F07"/>
    <w:rsid w:val="00DE3F4E"/>
    <w:rsid w:val="00DE3F98"/>
    <w:rsid w:val="00DE415B"/>
    <w:rsid w:val="00DE44E0"/>
    <w:rsid w:val="00DE4639"/>
    <w:rsid w:val="00DE4756"/>
    <w:rsid w:val="00DE4EFB"/>
    <w:rsid w:val="00DE54B0"/>
    <w:rsid w:val="00DE59ED"/>
    <w:rsid w:val="00DE5B0E"/>
    <w:rsid w:val="00DE5BB5"/>
    <w:rsid w:val="00DE5BE3"/>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DF78C9"/>
    <w:rsid w:val="00E00B17"/>
    <w:rsid w:val="00E00E51"/>
    <w:rsid w:val="00E0146E"/>
    <w:rsid w:val="00E01589"/>
    <w:rsid w:val="00E01B75"/>
    <w:rsid w:val="00E01FDF"/>
    <w:rsid w:val="00E022A8"/>
    <w:rsid w:val="00E02DB8"/>
    <w:rsid w:val="00E03011"/>
    <w:rsid w:val="00E0318F"/>
    <w:rsid w:val="00E0320C"/>
    <w:rsid w:val="00E0329B"/>
    <w:rsid w:val="00E03722"/>
    <w:rsid w:val="00E0374A"/>
    <w:rsid w:val="00E03B7D"/>
    <w:rsid w:val="00E04019"/>
    <w:rsid w:val="00E047D7"/>
    <w:rsid w:val="00E04A84"/>
    <w:rsid w:val="00E04AB1"/>
    <w:rsid w:val="00E04B8E"/>
    <w:rsid w:val="00E04E16"/>
    <w:rsid w:val="00E051E5"/>
    <w:rsid w:val="00E055EB"/>
    <w:rsid w:val="00E05721"/>
    <w:rsid w:val="00E05ABA"/>
    <w:rsid w:val="00E05E5C"/>
    <w:rsid w:val="00E05EED"/>
    <w:rsid w:val="00E061A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489"/>
    <w:rsid w:val="00E12923"/>
    <w:rsid w:val="00E13612"/>
    <w:rsid w:val="00E136A4"/>
    <w:rsid w:val="00E13B62"/>
    <w:rsid w:val="00E13D95"/>
    <w:rsid w:val="00E13F09"/>
    <w:rsid w:val="00E1483D"/>
    <w:rsid w:val="00E14A52"/>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4A6D"/>
    <w:rsid w:val="00E24C0A"/>
    <w:rsid w:val="00E250F0"/>
    <w:rsid w:val="00E2529C"/>
    <w:rsid w:val="00E2533C"/>
    <w:rsid w:val="00E2540C"/>
    <w:rsid w:val="00E25636"/>
    <w:rsid w:val="00E257D9"/>
    <w:rsid w:val="00E25D25"/>
    <w:rsid w:val="00E25E69"/>
    <w:rsid w:val="00E2666D"/>
    <w:rsid w:val="00E267E7"/>
    <w:rsid w:val="00E26957"/>
    <w:rsid w:val="00E26B70"/>
    <w:rsid w:val="00E26BAB"/>
    <w:rsid w:val="00E26F3D"/>
    <w:rsid w:val="00E276D4"/>
    <w:rsid w:val="00E27702"/>
    <w:rsid w:val="00E27D98"/>
    <w:rsid w:val="00E30140"/>
    <w:rsid w:val="00E301AC"/>
    <w:rsid w:val="00E301BB"/>
    <w:rsid w:val="00E30470"/>
    <w:rsid w:val="00E30F1B"/>
    <w:rsid w:val="00E30F6D"/>
    <w:rsid w:val="00E30F7A"/>
    <w:rsid w:val="00E311E6"/>
    <w:rsid w:val="00E3192F"/>
    <w:rsid w:val="00E31A97"/>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1F0"/>
    <w:rsid w:val="00E60FC9"/>
    <w:rsid w:val="00E6126A"/>
    <w:rsid w:val="00E616EA"/>
    <w:rsid w:val="00E61B36"/>
    <w:rsid w:val="00E6205D"/>
    <w:rsid w:val="00E62514"/>
    <w:rsid w:val="00E62828"/>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7D"/>
    <w:rsid w:val="00E822B1"/>
    <w:rsid w:val="00E823D7"/>
    <w:rsid w:val="00E82FC9"/>
    <w:rsid w:val="00E832EC"/>
    <w:rsid w:val="00E839CD"/>
    <w:rsid w:val="00E83A1C"/>
    <w:rsid w:val="00E83BB2"/>
    <w:rsid w:val="00E83F22"/>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65F"/>
    <w:rsid w:val="00E947F5"/>
    <w:rsid w:val="00E94E16"/>
    <w:rsid w:val="00E95C11"/>
    <w:rsid w:val="00E9646E"/>
    <w:rsid w:val="00E96B9E"/>
    <w:rsid w:val="00E97257"/>
    <w:rsid w:val="00E97E9B"/>
    <w:rsid w:val="00EA0254"/>
    <w:rsid w:val="00EA0578"/>
    <w:rsid w:val="00EA0DB2"/>
    <w:rsid w:val="00EA0FAA"/>
    <w:rsid w:val="00EA1139"/>
    <w:rsid w:val="00EA11FB"/>
    <w:rsid w:val="00EA1794"/>
    <w:rsid w:val="00EA1BA4"/>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76B"/>
    <w:rsid w:val="00ED3EC7"/>
    <w:rsid w:val="00ED4085"/>
    <w:rsid w:val="00ED42AA"/>
    <w:rsid w:val="00ED4619"/>
    <w:rsid w:val="00ED483A"/>
    <w:rsid w:val="00ED4B37"/>
    <w:rsid w:val="00ED4D5E"/>
    <w:rsid w:val="00ED599A"/>
    <w:rsid w:val="00ED5B7E"/>
    <w:rsid w:val="00ED6327"/>
    <w:rsid w:val="00ED795E"/>
    <w:rsid w:val="00EE08F6"/>
    <w:rsid w:val="00EE0F86"/>
    <w:rsid w:val="00EE1609"/>
    <w:rsid w:val="00EE1966"/>
    <w:rsid w:val="00EE1B3B"/>
    <w:rsid w:val="00EE1D76"/>
    <w:rsid w:val="00EE1F1E"/>
    <w:rsid w:val="00EE20F8"/>
    <w:rsid w:val="00EE283B"/>
    <w:rsid w:val="00EE287F"/>
    <w:rsid w:val="00EE3282"/>
    <w:rsid w:val="00EE32B4"/>
    <w:rsid w:val="00EE32E5"/>
    <w:rsid w:val="00EE366A"/>
    <w:rsid w:val="00EE3B33"/>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431"/>
    <w:rsid w:val="00F04731"/>
    <w:rsid w:val="00F04B2A"/>
    <w:rsid w:val="00F050C8"/>
    <w:rsid w:val="00F05A60"/>
    <w:rsid w:val="00F060F3"/>
    <w:rsid w:val="00F06533"/>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C91"/>
    <w:rsid w:val="00F20F72"/>
    <w:rsid w:val="00F21014"/>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15F"/>
    <w:rsid w:val="00F301AE"/>
    <w:rsid w:val="00F303E0"/>
    <w:rsid w:val="00F3045F"/>
    <w:rsid w:val="00F30BED"/>
    <w:rsid w:val="00F30CD1"/>
    <w:rsid w:val="00F30DE1"/>
    <w:rsid w:val="00F30F72"/>
    <w:rsid w:val="00F311E7"/>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6C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99D"/>
    <w:rsid w:val="00F74C42"/>
    <w:rsid w:val="00F751F6"/>
    <w:rsid w:val="00F759DF"/>
    <w:rsid w:val="00F75A8D"/>
    <w:rsid w:val="00F75BE9"/>
    <w:rsid w:val="00F75DB0"/>
    <w:rsid w:val="00F75DD6"/>
    <w:rsid w:val="00F76258"/>
    <w:rsid w:val="00F76624"/>
    <w:rsid w:val="00F76935"/>
    <w:rsid w:val="00F769ED"/>
    <w:rsid w:val="00F773C9"/>
    <w:rsid w:val="00F7747E"/>
    <w:rsid w:val="00F77545"/>
    <w:rsid w:val="00F776C1"/>
    <w:rsid w:val="00F777DC"/>
    <w:rsid w:val="00F77A72"/>
    <w:rsid w:val="00F77FF3"/>
    <w:rsid w:val="00F8037C"/>
    <w:rsid w:val="00F81020"/>
    <w:rsid w:val="00F817A3"/>
    <w:rsid w:val="00F820A6"/>
    <w:rsid w:val="00F820B6"/>
    <w:rsid w:val="00F822D9"/>
    <w:rsid w:val="00F8244F"/>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373"/>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F85"/>
    <w:rsid w:val="00FA1FB4"/>
    <w:rsid w:val="00FA21EC"/>
    <w:rsid w:val="00FA22FA"/>
    <w:rsid w:val="00FA270A"/>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EB"/>
    <w:rsid w:val="00FD3AAC"/>
    <w:rsid w:val="00FD3DF3"/>
    <w:rsid w:val="00FD3EBB"/>
    <w:rsid w:val="00FD4214"/>
    <w:rsid w:val="00FD4223"/>
    <w:rsid w:val="00FD42C9"/>
    <w:rsid w:val="00FD42E7"/>
    <w:rsid w:val="00FD441F"/>
    <w:rsid w:val="00FD4C0E"/>
    <w:rsid w:val="00FD4F03"/>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14A"/>
    <w:rsid w:val="00FE7B01"/>
    <w:rsid w:val="00FE7B48"/>
    <w:rsid w:val="00FE7E23"/>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15:chartTrackingRefBased/>
  <w15:docId w15:val="{7C791A32-65A6-4CC6-B6DF-8C629D13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3FCED-8AE6-44A1-82C2-F09FAB08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6</TotalTime>
  <Pages>7</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Montira, Sirirak</cp:lastModifiedBy>
  <cp:revision>6</cp:revision>
  <cp:lastPrinted>2021-02-19T14:48:00Z</cp:lastPrinted>
  <dcterms:created xsi:type="dcterms:W3CDTF">2021-02-19T17:22:00Z</dcterms:created>
  <dcterms:modified xsi:type="dcterms:W3CDTF">2021-02-19T18:12:00Z</dcterms:modified>
</cp:coreProperties>
</file>