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2AFEF" w14:textId="77777777" w:rsidR="00EA6304" w:rsidRPr="00156756" w:rsidRDefault="0019406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_GoBack"/>
      <w:bookmarkEnd w:id="0"/>
      <w:r w:rsidRPr="00156756">
        <w:rPr>
          <w:rFonts w:asciiTheme="majorBidi" w:hAnsiTheme="majorBidi" w:cstheme="majorBidi"/>
        </w:rPr>
        <w:tab/>
      </w:r>
    </w:p>
    <w:p w14:paraId="3F243EA3" w14:textId="77777777" w:rsidR="00583C1C" w:rsidRPr="00156756" w:rsidRDefault="00583C1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C83D2BF" w14:textId="77777777" w:rsidR="00EA6304" w:rsidRPr="00156756" w:rsidRDefault="00EA63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838D9EF" w14:textId="77777777" w:rsidR="00EA6304" w:rsidRPr="00156756" w:rsidRDefault="00EA63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80D52B5" w14:textId="77777777" w:rsidR="00EA6304" w:rsidRPr="00156756" w:rsidRDefault="00EA63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22ABC07" w14:textId="77777777" w:rsidR="00EA6304" w:rsidRPr="00156756" w:rsidRDefault="00EA63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C7C1CF5" w14:textId="77777777" w:rsidR="00EA6304" w:rsidRPr="00156756" w:rsidRDefault="002150F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156756">
        <w:rPr>
          <w:rFonts w:asciiTheme="majorBidi" w:hAnsiTheme="majorBidi" w:cstheme="majorBidi"/>
        </w:rPr>
        <w:tab/>
      </w:r>
      <w:r w:rsidRPr="00156756">
        <w:rPr>
          <w:rFonts w:asciiTheme="majorBidi" w:hAnsiTheme="majorBidi" w:cstheme="majorBidi"/>
        </w:rPr>
        <w:tab/>
      </w:r>
    </w:p>
    <w:p w14:paraId="106F9044" w14:textId="77777777" w:rsidR="008F2E5A" w:rsidRPr="00156756" w:rsidRDefault="008F2E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2FE2917" w14:textId="77777777" w:rsidR="00EA6304" w:rsidRPr="00156756" w:rsidRDefault="00EA63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B7B2D87" w14:textId="77777777" w:rsidR="00EA6304" w:rsidRPr="00156756" w:rsidRDefault="00EA63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8E432D" w14:textId="77777777" w:rsidR="00EA6304" w:rsidRPr="00156756" w:rsidRDefault="00EA63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FB3D27D" w14:textId="77777777" w:rsidR="00CA76C3" w:rsidRPr="00156756" w:rsidRDefault="00CA76C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1" w:name="Start"/>
      <w:bookmarkEnd w:id="1"/>
    </w:p>
    <w:p w14:paraId="109EE7A5" w14:textId="77777777" w:rsidR="00CA76C3" w:rsidRPr="00156756" w:rsidRDefault="00CA76C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6151BF2" w14:textId="77777777" w:rsidR="00987679" w:rsidRDefault="00327BB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ubTitle"/>
      <w:r w:rsidRPr="00156756">
        <w:rPr>
          <w:rFonts w:asciiTheme="majorBidi" w:hAnsiTheme="majorBidi" w:cstheme="majorBidi"/>
          <w:b/>
          <w:bCs/>
          <w:sz w:val="52"/>
          <w:szCs w:val="52"/>
        </w:rPr>
        <w:t xml:space="preserve">       </w:t>
      </w:r>
    </w:p>
    <w:p w14:paraId="39A4D945" w14:textId="77777777" w:rsidR="00987679" w:rsidRDefault="009876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F2005C" w14:textId="77777777" w:rsidR="00987679" w:rsidRDefault="009876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B295D70" w14:textId="043009BB" w:rsidR="00CA76C3" w:rsidRPr="008A3328" w:rsidRDefault="000F1C0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A3328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8A3328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A3328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2"/>
    <w:p w14:paraId="3CF269E1" w14:textId="77777777" w:rsidR="00B63EA7" w:rsidRPr="008A3328" w:rsidRDefault="00847B70" w:rsidP="004955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</w:rPr>
        <w:tab/>
      </w:r>
    </w:p>
    <w:p w14:paraId="3AD4AE90" w14:textId="09F2F6E2" w:rsidR="00B63EA7" w:rsidRPr="008A3328" w:rsidRDefault="00B63EA7" w:rsidP="004955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A33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8123A" w:rsidRPr="008A33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172F1" w:rsidRPr="008A332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8123A" w:rsidRPr="008A33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8123A" w:rsidRPr="008A33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2172F1" w:rsidRPr="008A3328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0C398B47" w14:textId="77777777" w:rsidR="00B63EA7" w:rsidRPr="008A3328" w:rsidRDefault="00B63EA7" w:rsidP="004955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A33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A0E8C7" w14:textId="77777777" w:rsidR="00B63EA7" w:rsidRPr="008A3328" w:rsidRDefault="00B63EA7" w:rsidP="004955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A33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C8123A" w:rsidRPr="008A33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8A33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60EE6CC" w14:textId="77777777" w:rsidR="00CA76C3" w:rsidRPr="008A3328" w:rsidRDefault="00CA76C3" w:rsidP="004955CE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B8E50A" w14:textId="77777777" w:rsidR="00CA76C3" w:rsidRPr="008A3328" w:rsidRDefault="00CA76C3" w:rsidP="004955CE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37B507" w14:textId="77777777" w:rsidR="00CA76C3" w:rsidRPr="008A3328" w:rsidRDefault="00CA76C3" w:rsidP="004955CE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3"/>
    </w:p>
    <w:p w14:paraId="1828CC40" w14:textId="77777777" w:rsidR="007C2D59" w:rsidRPr="008A3328" w:rsidRDefault="007C2D5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0306CB8" w14:textId="77777777" w:rsidR="00AD40D4" w:rsidRPr="008A3328" w:rsidRDefault="00AD40D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C7B4E6" w14:textId="77777777" w:rsidR="00AD40D4" w:rsidRPr="008A3328" w:rsidRDefault="00AD40D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4739E50" w14:textId="77777777" w:rsidR="00AD40D4" w:rsidRPr="008A3328" w:rsidRDefault="00AD40D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D40D4" w:rsidRPr="008A3328" w:rsidSect="002063BA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75" w:footer="274" w:gutter="0"/>
          <w:pgNumType w:start="1"/>
          <w:cols w:space="720"/>
          <w:titlePg/>
          <w:docGrid w:linePitch="245"/>
        </w:sectPr>
      </w:pPr>
    </w:p>
    <w:p w14:paraId="428D5D32" w14:textId="77777777" w:rsidR="00CA76C3" w:rsidRPr="008A3328" w:rsidRDefault="00CA76C3" w:rsidP="004955CE">
      <w:pPr>
        <w:tabs>
          <w:tab w:val="left" w:pos="864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443D23DA" w14:textId="77777777" w:rsidR="00CA76C3" w:rsidRPr="008A3328" w:rsidRDefault="00CA76C3" w:rsidP="004955C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895301E" w14:textId="77777777" w:rsidR="00CA76C3" w:rsidRPr="008A3328" w:rsidRDefault="00CA76C3" w:rsidP="004955C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0E63EB82" w14:textId="77777777" w:rsidR="00CA76C3" w:rsidRPr="008A3328" w:rsidRDefault="00CA76C3" w:rsidP="004955C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A4E9067" w14:textId="77777777" w:rsidR="00C562FA" w:rsidRPr="008A3328" w:rsidRDefault="00C562FA" w:rsidP="004955C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97B3F0" w14:textId="77777777" w:rsidR="00972EB0" w:rsidRPr="008A3328" w:rsidRDefault="00972EB0" w:rsidP="004955C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DEBD46" w14:textId="77777777" w:rsidR="00972EB0" w:rsidRPr="008A3328" w:rsidRDefault="00972EB0" w:rsidP="004955C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102461" w14:textId="77777777" w:rsidR="0009267B" w:rsidRPr="008A3328" w:rsidRDefault="0009267B" w:rsidP="004955CE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A332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C8123A" w:rsidRPr="008A3328"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8A332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8A3328" w:rsidRDefault="00C4592A" w:rsidP="004955CE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DA8F34B" w14:textId="77777777" w:rsidR="0009267B" w:rsidRPr="008A3328" w:rsidRDefault="00782C95" w:rsidP="004955CE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A3328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0F1C0A" w:rsidRPr="008A3328">
        <w:rPr>
          <w:rFonts w:ascii="Angsana New" w:hAnsi="Angsana New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658A7071" w14:textId="77777777" w:rsidR="00BC7CF8" w:rsidRPr="008A3328" w:rsidRDefault="00BC7CF8" w:rsidP="004955C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0883FC" w14:textId="77777777" w:rsidR="00C8123A" w:rsidRPr="008A3328" w:rsidRDefault="00C8123A" w:rsidP="004955CE">
      <w:pPr>
        <w:spacing w:line="240" w:lineRule="auto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8A3328">
        <w:rPr>
          <w:rFonts w:ascii="Angsana New" w:eastAsia="Calibri" w:hAnsi="Angsana New"/>
          <w:i/>
          <w:iCs/>
          <w:sz w:val="28"/>
          <w:szCs w:val="28"/>
          <w:cs/>
        </w:rPr>
        <w:t>ความเห็น</w:t>
      </w:r>
    </w:p>
    <w:p w14:paraId="60BC015C" w14:textId="77777777" w:rsidR="00C8123A" w:rsidRPr="008A3328" w:rsidRDefault="00C8123A" w:rsidP="004955CE">
      <w:pPr>
        <w:spacing w:line="240" w:lineRule="auto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278D03B6" w14:textId="1CF21E14" w:rsidR="00C8123A" w:rsidRPr="008A3328" w:rsidRDefault="00B1562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</w:t>
      </w:r>
      <w:r w:rsidR="00C8123A" w:rsidRPr="008A3328">
        <w:rPr>
          <w:rFonts w:ascii="Angsana New" w:eastAsia="Calibri" w:hAnsi="Angsana New"/>
          <w:sz w:val="28"/>
          <w:szCs w:val="28"/>
          <w:cs/>
        </w:rPr>
        <w:t xml:space="preserve">ของบริษัท </w:t>
      </w:r>
      <w:r w:rsidR="00C8123A" w:rsidRPr="008A3328">
        <w:rPr>
          <w:rFonts w:ascii="Angsana New" w:hAnsi="Angsana New"/>
          <w:sz w:val="28"/>
          <w:szCs w:val="28"/>
          <w:cs/>
        </w:rPr>
        <w:t>วินท์คอม เทคโนโลยี จำกัด (มหาชน)</w:t>
      </w:r>
      <w:r w:rsidR="00C8123A" w:rsidRPr="008A332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>และ</w:t>
      </w:r>
      <w:r w:rsidR="0039461F" w:rsidRPr="008A3328">
        <w:rPr>
          <w:rFonts w:ascii="Angsana New" w:hAnsi="Angsana New"/>
          <w:sz w:val="28"/>
          <w:szCs w:val="28"/>
        </w:rPr>
        <w:br/>
      </w:r>
      <w:r w:rsidR="00C8123A" w:rsidRPr="008A3328">
        <w:rPr>
          <w:rFonts w:ascii="Angsana New" w:hAnsi="Angsana New"/>
          <w:sz w:val="28"/>
          <w:szCs w:val="28"/>
          <w:cs/>
        </w:rPr>
        <w:t>บริษัทย่อย (กลุ่มบริษัท)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>และของเฉพาะบริษัท วินท์คอม เทคโนโลยี จำกัด (มหาชน)</w:t>
      </w:r>
      <w:r w:rsidR="00C8123A" w:rsidRPr="008A332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 xml:space="preserve">(บริษัท) ตามลำดับ </w:t>
      </w:r>
      <w:r w:rsidR="00C8123A" w:rsidRPr="008A3328">
        <w:rPr>
          <w:rFonts w:ascii="Angsana New" w:eastAsia="Calibri" w:hAnsi="Angsana New"/>
          <w:sz w:val="28"/>
          <w:szCs w:val="28"/>
          <w:cs/>
        </w:rPr>
        <w:t>ซึ่งประกอบด้วย</w:t>
      </w:r>
      <w:r w:rsidR="0039461F" w:rsidRPr="008A3328">
        <w:rPr>
          <w:rFonts w:ascii="Angsana New" w:eastAsia="Calibri" w:hAnsi="Angsana New"/>
          <w:sz w:val="28"/>
          <w:szCs w:val="28"/>
        </w:rPr>
        <w:br/>
      </w:r>
      <w:r w:rsidR="00C8123A" w:rsidRPr="008A3328">
        <w:rPr>
          <w:rFonts w:ascii="Angsana New" w:eastAsia="Calibri" w:hAnsi="Angsana New"/>
          <w:sz w:val="28"/>
          <w:szCs w:val="28"/>
          <w:cs/>
        </w:rPr>
        <w:t>งบแสดงฐานะการเงิน</w:t>
      </w:r>
      <w:r w:rsidR="00C8123A" w:rsidRPr="008A3328">
        <w:rPr>
          <w:rFonts w:ascii="Angsana New" w:hAnsi="Angsana New"/>
          <w:sz w:val="28"/>
          <w:szCs w:val="28"/>
          <w:cs/>
        </w:rPr>
        <w:t>รวมและงบแสดงฐานะการเงินเฉพาะกิจการ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>ณ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 xml:space="preserve">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>ธันวาคม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39461F" w:rsidRPr="008A3328">
        <w:rPr>
          <w:rFonts w:ascii="Angsana New" w:hAnsi="Angsana New"/>
          <w:sz w:val="28"/>
          <w:szCs w:val="28"/>
        </w:rPr>
        <w:br/>
      </w:r>
      <w:r w:rsidR="00C8123A" w:rsidRPr="008A3328">
        <w:rPr>
          <w:rFonts w:ascii="Angsana New" w:hAnsi="Angsana New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C8123A" w:rsidRPr="008A3328">
        <w:rPr>
          <w:rFonts w:ascii="Angsana New" w:hAnsi="Angsana New"/>
          <w:sz w:val="28"/>
          <w:szCs w:val="28"/>
        </w:rPr>
        <w:t xml:space="preserve"> </w:t>
      </w:r>
      <w:r w:rsidR="00C8123A" w:rsidRPr="008A3328">
        <w:rPr>
          <w:rFonts w:ascii="Angsana New" w:hAnsi="Angsana New"/>
          <w:sz w:val="28"/>
          <w:szCs w:val="28"/>
          <w:cs/>
        </w:rPr>
        <w:t>สำหรับปีสิ้นสุดวันเดียวกัน รวมถึง</w:t>
      </w:r>
      <w:r w:rsidR="00C8123A" w:rsidRPr="008A3328">
        <w:rPr>
          <w:rFonts w:ascii="Angsana New" w:eastAsia="Calibri" w:hAnsi="Angsana New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="00C8123A" w:rsidRPr="008A3328">
        <w:rPr>
          <w:rFonts w:ascii="Angsana New" w:hAnsi="Angsana New"/>
          <w:sz w:val="28"/>
          <w:szCs w:val="28"/>
          <w:cs/>
        </w:rPr>
        <w:t>ญและเรื่องอื่น ๆ</w:t>
      </w:r>
    </w:p>
    <w:p w14:paraId="67D41610" w14:textId="77777777" w:rsidR="00117797" w:rsidRPr="008A3328" w:rsidRDefault="0011779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E5F3F73" w14:textId="244E573E" w:rsidR="00C8123A" w:rsidRPr="008A3328" w:rsidRDefault="00C8123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39461F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ของกลุ่มบริษัทและบริษัท ตามลำดับ ณ</w:t>
      </w:r>
      <w:r w:rsidR="006E31A7" w:rsidRPr="008A3328">
        <w:rPr>
          <w:rFonts w:ascii="Angsana New" w:hAnsi="Angsana New"/>
          <w:sz w:val="28"/>
          <w:szCs w:val="28"/>
        </w:rPr>
        <w:t xml:space="preserve"> </w:t>
      </w:r>
      <w:r w:rsidR="006E31A7" w:rsidRPr="008A332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6E31A7" w:rsidRPr="008A3328">
        <w:rPr>
          <w:rFonts w:ascii="Angsana New" w:hAnsi="Angsana New"/>
          <w:sz w:val="28"/>
          <w:szCs w:val="28"/>
        </w:rPr>
        <w:t xml:space="preserve"> </w:t>
      </w:r>
      <w:r w:rsidR="006E31A7" w:rsidRPr="008A332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39461F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ตามมาตรฐานการรายงานทางการเงิน</w:t>
      </w:r>
    </w:p>
    <w:p w14:paraId="3711FE3D" w14:textId="77777777" w:rsidR="00C8123A" w:rsidRPr="008A3328" w:rsidRDefault="00C8123A" w:rsidP="004955C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8532D5F" w14:textId="77777777" w:rsidR="00C8123A" w:rsidRPr="008A3328" w:rsidRDefault="00C8123A" w:rsidP="004955CE">
      <w:pPr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8A3328">
        <w:rPr>
          <w:rFonts w:ascii="Angsana New" w:eastAsia="Calibri" w:hAnsi="Angsana New"/>
          <w:i/>
          <w:iCs/>
          <w:sz w:val="28"/>
          <w:szCs w:val="28"/>
          <w:cs/>
        </w:rPr>
        <w:t>เกณฑ์ในการแสดงความเห็น</w:t>
      </w:r>
    </w:p>
    <w:p w14:paraId="3A006CBB" w14:textId="77777777" w:rsidR="00C8123A" w:rsidRPr="008A3328" w:rsidRDefault="00C8123A" w:rsidP="004955CE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3D5805E5" w14:textId="526CF1A5" w:rsidR="00C8123A" w:rsidRPr="008A3328" w:rsidRDefault="00C8123A" w:rsidP="004955CE">
      <w:pPr>
        <w:jc w:val="thaiDistribute"/>
        <w:rPr>
          <w:rFonts w:ascii="Angsana New" w:eastAsia="Calibri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8A3328">
        <w:rPr>
          <w:rFonts w:ascii="Angsana New" w:eastAsia="Calibri" w:hAnsi="Angsana New"/>
          <w:sz w:val="28"/>
          <w:szCs w:val="28"/>
          <w:cs/>
        </w:rPr>
        <w:t>วรรค</w:t>
      </w:r>
      <w:r w:rsidR="0039461F" w:rsidRPr="008A3328">
        <w:rPr>
          <w:rFonts w:ascii="Angsana New" w:eastAsia="Calibri" w:hAnsi="Angsana New"/>
          <w:sz w:val="28"/>
          <w:szCs w:val="28"/>
        </w:rPr>
        <w:t xml:space="preserve"> </w:t>
      </w:r>
      <w:r w:rsidRPr="008A3328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8A3328">
        <w:rPr>
          <w:rFonts w:ascii="Angsana New" w:eastAsia="Calibri" w:hAnsi="Angsana New"/>
          <w:sz w:val="28"/>
          <w:szCs w:val="28"/>
        </w:rPr>
        <w:t xml:space="preserve"> </w:t>
      </w:r>
      <w:r w:rsidRPr="008A3328">
        <w:rPr>
          <w:rFonts w:ascii="Angsana New" w:eastAsia="Calibri" w:hAnsi="Angsana New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2063BA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ด้านจรรยาบรรณอื่น</w:t>
      </w:r>
      <w:r w:rsidRPr="008A3328">
        <w:rPr>
          <w:rFonts w:ascii="Angsana New" w:eastAsia="Calibri" w:hAnsi="Angsana New"/>
          <w:sz w:val="28"/>
          <w:szCs w:val="28"/>
        </w:rPr>
        <w:t xml:space="preserve"> </w:t>
      </w:r>
      <w:r w:rsidRPr="008A3328">
        <w:rPr>
          <w:rFonts w:ascii="Angsana New" w:eastAsia="Calibri" w:hAnsi="Angsana New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E6F25D" w14:textId="77777777" w:rsidR="00B1562F" w:rsidRPr="008A3328" w:rsidRDefault="00B1562F" w:rsidP="004955C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AECC143" w14:textId="77777777" w:rsidR="008D4311" w:rsidRPr="008A3328" w:rsidRDefault="008D4311" w:rsidP="004955C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EFB56" w14:textId="77777777" w:rsidR="008D4311" w:rsidRPr="008A3328" w:rsidRDefault="008D4311" w:rsidP="004955C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E794EE" w14:textId="77777777" w:rsidR="00853990" w:rsidRPr="008A3328" w:rsidRDefault="0085399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51DF0DA4" w14:textId="77777777" w:rsidR="00853990" w:rsidRPr="008A3328" w:rsidRDefault="00853990" w:rsidP="004955C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892C85" w14:textId="44497A21" w:rsidR="00587494" w:rsidRPr="008A3328" w:rsidRDefault="00587494" w:rsidP="004955CE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เรื่องสำคัญในการตรวจสอบ</w:t>
      </w:r>
    </w:p>
    <w:p w14:paraId="157DC1B0" w14:textId="77777777" w:rsidR="00587494" w:rsidRPr="008A3328" w:rsidRDefault="00587494" w:rsidP="004955CE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47C2879" w14:textId="793DA843" w:rsidR="00587494" w:rsidRPr="008A3328" w:rsidRDefault="00587494" w:rsidP="004955CE">
      <w:pPr>
        <w:jc w:val="thaiDistribute"/>
        <w:rPr>
          <w:rFonts w:ascii="Angsana New" w:eastAsia="Calibri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A332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>สำหรับงวด</w:t>
      </w:r>
      <w:r w:rsidRPr="008A3328">
        <w:rPr>
          <w:rFonts w:ascii="Angsana New" w:eastAsia="Calibri" w:hAnsi="Angsana New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="0039461F" w:rsidRPr="008A3328">
        <w:rPr>
          <w:rFonts w:ascii="Angsana New" w:eastAsia="Calibri" w:hAnsi="Angsana New"/>
          <w:spacing w:val="16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การตรวจสอบงบการเงิน</w:t>
      </w:r>
      <w:r w:rsidRPr="008A332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>โดยรวมและในการแสดงความเห็นของ</w:t>
      </w:r>
      <w:r w:rsidRPr="008A3328">
        <w:rPr>
          <w:rFonts w:ascii="Angsana New" w:hAnsi="Angsana New"/>
          <w:sz w:val="28"/>
          <w:szCs w:val="28"/>
          <w:cs/>
        </w:rPr>
        <w:t>ข้าพเจ้า</w:t>
      </w:r>
      <w:r w:rsidRPr="008A3328">
        <w:rPr>
          <w:rFonts w:ascii="Angsana New" w:eastAsia="Calibri" w:hAnsi="Angsana New"/>
          <w:sz w:val="28"/>
          <w:szCs w:val="28"/>
          <w:cs/>
        </w:rPr>
        <w:t xml:space="preserve"> ทั้งนี้</w:t>
      </w:r>
      <w:r w:rsidRPr="008A3328">
        <w:rPr>
          <w:rFonts w:ascii="Angsana New" w:hAnsi="Angsana New"/>
          <w:sz w:val="28"/>
          <w:szCs w:val="28"/>
          <w:cs/>
        </w:rPr>
        <w:t>ข้าพเจ้า</w:t>
      </w:r>
      <w:r w:rsidRPr="008A3328">
        <w:rPr>
          <w:rFonts w:ascii="Angsana New" w:eastAsia="Calibri" w:hAnsi="Angsana New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7A2971E3" w14:textId="77777777" w:rsidR="00587494" w:rsidRPr="008A3328" w:rsidRDefault="00587494" w:rsidP="004955CE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01FC4" w:rsidRPr="008A3328" w14:paraId="2F808F4D" w14:textId="77777777" w:rsidTr="00601FC4">
        <w:tc>
          <w:tcPr>
            <w:tcW w:w="9468" w:type="dxa"/>
            <w:gridSpan w:val="2"/>
            <w:shd w:val="clear" w:color="auto" w:fill="auto"/>
          </w:tcPr>
          <w:p w14:paraId="2478206C" w14:textId="77777777" w:rsidR="00601FC4" w:rsidRPr="008A3328" w:rsidRDefault="00601FC4" w:rsidP="00601F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iCs/>
                <w:sz w:val="28"/>
                <w:szCs w:val="28"/>
                <w:cs/>
              </w:rPr>
              <w:t>การรับรู้รายได้</w:t>
            </w:r>
            <w:r w:rsidRPr="008A3328">
              <w:rPr>
                <w:rFonts w:ascii="Angsana New" w:hAnsi="Angsana New" w:hint="cs"/>
                <w:iCs/>
                <w:sz w:val="28"/>
                <w:szCs w:val="28"/>
                <w:cs/>
              </w:rPr>
              <w:t>ตามสัญญา</w:t>
            </w:r>
          </w:p>
        </w:tc>
      </w:tr>
      <w:tr w:rsidR="00601FC4" w:rsidRPr="008A3328" w14:paraId="743B0967" w14:textId="77777777" w:rsidTr="00601FC4">
        <w:tc>
          <w:tcPr>
            <w:tcW w:w="9468" w:type="dxa"/>
            <w:gridSpan w:val="2"/>
            <w:shd w:val="clear" w:color="auto" w:fill="auto"/>
          </w:tcPr>
          <w:p w14:paraId="72063C0F" w14:textId="13313ED7" w:rsidR="00601FC4" w:rsidRPr="008A3328" w:rsidRDefault="00601FC4" w:rsidP="00601F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ต)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601FC4" w:rsidRPr="008A3328" w14:paraId="366BD18B" w14:textId="77777777" w:rsidTr="00601FC4">
        <w:trPr>
          <w:trHeight w:val="58"/>
        </w:trPr>
        <w:tc>
          <w:tcPr>
            <w:tcW w:w="4675" w:type="dxa"/>
            <w:shd w:val="clear" w:color="auto" w:fill="auto"/>
          </w:tcPr>
          <w:p w14:paraId="17E49B4C" w14:textId="77777777" w:rsidR="00601FC4" w:rsidRPr="008A3328" w:rsidRDefault="00601FC4" w:rsidP="00601F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38267539" w14:textId="77777777" w:rsidR="00601FC4" w:rsidRPr="008A3328" w:rsidRDefault="00601FC4" w:rsidP="00601F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8A3328" w14:paraId="053A886B" w14:textId="77777777" w:rsidTr="00601FC4">
        <w:tc>
          <w:tcPr>
            <w:tcW w:w="4675" w:type="dxa"/>
            <w:shd w:val="clear" w:color="auto" w:fill="auto"/>
          </w:tcPr>
          <w:p w14:paraId="6152800F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3507B2FD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การรับรู้รายได้ของกลุ่มบริษัทมีความซับซ้อนเนื่องจากบริษัทมีสัญญากับลูกค้าจำนวนมาก ซึ่งมีบางสัญญาที่เกี่ยวข้องกับสัญญาที่มีหลาย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โดยรวมการขายสินค้า การให้บริการ และการให้บริการหลังการขาย (รายได้จากการบริการบำรุงรักษา) การ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ปันส่วนราคาของรายการให้กับภาระที่ต้องปฏิบัติที่รวมอยู่ในสัญญา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036A7133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  <w:p w14:paraId="25856A7A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ข้าพเจ้าให้ความสนใจในเรื่องการรับรู้รายได้ที่เกี่ยวข้องกับการใช้วิจารณญาณที่สำคัญของผู้บริหารในการพิจารณาถึงสัญญาที่มีหลาย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ภาระที่ต้องปฏิบัติ 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การพิจารณาถึงเกณฑ์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</w:rPr>
              <w:br/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การปันส่วน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ราคา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ตาม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เกณฑ์ของราคาขายแบบเอกเทศของสินค้าหรือบริการ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การคำนวณการปันส่วน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ราคา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ของสัญญาที่มีหล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ายภาระที่ต้องปฏิบัติ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0A527F99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9F5C9AE" w14:textId="77777777" w:rsidR="00601FC4" w:rsidRPr="008A3328" w:rsidRDefault="00601FC4" w:rsidP="00601F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3328">
              <w:rPr>
                <w:rFonts w:ascii="Angsana New" w:eastAsia="Calibri" w:hAnsi="Angsana New" w:cs="Angsana New"/>
                <w:sz w:val="28"/>
                <w:szCs w:val="28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793" w:type="dxa"/>
            <w:shd w:val="clear" w:color="auto" w:fill="auto"/>
          </w:tcPr>
          <w:p w14:paraId="0546DB6D" w14:textId="77777777" w:rsidR="00601FC4" w:rsidRPr="008A3328" w:rsidRDefault="00601FC4" w:rsidP="00601FC4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0A5C9574" w14:textId="77777777" w:rsidR="00601FC4" w:rsidRPr="008A3328" w:rsidRDefault="00601FC4" w:rsidP="00601FC4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CDE471A" w14:textId="77777777" w:rsidR="00601FC4" w:rsidRPr="008A3328" w:rsidRDefault="00601FC4" w:rsidP="00601FC4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165A809F" w14:textId="77777777" w:rsidR="00601FC4" w:rsidRPr="008A3328" w:rsidRDefault="00601FC4" w:rsidP="00601FC4">
            <w:pPr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ำความเข้าใจและการประเมินการออกแบบการควบคุมภายในและการนำมาปฏิบัติใช้ของการควบคุมภายในที่เกี่ยวข้องกับการรับรู้รายได้ของสัญญาที่มีหลาย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ซึ่งได้แก่ การตรวจทานของฝ่ายจัดการสำหรับสัญญาที่มีหลาย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การพิจารณามูลค่า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ราคาขายแบบเอกเทศ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การคำนวณการปันส่วน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290514E0" w14:textId="77777777" w:rsidR="00601FC4" w:rsidRPr="008A3328" w:rsidRDefault="00601FC4" w:rsidP="00601F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42FEA94B" w14:textId="77777777" w:rsidR="00601FC4" w:rsidRPr="008A3328" w:rsidRDefault="00601FC4" w:rsidP="00601FC4">
            <w:pPr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>สุ่มทดสอบการควบคุมภายในที่เกี่ยวข้องกับการรับรู้รายได้ของสัญญาที่มีหลาย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รวมถึงการสุ่มทดสอบความเหมาะสมของ</w:t>
            </w:r>
            <w:r w:rsidRPr="008A3328">
              <w:rPr>
                <w:rFonts w:ascii="Angsana New" w:eastAsia="Calibri" w:hAnsi="Angsana New" w:hint="cs"/>
                <w:sz w:val="28"/>
                <w:szCs w:val="28"/>
                <w:cs/>
              </w:rPr>
              <w:t>ราคาขายแบบเอกเทศ</w:t>
            </w: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>ที่ใช้เป็นเกณฑ์ในการปันส่วนกับเอกสารที่เกี่ยวข้อง</w:t>
            </w:r>
            <w:r w:rsidRPr="008A332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3EB18CDF" w14:textId="77777777" w:rsidR="00601FC4" w:rsidRPr="008A3328" w:rsidRDefault="00601FC4" w:rsidP="00601FC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14:paraId="3C760CB2" w14:textId="77777777" w:rsidR="00601FC4" w:rsidRPr="008A3328" w:rsidRDefault="00601FC4" w:rsidP="00601FC4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>อ่านเงื่อนไขที่สำคัญของสัญญา ทดสอบการแยก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>ที่เกี่ยวข้อง และการคำนวณการปันส่วน</w:t>
            </w:r>
            <w:r w:rsidRPr="008A3328">
              <w:rPr>
                <w:rFonts w:ascii="Angsana New" w:eastAsia="Calibri" w:hAnsi="Angsana New"/>
                <w:sz w:val="28"/>
                <w:szCs w:val="28"/>
                <w:rtl/>
                <w:cs/>
              </w:rPr>
              <w:t xml:space="preserve"> </w:t>
            </w: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>โดยการสุ่มตัวอย่าง</w:t>
            </w:r>
          </w:p>
          <w:p w14:paraId="17D1DFA9" w14:textId="77777777" w:rsidR="00601FC4" w:rsidRPr="008A3328" w:rsidRDefault="00601FC4" w:rsidP="00601FC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14:paraId="697E0573" w14:textId="77777777" w:rsidR="00601FC4" w:rsidRPr="008A3328" w:rsidRDefault="00601FC4" w:rsidP="00601FC4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2A3E951" w14:textId="77777777" w:rsidR="00601FC4" w:rsidRPr="008A3328" w:rsidRDefault="00601FC4" w:rsidP="00601FC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319028FE" w14:textId="77777777" w:rsidR="00601FC4" w:rsidRPr="008A3328" w:rsidRDefault="00601FC4" w:rsidP="00601F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173FD" w14:textId="77777777" w:rsidR="00601FC4" w:rsidRPr="008A3328" w:rsidRDefault="00601FC4" w:rsidP="00601F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4B70F9" w14:textId="77777777" w:rsidR="00601FC4" w:rsidRPr="008A3328" w:rsidRDefault="00601FC4" w:rsidP="00601F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39E5E9" w14:textId="77777777" w:rsidR="00601FC4" w:rsidRPr="008A3328" w:rsidRDefault="00601FC4" w:rsidP="00601F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360A3D" w14:textId="77777777" w:rsidR="00601FC4" w:rsidRPr="008A3328" w:rsidRDefault="00601FC4" w:rsidP="00601F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33A3E5" w14:textId="77777777" w:rsidR="00601FC4" w:rsidRPr="008A3328" w:rsidRDefault="00601FC4" w:rsidP="00601FC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36AF2" w14:textId="77777777" w:rsidR="00601FC4" w:rsidRPr="008A3328" w:rsidRDefault="00601FC4" w:rsidP="00601FC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4770"/>
      </w:tblGrid>
      <w:tr w:rsidR="00601FC4" w:rsidRPr="008A3328" w14:paraId="7BB565F5" w14:textId="77777777" w:rsidTr="002063BA">
        <w:tc>
          <w:tcPr>
            <w:tcW w:w="9355" w:type="dxa"/>
            <w:gridSpan w:val="2"/>
            <w:shd w:val="clear" w:color="auto" w:fill="auto"/>
            <w:vAlign w:val="center"/>
          </w:tcPr>
          <w:p w14:paraId="75CAAF56" w14:textId="6904C3A1" w:rsidR="00601FC4" w:rsidRPr="008A3328" w:rsidRDefault="00601FC4" w:rsidP="00601FC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การ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ด้อยค่าของค่าความนิยม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601FC4" w:rsidRPr="008A3328" w14:paraId="444E9662" w14:textId="77777777" w:rsidTr="002063BA">
        <w:tc>
          <w:tcPr>
            <w:tcW w:w="9355" w:type="dxa"/>
            <w:gridSpan w:val="2"/>
            <w:shd w:val="clear" w:color="auto" w:fill="auto"/>
            <w:vAlign w:val="center"/>
          </w:tcPr>
          <w:p w14:paraId="7915619C" w14:textId="3E6027B9" w:rsidR="00601FC4" w:rsidRPr="008A3328" w:rsidRDefault="00601FC4" w:rsidP="00601F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F428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2814">
              <w:rPr>
                <w:rFonts w:ascii="Angsana New" w:hAnsi="Angsana New"/>
                <w:sz w:val="28"/>
                <w:szCs w:val="28"/>
              </w:rPr>
              <w:t>(</w:t>
            </w:r>
            <w:r w:rsidR="00F42814">
              <w:rPr>
                <w:rFonts w:ascii="Angsana New" w:hAnsi="Angsana New" w:hint="cs"/>
                <w:sz w:val="28"/>
                <w:szCs w:val="28"/>
                <w:cs/>
              </w:rPr>
              <w:t>ฐ</w:t>
            </w:r>
            <w:r w:rsidR="00F42814">
              <w:rPr>
                <w:rFonts w:ascii="Angsana New" w:hAnsi="Angsana New"/>
                <w:sz w:val="28"/>
                <w:szCs w:val="28"/>
              </w:rPr>
              <w:t>)</w:t>
            </w:r>
            <w:r w:rsidR="008D2F55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01FC4" w:rsidRPr="008A3328" w14:paraId="5B246696" w14:textId="77777777" w:rsidTr="002063BA">
        <w:trPr>
          <w:trHeight w:val="58"/>
        </w:trPr>
        <w:tc>
          <w:tcPr>
            <w:tcW w:w="4585" w:type="dxa"/>
            <w:shd w:val="clear" w:color="auto" w:fill="auto"/>
            <w:vAlign w:val="center"/>
          </w:tcPr>
          <w:p w14:paraId="15EBF90F" w14:textId="77777777" w:rsidR="00601FC4" w:rsidRPr="008A3328" w:rsidRDefault="00601FC4" w:rsidP="00601F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18BE648E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8A3328" w14:paraId="5868B4D9" w14:textId="77777777" w:rsidTr="002063BA">
        <w:trPr>
          <w:trHeight w:val="4879"/>
        </w:trPr>
        <w:tc>
          <w:tcPr>
            <w:tcW w:w="4585" w:type="dxa"/>
            <w:shd w:val="clear" w:color="auto" w:fill="auto"/>
          </w:tcPr>
          <w:p w14:paraId="1E8081E1" w14:textId="77777777" w:rsidR="00601FC4" w:rsidRPr="008A3328" w:rsidRDefault="00601FC4" w:rsidP="00601FC4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="Angsana New" w:hAnsi="Angsana New"/>
                <w:sz w:val="10"/>
                <w:szCs w:val="10"/>
              </w:rPr>
            </w:pPr>
          </w:p>
          <w:p w14:paraId="4303521B" w14:textId="247584ED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สภาพเศรษฐกิจที่ปรับตัวลดลงในปัจจุบัน การแข่งขันที่</w:t>
            </w:r>
            <w:r w:rsidR="00560CD8"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เพิ่มสูงขึ้น และการเปลี่ยนแปลงอย่างรวดเร็วในธุรกิจเทคโนโลยีสารสนเทศ ส่งผลต่อการดำเนินงานในอนาคตของบริษัทย่อยซึ่งเป็นข้อบ่งชี้ว่าค่าความนิยม เงินลงทุน</w:t>
            </w:r>
            <w:r w:rsidR="00560CD8"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บริษัทย่อยดังกล่าวอาจเกิดการด้อยค่า การพิจารณาการด้อยค่าต้องใช้ดุลยพินิจของผู้บริหารในการประมาณมูลค่า</w:t>
            </w:r>
            <w:r w:rsidR="00560CD8"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ที่คาดว่าจะได้รับคืนของสินทรัพย์ดังกล่าว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171A694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01074A0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เนื่องจาก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การประมาณมูลค่าที่คาดว่าจะได้รับคืนดังกล่าวข้างต้นมีการใช้ดุลยพินิจในการกำหนดข้อสมมติที่มีนัยสำคัญโดยผู้บริหาร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>ดังนั้นข้าพเจ้าจึง</w:t>
            </w:r>
            <w:r w:rsidRPr="008A3328">
              <w:rPr>
                <w:rFonts w:ascii="Angsana New" w:eastAsia="Calibri" w:hAnsi="Angsana New" w:hint="cs"/>
                <w:sz w:val="28"/>
                <w:szCs w:val="28"/>
                <w:cs/>
              </w:rPr>
              <w:t>เห็นว่าเรื่องดังกล่าว</w:t>
            </w:r>
            <w:r w:rsidRPr="008A3328">
              <w:rPr>
                <w:rFonts w:ascii="Angsana New" w:eastAsia="Calibri" w:hAnsi="Angsana New"/>
                <w:sz w:val="28"/>
                <w:szCs w:val="28"/>
                <w:cs/>
              </w:rPr>
              <w:t>เป็นเรื่องที่สำคัญในการตรวจสอบ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256F785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  <w:p w14:paraId="5D62512D" w14:textId="77777777" w:rsidR="00601FC4" w:rsidRPr="008A3328" w:rsidRDefault="00601FC4" w:rsidP="00601FC4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FD11D78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34644136" w14:textId="77777777" w:rsidR="00601FC4" w:rsidRPr="008A3328" w:rsidRDefault="00601FC4" w:rsidP="00601FC4">
            <w:pPr>
              <w:numPr>
                <w:ilvl w:val="0"/>
                <w:numId w:val="22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อบถามผู้บริหารเพื่อทำความเข้าใจกระบวนการประมาณมูลค่าที่คาดว่าจะได้รับคืนเพื่อพิจารณาการด้อยค่า</w:t>
            </w:r>
          </w:p>
          <w:p w14:paraId="05268C70" w14:textId="77777777" w:rsidR="00601FC4" w:rsidRPr="008A3328" w:rsidRDefault="00601FC4" w:rsidP="00601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32E653AB" w14:textId="77777777" w:rsidR="00601FC4" w:rsidRPr="008A3328" w:rsidRDefault="00601FC4" w:rsidP="00601FC4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ประเมินความเหมาะสมของวิธีการวัดมูลค่าที่คาดว่า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จะได้รับคืนของค่าความนิยมที่นำมาใช้ และข้อสมมติหลักที่สำคัญ อันได้แก่ ประมาณการรายได้และค่าใช้จ่าย ประมาณการอัตรากำไร อัตราการเติบโต และอัตราคิดลด โดยเปรียบเทียบกับข้อมูลในอดีต แผนการดำเนินงาน รวมถึงข้อมูลภายนอก ทดสอบการคำนวณ และวิเคราะห์ความอ่อนไหวของข้อสมมติที่สำคัญ</w:t>
            </w:r>
          </w:p>
          <w:p w14:paraId="49249CB0" w14:textId="77777777" w:rsidR="00601FC4" w:rsidRPr="008A3328" w:rsidRDefault="00601FC4" w:rsidP="00601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  <w:p w14:paraId="1C9BF66A" w14:textId="77777777" w:rsidR="00601FC4" w:rsidRPr="008A3328" w:rsidRDefault="00601FC4" w:rsidP="00601FC4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648F842" w14:textId="77777777" w:rsidR="00601FC4" w:rsidRPr="008A3328" w:rsidRDefault="00601FC4" w:rsidP="00601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</w:tc>
      </w:tr>
    </w:tbl>
    <w:p w14:paraId="43EEBD80" w14:textId="77777777" w:rsidR="00601FC4" w:rsidRPr="008A3328" w:rsidRDefault="00601FC4" w:rsidP="00601FC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4770"/>
      </w:tblGrid>
      <w:tr w:rsidR="00601FC4" w:rsidRPr="008A3328" w14:paraId="535DD777" w14:textId="77777777" w:rsidTr="002063BA">
        <w:tc>
          <w:tcPr>
            <w:tcW w:w="9355" w:type="dxa"/>
            <w:gridSpan w:val="2"/>
            <w:shd w:val="clear" w:color="auto" w:fill="auto"/>
            <w:vAlign w:val="center"/>
          </w:tcPr>
          <w:p w14:paraId="38E8BB15" w14:textId="77777777" w:rsidR="00601FC4" w:rsidRPr="008A3328" w:rsidRDefault="00601FC4" w:rsidP="00601FC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601FC4" w:rsidRPr="008A3328" w14:paraId="28BA64A9" w14:textId="77777777" w:rsidTr="002063BA">
        <w:tc>
          <w:tcPr>
            <w:tcW w:w="9355" w:type="dxa"/>
            <w:gridSpan w:val="2"/>
            <w:shd w:val="clear" w:color="auto" w:fill="auto"/>
            <w:vAlign w:val="center"/>
          </w:tcPr>
          <w:p w14:paraId="521FCAF8" w14:textId="496E1A80" w:rsidR="00601FC4" w:rsidRPr="008A3328" w:rsidRDefault="00601FC4" w:rsidP="00601F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  <w:r w:rsidR="00F428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F4281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F42814">
              <w:rPr>
                <w:rFonts w:ascii="Angsana New" w:hAnsi="Angsana New" w:hint="cs"/>
                <w:sz w:val="28"/>
                <w:szCs w:val="28"/>
                <w:cs/>
              </w:rPr>
              <w:t>ฏ)</w:t>
            </w:r>
            <w:r w:rsidR="00C44E4B"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44E4B" w:rsidRPr="008A3328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601FC4" w:rsidRPr="008A3328" w14:paraId="415F9DD2" w14:textId="77777777" w:rsidTr="002063BA">
        <w:trPr>
          <w:trHeight w:val="58"/>
        </w:trPr>
        <w:tc>
          <w:tcPr>
            <w:tcW w:w="4585" w:type="dxa"/>
            <w:shd w:val="clear" w:color="auto" w:fill="auto"/>
            <w:vAlign w:val="center"/>
          </w:tcPr>
          <w:p w14:paraId="11B475B3" w14:textId="77777777" w:rsidR="00601FC4" w:rsidRPr="008A3328" w:rsidRDefault="00601FC4" w:rsidP="00601F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53140062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8A3328" w14:paraId="14AFDCCD" w14:textId="77777777" w:rsidTr="002063BA">
        <w:trPr>
          <w:trHeight w:val="2665"/>
        </w:trPr>
        <w:tc>
          <w:tcPr>
            <w:tcW w:w="4585" w:type="dxa"/>
            <w:shd w:val="clear" w:color="auto" w:fill="auto"/>
          </w:tcPr>
          <w:p w14:paraId="0C36628D" w14:textId="77777777" w:rsidR="00601FC4" w:rsidRPr="008A3328" w:rsidRDefault="00601FC4" w:rsidP="00601FC4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="Angsana New" w:hAnsi="Angsana New"/>
                <w:sz w:val="10"/>
                <w:szCs w:val="10"/>
              </w:rPr>
            </w:pPr>
          </w:p>
          <w:p w14:paraId="55A369F5" w14:textId="619D8DE2" w:rsidR="00601FC4" w:rsidRDefault="00F4281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81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ลูกหนี้การค้าของกลุ่มบริษัท</w:t>
            </w:r>
            <w:r w:rsidR="00914E5B">
              <w:rPr>
                <w:rFonts w:ascii="Angsana New" w:hAnsi="Angsana New" w:hint="cs"/>
                <w:sz w:val="28"/>
                <w:szCs w:val="28"/>
                <w:cs/>
              </w:rPr>
              <w:t>ประกอบด้วย</w:t>
            </w:r>
            <w:r w:rsidR="00914E5B" w:rsidRPr="00914E5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บริษัทที่เป็น</w:t>
            </w:r>
            <w:r w:rsidR="00914E5B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ผู</w:t>
            </w:r>
            <w:r w:rsidR="00914E5B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รวบรวม</w:t>
            </w:r>
            <w:r w:rsidRPr="00F42814">
              <w:rPr>
                <w:rFonts w:ascii="Angsana New" w:hAnsi="Angsana New" w:hint="cs"/>
                <w:sz w:val="28"/>
                <w:szCs w:val="28"/>
                <w:cs/>
              </w:rPr>
              <w:t>ระบบ</w:t>
            </w:r>
            <w:r w:rsidRPr="00F4281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S</w:t>
            </w:r>
            <w:r w:rsidRPr="00F42814">
              <w:rPr>
                <w:rFonts w:ascii="Angsana New" w:hAnsi="Angsana New"/>
                <w:sz w:val="28"/>
                <w:szCs w:val="28"/>
              </w:rPr>
              <w:t xml:space="preserve">ystem </w:t>
            </w:r>
            <w:r>
              <w:rPr>
                <w:rFonts w:ascii="Angsana New" w:hAnsi="Angsana New"/>
                <w:sz w:val="28"/>
                <w:szCs w:val="28"/>
              </w:rPr>
              <w:t>I</w:t>
            </w:r>
            <w:r w:rsidRPr="00F42814">
              <w:rPr>
                <w:rFonts w:ascii="Angsana New" w:hAnsi="Angsana New"/>
                <w:sz w:val="28"/>
                <w:szCs w:val="28"/>
              </w:rPr>
              <w:t>nteg</w:t>
            </w:r>
            <w:r>
              <w:rPr>
                <w:rFonts w:ascii="Angsana New" w:hAnsi="Angsana New"/>
                <w:sz w:val="28"/>
                <w:szCs w:val="28"/>
              </w:rPr>
              <w:t>r</w:t>
            </w:r>
            <w:r w:rsidRPr="00F42814">
              <w:rPr>
                <w:rFonts w:ascii="Angsana New" w:hAnsi="Angsana New"/>
                <w:sz w:val="28"/>
                <w:szCs w:val="28"/>
              </w:rPr>
              <w:t xml:space="preserve">ator) </w:t>
            </w:r>
            <w:r w:rsidR="00914E5B" w:rsidRPr="00914E5B">
              <w:rPr>
                <w:rFonts w:ascii="Angsana New" w:hAnsi="Angsana New" w:hint="cs"/>
                <w:sz w:val="28"/>
                <w:szCs w:val="28"/>
                <w:cs/>
              </w:rPr>
              <w:t>และผู้ใช้งานโดยตรง</w:t>
            </w:r>
            <w:r w:rsidR="00914E5B" w:rsidRPr="00914E5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="00914E5B" w:rsidRPr="00914E5B">
              <w:rPr>
                <w:rFonts w:ascii="Angsana New" w:hAnsi="Angsana New"/>
                <w:sz w:val="28"/>
                <w:szCs w:val="28"/>
              </w:rPr>
              <w:t>End User)</w:t>
            </w:r>
            <w:r w:rsidR="00914E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4E5B" w:rsidRPr="00914E5B">
              <w:rPr>
                <w:rFonts w:ascii="Angsana New" w:hAnsi="Angsana New" w:hint="cs"/>
                <w:sz w:val="28"/>
                <w:szCs w:val="28"/>
                <w:cs/>
              </w:rPr>
              <w:t>ทั้งภาครัฐและเอกชน</w:t>
            </w:r>
            <w:r w:rsidR="00914E5B" w:rsidRPr="00914E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2814">
              <w:rPr>
                <w:rFonts w:ascii="Angsana New" w:hAnsi="Angsana New" w:hint="cs"/>
                <w:sz w:val="28"/>
                <w:szCs w:val="28"/>
                <w:cs/>
              </w:rPr>
              <w:t>ซึ่งในระหว่างปี</w:t>
            </w:r>
            <w:r w:rsidRPr="00F42814">
              <w:rPr>
                <w:rFonts w:ascii="Angsana New" w:hAnsi="Angsana New"/>
                <w:sz w:val="28"/>
                <w:szCs w:val="28"/>
                <w:cs/>
              </w:rPr>
              <w:t xml:space="preserve"> 2563 </w:t>
            </w:r>
            <w:r w:rsidRPr="00F4281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0998E1D5" w14:textId="77777777" w:rsidR="00F42814" w:rsidRPr="008A3328" w:rsidRDefault="00F4281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924CF51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จากการประมาณผลขาดทุนด้านเครดิตที่คาดว่าจะเกิดขึ้นตลอดอายุโดยผู้บริหาร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ซึ่งประมาณการโดยการใช้ข้อมูลด้านเครดิตในอดีตของลูกค้าของกลุ่มบริษัท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สภาวการณ์ของตลาดในปัจจุบันและอนาคต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และข้อมูลเฉพาะเจาะจงของลูกค้า</w:t>
            </w:r>
          </w:p>
          <w:p w14:paraId="1432452C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7946E71" w14:textId="77777777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445DCD80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  <w:p w14:paraId="5DA18948" w14:textId="77777777" w:rsidR="00601FC4" w:rsidRPr="008A3328" w:rsidRDefault="00601FC4" w:rsidP="00601FC4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91C6A92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72312D97" w14:textId="4204B20E" w:rsidR="00601FC4" w:rsidRPr="008A3328" w:rsidRDefault="00601FC4" w:rsidP="00601FC4">
            <w:pPr>
              <w:numPr>
                <w:ilvl w:val="0"/>
                <w:numId w:val="22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การทำความเข้าใจและประเมินการออกแบบ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การนำมา</w:t>
            </w:r>
            <w:r w:rsidR="00560CD8" w:rsidRPr="008A332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ถือปฏิบัติของการควบคุมภายในหลักของการวัดมูลค่า</w:t>
            </w:r>
            <w:r w:rsidR="00560CD8" w:rsidRPr="008A332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ซึ่งรวมถึงการอนุมัติเครดิต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การจัดการด้านการติดตามเครดิต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การจัดกลุ่มลูกหนี้การค้าตามลักษณะของความเสี่ยง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การทบทวนการวิเคราะห์อายุลูกหนี้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การคาดการณ์ไปในอนาคต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การสำรองเพิ่มเติมโดยผู้บริหารและการประมาณการค่าเผื่อผลขาดทุนด้านเครดิตที่คาดว่าจะเกิดขึ้น</w:t>
            </w:r>
          </w:p>
          <w:p w14:paraId="63AEEFCA" w14:textId="77777777" w:rsidR="00601FC4" w:rsidRPr="008A3328" w:rsidRDefault="00601FC4" w:rsidP="00601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493214FD" w14:textId="77777777" w:rsidR="00601FC4" w:rsidRPr="008A3328" w:rsidRDefault="00601FC4" w:rsidP="00601FC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ดสอบข้อมูลการผิดนัดชำระหนี้ในอดีตด้วยการประเมินการจัดกลุ่มลูกหนี้การค้าตามลักษณะของความเสี่ยงกับรายงานการวิเคราะห์ของฝ่ายบริหาร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ประสบการณ์ในอดีตของกลุ่มบริษัท</w:t>
            </w:r>
          </w:p>
          <w:p w14:paraId="215C0A60" w14:textId="77777777" w:rsidR="00601FC4" w:rsidRPr="008A3328" w:rsidRDefault="00601FC4" w:rsidP="00601FC4">
            <w:pPr>
              <w:pStyle w:val="ListParagrap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  <w:p w14:paraId="6306BDE5" w14:textId="77777777" w:rsidR="00601FC4" w:rsidRPr="008A3328" w:rsidRDefault="00601FC4" w:rsidP="00601F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</w:tbl>
    <w:p w14:paraId="39B65973" w14:textId="77777777" w:rsidR="00601FC4" w:rsidRPr="008A3328" w:rsidRDefault="00601FC4" w:rsidP="00601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88"/>
      </w:tblGrid>
      <w:tr w:rsidR="00601FC4" w:rsidRPr="008A3328" w14:paraId="3FBB477B" w14:textId="77777777" w:rsidTr="00601FC4">
        <w:tc>
          <w:tcPr>
            <w:tcW w:w="9468" w:type="dxa"/>
            <w:gridSpan w:val="2"/>
            <w:shd w:val="clear" w:color="auto" w:fill="auto"/>
            <w:vAlign w:val="center"/>
          </w:tcPr>
          <w:p w14:paraId="2392545D" w14:textId="77777777" w:rsidR="00601FC4" w:rsidRPr="008A3328" w:rsidRDefault="00601FC4" w:rsidP="00601FC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601FC4" w:rsidRPr="008A3328" w14:paraId="6005B476" w14:textId="77777777" w:rsidTr="00601FC4">
        <w:tc>
          <w:tcPr>
            <w:tcW w:w="9468" w:type="dxa"/>
            <w:gridSpan w:val="2"/>
            <w:shd w:val="clear" w:color="auto" w:fill="auto"/>
            <w:vAlign w:val="center"/>
          </w:tcPr>
          <w:p w14:paraId="0EB20F68" w14:textId="403FEEE3" w:rsidR="00601FC4" w:rsidRPr="008A3328" w:rsidRDefault="00A61661" w:rsidP="00601F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8A3328">
              <w:rPr>
                <w:rFonts w:ascii="Angsana New" w:hAnsi="Angsana New"/>
                <w:sz w:val="28"/>
                <w:szCs w:val="28"/>
              </w:rPr>
              <w:t>2 (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ฏ)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8A3328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601FC4" w:rsidRPr="008A3328" w14:paraId="1CC2E3CE" w14:textId="77777777" w:rsidTr="00601FC4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55E90F19" w14:textId="77777777" w:rsidR="00601FC4" w:rsidRPr="008A3328" w:rsidRDefault="00601FC4" w:rsidP="00601F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68F51210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8A3328" w14:paraId="3296B6E5" w14:textId="77777777" w:rsidTr="00601FC4">
        <w:trPr>
          <w:trHeight w:val="2665"/>
        </w:trPr>
        <w:tc>
          <w:tcPr>
            <w:tcW w:w="4680" w:type="dxa"/>
            <w:shd w:val="clear" w:color="auto" w:fill="auto"/>
          </w:tcPr>
          <w:p w14:paraId="7BAA1034" w14:textId="77777777" w:rsidR="00601FC4" w:rsidRPr="008A3328" w:rsidRDefault="00601FC4" w:rsidP="00601FC4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="Angsana New" w:hAnsi="Angsana New"/>
                <w:sz w:val="10"/>
                <w:szCs w:val="10"/>
              </w:rPr>
            </w:pPr>
          </w:p>
          <w:p w14:paraId="463C87D6" w14:textId="492F8A45" w:rsidR="00601FC4" w:rsidRPr="008A3328" w:rsidRDefault="00601FC4" w:rsidP="00601F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ข้าพเจ้าระบุให้การวัดมูลค่าผลขาดทุนด้านเครดิตที่คาดว่า</w:t>
            </w:r>
            <w:r w:rsidR="00560CD8"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788" w:type="dxa"/>
            <w:shd w:val="clear" w:color="auto" w:fill="auto"/>
          </w:tcPr>
          <w:p w14:paraId="1B33FAC8" w14:textId="77777777" w:rsidR="00601FC4" w:rsidRPr="008A3328" w:rsidRDefault="00601FC4" w:rsidP="00601FC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  <w:p w14:paraId="34287C8F" w14:textId="60814936" w:rsidR="00601FC4" w:rsidRPr="008A3328" w:rsidRDefault="00601FC4" w:rsidP="00601FC4">
            <w:pPr>
              <w:numPr>
                <w:ilvl w:val="0"/>
                <w:numId w:val="22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="00A94AD0"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ประเมิน</w:t>
            </w:r>
            <w:r w:rsidR="00115EA2"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การจัดประเภทอายุลูกหนี้ในรายงานจำแนกอายุลูกหนี้การค้า</w:t>
            </w:r>
            <w:r w:rsidR="00115EA2"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115EA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ทดสอบข้อมูลการผิดนัดชำระหนี้โดยการสุ่มตัวอย่างลูกหนี้เปรียบเทียบกับเอกสารที่เกี่ยวข้อง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เช่น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ใบแจ้งหนี้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>/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ใบกำกับภาษี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>/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ใบ</w:t>
            </w:r>
            <w:r w:rsidR="000C34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ส่งของ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และสุ่มทดสอบรายการการรับเงินจากลูกหนี้ภายหลังวันที่</w:t>
            </w:r>
            <w:r w:rsidR="000C34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2172F1" w:rsidRPr="008A332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  <w:p w14:paraId="4645AE02" w14:textId="77777777" w:rsidR="00601FC4" w:rsidRPr="008A3328" w:rsidRDefault="00601FC4" w:rsidP="00ED1B3E">
            <w:pPr>
              <w:spacing w:line="240" w:lineRule="auto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7A314BB4" w14:textId="77777777" w:rsidR="00601FC4" w:rsidRPr="008A3328" w:rsidRDefault="00601FC4" w:rsidP="00601FC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50323572" w14:textId="77777777" w:rsidR="00601FC4" w:rsidRPr="008A3328" w:rsidRDefault="00601FC4" w:rsidP="00601FC4">
            <w:pPr>
              <w:pStyle w:val="ListParagraph"/>
              <w:spacing w:line="240" w:lineRule="auto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14:paraId="31393666" w14:textId="603BC7B0" w:rsidR="00601FC4" w:rsidRPr="008A3328" w:rsidRDefault="00601FC4" w:rsidP="00601FC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รวมถึงทดสอบการคำนวณรายการปรับปรุงสำหรับการนำ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</w:rPr>
              <w:t xml:space="preserve">TFRS </w:t>
            </w:r>
            <w:r w:rsidR="002172F1" w:rsidRPr="008A332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มาถือปฏิบัติเป็นครั้งแรก</w:t>
            </w:r>
          </w:p>
          <w:p w14:paraId="7AE8B4AD" w14:textId="77777777" w:rsidR="00601FC4" w:rsidRPr="008A3328" w:rsidRDefault="00601FC4" w:rsidP="00601F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  <w:r w:rsidRPr="008A33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  <w:p w14:paraId="4C6857F1" w14:textId="77777777" w:rsidR="00601FC4" w:rsidRPr="008A3328" w:rsidRDefault="00601FC4" w:rsidP="00601FC4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A02A592" w14:textId="77777777" w:rsidR="00601FC4" w:rsidRPr="008A3328" w:rsidRDefault="00601FC4" w:rsidP="00601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</w:tc>
      </w:tr>
    </w:tbl>
    <w:p w14:paraId="72680599" w14:textId="77777777" w:rsidR="006424EF" w:rsidRPr="008A3328" w:rsidRDefault="006424EF" w:rsidP="004955C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369562D" w14:textId="25568F29" w:rsidR="002E335A" w:rsidRPr="008A3328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 xml:space="preserve">ข้อมูลอื่น </w:t>
      </w:r>
    </w:p>
    <w:p w14:paraId="0B1BCEEC" w14:textId="77777777" w:rsidR="002E335A" w:rsidRPr="008A3328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4DDEDA7" w14:textId="77777777" w:rsidR="002E335A" w:rsidRPr="008A3328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F3092C" w14:textId="77777777" w:rsidR="002E335A" w:rsidRPr="008A3328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56B386DE" w14:textId="77777777" w:rsidR="002E335A" w:rsidRPr="008A3328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A3328">
        <w:rPr>
          <w:rFonts w:ascii="Angsana New" w:hAnsi="Angsana New"/>
          <w:sz w:val="28"/>
          <w:szCs w:val="28"/>
        </w:rPr>
        <w:t xml:space="preserve"> </w:t>
      </w:r>
    </w:p>
    <w:p w14:paraId="4CFFF7EC" w14:textId="77777777" w:rsidR="00601FC4" w:rsidRPr="008A3328" w:rsidRDefault="00601FC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6D4D2584" w14:textId="5FB8BB8D" w:rsidR="002E335A" w:rsidRPr="008A3328" w:rsidRDefault="002E33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3328">
        <w:rPr>
          <w:rFonts w:ascii="Angsana New" w:hAnsi="Angsana New"/>
          <w:sz w:val="28"/>
          <w:szCs w:val="28"/>
        </w:rPr>
        <w:t xml:space="preserve"> </w:t>
      </w:r>
    </w:p>
    <w:p w14:paraId="43A523F3" w14:textId="77777777" w:rsidR="00A80445" w:rsidRPr="008A3328" w:rsidRDefault="00A8044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14:paraId="04383A10" w14:textId="77777777" w:rsidR="00ED1B3E" w:rsidRPr="008A3328" w:rsidRDefault="00ED1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br w:type="page"/>
      </w:r>
    </w:p>
    <w:p w14:paraId="0DC24B70" w14:textId="77777777" w:rsidR="00ED1B3E" w:rsidRPr="008A3328" w:rsidRDefault="00ED1B3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6109CE" w14:textId="146BFC7F" w:rsidR="009B58FB" w:rsidRPr="008A3328" w:rsidRDefault="009B58F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8D4311" w:rsidRPr="008A3328">
        <w:rPr>
          <w:rFonts w:ascii="Angsana New" w:hAnsi="Angsana New"/>
          <w:sz w:val="28"/>
          <w:szCs w:val="28"/>
          <w:cs/>
        </w:rPr>
        <w:t xml:space="preserve">ดต่อข้อเท็จจริงอันเป็นสาระสำคัญ </w:t>
      </w:r>
      <w:r w:rsidRPr="008A3328">
        <w:rPr>
          <w:rFonts w:ascii="Angsana New" w:hAnsi="Angsana New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83545D" w14:textId="77777777" w:rsidR="0039461F" w:rsidRPr="008A3328" w:rsidRDefault="0039461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14:paraId="68195CA6" w14:textId="54335651" w:rsidR="00D8555B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 w:rsidRPr="008A3328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A3328">
        <w:rPr>
          <w:rFonts w:ascii="Angsana New" w:hAnsi="Angsana New"/>
          <w:i/>
          <w:iCs/>
          <w:sz w:val="28"/>
          <w:szCs w:val="28"/>
          <w:cs/>
        </w:rPr>
        <w:t>รวมและงบการเงินเฉพาะกิจการ</w:t>
      </w:r>
    </w:p>
    <w:p w14:paraId="30044551" w14:textId="77777777" w:rsidR="00D8555B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EE3F551" w14:textId="77777777" w:rsidR="009B58FB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8A332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A332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1A0EAD" w14:textId="77777777" w:rsidR="0039461F" w:rsidRPr="008A3328" w:rsidRDefault="0039461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0C9036AD" w14:textId="48A6410B" w:rsidR="00740AD7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ในการจัดทำงบการเงิน</w:t>
      </w:r>
      <w:r w:rsidRPr="008A332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8E4F69" w14:textId="77777777" w:rsidR="008D4311" w:rsidRPr="008A3328" w:rsidRDefault="008D431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5892A56" w14:textId="77777777" w:rsidR="00B658F0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A3328">
        <w:rPr>
          <w:rFonts w:ascii="Angsana New" w:hAnsi="Angsana New"/>
          <w:sz w:val="28"/>
          <w:szCs w:val="28"/>
          <w:cs/>
        </w:rPr>
        <w:t>กลุ่มบริษัทและบริษัท</w:t>
      </w:r>
    </w:p>
    <w:p w14:paraId="0A2A121E" w14:textId="77777777" w:rsidR="00B1562F" w:rsidRPr="008A3328" w:rsidRDefault="00B1562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05B975" w14:textId="4D9F913E" w:rsidR="00D8555B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A86596" w14:textId="77777777" w:rsidR="00D8555B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84E3283" w14:textId="49ECC60C" w:rsidR="008D4311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A332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39461F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39461F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A3328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AF4B1B7" w14:textId="77777777" w:rsidR="00D8555B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8A3328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2B9CC080" w14:textId="08AA7907" w:rsidR="00D8555B" w:rsidRPr="008A3328" w:rsidRDefault="00D8555B" w:rsidP="004955CE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91A952" w14:textId="77777777" w:rsidR="009B58FB" w:rsidRPr="008A3328" w:rsidRDefault="009B58FB" w:rsidP="004955CE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1978D1" w14:textId="5948660D" w:rsidR="00D8555B" w:rsidRPr="008A3328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A332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A3328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9461F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A3328">
        <w:rPr>
          <w:rFonts w:ascii="Angsana New" w:hAnsi="Angsana New"/>
          <w:sz w:val="28"/>
          <w:szCs w:val="28"/>
          <w:cs/>
        </w:rPr>
        <w:t>ายใน</w:t>
      </w:r>
    </w:p>
    <w:p w14:paraId="007B571C" w14:textId="77777777" w:rsidR="00ED1B3E" w:rsidRPr="008A3328" w:rsidRDefault="00ED1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8"/>
          <w:szCs w:val="28"/>
          <w:cs/>
        </w:rPr>
      </w:pPr>
      <w:r w:rsidRPr="008A3328">
        <w:rPr>
          <w:rFonts w:ascii="Angsana New" w:eastAsia="Calibri" w:hAnsi="Angsana New"/>
          <w:sz w:val="28"/>
          <w:szCs w:val="28"/>
          <w:cs/>
        </w:rPr>
        <w:br w:type="page"/>
      </w:r>
    </w:p>
    <w:p w14:paraId="0967C892" w14:textId="77777777" w:rsidR="00ED1B3E" w:rsidRPr="000C3466" w:rsidRDefault="00ED1B3E" w:rsidP="00ED1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E3CD572" w14:textId="71D4BD1C" w:rsidR="00D42191" w:rsidRPr="008A3328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9461F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กลุ่มบริษัทและ</w:t>
      </w:r>
      <w:r w:rsidRPr="008A3328">
        <w:rPr>
          <w:rFonts w:ascii="Angsana New" w:hAnsi="Angsana New"/>
          <w:sz w:val="28"/>
          <w:szCs w:val="28"/>
          <w:cs/>
        </w:rPr>
        <w:t>บริษัท</w:t>
      </w:r>
      <w:r w:rsidR="009759D3" w:rsidRPr="008A3328">
        <w:rPr>
          <w:rFonts w:ascii="Angsana New" w:hAnsi="Angsana New"/>
          <w:sz w:val="28"/>
          <w:szCs w:val="28"/>
        </w:rPr>
        <w:t xml:space="preserve"> </w:t>
      </w:r>
      <w:r w:rsidR="009759D3" w:rsidRPr="008A3328">
        <w:rPr>
          <w:rFonts w:ascii="Angsana New" w:hAnsi="Angsana New"/>
          <w:sz w:val="28"/>
          <w:szCs w:val="28"/>
        </w:rPr>
        <w:tab/>
      </w:r>
    </w:p>
    <w:p w14:paraId="2ED5695B" w14:textId="58E0A9FE" w:rsidR="00A80445" w:rsidRPr="008A3328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9461F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การเปิดเ</w:t>
      </w:r>
      <w:r w:rsidRPr="008A3328">
        <w:rPr>
          <w:rFonts w:ascii="Angsana New" w:hAnsi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4C37941C" w14:textId="5F1738E4" w:rsidR="00D8555B" w:rsidRPr="008A3328" w:rsidRDefault="00D8555B" w:rsidP="004955C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9461F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2172F1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2172F1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B0FC6" w:rsidRPr="008A3328">
        <w:rPr>
          <w:rFonts w:ascii="Angsana New" w:hAnsi="Angsana New"/>
          <w:sz w:val="28"/>
          <w:szCs w:val="28"/>
          <w:cs/>
        </w:rPr>
        <w:t>โดยให้ข้อสังเกต</w:t>
      </w:r>
      <w:r w:rsidR="002172F1" w:rsidRPr="008A3328">
        <w:rPr>
          <w:rFonts w:ascii="Angsana New" w:hAnsi="Angsana New"/>
          <w:sz w:val="28"/>
          <w:szCs w:val="28"/>
        </w:rPr>
        <w:br/>
      </w:r>
      <w:r w:rsidR="001B0FC6" w:rsidRPr="008A3328">
        <w:rPr>
          <w:rFonts w:ascii="Angsana New" w:hAnsi="Angsana New"/>
          <w:sz w:val="28"/>
          <w:szCs w:val="28"/>
          <w:cs/>
        </w:rPr>
        <w:t xml:space="preserve">ถึงการเปิดเผยข้อมูลในงบการเงินรวมและงบการเงินเฉพาะกิจการที่เกี่ยวข้อง </w:t>
      </w:r>
      <w:r w:rsidRPr="008A3328">
        <w:rPr>
          <w:rFonts w:ascii="Angsana New" w:hAnsi="Angsana New"/>
          <w:sz w:val="28"/>
          <w:szCs w:val="28"/>
          <w:cs/>
        </w:rPr>
        <w:t>หรือถ้าการเปิดเผย</w:t>
      </w:r>
      <w:r w:rsidR="00D42191" w:rsidRPr="008A3328">
        <w:rPr>
          <w:rFonts w:ascii="Angsana New" w:hAnsi="Angsana New"/>
          <w:sz w:val="28"/>
          <w:szCs w:val="28"/>
          <w:cs/>
        </w:rPr>
        <w:t>ข้อมูล</w:t>
      </w:r>
      <w:r w:rsidRPr="008A3328">
        <w:rPr>
          <w:rFonts w:ascii="Angsana New" w:hAnsi="Angsana New"/>
          <w:sz w:val="28"/>
          <w:szCs w:val="28"/>
          <w:cs/>
        </w:rPr>
        <w:t>ดังกล่าว</w:t>
      </w:r>
      <w:r w:rsidR="0039461F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="002172F1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9461F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0870488A" w14:textId="14980520" w:rsidR="00D444DB" w:rsidRPr="008A3328" w:rsidRDefault="00D8555B" w:rsidP="00601F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A3328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8A3328">
        <w:rPr>
          <w:rFonts w:ascii="Angsana New" w:hAnsi="Angsana New"/>
          <w:sz w:val="28"/>
          <w:szCs w:val="28"/>
          <w:cs/>
        </w:rPr>
        <w:t>ข้อมูล</w:t>
      </w:r>
      <w:r w:rsidRPr="008A3328">
        <w:rPr>
          <w:rFonts w:ascii="Angsana New" w:hAnsi="Angsana New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8A3328">
        <w:rPr>
          <w:rFonts w:ascii="Angsana New" w:hAnsi="Angsana New"/>
          <w:sz w:val="28"/>
          <w:szCs w:val="28"/>
          <w:cs/>
        </w:rPr>
        <w:t>หรือไม่</w:t>
      </w:r>
    </w:p>
    <w:p w14:paraId="46075C94" w14:textId="161CE819" w:rsidR="00D8555B" w:rsidRPr="008A3328" w:rsidRDefault="00D8555B" w:rsidP="004955C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32256D" w14:textId="77777777" w:rsidR="00701B93" w:rsidRPr="008A3328" w:rsidRDefault="00701B9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6DD27B45" w14:textId="329E0E52" w:rsidR="00D8555B" w:rsidRPr="008A3328" w:rsidRDefault="00D8555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1B0FC6" w:rsidRPr="008A3328">
        <w:rPr>
          <w:rFonts w:ascii="Angsana New" w:eastAsia="Calibri" w:hAnsi="Angsana New"/>
          <w:sz w:val="28"/>
          <w:szCs w:val="28"/>
          <w:cs/>
        </w:rPr>
        <w:t>ในเรื่องต่างๆ ที่สำคัญซึ่งรวมถึง</w:t>
      </w:r>
      <w:r w:rsidRPr="008A3328">
        <w:rPr>
          <w:rFonts w:ascii="Angsana New" w:eastAsia="Calibri" w:hAnsi="Angsana New"/>
          <w:sz w:val="28"/>
          <w:szCs w:val="28"/>
          <w:cs/>
        </w:rPr>
        <w:t>ขอบเขตและช่วงเวลาของการตรวจสอบ</w:t>
      </w:r>
      <w:r w:rsidR="00DF1BD0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8A3328">
        <w:rPr>
          <w:rFonts w:ascii="Angsana New" w:eastAsia="Calibri" w:hAnsi="Angsana New"/>
          <w:sz w:val="28"/>
          <w:szCs w:val="28"/>
          <w:cs/>
        </w:rPr>
        <w:t>หาก</w:t>
      </w:r>
      <w:r w:rsidRPr="008A3328">
        <w:rPr>
          <w:rFonts w:ascii="Angsana New" w:eastAsia="Calibri" w:hAnsi="Angsana New"/>
          <w:sz w:val="28"/>
          <w:szCs w:val="28"/>
          <w:cs/>
        </w:rPr>
        <w:t>ข้าพเจ้าได้พบในระหว่างการตรวจสอบขอ</w:t>
      </w:r>
      <w:r w:rsidRPr="008A3328">
        <w:rPr>
          <w:rFonts w:ascii="Angsana New" w:hAnsi="Angsana New"/>
          <w:sz w:val="28"/>
          <w:szCs w:val="28"/>
          <w:cs/>
        </w:rPr>
        <w:t>งข้าพเจ้า</w:t>
      </w:r>
    </w:p>
    <w:p w14:paraId="0EEC6B7C" w14:textId="77777777" w:rsidR="00601FC4" w:rsidRPr="008A3328" w:rsidRDefault="00601FC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24"/>
          <w:szCs w:val="24"/>
        </w:rPr>
      </w:pPr>
    </w:p>
    <w:p w14:paraId="4BCA0B31" w14:textId="4F1FB841" w:rsidR="00D42191" w:rsidRPr="008A3328" w:rsidRDefault="00D4219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F1BD0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DF1BD0" w:rsidRPr="008A3328">
        <w:rPr>
          <w:rFonts w:ascii="Angsana New" w:eastAsia="Calibri" w:hAnsi="Angsana New"/>
          <w:sz w:val="28"/>
          <w:szCs w:val="28"/>
        </w:rPr>
        <w:br/>
      </w:r>
      <w:r w:rsidRPr="008A3328">
        <w:rPr>
          <w:rFonts w:ascii="Angsana New" w:eastAsia="Calibri" w:hAnsi="Angsan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A3328">
        <w:rPr>
          <w:rFonts w:ascii="Angsana New" w:hAnsi="Angsana New"/>
          <w:sz w:val="28"/>
          <w:szCs w:val="28"/>
          <w:cs/>
        </w:rPr>
        <w:t>อิสระ</w:t>
      </w:r>
    </w:p>
    <w:p w14:paraId="42295B7C" w14:textId="77777777" w:rsidR="0039461F" w:rsidRPr="008A3328" w:rsidRDefault="0039461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B5EF1B8" w14:textId="77777777" w:rsidR="00ED1B3E" w:rsidRPr="008A3328" w:rsidRDefault="00ED1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br w:type="page"/>
      </w:r>
    </w:p>
    <w:p w14:paraId="52EBD8B1" w14:textId="77777777" w:rsidR="00ED1B3E" w:rsidRPr="008A3328" w:rsidRDefault="00ED1B3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C1E6E5" w14:textId="6D864401" w:rsidR="00D8555B" w:rsidRPr="008A3328" w:rsidRDefault="00D4219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F1BD0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3BB80" w14:textId="77777777" w:rsidR="00D8555B" w:rsidRPr="008A3328" w:rsidRDefault="00D8555B" w:rsidP="004955C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36FD1550" w14:textId="77777777" w:rsidR="0098009E" w:rsidRPr="008A3328" w:rsidRDefault="0098009E" w:rsidP="004955C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62762A0" w14:textId="77777777" w:rsidR="00B658F0" w:rsidRPr="008A3328" w:rsidRDefault="00B658F0" w:rsidP="004955C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FFF4F51" w14:textId="77777777" w:rsidR="00FF5289" w:rsidRPr="008A3328" w:rsidRDefault="00FF5289" w:rsidP="004955CE">
      <w:pPr>
        <w:pStyle w:val="T"/>
        <w:ind w:left="0" w:right="29"/>
        <w:jc w:val="both"/>
        <w:rPr>
          <w:rFonts w:ascii="Angsana New" w:hAnsi="Angsana New" w:cs="Angsana New"/>
          <w:sz w:val="24"/>
          <w:szCs w:val="24"/>
          <w:cs/>
        </w:rPr>
      </w:pPr>
    </w:p>
    <w:p w14:paraId="1092C34D" w14:textId="77777777" w:rsidR="00F83C84" w:rsidRPr="008A3328" w:rsidRDefault="00F83C84" w:rsidP="004955CE">
      <w:pPr>
        <w:pStyle w:val="T"/>
        <w:ind w:left="0" w:right="29"/>
        <w:jc w:val="both"/>
        <w:rPr>
          <w:rFonts w:ascii="Angsana New" w:hAnsi="Angsana New" w:cs="Angsana New"/>
          <w:sz w:val="28"/>
          <w:szCs w:val="28"/>
          <w:cs/>
        </w:rPr>
      </w:pPr>
      <w:r w:rsidRPr="008A3328">
        <w:rPr>
          <w:rFonts w:ascii="Angsana New" w:hAnsi="Angsana New" w:cs="Angsana New"/>
          <w:sz w:val="28"/>
          <w:szCs w:val="28"/>
          <w:cs/>
        </w:rPr>
        <w:t>(มาริษา ธราธรบรรพกุล)</w:t>
      </w:r>
    </w:p>
    <w:p w14:paraId="695B1186" w14:textId="77777777" w:rsidR="00F83C84" w:rsidRPr="008A3328" w:rsidRDefault="00F83C84" w:rsidP="004955CE">
      <w:pPr>
        <w:pStyle w:val="T"/>
        <w:ind w:left="0" w:right="29"/>
        <w:jc w:val="both"/>
        <w:rPr>
          <w:rFonts w:ascii="Angsana New" w:hAnsi="Angsana New" w:cs="Angsana New"/>
          <w:sz w:val="28"/>
          <w:szCs w:val="28"/>
          <w:cs/>
        </w:rPr>
      </w:pPr>
      <w:r w:rsidRPr="008A3328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5BC367E" w14:textId="0A2DC9FD" w:rsidR="00F83C84" w:rsidRPr="008A3328" w:rsidRDefault="00F83C84" w:rsidP="004955CE">
      <w:pPr>
        <w:pStyle w:val="T"/>
        <w:ind w:left="0" w:right="29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8A3328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2172F1" w:rsidRPr="008A3328">
        <w:rPr>
          <w:rFonts w:ascii="Angsana New" w:hAnsi="Angsana New" w:cs="Angsana New"/>
          <w:sz w:val="28"/>
          <w:szCs w:val="28"/>
          <w:lang w:val="en-US"/>
        </w:rPr>
        <w:t>5752</w:t>
      </w:r>
    </w:p>
    <w:p w14:paraId="0083606F" w14:textId="77777777" w:rsidR="001E5D9B" w:rsidRPr="008A3328" w:rsidRDefault="001E5D9B" w:rsidP="004955CE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B1741F0" w14:textId="77777777" w:rsidR="001E5D9B" w:rsidRPr="008A3328" w:rsidRDefault="001E5D9B" w:rsidP="004955CE">
      <w:pPr>
        <w:spacing w:line="240" w:lineRule="auto"/>
        <w:ind w:right="-43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6497632" w14:textId="77777777" w:rsidR="001E5D9B" w:rsidRPr="008A3328" w:rsidRDefault="001E5D9B" w:rsidP="004955CE">
      <w:pPr>
        <w:spacing w:line="240" w:lineRule="auto"/>
        <w:ind w:right="-43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B483195" w14:textId="45681DC2" w:rsidR="00CA7662" w:rsidRDefault="00340B59" w:rsidP="00DE4F09">
      <w:pPr>
        <w:spacing w:line="240" w:lineRule="auto"/>
        <w:ind w:right="-43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="00EF5BE2" w:rsidRPr="008A3328">
        <w:rPr>
          <w:rFonts w:ascii="Angsana New" w:hAnsi="Angsana New"/>
          <w:sz w:val="28"/>
          <w:szCs w:val="28"/>
        </w:rPr>
        <w:t xml:space="preserve"> </w:t>
      </w:r>
      <w:r w:rsidR="00D42191" w:rsidRPr="008A3328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2172F1" w:rsidRPr="008A3328">
        <w:rPr>
          <w:rFonts w:ascii="Angsana New" w:hAnsi="Angsana New"/>
          <w:sz w:val="28"/>
          <w:szCs w:val="28"/>
        </w:rPr>
        <w:t>2564</w:t>
      </w:r>
    </w:p>
    <w:sectPr w:rsidR="00CA7662" w:rsidSect="00CA7662">
      <w:headerReference w:type="even" r:id="rId11"/>
      <w:headerReference w:type="default" r:id="rId12"/>
      <w:headerReference w:type="first" r:id="rId13"/>
      <w:pgSz w:w="11909" w:h="16834" w:code="9"/>
      <w:pgMar w:top="691" w:right="1152" w:bottom="576" w:left="1440" w:header="634" w:footer="662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16AFB" w14:textId="77777777" w:rsidR="0096772A" w:rsidRDefault="0096772A" w:rsidP="00900EE2">
      <w:r>
        <w:separator/>
      </w:r>
    </w:p>
  </w:endnote>
  <w:endnote w:type="continuationSeparator" w:id="0">
    <w:p w14:paraId="4FBCA1FD" w14:textId="77777777" w:rsidR="0096772A" w:rsidRDefault="0096772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60F98" w14:textId="7B9FEB70" w:rsidR="00F34923" w:rsidRDefault="00F34923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172F1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661061F" w14:textId="77777777" w:rsidR="00F34923" w:rsidRDefault="00F34923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46FFD" w14:textId="5588B58B" w:rsidR="00F34923" w:rsidRPr="00EE2DC5" w:rsidRDefault="00F34923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172F1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4A9122E" w14:textId="77777777" w:rsidR="00F34923" w:rsidRDefault="00F34923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BEE4B" w14:textId="77777777" w:rsidR="00F34923" w:rsidRDefault="00F34923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E5190FB" w14:textId="77777777" w:rsidR="00F34923" w:rsidRPr="00C562FA" w:rsidRDefault="00F34923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56FF0" w14:textId="77777777" w:rsidR="0096772A" w:rsidRDefault="0096772A" w:rsidP="00900EE2">
      <w:r>
        <w:separator/>
      </w:r>
    </w:p>
  </w:footnote>
  <w:footnote w:type="continuationSeparator" w:id="0">
    <w:p w14:paraId="2104F026" w14:textId="77777777" w:rsidR="0096772A" w:rsidRDefault="0096772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65B37" w14:textId="77777777" w:rsidR="00F34923" w:rsidRDefault="00F34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6A656" w14:textId="77777777" w:rsidR="00CA7662" w:rsidRPr="004D4429" w:rsidRDefault="00CA7662">
    <w:pPr>
      <w:pStyle w:val="Header"/>
      <w:rPr>
        <w:rFonts w:ascii="Angsana New" w:hAnsi="Angsana New"/>
        <w:sz w:val="32"/>
        <w:szCs w:val="32"/>
      </w:rPr>
    </w:pPr>
  </w:p>
  <w:p w14:paraId="607829BA" w14:textId="77777777" w:rsidR="00CA7662" w:rsidRPr="004D4429" w:rsidRDefault="00CA766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14FF" w14:textId="77777777" w:rsidR="00F34923" w:rsidRDefault="00F34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E3A4A6E6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38"/>
  </w:num>
  <w:num w:numId="14">
    <w:abstractNumId w:val="25"/>
  </w:num>
  <w:num w:numId="15">
    <w:abstractNumId w:val="30"/>
  </w:num>
  <w:num w:numId="16">
    <w:abstractNumId w:val="34"/>
  </w:num>
  <w:num w:numId="17">
    <w:abstractNumId w:val="26"/>
  </w:num>
  <w:num w:numId="18">
    <w:abstractNumId w:val="43"/>
  </w:num>
  <w:num w:numId="19">
    <w:abstractNumId w:val="14"/>
  </w:num>
  <w:num w:numId="20">
    <w:abstractNumId w:val="37"/>
  </w:num>
  <w:num w:numId="21">
    <w:abstractNumId w:val="17"/>
  </w:num>
  <w:num w:numId="22">
    <w:abstractNumId w:val="10"/>
  </w:num>
  <w:num w:numId="23">
    <w:abstractNumId w:val="44"/>
  </w:num>
  <w:num w:numId="24">
    <w:abstractNumId w:val="19"/>
  </w:num>
  <w:num w:numId="25">
    <w:abstractNumId w:val="33"/>
  </w:num>
  <w:num w:numId="26">
    <w:abstractNumId w:val="29"/>
  </w:num>
  <w:num w:numId="27">
    <w:abstractNumId w:val="45"/>
  </w:num>
  <w:num w:numId="28">
    <w:abstractNumId w:val="12"/>
  </w:num>
  <w:num w:numId="29">
    <w:abstractNumId w:val="19"/>
  </w:num>
  <w:num w:numId="30">
    <w:abstractNumId w:val="41"/>
  </w:num>
  <w:num w:numId="31">
    <w:abstractNumId w:val="39"/>
  </w:num>
  <w:num w:numId="32">
    <w:abstractNumId w:val="46"/>
  </w:num>
  <w:num w:numId="33">
    <w:abstractNumId w:val="3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1"/>
  </w:num>
  <w:num w:numId="41">
    <w:abstractNumId w:val="32"/>
  </w:num>
  <w:num w:numId="42">
    <w:abstractNumId w:val="16"/>
  </w:num>
  <w:num w:numId="43">
    <w:abstractNumId w:val="40"/>
  </w:num>
  <w:num w:numId="44">
    <w:abstractNumId w:val="22"/>
  </w:num>
  <w:num w:numId="45">
    <w:abstractNumId w:val="20"/>
  </w:num>
  <w:num w:numId="46">
    <w:abstractNumId w:val="23"/>
  </w:num>
  <w:num w:numId="47">
    <w:abstractNumId w:val="24"/>
  </w:num>
  <w:num w:numId="48">
    <w:abstractNumId w:val="28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534"/>
    <w:rsid w:val="000036F9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87"/>
    <w:rsid w:val="00036CBF"/>
    <w:rsid w:val="000370DF"/>
    <w:rsid w:val="000371FB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E9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61A"/>
    <w:rsid w:val="0006367C"/>
    <w:rsid w:val="000637A9"/>
    <w:rsid w:val="00063BD8"/>
    <w:rsid w:val="00063C0A"/>
    <w:rsid w:val="00063C64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FC3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25B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A8"/>
    <w:rsid w:val="000779E1"/>
    <w:rsid w:val="00077B8E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D5D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504E"/>
    <w:rsid w:val="000A527F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711B"/>
    <w:rsid w:val="000A727E"/>
    <w:rsid w:val="000A746C"/>
    <w:rsid w:val="000A76A9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466"/>
    <w:rsid w:val="000C38A2"/>
    <w:rsid w:val="000C39B3"/>
    <w:rsid w:val="000C3AD4"/>
    <w:rsid w:val="000C3BA8"/>
    <w:rsid w:val="000C3CEE"/>
    <w:rsid w:val="000C3DA0"/>
    <w:rsid w:val="000C43CD"/>
    <w:rsid w:val="000C4506"/>
    <w:rsid w:val="000C55AB"/>
    <w:rsid w:val="000C5DE9"/>
    <w:rsid w:val="000C5EF3"/>
    <w:rsid w:val="000C61BC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4CA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97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553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739"/>
    <w:rsid w:val="00101DB0"/>
    <w:rsid w:val="0010204A"/>
    <w:rsid w:val="001020DB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ACA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77A"/>
    <w:rsid w:val="001117F0"/>
    <w:rsid w:val="001118F6"/>
    <w:rsid w:val="00111C4C"/>
    <w:rsid w:val="00111CA6"/>
    <w:rsid w:val="001120C4"/>
    <w:rsid w:val="001123C4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BF0"/>
    <w:rsid w:val="00114C93"/>
    <w:rsid w:val="00114CF3"/>
    <w:rsid w:val="00114FC0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DF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608B"/>
    <w:rsid w:val="001362E9"/>
    <w:rsid w:val="00136711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940"/>
    <w:rsid w:val="00142949"/>
    <w:rsid w:val="00142D50"/>
    <w:rsid w:val="00143013"/>
    <w:rsid w:val="00143563"/>
    <w:rsid w:val="001437E2"/>
    <w:rsid w:val="001437F6"/>
    <w:rsid w:val="00143866"/>
    <w:rsid w:val="00143A19"/>
    <w:rsid w:val="00143B43"/>
    <w:rsid w:val="00143FA5"/>
    <w:rsid w:val="0014419E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630F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3F3"/>
    <w:rsid w:val="001605CC"/>
    <w:rsid w:val="00160949"/>
    <w:rsid w:val="00160A62"/>
    <w:rsid w:val="00160A78"/>
    <w:rsid w:val="00160C02"/>
    <w:rsid w:val="00160CBB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408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30"/>
    <w:rsid w:val="00172067"/>
    <w:rsid w:val="001722B1"/>
    <w:rsid w:val="001723F1"/>
    <w:rsid w:val="00172542"/>
    <w:rsid w:val="00172544"/>
    <w:rsid w:val="001726A0"/>
    <w:rsid w:val="001727C0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CED"/>
    <w:rsid w:val="00181054"/>
    <w:rsid w:val="0018108B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6F0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72F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39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81"/>
    <w:rsid w:val="001B155D"/>
    <w:rsid w:val="001B15F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24D"/>
    <w:rsid w:val="001B3925"/>
    <w:rsid w:val="001B408F"/>
    <w:rsid w:val="001B451C"/>
    <w:rsid w:val="001B4605"/>
    <w:rsid w:val="001B47A2"/>
    <w:rsid w:val="001B491A"/>
    <w:rsid w:val="001B4931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0B1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430"/>
    <w:rsid w:val="001D463E"/>
    <w:rsid w:val="001D475D"/>
    <w:rsid w:val="001D4C8D"/>
    <w:rsid w:val="001D4CC1"/>
    <w:rsid w:val="001D50C3"/>
    <w:rsid w:val="001D544A"/>
    <w:rsid w:val="001D5683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2B8"/>
    <w:rsid w:val="001F437A"/>
    <w:rsid w:val="001F44A1"/>
    <w:rsid w:val="001F4541"/>
    <w:rsid w:val="001F4584"/>
    <w:rsid w:val="001F46F1"/>
    <w:rsid w:val="001F48C3"/>
    <w:rsid w:val="001F4B97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815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54A"/>
    <w:rsid w:val="00214665"/>
    <w:rsid w:val="00214A8F"/>
    <w:rsid w:val="00214B3A"/>
    <w:rsid w:val="00214B4F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B94"/>
    <w:rsid w:val="00224BB5"/>
    <w:rsid w:val="00224C4D"/>
    <w:rsid w:val="00224CB1"/>
    <w:rsid w:val="00224DEC"/>
    <w:rsid w:val="0022504F"/>
    <w:rsid w:val="00225280"/>
    <w:rsid w:val="0022538C"/>
    <w:rsid w:val="002255F7"/>
    <w:rsid w:val="00225EEC"/>
    <w:rsid w:val="002262DC"/>
    <w:rsid w:val="00226305"/>
    <w:rsid w:val="0022647F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C8"/>
    <w:rsid w:val="0023013C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D2"/>
    <w:rsid w:val="00241625"/>
    <w:rsid w:val="00241681"/>
    <w:rsid w:val="00241862"/>
    <w:rsid w:val="00241D32"/>
    <w:rsid w:val="00241D66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F8A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BB"/>
    <w:rsid w:val="002667DE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C7E"/>
    <w:rsid w:val="00283D49"/>
    <w:rsid w:val="00284048"/>
    <w:rsid w:val="00284099"/>
    <w:rsid w:val="002848E0"/>
    <w:rsid w:val="00284940"/>
    <w:rsid w:val="002849B2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6EDC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07"/>
    <w:rsid w:val="002934D1"/>
    <w:rsid w:val="002934E0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9B"/>
    <w:rsid w:val="00294EB0"/>
    <w:rsid w:val="00295297"/>
    <w:rsid w:val="0029549E"/>
    <w:rsid w:val="00295555"/>
    <w:rsid w:val="0029560F"/>
    <w:rsid w:val="00295ACD"/>
    <w:rsid w:val="00295CF0"/>
    <w:rsid w:val="0029622F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FAD"/>
    <w:rsid w:val="002B7039"/>
    <w:rsid w:val="002B7739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E98"/>
    <w:rsid w:val="002D1FE1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E1D"/>
    <w:rsid w:val="002F21EF"/>
    <w:rsid w:val="002F248E"/>
    <w:rsid w:val="002F264F"/>
    <w:rsid w:val="002F297A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30018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AD0"/>
    <w:rsid w:val="00302B62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983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222"/>
    <w:rsid w:val="003144E0"/>
    <w:rsid w:val="00314542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D"/>
    <w:rsid w:val="00351B2B"/>
    <w:rsid w:val="00351CBF"/>
    <w:rsid w:val="00351CF4"/>
    <w:rsid w:val="00351FF3"/>
    <w:rsid w:val="00352105"/>
    <w:rsid w:val="00352506"/>
    <w:rsid w:val="003526B4"/>
    <w:rsid w:val="003527BA"/>
    <w:rsid w:val="003527BF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40C"/>
    <w:rsid w:val="00373652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716"/>
    <w:rsid w:val="00382AAA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2F4C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3A7"/>
    <w:rsid w:val="003A645D"/>
    <w:rsid w:val="003A6472"/>
    <w:rsid w:val="003A6591"/>
    <w:rsid w:val="003A6626"/>
    <w:rsid w:val="003A66C1"/>
    <w:rsid w:val="003A6D0F"/>
    <w:rsid w:val="003A7044"/>
    <w:rsid w:val="003A7265"/>
    <w:rsid w:val="003A7544"/>
    <w:rsid w:val="003A75C6"/>
    <w:rsid w:val="003A7770"/>
    <w:rsid w:val="003A7994"/>
    <w:rsid w:val="003A7D9F"/>
    <w:rsid w:val="003A7E0D"/>
    <w:rsid w:val="003A7F05"/>
    <w:rsid w:val="003B0013"/>
    <w:rsid w:val="003B0118"/>
    <w:rsid w:val="003B017D"/>
    <w:rsid w:val="003B031A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54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9FD"/>
    <w:rsid w:val="003D3EEA"/>
    <w:rsid w:val="003D41F9"/>
    <w:rsid w:val="003D43E8"/>
    <w:rsid w:val="003D4507"/>
    <w:rsid w:val="003D48EC"/>
    <w:rsid w:val="003D48F0"/>
    <w:rsid w:val="003D4A28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60B"/>
    <w:rsid w:val="003F2932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484"/>
    <w:rsid w:val="00420873"/>
    <w:rsid w:val="00420D4D"/>
    <w:rsid w:val="00420F24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6C1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9F7"/>
    <w:rsid w:val="00431A6C"/>
    <w:rsid w:val="00431F50"/>
    <w:rsid w:val="00432057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D6B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799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F90"/>
    <w:rsid w:val="00463038"/>
    <w:rsid w:val="00463209"/>
    <w:rsid w:val="00463335"/>
    <w:rsid w:val="00463546"/>
    <w:rsid w:val="00463684"/>
    <w:rsid w:val="00463A33"/>
    <w:rsid w:val="00463B22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5FB"/>
    <w:rsid w:val="00475727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92"/>
    <w:rsid w:val="00477302"/>
    <w:rsid w:val="004773DC"/>
    <w:rsid w:val="00477C6E"/>
    <w:rsid w:val="00477E9C"/>
    <w:rsid w:val="0048045D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87FB7"/>
    <w:rsid w:val="004900D0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58"/>
    <w:rsid w:val="004A5AE5"/>
    <w:rsid w:val="004A5C00"/>
    <w:rsid w:val="004A5D2C"/>
    <w:rsid w:val="004A5DDE"/>
    <w:rsid w:val="004A606E"/>
    <w:rsid w:val="004A64E8"/>
    <w:rsid w:val="004A68EE"/>
    <w:rsid w:val="004A6A14"/>
    <w:rsid w:val="004A6BAB"/>
    <w:rsid w:val="004A6DC4"/>
    <w:rsid w:val="004A6DE7"/>
    <w:rsid w:val="004A76B5"/>
    <w:rsid w:val="004A790F"/>
    <w:rsid w:val="004A7989"/>
    <w:rsid w:val="004A7A0B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8F"/>
    <w:rsid w:val="004B57D2"/>
    <w:rsid w:val="004B58AE"/>
    <w:rsid w:val="004B5B07"/>
    <w:rsid w:val="004B5DF2"/>
    <w:rsid w:val="004B5EFF"/>
    <w:rsid w:val="004B5F43"/>
    <w:rsid w:val="004B5F66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990"/>
    <w:rsid w:val="004C09E1"/>
    <w:rsid w:val="004C0A6C"/>
    <w:rsid w:val="004C0CD8"/>
    <w:rsid w:val="004C0E7F"/>
    <w:rsid w:val="004C12D2"/>
    <w:rsid w:val="004C13C1"/>
    <w:rsid w:val="004C1973"/>
    <w:rsid w:val="004C1AC6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2B9"/>
    <w:rsid w:val="004C34DD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2616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A04"/>
    <w:rsid w:val="00515AFE"/>
    <w:rsid w:val="00515B82"/>
    <w:rsid w:val="00515E21"/>
    <w:rsid w:val="005161D4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206E0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AA0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727"/>
    <w:rsid w:val="00533AE5"/>
    <w:rsid w:val="00533BC7"/>
    <w:rsid w:val="00533CB8"/>
    <w:rsid w:val="0053412E"/>
    <w:rsid w:val="00534299"/>
    <w:rsid w:val="0053469A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37"/>
    <w:rsid w:val="00560288"/>
    <w:rsid w:val="00560860"/>
    <w:rsid w:val="00560899"/>
    <w:rsid w:val="00560AF0"/>
    <w:rsid w:val="00560C8D"/>
    <w:rsid w:val="00560CD8"/>
    <w:rsid w:val="00560DC2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18D"/>
    <w:rsid w:val="005D2611"/>
    <w:rsid w:val="005D294E"/>
    <w:rsid w:val="005D2969"/>
    <w:rsid w:val="005D2D75"/>
    <w:rsid w:val="005D2F2A"/>
    <w:rsid w:val="005D2FA2"/>
    <w:rsid w:val="005D3B48"/>
    <w:rsid w:val="005D3F60"/>
    <w:rsid w:val="005D439F"/>
    <w:rsid w:val="005D4406"/>
    <w:rsid w:val="005D4661"/>
    <w:rsid w:val="005D47FC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AF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425"/>
    <w:rsid w:val="005F7759"/>
    <w:rsid w:val="005F79DA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655"/>
    <w:rsid w:val="0060171F"/>
    <w:rsid w:val="00601982"/>
    <w:rsid w:val="006019D1"/>
    <w:rsid w:val="00601E2A"/>
    <w:rsid w:val="00601ED1"/>
    <w:rsid w:val="00601FC4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DED"/>
    <w:rsid w:val="00606FFA"/>
    <w:rsid w:val="00607107"/>
    <w:rsid w:val="00607652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7C9"/>
    <w:rsid w:val="0062681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01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297"/>
    <w:rsid w:val="006544FD"/>
    <w:rsid w:val="006547F5"/>
    <w:rsid w:val="00654DE1"/>
    <w:rsid w:val="006552DD"/>
    <w:rsid w:val="00655A48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A0E"/>
    <w:rsid w:val="00656AE1"/>
    <w:rsid w:val="00656D93"/>
    <w:rsid w:val="0065700C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F5"/>
    <w:rsid w:val="00680A8A"/>
    <w:rsid w:val="00680B84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D6"/>
    <w:rsid w:val="00682A66"/>
    <w:rsid w:val="00683070"/>
    <w:rsid w:val="006834ED"/>
    <w:rsid w:val="00683570"/>
    <w:rsid w:val="00683607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5F7"/>
    <w:rsid w:val="00691655"/>
    <w:rsid w:val="00691ACC"/>
    <w:rsid w:val="00691C40"/>
    <w:rsid w:val="00692749"/>
    <w:rsid w:val="006929AA"/>
    <w:rsid w:val="00692A62"/>
    <w:rsid w:val="00692AE5"/>
    <w:rsid w:val="00692B26"/>
    <w:rsid w:val="006932F5"/>
    <w:rsid w:val="0069361F"/>
    <w:rsid w:val="00693775"/>
    <w:rsid w:val="006938CC"/>
    <w:rsid w:val="006939A6"/>
    <w:rsid w:val="00693BB7"/>
    <w:rsid w:val="00693F55"/>
    <w:rsid w:val="00693FBA"/>
    <w:rsid w:val="006942C4"/>
    <w:rsid w:val="00694D40"/>
    <w:rsid w:val="00694F99"/>
    <w:rsid w:val="00695087"/>
    <w:rsid w:val="00695418"/>
    <w:rsid w:val="0069627A"/>
    <w:rsid w:val="0069629C"/>
    <w:rsid w:val="006964E7"/>
    <w:rsid w:val="00696662"/>
    <w:rsid w:val="00696727"/>
    <w:rsid w:val="0069699D"/>
    <w:rsid w:val="00696A58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48D"/>
    <w:rsid w:val="006B0150"/>
    <w:rsid w:val="006B0197"/>
    <w:rsid w:val="006B0788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3F"/>
    <w:rsid w:val="006C3859"/>
    <w:rsid w:val="006C38B4"/>
    <w:rsid w:val="006C3960"/>
    <w:rsid w:val="006C3987"/>
    <w:rsid w:val="006C3ACD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5ED"/>
    <w:rsid w:val="006C6A2D"/>
    <w:rsid w:val="006C6B9E"/>
    <w:rsid w:val="006C6C3A"/>
    <w:rsid w:val="006C6C44"/>
    <w:rsid w:val="006C6D8A"/>
    <w:rsid w:val="006C6E25"/>
    <w:rsid w:val="006C6E81"/>
    <w:rsid w:val="006C7089"/>
    <w:rsid w:val="006C70F3"/>
    <w:rsid w:val="006C7833"/>
    <w:rsid w:val="006C78C0"/>
    <w:rsid w:val="006C7BD0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FC1"/>
    <w:rsid w:val="006E50F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76D"/>
    <w:rsid w:val="006F08F7"/>
    <w:rsid w:val="006F0A88"/>
    <w:rsid w:val="006F0B87"/>
    <w:rsid w:val="006F0B89"/>
    <w:rsid w:val="006F0E2D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865"/>
    <w:rsid w:val="00702E7C"/>
    <w:rsid w:val="00702EE1"/>
    <w:rsid w:val="00702F5E"/>
    <w:rsid w:val="00703998"/>
    <w:rsid w:val="00703BF8"/>
    <w:rsid w:val="00704071"/>
    <w:rsid w:val="007041A9"/>
    <w:rsid w:val="007041B3"/>
    <w:rsid w:val="00704211"/>
    <w:rsid w:val="0070429A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80B"/>
    <w:rsid w:val="00717A10"/>
    <w:rsid w:val="00717E5D"/>
    <w:rsid w:val="007201EF"/>
    <w:rsid w:val="00720301"/>
    <w:rsid w:val="0072084D"/>
    <w:rsid w:val="00720A77"/>
    <w:rsid w:val="00720CA3"/>
    <w:rsid w:val="00720DD4"/>
    <w:rsid w:val="00720EDE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323"/>
    <w:rsid w:val="00726580"/>
    <w:rsid w:val="0072658D"/>
    <w:rsid w:val="0072665C"/>
    <w:rsid w:val="00726B06"/>
    <w:rsid w:val="00726EE5"/>
    <w:rsid w:val="00727045"/>
    <w:rsid w:val="00727397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6D9"/>
    <w:rsid w:val="007518D5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148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B6B"/>
    <w:rsid w:val="00773F74"/>
    <w:rsid w:val="00773F77"/>
    <w:rsid w:val="007741A5"/>
    <w:rsid w:val="007741EF"/>
    <w:rsid w:val="00774408"/>
    <w:rsid w:val="00774867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D4"/>
    <w:rsid w:val="0078213A"/>
    <w:rsid w:val="007823DF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31C7"/>
    <w:rsid w:val="007A3380"/>
    <w:rsid w:val="007A385D"/>
    <w:rsid w:val="007A3950"/>
    <w:rsid w:val="007A3A03"/>
    <w:rsid w:val="007A3AAD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5C"/>
    <w:rsid w:val="007B70D5"/>
    <w:rsid w:val="007B7106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1B"/>
    <w:rsid w:val="007D676B"/>
    <w:rsid w:val="007D71F1"/>
    <w:rsid w:val="007D7316"/>
    <w:rsid w:val="007D77C6"/>
    <w:rsid w:val="007D7D9A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112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9F4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AD2"/>
    <w:rsid w:val="007F2B90"/>
    <w:rsid w:val="007F2D7A"/>
    <w:rsid w:val="007F3054"/>
    <w:rsid w:val="007F3CA5"/>
    <w:rsid w:val="007F3CBB"/>
    <w:rsid w:val="007F3EA0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35D"/>
    <w:rsid w:val="007F5A97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FA2"/>
    <w:rsid w:val="0080143C"/>
    <w:rsid w:val="008014F3"/>
    <w:rsid w:val="00801808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58"/>
    <w:rsid w:val="00804D0A"/>
    <w:rsid w:val="00804E2B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223"/>
    <w:rsid w:val="00810840"/>
    <w:rsid w:val="00810ADD"/>
    <w:rsid w:val="00810B10"/>
    <w:rsid w:val="00810BC5"/>
    <w:rsid w:val="00810C14"/>
    <w:rsid w:val="00810D5B"/>
    <w:rsid w:val="00811088"/>
    <w:rsid w:val="00811271"/>
    <w:rsid w:val="0081140A"/>
    <w:rsid w:val="008115C0"/>
    <w:rsid w:val="00811802"/>
    <w:rsid w:val="00811E56"/>
    <w:rsid w:val="00812035"/>
    <w:rsid w:val="008120C2"/>
    <w:rsid w:val="0081260E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92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129"/>
    <w:rsid w:val="00837741"/>
    <w:rsid w:val="0083788B"/>
    <w:rsid w:val="00837B55"/>
    <w:rsid w:val="00837D10"/>
    <w:rsid w:val="00837EA0"/>
    <w:rsid w:val="008402F7"/>
    <w:rsid w:val="008404DE"/>
    <w:rsid w:val="008407A6"/>
    <w:rsid w:val="00840824"/>
    <w:rsid w:val="00840B87"/>
    <w:rsid w:val="00840DBE"/>
    <w:rsid w:val="00840FFF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F3F"/>
    <w:rsid w:val="00844194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9BA"/>
    <w:rsid w:val="00846A28"/>
    <w:rsid w:val="00846CAC"/>
    <w:rsid w:val="00847022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17D"/>
    <w:rsid w:val="008542F1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14B"/>
    <w:rsid w:val="0088142C"/>
    <w:rsid w:val="008815F0"/>
    <w:rsid w:val="0088179C"/>
    <w:rsid w:val="008817E9"/>
    <w:rsid w:val="008819AF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F6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4F26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108"/>
    <w:rsid w:val="00897588"/>
    <w:rsid w:val="0089797B"/>
    <w:rsid w:val="00897DE5"/>
    <w:rsid w:val="00897ECF"/>
    <w:rsid w:val="008A003C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E0E"/>
    <w:rsid w:val="008A610A"/>
    <w:rsid w:val="008A6360"/>
    <w:rsid w:val="008A6505"/>
    <w:rsid w:val="008A6601"/>
    <w:rsid w:val="008A6765"/>
    <w:rsid w:val="008A695F"/>
    <w:rsid w:val="008A6A93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F7"/>
    <w:rsid w:val="008B31C0"/>
    <w:rsid w:val="008B352F"/>
    <w:rsid w:val="008B35BC"/>
    <w:rsid w:val="008B371F"/>
    <w:rsid w:val="008B3913"/>
    <w:rsid w:val="008B3960"/>
    <w:rsid w:val="008B3B5B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F10"/>
    <w:rsid w:val="008C61B9"/>
    <w:rsid w:val="008C6419"/>
    <w:rsid w:val="008C6594"/>
    <w:rsid w:val="008C67D6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C8"/>
    <w:rsid w:val="008D677B"/>
    <w:rsid w:val="008D67AC"/>
    <w:rsid w:val="008D6923"/>
    <w:rsid w:val="008D69DB"/>
    <w:rsid w:val="008D6C22"/>
    <w:rsid w:val="008D6D28"/>
    <w:rsid w:val="008D6D83"/>
    <w:rsid w:val="008D777B"/>
    <w:rsid w:val="008D78FE"/>
    <w:rsid w:val="008D797E"/>
    <w:rsid w:val="008D7C5E"/>
    <w:rsid w:val="008E0034"/>
    <w:rsid w:val="008E0152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30D"/>
    <w:rsid w:val="008F7329"/>
    <w:rsid w:val="008F743D"/>
    <w:rsid w:val="008F745C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61C"/>
    <w:rsid w:val="0093365A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7F"/>
    <w:rsid w:val="00943DBE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47DA9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C2E"/>
    <w:rsid w:val="00964D72"/>
    <w:rsid w:val="00964E34"/>
    <w:rsid w:val="009650F1"/>
    <w:rsid w:val="00965166"/>
    <w:rsid w:val="0096550E"/>
    <w:rsid w:val="00965558"/>
    <w:rsid w:val="00965BC3"/>
    <w:rsid w:val="00965D88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72A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C8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90517"/>
    <w:rsid w:val="00990921"/>
    <w:rsid w:val="009909D8"/>
    <w:rsid w:val="0099134F"/>
    <w:rsid w:val="009916B9"/>
    <w:rsid w:val="009918AE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8E7"/>
    <w:rsid w:val="009939E6"/>
    <w:rsid w:val="00993B9F"/>
    <w:rsid w:val="00993CFC"/>
    <w:rsid w:val="00993DD6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C64"/>
    <w:rsid w:val="009A0DD8"/>
    <w:rsid w:val="009A0F95"/>
    <w:rsid w:val="009A103C"/>
    <w:rsid w:val="009A1183"/>
    <w:rsid w:val="009A1293"/>
    <w:rsid w:val="009A12FE"/>
    <w:rsid w:val="009A162E"/>
    <w:rsid w:val="009A1717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F91"/>
    <w:rsid w:val="009A63DA"/>
    <w:rsid w:val="009A6C95"/>
    <w:rsid w:val="009A6DC0"/>
    <w:rsid w:val="009A6EFE"/>
    <w:rsid w:val="009A7282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5BD5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E3A"/>
    <w:rsid w:val="009E0FB1"/>
    <w:rsid w:val="009E10FB"/>
    <w:rsid w:val="009E13A3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B1E"/>
    <w:rsid w:val="009F4250"/>
    <w:rsid w:val="009F43C4"/>
    <w:rsid w:val="009F43E4"/>
    <w:rsid w:val="009F449E"/>
    <w:rsid w:val="009F46CD"/>
    <w:rsid w:val="009F4746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A46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5D8"/>
    <w:rsid w:val="00A07BDB"/>
    <w:rsid w:val="00A07C30"/>
    <w:rsid w:val="00A1006A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2374"/>
    <w:rsid w:val="00A1255C"/>
    <w:rsid w:val="00A12868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5321"/>
    <w:rsid w:val="00A153F5"/>
    <w:rsid w:val="00A154DD"/>
    <w:rsid w:val="00A155DE"/>
    <w:rsid w:val="00A156DA"/>
    <w:rsid w:val="00A15A7F"/>
    <w:rsid w:val="00A15E57"/>
    <w:rsid w:val="00A15F00"/>
    <w:rsid w:val="00A16356"/>
    <w:rsid w:val="00A1641C"/>
    <w:rsid w:val="00A16720"/>
    <w:rsid w:val="00A16D5E"/>
    <w:rsid w:val="00A1721B"/>
    <w:rsid w:val="00A1727D"/>
    <w:rsid w:val="00A173C0"/>
    <w:rsid w:val="00A17A1C"/>
    <w:rsid w:val="00A17D24"/>
    <w:rsid w:val="00A17E3A"/>
    <w:rsid w:val="00A20020"/>
    <w:rsid w:val="00A2029D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346"/>
    <w:rsid w:val="00A246A6"/>
    <w:rsid w:val="00A2492F"/>
    <w:rsid w:val="00A24A50"/>
    <w:rsid w:val="00A24CA0"/>
    <w:rsid w:val="00A24FFF"/>
    <w:rsid w:val="00A25804"/>
    <w:rsid w:val="00A25AE3"/>
    <w:rsid w:val="00A25B8B"/>
    <w:rsid w:val="00A262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86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E2F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26B"/>
    <w:rsid w:val="00A636A4"/>
    <w:rsid w:val="00A6386A"/>
    <w:rsid w:val="00A63902"/>
    <w:rsid w:val="00A639FB"/>
    <w:rsid w:val="00A63C01"/>
    <w:rsid w:val="00A63CF0"/>
    <w:rsid w:val="00A63D2F"/>
    <w:rsid w:val="00A63E3F"/>
    <w:rsid w:val="00A63FCE"/>
    <w:rsid w:val="00A6443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B92"/>
    <w:rsid w:val="00A66C0A"/>
    <w:rsid w:val="00A66FBA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4F0"/>
    <w:rsid w:val="00A8654D"/>
    <w:rsid w:val="00A8685A"/>
    <w:rsid w:val="00A8692A"/>
    <w:rsid w:val="00A86C3B"/>
    <w:rsid w:val="00A86C96"/>
    <w:rsid w:val="00A86CE1"/>
    <w:rsid w:val="00A86DCB"/>
    <w:rsid w:val="00A8739B"/>
    <w:rsid w:val="00A874A3"/>
    <w:rsid w:val="00A87B03"/>
    <w:rsid w:val="00A87BC7"/>
    <w:rsid w:val="00A87C4F"/>
    <w:rsid w:val="00A87DBF"/>
    <w:rsid w:val="00A87ED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D0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A36"/>
    <w:rsid w:val="00A96AD1"/>
    <w:rsid w:val="00A96BD4"/>
    <w:rsid w:val="00A96C11"/>
    <w:rsid w:val="00A96D8D"/>
    <w:rsid w:val="00A96FD7"/>
    <w:rsid w:val="00A9733B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5F5C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AC9"/>
    <w:rsid w:val="00AD0C96"/>
    <w:rsid w:val="00AD10E0"/>
    <w:rsid w:val="00AD1108"/>
    <w:rsid w:val="00AD1395"/>
    <w:rsid w:val="00AD1479"/>
    <w:rsid w:val="00AD1953"/>
    <w:rsid w:val="00AD1A49"/>
    <w:rsid w:val="00AD1B30"/>
    <w:rsid w:val="00AD1E44"/>
    <w:rsid w:val="00AD1FAC"/>
    <w:rsid w:val="00AD2308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709"/>
    <w:rsid w:val="00AF1CD4"/>
    <w:rsid w:val="00AF1F97"/>
    <w:rsid w:val="00AF2434"/>
    <w:rsid w:val="00AF2553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B8"/>
    <w:rsid w:val="00AF3AD4"/>
    <w:rsid w:val="00AF3B64"/>
    <w:rsid w:val="00AF3C24"/>
    <w:rsid w:val="00AF4042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C6D"/>
    <w:rsid w:val="00AF5C89"/>
    <w:rsid w:val="00AF6463"/>
    <w:rsid w:val="00AF688A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F22"/>
    <w:rsid w:val="00B00F28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1DA"/>
    <w:rsid w:val="00B37554"/>
    <w:rsid w:val="00B378C2"/>
    <w:rsid w:val="00B37A08"/>
    <w:rsid w:val="00B37B5C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488"/>
    <w:rsid w:val="00B4354E"/>
    <w:rsid w:val="00B437CC"/>
    <w:rsid w:val="00B43BFF"/>
    <w:rsid w:val="00B43CB5"/>
    <w:rsid w:val="00B43CDF"/>
    <w:rsid w:val="00B43F27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F0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F9C"/>
    <w:rsid w:val="00B83174"/>
    <w:rsid w:val="00B831A3"/>
    <w:rsid w:val="00B833B1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57A3"/>
    <w:rsid w:val="00B85F62"/>
    <w:rsid w:val="00B85F6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A00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8F1"/>
    <w:rsid w:val="00BA2AB4"/>
    <w:rsid w:val="00BA3304"/>
    <w:rsid w:val="00BA336C"/>
    <w:rsid w:val="00BA339D"/>
    <w:rsid w:val="00BA378E"/>
    <w:rsid w:val="00BA37EA"/>
    <w:rsid w:val="00BA3CFB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843"/>
    <w:rsid w:val="00BA788B"/>
    <w:rsid w:val="00BA7EFB"/>
    <w:rsid w:val="00BA7EFE"/>
    <w:rsid w:val="00BB050B"/>
    <w:rsid w:val="00BB0517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ADA"/>
    <w:rsid w:val="00BB1B41"/>
    <w:rsid w:val="00BB1B78"/>
    <w:rsid w:val="00BB1D20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F"/>
    <w:rsid w:val="00BB4080"/>
    <w:rsid w:val="00BB4143"/>
    <w:rsid w:val="00BB49BF"/>
    <w:rsid w:val="00BB4B07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C41"/>
    <w:rsid w:val="00BC0CD3"/>
    <w:rsid w:val="00BC0D00"/>
    <w:rsid w:val="00BC0DDF"/>
    <w:rsid w:val="00BC10E9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A0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16E"/>
    <w:rsid w:val="00BC7220"/>
    <w:rsid w:val="00BC738F"/>
    <w:rsid w:val="00BC7490"/>
    <w:rsid w:val="00BC74B2"/>
    <w:rsid w:val="00BC75DA"/>
    <w:rsid w:val="00BC765B"/>
    <w:rsid w:val="00BC76CE"/>
    <w:rsid w:val="00BC79CB"/>
    <w:rsid w:val="00BC7BCC"/>
    <w:rsid w:val="00BC7C48"/>
    <w:rsid w:val="00BC7CF8"/>
    <w:rsid w:val="00BC7E24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F9E"/>
    <w:rsid w:val="00BE2047"/>
    <w:rsid w:val="00BE2075"/>
    <w:rsid w:val="00BE23A3"/>
    <w:rsid w:val="00BE2460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777"/>
    <w:rsid w:val="00C21DD1"/>
    <w:rsid w:val="00C22004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4E4B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E7"/>
    <w:rsid w:val="00C51A17"/>
    <w:rsid w:val="00C51A67"/>
    <w:rsid w:val="00C51C10"/>
    <w:rsid w:val="00C52998"/>
    <w:rsid w:val="00C52DD8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15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4B36"/>
    <w:rsid w:val="00C65017"/>
    <w:rsid w:val="00C65099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4D81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5A4"/>
    <w:rsid w:val="00C84996"/>
    <w:rsid w:val="00C84DE0"/>
    <w:rsid w:val="00C84E5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0D3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EC0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B0"/>
    <w:rsid w:val="00CA70C5"/>
    <w:rsid w:val="00CA714A"/>
    <w:rsid w:val="00CA741C"/>
    <w:rsid w:val="00CA7662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794"/>
    <w:rsid w:val="00CC18CF"/>
    <w:rsid w:val="00CC1940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AE"/>
    <w:rsid w:val="00CC7CB3"/>
    <w:rsid w:val="00CD005A"/>
    <w:rsid w:val="00CD0228"/>
    <w:rsid w:val="00CD02AA"/>
    <w:rsid w:val="00CD02D7"/>
    <w:rsid w:val="00CD0580"/>
    <w:rsid w:val="00CD0CE9"/>
    <w:rsid w:val="00CD12D0"/>
    <w:rsid w:val="00CD14C1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9A7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50F"/>
    <w:rsid w:val="00D13548"/>
    <w:rsid w:val="00D1372E"/>
    <w:rsid w:val="00D138A0"/>
    <w:rsid w:val="00D13A64"/>
    <w:rsid w:val="00D13C6E"/>
    <w:rsid w:val="00D13DB6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8A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500E"/>
    <w:rsid w:val="00D25231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CD9"/>
    <w:rsid w:val="00D37064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B9B"/>
    <w:rsid w:val="00D80DF2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90490"/>
    <w:rsid w:val="00D9051B"/>
    <w:rsid w:val="00D90E25"/>
    <w:rsid w:val="00D90F7F"/>
    <w:rsid w:val="00D91159"/>
    <w:rsid w:val="00D91179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38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E00F6"/>
    <w:rsid w:val="00DE01F8"/>
    <w:rsid w:val="00DE045D"/>
    <w:rsid w:val="00DE047C"/>
    <w:rsid w:val="00DE099C"/>
    <w:rsid w:val="00DE0D85"/>
    <w:rsid w:val="00DE0DC9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5"/>
    <w:rsid w:val="00DE49B5"/>
    <w:rsid w:val="00DE4F09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2B"/>
    <w:rsid w:val="00E00B76"/>
    <w:rsid w:val="00E00C1F"/>
    <w:rsid w:val="00E00C9D"/>
    <w:rsid w:val="00E00DF8"/>
    <w:rsid w:val="00E00FD3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2AC"/>
    <w:rsid w:val="00E12305"/>
    <w:rsid w:val="00E123FF"/>
    <w:rsid w:val="00E124AD"/>
    <w:rsid w:val="00E124FE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0BD"/>
    <w:rsid w:val="00E141D6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502"/>
    <w:rsid w:val="00E16806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148"/>
    <w:rsid w:val="00E26280"/>
    <w:rsid w:val="00E26518"/>
    <w:rsid w:val="00E26558"/>
    <w:rsid w:val="00E265D7"/>
    <w:rsid w:val="00E266E9"/>
    <w:rsid w:val="00E2678B"/>
    <w:rsid w:val="00E272D2"/>
    <w:rsid w:val="00E27364"/>
    <w:rsid w:val="00E275B3"/>
    <w:rsid w:val="00E276FF"/>
    <w:rsid w:val="00E277DF"/>
    <w:rsid w:val="00E27F25"/>
    <w:rsid w:val="00E30355"/>
    <w:rsid w:val="00E306AA"/>
    <w:rsid w:val="00E3073D"/>
    <w:rsid w:val="00E307BC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708"/>
    <w:rsid w:val="00E3777F"/>
    <w:rsid w:val="00E3778E"/>
    <w:rsid w:val="00E377B3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500A8"/>
    <w:rsid w:val="00E500AD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8EF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851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EF"/>
    <w:rsid w:val="00E8011C"/>
    <w:rsid w:val="00E80246"/>
    <w:rsid w:val="00E80732"/>
    <w:rsid w:val="00E80939"/>
    <w:rsid w:val="00E81277"/>
    <w:rsid w:val="00E815B4"/>
    <w:rsid w:val="00E81742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9004C"/>
    <w:rsid w:val="00E900E4"/>
    <w:rsid w:val="00E9034A"/>
    <w:rsid w:val="00E90591"/>
    <w:rsid w:val="00E90650"/>
    <w:rsid w:val="00E907F9"/>
    <w:rsid w:val="00E90998"/>
    <w:rsid w:val="00E90A02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020"/>
    <w:rsid w:val="00E932DA"/>
    <w:rsid w:val="00E93A7F"/>
    <w:rsid w:val="00E93B8D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70E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C8"/>
    <w:rsid w:val="00EA2DD7"/>
    <w:rsid w:val="00EA2E61"/>
    <w:rsid w:val="00EA31D6"/>
    <w:rsid w:val="00EA320D"/>
    <w:rsid w:val="00EA343A"/>
    <w:rsid w:val="00EA347D"/>
    <w:rsid w:val="00EA352F"/>
    <w:rsid w:val="00EA3544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9BA"/>
    <w:rsid w:val="00EB0C87"/>
    <w:rsid w:val="00EB16FC"/>
    <w:rsid w:val="00EB18BD"/>
    <w:rsid w:val="00EB1AED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452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21B2"/>
    <w:rsid w:val="00ED222F"/>
    <w:rsid w:val="00ED249F"/>
    <w:rsid w:val="00ED275A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576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D25"/>
    <w:rsid w:val="00F20E43"/>
    <w:rsid w:val="00F21277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923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E22"/>
    <w:rsid w:val="00F46F4D"/>
    <w:rsid w:val="00F46F94"/>
    <w:rsid w:val="00F4711F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7B1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55A"/>
    <w:rsid w:val="00F618AD"/>
    <w:rsid w:val="00F61ABF"/>
    <w:rsid w:val="00F61BDB"/>
    <w:rsid w:val="00F61E6A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477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89A"/>
    <w:rsid w:val="00F93A2F"/>
    <w:rsid w:val="00F93AD5"/>
    <w:rsid w:val="00F93EC2"/>
    <w:rsid w:val="00F9412F"/>
    <w:rsid w:val="00F9418A"/>
    <w:rsid w:val="00F941F9"/>
    <w:rsid w:val="00F94284"/>
    <w:rsid w:val="00F94805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0D"/>
    <w:rsid w:val="00FA59E7"/>
    <w:rsid w:val="00FA5DF4"/>
    <w:rsid w:val="00FA65F3"/>
    <w:rsid w:val="00FA6869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6D11"/>
    <w:rsid w:val="00FB70EE"/>
    <w:rsid w:val="00FB718C"/>
    <w:rsid w:val="00FB7329"/>
    <w:rsid w:val="00FB7537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40C3"/>
    <w:rsid w:val="00FC46CC"/>
    <w:rsid w:val="00FC4B60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B47"/>
    <w:rsid w:val="00FD0C33"/>
    <w:rsid w:val="00FD127B"/>
    <w:rsid w:val="00FD12CB"/>
    <w:rsid w:val="00FD1424"/>
    <w:rsid w:val="00FD18DA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F9"/>
    <w:rsid w:val="00FD2B5B"/>
    <w:rsid w:val="00FD3161"/>
    <w:rsid w:val="00FD36C7"/>
    <w:rsid w:val="00FD384C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B8"/>
    <w:rsid w:val="00FE70F5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C1D"/>
    <w:rsid w:val="00FF0FE2"/>
    <w:rsid w:val="00FF11DC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0E3DD5"/>
  <w15:chartTrackingRefBased/>
  <w15:docId w15:val="{79C4722E-1D59-46A9-9A0F-7E0010C4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8BF9D-9FB9-47D7-AC63-7E9F5080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212</TotalTime>
  <Pages>1</Pages>
  <Words>2089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Mukda, Tantipisankul</cp:lastModifiedBy>
  <cp:revision>32</cp:revision>
  <cp:lastPrinted>2021-02-15T17:24:00Z</cp:lastPrinted>
  <dcterms:created xsi:type="dcterms:W3CDTF">2021-02-18T11:45:00Z</dcterms:created>
  <dcterms:modified xsi:type="dcterms:W3CDTF">2021-02-21T15:51:00Z</dcterms:modified>
</cp:coreProperties>
</file>