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63"/>
        <w:gridCol w:w="269"/>
        <w:gridCol w:w="7785"/>
      </w:tblGrid>
      <w:tr w:rsidR="0009267B" w:rsidRPr="008A3328" w14:paraId="451675A3" w14:textId="77777777" w:rsidTr="008E3C7E"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</w:tcPr>
          <w:p w14:paraId="550395CE" w14:textId="77777777" w:rsidR="0009267B" w:rsidRPr="008A3328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0" w:name="_Hlk63809862"/>
            <w:bookmarkStart w:id="1" w:name="_Hlk62459050"/>
            <w:r w:rsidRPr="008A3328">
              <w:rPr>
                <w:rFonts w:ascii="Angsana New" w:hAnsi="Angsana New" w:cs="Angsana New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</w:tcPr>
          <w:p w14:paraId="0596E97D" w14:textId="77777777" w:rsidR="0009267B" w:rsidRPr="008A3328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85" w:type="dxa"/>
            <w:tcBorders>
              <w:top w:val="nil"/>
              <w:left w:val="nil"/>
              <w:bottom w:val="nil"/>
              <w:right w:val="nil"/>
            </w:tcBorders>
          </w:tcPr>
          <w:p w14:paraId="0988183C" w14:textId="77777777" w:rsidR="0009267B" w:rsidRPr="008A3328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sz w:val="28"/>
                <w:szCs w:val="28"/>
                <w:cs/>
              </w:rPr>
              <w:t>สารบัญ</w:t>
            </w:r>
          </w:p>
        </w:tc>
      </w:tr>
      <w:tr w:rsidR="0009267B" w:rsidRPr="008A3328" w14:paraId="2D663AB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09ABBEC4" w14:textId="6B8A6230" w:rsidR="0009267B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69" w:type="dxa"/>
          </w:tcPr>
          <w:p w14:paraId="1CC222CC" w14:textId="77777777" w:rsidR="0009267B" w:rsidRPr="008A3328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5EBDAB6C" w14:textId="77777777" w:rsidR="0009267B" w:rsidRPr="008A3328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ข้อมูลทั่วไป</w:t>
            </w:r>
          </w:p>
        </w:tc>
      </w:tr>
      <w:tr w:rsidR="0009267B" w:rsidRPr="008A3328" w14:paraId="112C262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5E7F25F" w14:textId="51218E94" w:rsidR="0073369C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</w:t>
            </w:r>
          </w:p>
        </w:tc>
        <w:tc>
          <w:tcPr>
            <w:tcW w:w="269" w:type="dxa"/>
          </w:tcPr>
          <w:p w14:paraId="6E4A0990" w14:textId="77777777" w:rsidR="0009267B" w:rsidRPr="008A3328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95DDE76" w14:textId="77777777" w:rsidR="0073369C" w:rsidRPr="008A3328" w:rsidRDefault="0009267B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เกณฑ์การจัดทำ</w:t>
            </w:r>
            <w:r w:rsidR="0008214C"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งบการเงิน</w:t>
            </w:r>
          </w:p>
        </w:tc>
      </w:tr>
      <w:tr w:rsidR="0095481D" w:rsidRPr="008A3328" w14:paraId="3DC8C27E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546E853" w14:textId="5B902756" w:rsidR="0095481D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69" w:type="dxa"/>
          </w:tcPr>
          <w:p w14:paraId="7C4B96B5" w14:textId="77777777" w:rsidR="0095481D" w:rsidRPr="008A3328" w:rsidRDefault="0095481D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AE1A6CB" w14:textId="54ADFBB0" w:rsidR="0095481D" w:rsidRPr="008A3328" w:rsidRDefault="0095481D" w:rsidP="004955C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การเปลี่ยนแปลงนโยบายการบัญชี</w:t>
            </w:r>
          </w:p>
        </w:tc>
      </w:tr>
      <w:tr w:rsidR="00CF2934" w:rsidRPr="008A3328" w14:paraId="21B15B6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5C0F62B" w14:textId="13E990C9" w:rsidR="00CF2934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4</w:t>
            </w:r>
          </w:p>
        </w:tc>
        <w:tc>
          <w:tcPr>
            <w:tcW w:w="269" w:type="dxa"/>
          </w:tcPr>
          <w:p w14:paraId="36B0B274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3BAD605" w14:textId="77777777" w:rsidR="00CF2934" w:rsidRPr="008A3328" w:rsidRDefault="00CF2934" w:rsidP="004955CE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นโยบายการบัญชีที่สำคัญ</w:t>
            </w:r>
          </w:p>
        </w:tc>
      </w:tr>
      <w:tr w:rsidR="00CF2934" w:rsidRPr="008A3328" w14:paraId="615735B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B184C9A" w14:textId="4DD1EA8B" w:rsidR="00CF2934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5</w:t>
            </w:r>
          </w:p>
        </w:tc>
        <w:tc>
          <w:tcPr>
            <w:tcW w:w="269" w:type="dxa"/>
          </w:tcPr>
          <w:p w14:paraId="5E3F7328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3319CBF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CF2934" w:rsidRPr="008A3328" w14:paraId="0EED1E3B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9B4574A" w14:textId="165F60FF" w:rsidR="00CF2934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6</w:t>
            </w:r>
          </w:p>
        </w:tc>
        <w:tc>
          <w:tcPr>
            <w:tcW w:w="269" w:type="dxa"/>
          </w:tcPr>
          <w:p w14:paraId="4685995C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E593258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  <w:tr w:rsidR="00CF2934" w:rsidRPr="008A3328" w14:paraId="1441996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9AD831E" w14:textId="5E624392" w:rsidR="00CF2934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269" w:type="dxa"/>
          </w:tcPr>
          <w:p w14:paraId="508BECE4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30BBC40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เงินฝากสถาบันการเงินที่มีภาระผูกพัน</w:t>
            </w:r>
          </w:p>
        </w:tc>
      </w:tr>
      <w:tr w:rsidR="00CF2934" w:rsidRPr="008A3328" w14:paraId="20637BD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3A7AA96" w14:textId="35434319" w:rsidR="00CF2934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8</w:t>
            </w:r>
          </w:p>
        </w:tc>
        <w:tc>
          <w:tcPr>
            <w:tcW w:w="269" w:type="dxa"/>
          </w:tcPr>
          <w:p w14:paraId="42481AFA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33FC488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  <w:tr w:rsidR="00CF2934" w:rsidRPr="008A3328" w14:paraId="5C31D01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3927FD5" w14:textId="3CA73F1D" w:rsidR="006433B0" w:rsidRPr="008A3328" w:rsidRDefault="002172F1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9</w:t>
            </w:r>
          </w:p>
        </w:tc>
        <w:tc>
          <w:tcPr>
            <w:tcW w:w="269" w:type="dxa"/>
          </w:tcPr>
          <w:p w14:paraId="463EE5F8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60941E4" w14:textId="77777777" w:rsidR="00CF2934" w:rsidRPr="008A3328" w:rsidRDefault="00CF2934" w:rsidP="004955C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สินค้าคงเหลือ</w:t>
            </w:r>
          </w:p>
        </w:tc>
      </w:tr>
      <w:tr w:rsidR="004B5EFF" w:rsidRPr="008A3328" w14:paraId="2D6BD75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C9703CF" w14:textId="276EF396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10</w:t>
            </w:r>
          </w:p>
        </w:tc>
        <w:tc>
          <w:tcPr>
            <w:tcW w:w="269" w:type="dxa"/>
          </w:tcPr>
          <w:p w14:paraId="787A0A1E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CE30CB8" w14:textId="2533E434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</w:t>
            </w:r>
            <w:r w:rsidRPr="008A332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ร่วม</w:t>
            </w:r>
          </w:p>
        </w:tc>
      </w:tr>
      <w:tr w:rsidR="004B5EFF" w:rsidRPr="008A3328" w14:paraId="00A0C10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E0A1EAF" w14:textId="269BEC3E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11</w:t>
            </w:r>
          </w:p>
        </w:tc>
        <w:tc>
          <w:tcPr>
            <w:tcW w:w="269" w:type="dxa"/>
          </w:tcPr>
          <w:p w14:paraId="65480F37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87CA3B3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เงินลงทุนในบริษัทย่อย</w:t>
            </w:r>
          </w:p>
        </w:tc>
      </w:tr>
      <w:tr w:rsidR="004B5EFF" w:rsidRPr="008A3328" w14:paraId="11AEB282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219E975" w14:textId="18F2E87F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12</w:t>
            </w:r>
          </w:p>
        </w:tc>
        <w:tc>
          <w:tcPr>
            <w:tcW w:w="269" w:type="dxa"/>
          </w:tcPr>
          <w:p w14:paraId="271E0506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45B37C27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</w:tr>
      <w:tr w:rsidR="004B5EFF" w:rsidRPr="008A3328" w14:paraId="149BD0F6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7602E836" w14:textId="32CF9881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13</w:t>
            </w:r>
          </w:p>
        </w:tc>
        <w:tc>
          <w:tcPr>
            <w:tcW w:w="269" w:type="dxa"/>
          </w:tcPr>
          <w:p w14:paraId="6893484A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4935A4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อุปกรณ์</w:t>
            </w:r>
          </w:p>
        </w:tc>
      </w:tr>
      <w:tr w:rsidR="004B5EFF" w:rsidRPr="008A3328" w14:paraId="09E76A9F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F661728" w14:textId="597D51ED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14</w:t>
            </w:r>
          </w:p>
        </w:tc>
        <w:tc>
          <w:tcPr>
            <w:tcW w:w="269" w:type="dxa"/>
          </w:tcPr>
          <w:p w14:paraId="6A934C9E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FEF499A" w14:textId="75DB6646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สัญญาเช่า</w:t>
            </w:r>
          </w:p>
        </w:tc>
      </w:tr>
      <w:tr w:rsidR="004B5EFF" w:rsidRPr="008A3328" w14:paraId="111E962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38AC34ED" w14:textId="22D60139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15</w:t>
            </w:r>
          </w:p>
        </w:tc>
        <w:tc>
          <w:tcPr>
            <w:tcW w:w="269" w:type="dxa"/>
          </w:tcPr>
          <w:p w14:paraId="41772D7B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418A92B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ค่าความนิยม</w:t>
            </w:r>
          </w:p>
        </w:tc>
      </w:tr>
      <w:tr w:rsidR="004B5EFF" w:rsidRPr="008A3328" w14:paraId="369A8E8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D737DEE" w14:textId="29FF7ED1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16</w:t>
            </w:r>
          </w:p>
        </w:tc>
        <w:tc>
          <w:tcPr>
            <w:tcW w:w="269" w:type="dxa"/>
          </w:tcPr>
          <w:p w14:paraId="32B307E7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1942E6BD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สินทรัพย์ไม่มีตัวตนอื่น</w:t>
            </w:r>
          </w:p>
        </w:tc>
      </w:tr>
      <w:tr w:rsidR="004B5EFF" w:rsidRPr="008A3328" w14:paraId="52E23B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25A3E16" w14:textId="424D932D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17</w:t>
            </w:r>
          </w:p>
        </w:tc>
        <w:tc>
          <w:tcPr>
            <w:tcW w:w="269" w:type="dxa"/>
          </w:tcPr>
          <w:p w14:paraId="3B0CAD8E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6AF913" w14:textId="77777777" w:rsidR="004B5EFF" w:rsidRPr="008A3328" w:rsidRDefault="004B5EFF" w:rsidP="004B5EF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4B5EFF" w:rsidRPr="008A3328" w14:paraId="4C33239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4C15336C" w14:textId="5D44CB75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18</w:t>
            </w:r>
          </w:p>
        </w:tc>
        <w:tc>
          <w:tcPr>
            <w:tcW w:w="269" w:type="dxa"/>
          </w:tcPr>
          <w:p w14:paraId="6462A414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73D780C" w14:textId="77777777" w:rsidR="004B5EFF" w:rsidRPr="008A3328" w:rsidRDefault="004B5EFF" w:rsidP="004B5EF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4B5EFF" w:rsidRPr="008A3328" w14:paraId="6B05F36A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60E98A1C" w14:textId="15552FAC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19</w:t>
            </w:r>
          </w:p>
        </w:tc>
        <w:tc>
          <w:tcPr>
            <w:tcW w:w="269" w:type="dxa"/>
          </w:tcPr>
          <w:p w14:paraId="7A6432BA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0FB129D" w14:textId="77777777" w:rsidR="004B5EFF" w:rsidRPr="008A3328" w:rsidRDefault="004B5EFF" w:rsidP="004B5EFF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4B5EFF" w:rsidRPr="008A3328" w14:paraId="12DBD1B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E581661" w14:textId="2FA12D61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20</w:t>
            </w:r>
          </w:p>
        </w:tc>
        <w:tc>
          <w:tcPr>
            <w:tcW w:w="269" w:type="dxa"/>
          </w:tcPr>
          <w:p w14:paraId="745F5E3A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09AED2DB" w14:textId="514887A3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ส่วนเกินมูลค่าหุ้นและ</w:t>
            </w: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สำรอง</w:t>
            </w:r>
          </w:p>
        </w:tc>
      </w:tr>
      <w:tr w:rsidR="004B5EFF" w:rsidRPr="008A3328" w14:paraId="22533D5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1609D94A" w14:textId="7BCA9950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21</w:t>
            </w:r>
          </w:p>
        </w:tc>
        <w:tc>
          <w:tcPr>
            <w:tcW w:w="269" w:type="dxa"/>
          </w:tcPr>
          <w:p w14:paraId="12E1A402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755D9613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ส่วนงานดำเนินงานและการจำแนกรายได้</w:t>
            </w:r>
          </w:p>
        </w:tc>
      </w:tr>
      <w:tr w:rsidR="004B5EFF" w:rsidRPr="008A3328" w14:paraId="427AF1C0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6E64A50A" w14:textId="53D47ECA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22</w:t>
            </w:r>
          </w:p>
        </w:tc>
        <w:tc>
          <w:tcPr>
            <w:tcW w:w="269" w:type="dxa"/>
          </w:tcPr>
          <w:p w14:paraId="261C758F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2CD6AB6B" w14:textId="3DD630EE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</w:tr>
      <w:tr w:rsidR="004B5EFF" w:rsidRPr="008A3328" w14:paraId="025DC84E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01993057" w14:textId="4B8428D7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23</w:t>
            </w:r>
          </w:p>
        </w:tc>
        <w:tc>
          <w:tcPr>
            <w:tcW w:w="269" w:type="dxa"/>
          </w:tcPr>
          <w:p w14:paraId="6CE0280F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6E6DB8F7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ค่าใช้จ่ายตามลักษณะ</w:t>
            </w:r>
          </w:p>
        </w:tc>
      </w:tr>
      <w:tr w:rsidR="004B5EFF" w:rsidRPr="008A3328" w14:paraId="6DF463A4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62DA1374" w14:textId="5FDC4C35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24</w:t>
            </w:r>
          </w:p>
        </w:tc>
        <w:tc>
          <w:tcPr>
            <w:tcW w:w="269" w:type="dxa"/>
          </w:tcPr>
          <w:p w14:paraId="63292F0B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  <w:vAlign w:val="center"/>
          </w:tcPr>
          <w:p w14:paraId="3DFEAB0A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ภาษีเงินได้</w:t>
            </w:r>
          </w:p>
        </w:tc>
      </w:tr>
      <w:tr w:rsidR="004B5EFF" w:rsidRPr="008A3328" w14:paraId="325977E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07"/>
        </w:trPr>
        <w:tc>
          <w:tcPr>
            <w:tcW w:w="1263" w:type="dxa"/>
          </w:tcPr>
          <w:p w14:paraId="539F6F95" w14:textId="32B7553F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25</w:t>
            </w:r>
          </w:p>
        </w:tc>
        <w:tc>
          <w:tcPr>
            <w:tcW w:w="269" w:type="dxa"/>
          </w:tcPr>
          <w:p w14:paraId="26887B46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CEE0598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กำไรต่อหุ้นขั้นพื้นฐาน</w:t>
            </w:r>
          </w:p>
        </w:tc>
      </w:tr>
      <w:tr w:rsidR="004B5EFF" w:rsidRPr="008A3328" w14:paraId="6EA014B9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14:paraId="2D59B109" w14:textId="2018CD57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26</w:t>
            </w:r>
          </w:p>
        </w:tc>
        <w:tc>
          <w:tcPr>
            <w:tcW w:w="269" w:type="dxa"/>
          </w:tcPr>
          <w:p w14:paraId="64E9711F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AA59DB5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เงินปันผล</w:t>
            </w:r>
          </w:p>
        </w:tc>
      </w:tr>
      <w:tr w:rsidR="004B5EFF" w:rsidRPr="008A3328" w14:paraId="750D2C3C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263" w:type="dxa"/>
          </w:tcPr>
          <w:p w14:paraId="0E47F399" w14:textId="5CF211EF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27</w:t>
            </w:r>
          </w:p>
        </w:tc>
        <w:tc>
          <w:tcPr>
            <w:tcW w:w="269" w:type="dxa"/>
          </w:tcPr>
          <w:p w14:paraId="7958E7C1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2BFD9A3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4B5EFF" w:rsidRPr="008A3328" w14:paraId="4354639D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566FAD4" w14:textId="747D5D03" w:rsidR="004B5EFF" w:rsidRPr="008A3328" w:rsidRDefault="002172F1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28</w:t>
            </w:r>
          </w:p>
        </w:tc>
        <w:tc>
          <w:tcPr>
            <w:tcW w:w="269" w:type="dxa"/>
          </w:tcPr>
          <w:p w14:paraId="2AB14267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6D4D2369" w14:textId="77777777" w:rsidR="004B5EFF" w:rsidRPr="008A3328" w:rsidRDefault="004B5EFF" w:rsidP="004B5EF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bookmarkEnd w:id="0"/>
      <w:tr w:rsidR="00E75851" w:rsidRPr="008A3328" w14:paraId="15AAEE1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177E4A3D" w14:textId="66AA5D84" w:rsidR="00E75851" w:rsidRPr="008A3328" w:rsidRDefault="002172F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29</w:t>
            </w:r>
          </w:p>
        </w:tc>
        <w:tc>
          <w:tcPr>
            <w:tcW w:w="269" w:type="dxa"/>
          </w:tcPr>
          <w:p w14:paraId="62F2D595" w14:textId="77777777" w:rsidR="00E75851" w:rsidRPr="008A3328" w:rsidRDefault="00E7585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18F8A3A7" w14:textId="3890A362" w:rsidR="00E75851" w:rsidRPr="008A3328" w:rsidRDefault="00E7585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สัญญาการโอนธุรกิจ</w:t>
            </w:r>
          </w:p>
        </w:tc>
      </w:tr>
      <w:tr w:rsidR="00E75851" w:rsidRPr="008A3328" w14:paraId="0275F223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F24A595" w14:textId="5FEBA460" w:rsidR="00E75851" w:rsidRPr="008A3328" w:rsidRDefault="002172F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30</w:t>
            </w:r>
          </w:p>
        </w:tc>
        <w:tc>
          <w:tcPr>
            <w:tcW w:w="269" w:type="dxa"/>
          </w:tcPr>
          <w:p w14:paraId="2BF11501" w14:textId="77777777" w:rsidR="00E75851" w:rsidRPr="008A3328" w:rsidRDefault="00E7585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ABF92F7" w14:textId="7CF6EFDE" w:rsidR="00E75851" w:rsidRPr="008A3328" w:rsidRDefault="00E7585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E75851" w:rsidRPr="008A3328" w14:paraId="374692C7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597C0F6A" w14:textId="27D55710" w:rsidR="00E75851" w:rsidRPr="008A3328" w:rsidRDefault="002172F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  <w:r w:rsidRPr="008A3328"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  <w:t>31</w:t>
            </w:r>
          </w:p>
        </w:tc>
        <w:tc>
          <w:tcPr>
            <w:tcW w:w="269" w:type="dxa"/>
          </w:tcPr>
          <w:p w14:paraId="07683E69" w14:textId="77777777" w:rsidR="00E75851" w:rsidRPr="008A3328" w:rsidRDefault="00E7585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452F0102" w14:textId="168596A7" w:rsidR="00E75851" w:rsidRPr="008A3328" w:rsidRDefault="00E75851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  <w:r w:rsidRPr="008A3328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0A67E0" w:rsidRPr="008A3328" w14:paraId="10B75795" w14:textId="77777777" w:rsidTr="008E3C7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63" w:type="dxa"/>
          </w:tcPr>
          <w:p w14:paraId="24DC7D2F" w14:textId="5438ECDC" w:rsidR="000A67E0" w:rsidRPr="008A3328" w:rsidRDefault="000A67E0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69" w:type="dxa"/>
          </w:tcPr>
          <w:p w14:paraId="39BB3EDA" w14:textId="77777777" w:rsidR="000A67E0" w:rsidRPr="008A3328" w:rsidRDefault="000A67E0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7785" w:type="dxa"/>
          </w:tcPr>
          <w:p w14:paraId="5F6715AC" w14:textId="4817CDA4" w:rsidR="000A67E0" w:rsidRPr="008A3328" w:rsidRDefault="000A67E0" w:rsidP="00E7585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</w:tr>
      <w:bookmarkEnd w:id="1"/>
    </w:tbl>
    <w:p w14:paraId="78E74C3F" w14:textId="77777777" w:rsidR="006E313F" w:rsidRPr="008A3328" w:rsidRDefault="0009267B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</w:rPr>
        <w:br w:type="page"/>
      </w:r>
      <w:r w:rsidR="006E313F" w:rsidRPr="008A3328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C6510C2" w14:textId="77777777" w:rsidR="006E313F" w:rsidRPr="008A3328" w:rsidRDefault="006E313F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C40D6B1" w14:textId="5A764679" w:rsidR="0009267B" w:rsidRPr="008A3328" w:rsidRDefault="006E313F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340B59">
        <w:rPr>
          <w:rFonts w:ascii="Angsana New" w:hAnsi="Angsana New"/>
          <w:sz w:val="28"/>
          <w:szCs w:val="28"/>
        </w:rPr>
        <w:t>2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กุมภาพันธ์ </w:t>
      </w:r>
      <w:r w:rsidR="002172F1" w:rsidRPr="008A3328">
        <w:rPr>
          <w:rFonts w:ascii="Angsana New" w:hAnsi="Angsana New"/>
          <w:sz w:val="28"/>
          <w:szCs w:val="28"/>
        </w:rPr>
        <w:t>2564</w:t>
      </w:r>
    </w:p>
    <w:p w14:paraId="4E791393" w14:textId="77777777" w:rsidR="0009267B" w:rsidRPr="008A3328" w:rsidRDefault="0009267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14:paraId="15F0CEFD" w14:textId="7C77F35C" w:rsidR="0009267B" w:rsidRPr="008A3328" w:rsidRDefault="0009267B" w:rsidP="00A84254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ข้อมูล</w:t>
      </w:r>
      <w:r w:rsidRPr="008A3328">
        <w:rPr>
          <w:rFonts w:ascii="Angsana New" w:hAnsi="Angsana New"/>
          <w:sz w:val="28"/>
          <w:szCs w:val="28"/>
          <w:cs/>
          <w:lang w:val="th-TH"/>
        </w:rPr>
        <w:t>ทั่วไป</w:t>
      </w:r>
    </w:p>
    <w:p w14:paraId="5241788E" w14:textId="77777777" w:rsidR="0009267B" w:rsidRPr="008A3328" w:rsidRDefault="0009267B" w:rsidP="000D44CA">
      <w:pPr>
        <w:pStyle w:val="a0"/>
        <w:tabs>
          <w:tab w:val="clear" w:pos="360"/>
          <w:tab w:val="clear" w:pos="720"/>
          <w:tab w:val="clear" w:pos="1080"/>
        </w:tabs>
        <w:jc w:val="both"/>
        <w:rPr>
          <w:rFonts w:ascii="Angsana New" w:hAnsi="Angsana New" w:cs="Angsana New"/>
          <w:sz w:val="20"/>
          <w:szCs w:val="20"/>
          <w:cs/>
        </w:rPr>
      </w:pPr>
    </w:p>
    <w:p w14:paraId="34BAC5B7" w14:textId="1B173437" w:rsidR="006E313F" w:rsidRPr="008A3328" w:rsidRDefault="006E313F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บริษัท วินท์คอม เทคโนโลยี จำกัด (มหาชน) </w:t>
      </w:r>
      <w:r w:rsidRPr="008A3328">
        <w:rPr>
          <w:rFonts w:ascii="Angsana New" w:hAnsi="Angsana New"/>
          <w:sz w:val="28"/>
          <w:szCs w:val="28"/>
        </w:rPr>
        <w:t>“</w:t>
      </w:r>
      <w:r w:rsidRPr="008A3328">
        <w:rPr>
          <w:rFonts w:ascii="Angsana New" w:hAnsi="Angsana New"/>
          <w:sz w:val="28"/>
          <w:szCs w:val="28"/>
          <w:cs/>
        </w:rPr>
        <w:t>บริษัท</w:t>
      </w:r>
      <w:r w:rsidRPr="008A3328">
        <w:rPr>
          <w:rFonts w:ascii="Angsana New" w:hAnsi="Angsana New"/>
          <w:sz w:val="28"/>
          <w:szCs w:val="28"/>
        </w:rPr>
        <w:t>”</w:t>
      </w:r>
      <w:r w:rsidR="00750A41"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เป็นนิติบุคคลที่จัดตั้งขึ้นในประเทศไทย และจดทะเบียนกับ</w:t>
      </w:r>
      <w:r w:rsidR="00560CD8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 xml:space="preserve">ตลาดหลักทรัพย์แห่งประเทศไทยเมื่อเดือนธันวาคม </w:t>
      </w:r>
      <w:r w:rsidR="002172F1" w:rsidRPr="008A3328">
        <w:rPr>
          <w:rFonts w:ascii="Angsana New" w:hAnsi="Angsana New"/>
          <w:sz w:val="28"/>
          <w:szCs w:val="28"/>
        </w:rPr>
        <w:t>2560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โดยมีที่อยู่จดทะเบียนของบริษัทตั้งอยู่เลขที่ </w:t>
      </w:r>
      <w:r w:rsidR="002172F1" w:rsidRPr="008A3328">
        <w:rPr>
          <w:rFonts w:ascii="Angsana New" w:hAnsi="Angsana New"/>
          <w:sz w:val="28"/>
          <w:szCs w:val="28"/>
        </w:rPr>
        <w:t>159</w:t>
      </w:r>
      <w:r w:rsidRPr="008A3328">
        <w:rPr>
          <w:rFonts w:ascii="Angsana New" w:hAnsi="Angsana New"/>
          <w:sz w:val="28"/>
          <w:szCs w:val="28"/>
          <w:cs/>
        </w:rPr>
        <w:t>/</w:t>
      </w:r>
      <w:r w:rsidR="002172F1" w:rsidRPr="008A3328">
        <w:rPr>
          <w:rFonts w:ascii="Angsana New" w:hAnsi="Angsana New"/>
          <w:sz w:val="28"/>
          <w:szCs w:val="28"/>
        </w:rPr>
        <w:t>21</w:t>
      </w:r>
      <w:r w:rsidRPr="008A3328">
        <w:rPr>
          <w:rFonts w:ascii="Angsana New" w:hAnsi="Angsana New"/>
          <w:sz w:val="28"/>
          <w:szCs w:val="28"/>
          <w:cs/>
        </w:rPr>
        <w:t xml:space="preserve"> อาคารเสริมมิตร ทาวเวอร์ ชั้น </w:t>
      </w:r>
      <w:r w:rsidR="002172F1" w:rsidRPr="008A3328">
        <w:rPr>
          <w:rFonts w:ascii="Angsana New" w:hAnsi="Angsana New"/>
          <w:sz w:val="28"/>
          <w:szCs w:val="28"/>
        </w:rPr>
        <w:t>14</w:t>
      </w:r>
      <w:r w:rsidRPr="008A3328">
        <w:rPr>
          <w:rFonts w:ascii="Angsana New" w:hAnsi="Angsana New"/>
          <w:sz w:val="28"/>
          <w:szCs w:val="28"/>
          <w:cs/>
        </w:rPr>
        <w:t xml:space="preserve"> ถนนสุขุมวิท </w:t>
      </w:r>
      <w:r w:rsidR="002172F1" w:rsidRPr="008A3328">
        <w:rPr>
          <w:rFonts w:ascii="Angsana New" w:hAnsi="Angsana New"/>
          <w:sz w:val="28"/>
          <w:szCs w:val="28"/>
        </w:rPr>
        <w:t>21</w:t>
      </w:r>
      <w:r w:rsidRPr="008A3328">
        <w:rPr>
          <w:rFonts w:ascii="Angsana New" w:hAnsi="Angsana New"/>
          <w:sz w:val="28"/>
          <w:szCs w:val="28"/>
          <w:cs/>
        </w:rPr>
        <w:t xml:space="preserve"> (อโศก) แขวงคลองเตยเหนือ  เขตวัฒนา กรุงเทพมหานคร</w:t>
      </w:r>
    </w:p>
    <w:p w14:paraId="7C3FC70F" w14:textId="77777777" w:rsidR="00EB7C46" w:rsidRPr="008A3328" w:rsidRDefault="00EB7C46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5C47287" w14:textId="16B9640D" w:rsidR="006E313F" w:rsidRPr="008A3328" w:rsidRDefault="006E313F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 xml:space="preserve">บริษัทใหญ่ในระหว่างปีได้แก่ บริษัท วีเน็ท แคปปิทอล จำกัด (ถือหุ้นร้อยละ </w:t>
      </w:r>
      <w:r w:rsidR="002172F1" w:rsidRPr="008A3328">
        <w:rPr>
          <w:rFonts w:ascii="Angsana New" w:hAnsi="Angsana New"/>
          <w:spacing w:val="-4"/>
          <w:sz w:val="28"/>
          <w:szCs w:val="28"/>
        </w:rPr>
        <w:t>6</w:t>
      </w:r>
      <w:r w:rsidR="00560CD8" w:rsidRPr="008A3328">
        <w:rPr>
          <w:rFonts w:ascii="Angsana New" w:hAnsi="Angsana New"/>
          <w:spacing w:val="-4"/>
          <w:sz w:val="28"/>
          <w:szCs w:val="28"/>
        </w:rPr>
        <w:t>5</w:t>
      </w:r>
      <w:r w:rsidRPr="008A3328">
        <w:rPr>
          <w:rFonts w:ascii="Angsana New" w:hAnsi="Angsana New"/>
          <w:spacing w:val="-4"/>
          <w:sz w:val="28"/>
          <w:szCs w:val="28"/>
          <w:cs/>
        </w:rPr>
        <w:t>) ซึ่งเป็นนิติบุคคลที่จัดตั้งขึ้นในประเทศไทย</w:t>
      </w:r>
    </w:p>
    <w:p w14:paraId="4C6A640F" w14:textId="77777777" w:rsidR="006E313F" w:rsidRPr="008A3328" w:rsidRDefault="006E313F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88D6413" w14:textId="6E160BE7" w:rsidR="006E313F" w:rsidRPr="008A3328" w:rsidRDefault="006E313F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บริษัทและบริษัทย่อยดำเนินธุรกิจหลักเกี่ยวกับการขายเครื่องคอมพิวเตอร์และอุปกรณ์รวมทั้งซอฟต์แวร์ที่เกี่ยวข้อง และการให้บริการเกี่ยวกับคอมพิวเตอร์ </w:t>
      </w:r>
      <w:r w:rsidR="009778C8" w:rsidRPr="008A3328">
        <w:rPr>
          <w:rFonts w:ascii="Angsana New" w:hAnsi="Angsana New" w:hint="cs"/>
          <w:sz w:val="28"/>
          <w:szCs w:val="28"/>
          <w:cs/>
        </w:rPr>
        <w:t>โดย</w:t>
      </w:r>
      <w:r w:rsidRPr="008A3328">
        <w:rPr>
          <w:rFonts w:ascii="Angsana New" w:hAnsi="Angsana New"/>
          <w:sz w:val="28"/>
          <w:szCs w:val="28"/>
          <w:cs/>
        </w:rPr>
        <w:t xml:space="preserve">รายละเอียดของบริษัทย่อย ณ 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/>
          <w:sz w:val="28"/>
          <w:szCs w:val="28"/>
        </w:rPr>
        <w:t>2562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ได้เปิดเผยไว้ในหมายเหตุข้อ </w:t>
      </w:r>
      <w:r w:rsidR="002172F1" w:rsidRPr="008A3328">
        <w:rPr>
          <w:rFonts w:ascii="Angsana New" w:hAnsi="Angsana New"/>
          <w:sz w:val="28"/>
          <w:szCs w:val="28"/>
        </w:rPr>
        <w:t>11</w:t>
      </w:r>
    </w:p>
    <w:p w14:paraId="5344F176" w14:textId="77777777" w:rsidR="009C729E" w:rsidRPr="008A3328" w:rsidRDefault="009C72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16F01D6D" w14:textId="77777777" w:rsidR="0009267B" w:rsidRPr="008A3328" w:rsidRDefault="005756D0" w:rsidP="00203648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="Angsana New" w:hAnsi="Angsana New"/>
          <w:sz w:val="28"/>
          <w:szCs w:val="28"/>
          <w:lang w:val="en-US"/>
        </w:rPr>
      </w:pPr>
      <w:r w:rsidRPr="008A3328">
        <w:rPr>
          <w:rFonts w:ascii="Angsana New" w:hAnsi="Angsana New"/>
          <w:sz w:val="28"/>
          <w:szCs w:val="28"/>
          <w:cs/>
        </w:rPr>
        <w:t>เกณฑ์</w:t>
      </w:r>
      <w:r w:rsidR="00C714EB" w:rsidRPr="008A3328">
        <w:rPr>
          <w:rFonts w:ascii="Angsana New" w:hAnsi="Angsana New"/>
          <w:sz w:val="28"/>
          <w:szCs w:val="28"/>
          <w:cs/>
        </w:rPr>
        <w:t>การจัดทำ</w:t>
      </w:r>
      <w:r w:rsidR="00120E21" w:rsidRPr="008A3328">
        <w:rPr>
          <w:rFonts w:ascii="Angsana New" w:hAnsi="Angsana New"/>
          <w:sz w:val="28"/>
          <w:szCs w:val="28"/>
          <w:cs/>
        </w:rPr>
        <w:t>งบการเงิน</w:t>
      </w:r>
    </w:p>
    <w:p w14:paraId="14A5A51C" w14:textId="77777777" w:rsidR="0098009E" w:rsidRPr="008A3328" w:rsidRDefault="009800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31BBD3BA" w14:textId="77777777" w:rsidR="00C714EB" w:rsidRPr="008A3328" w:rsidRDefault="00C714EB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(ก)</w:t>
      </w:r>
      <w:r w:rsidRPr="008A3328">
        <w:rPr>
          <w:rFonts w:ascii="Angsana New" w:hAnsi="Angsana New"/>
          <w:i/>
          <w:iCs/>
          <w:sz w:val="28"/>
          <w:szCs w:val="28"/>
          <w:cs/>
        </w:rPr>
        <w:tab/>
        <w:t>เกณฑ์การถือปฏิบัติ</w:t>
      </w:r>
    </w:p>
    <w:p w14:paraId="0DB65506" w14:textId="20C28189" w:rsidR="00C714EB" w:rsidRPr="008A3328" w:rsidRDefault="00C714EB" w:rsidP="00AA4A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6E8817A" w14:textId="5E1D3458" w:rsidR="006E313F" w:rsidRPr="008A3328" w:rsidRDefault="006E313F" w:rsidP="008C2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8A3328">
        <w:rPr>
          <w:rFonts w:ascii="Angsana New" w:hAnsi="Angsan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C28F4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 xml:space="preserve">สภาวิชาชีพบัญชีฯ </w:t>
      </w:r>
      <w:r w:rsidRPr="008A3328">
        <w:rPr>
          <w:rFonts w:ascii="Angsana New" w:eastAsia="MS Mincho" w:hAnsi="Angsana New"/>
          <w:spacing w:val="-4"/>
          <w:sz w:val="28"/>
          <w:szCs w:val="28"/>
          <w:cs/>
          <w:lang w:val="en-GB"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40BBE4EF" w14:textId="77777777" w:rsidR="005177CC" w:rsidRPr="008A3328" w:rsidRDefault="005177CC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34A86D6" w14:textId="539E59D3" w:rsidR="001C17D0" w:rsidRPr="008A3328" w:rsidRDefault="006E313F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มาตรฐานการรายงานทางการเงินหลายฉบับได้</w:t>
      </w:r>
      <w:r w:rsidR="00DA6DAD" w:rsidRPr="008A3328">
        <w:rPr>
          <w:rFonts w:ascii="Angsana New" w:hAnsi="Angsana New" w:hint="cs"/>
          <w:sz w:val="28"/>
          <w:szCs w:val="28"/>
          <w:cs/>
        </w:rPr>
        <w:t>มีการ</w:t>
      </w:r>
      <w:r w:rsidRPr="008A3328">
        <w:rPr>
          <w:rFonts w:ascii="Angsana New" w:hAnsi="Angsana New"/>
          <w:sz w:val="28"/>
          <w:szCs w:val="28"/>
          <w:cs/>
        </w:rPr>
        <w:t>ออกและปรับปรุงใหม่ซึ่งมีผลบังคับใช้ตั้งแต่รอบระยะเวลาบัญชี</w:t>
      </w:r>
      <w:r w:rsidR="00E854B8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ที่เริ่มในหรือหลังวันที่</w:t>
      </w:r>
      <w:r w:rsidR="00C940D3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Pr="008A3328">
        <w:rPr>
          <w:rFonts w:ascii="Angsana New" w:hAnsi="Angsana New"/>
          <w:sz w:val="28"/>
          <w:szCs w:val="28"/>
          <w:rtl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มกราคม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การถือปฏิบัติตามมาตรฐานการรายงานทางการเงินที่ออกและปรับปรุงใหม่นั้น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</w:t>
      </w:r>
      <w:r w:rsidR="00271AEC" w:rsidRPr="008A3328">
        <w:rPr>
          <w:rFonts w:ascii="Angsana New" w:hAnsi="Angsana New"/>
          <w:sz w:val="28"/>
          <w:szCs w:val="28"/>
        </w:rPr>
        <w:t xml:space="preserve"> </w:t>
      </w:r>
    </w:p>
    <w:p w14:paraId="6C4B0D62" w14:textId="77777777" w:rsidR="00674161" w:rsidRPr="008A3328" w:rsidRDefault="00674161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14:paraId="35F16E3E" w14:textId="2D0BE186" w:rsidR="001D6661" w:rsidRPr="008A3328" w:rsidRDefault="001D6661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 ซึ่งประกอบด้วยมาตรฐานการรายงานทางการเงิน ฉบับที่ </w:t>
      </w:r>
      <w:r w:rsidR="002172F1" w:rsidRPr="008A3328">
        <w:rPr>
          <w:rFonts w:ascii="Angsana New" w:hAnsi="Angsana New"/>
          <w:sz w:val="28"/>
          <w:szCs w:val="28"/>
        </w:rPr>
        <w:t>9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A3328">
        <w:rPr>
          <w:rFonts w:ascii="Angsana New" w:hAnsi="Angsana New" w:hint="cs"/>
          <w:i/>
          <w:iCs/>
          <w:sz w:val="28"/>
          <w:szCs w:val="28"/>
          <w:cs/>
        </w:rPr>
        <w:t>เครื่องมือทางการเงิน</w:t>
      </w:r>
      <w:r w:rsidRPr="008A3328">
        <w:rPr>
          <w:rFonts w:ascii="Angsana New" w:hAnsi="Angsana New" w:hint="cs"/>
          <w:sz w:val="28"/>
          <w:szCs w:val="28"/>
          <w:cs/>
        </w:rPr>
        <w:t xml:space="preserve"> (</w:t>
      </w:r>
      <w:r w:rsidRPr="008A3328">
        <w:rPr>
          <w:rFonts w:ascii="Angsana New" w:hAnsi="Angsana New"/>
          <w:sz w:val="28"/>
          <w:szCs w:val="28"/>
        </w:rPr>
        <w:t xml:space="preserve">TFRS </w:t>
      </w:r>
      <w:r w:rsidR="002172F1" w:rsidRPr="008A3328">
        <w:rPr>
          <w:rFonts w:ascii="Angsana New" w:hAnsi="Angsana New"/>
          <w:sz w:val="28"/>
          <w:szCs w:val="28"/>
        </w:rPr>
        <w:t>9</w:t>
      </w:r>
      <w:r w:rsidRPr="008A3328">
        <w:rPr>
          <w:rFonts w:ascii="Angsana New" w:hAnsi="Angsana New"/>
          <w:sz w:val="28"/>
          <w:szCs w:val="28"/>
        </w:rPr>
        <w:t xml:space="preserve">) </w:t>
      </w:r>
      <w:r w:rsidRPr="008A3328">
        <w:rPr>
          <w:rFonts w:ascii="Angsana New" w:hAnsi="Angsana New" w:hint="cs"/>
          <w:sz w:val="28"/>
          <w:szCs w:val="28"/>
          <w:cs/>
        </w:rPr>
        <w:t xml:space="preserve">รวมถึงมาตรฐานและการตีความมาตรฐานที่เกี่ยวข้อง และมาตรฐานการรายงานทางการเงิน ฉบับที่ </w:t>
      </w:r>
      <w:r w:rsidR="002172F1" w:rsidRPr="008A3328">
        <w:rPr>
          <w:rFonts w:ascii="Angsana New" w:hAnsi="Angsana New"/>
          <w:sz w:val="28"/>
          <w:szCs w:val="28"/>
        </w:rPr>
        <w:t>16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8A3328">
        <w:rPr>
          <w:rFonts w:ascii="Angsana New" w:hAnsi="Angsana New" w:hint="cs"/>
          <w:i/>
          <w:iCs/>
          <w:sz w:val="28"/>
          <w:szCs w:val="28"/>
          <w:cs/>
        </w:rPr>
        <w:t>สัญญาเช่า</w:t>
      </w:r>
      <w:r w:rsidRPr="008A3328">
        <w:rPr>
          <w:rFonts w:ascii="Angsana New" w:hAnsi="Angsana New" w:hint="cs"/>
          <w:sz w:val="28"/>
          <w:szCs w:val="28"/>
          <w:cs/>
        </w:rPr>
        <w:t xml:space="preserve"> (</w:t>
      </w:r>
      <w:r w:rsidRPr="008A3328">
        <w:rPr>
          <w:rFonts w:ascii="Angsana New" w:hAnsi="Angsana New"/>
          <w:sz w:val="28"/>
          <w:szCs w:val="28"/>
        </w:rPr>
        <w:t xml:space="preserve">TFRS </w:t>
      </w:r>
      <w:r w:rsidR="002172F1" w:rsidRPr="008A3328">
        <w:rPr>
          <w:rFonts w:ascii="Angsana New" w:hAnsi="Angsana New"/>
          <w:sz w:val="28"/>
          <w:szCs w:val="28"/>
        </w:rPr>
        <w:t>16</w:t>
      </w:r>
      <w:r w:rsidRPr="008A3328">
        <w:rPr>
          <w:rFonts w:ascii="Angsana New" w:hAnsi="Angsana New" w:hint="cs"/>
          <w:sz w:val="28"/>
          <w:szCs w:val="28"/>
          <w:cs/>
        </w:rPr>
        <w:t>) เป็นครั้งแรกซึ่ง</w:t>
      </w:r>
      <w:r w:rsidR="00FF6577" w:rsidRPr="00FF6577">
        <w:rPr>
          <w:rFonts w:ascii="Angsana New" w:hAnsi="Angsana New" w:hint="cs"/>
          <w:sz w:val="28"/>
          <w:szCs w:val="28"/>
          <w:cs/>
        </w:rPr>
        <w:t>ได้เปิดเผยผลกระทบจากการเปลี่ยนแปลงนโยบายการบัญชีไว้ในหมายเหตุข้อ</w:t>
      </w:r>
      <w:r w:rsidR="00FF6577" w:rsidRPr="00FF6577">
        <w:rPr>
          <w:rFonts w:ascii="Angsana New" w:hAnsi="Angsana New"/>
          <w:sz w:val="28"/>
          <w:szCs w:val="28"/>
          <w:cs/>
        </w:rPr>
        <w:t xml:space="preserve"> 3</w:t>
      </w:r>
    </w:p>
    <w:p w14:paraId="13C1FE79" w14:textId="126E414D" w:rsidR="00A83318" w:rsidRPr="008A3328" w:rsidRDefault="00A83318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14:paraId="0C481E97" w14:textId="6D799BDC" w:rsidR="00533727" w:rsidRPr="008A3328" w:rsidRDefault="00533727" w:rsidP="00560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2ACBF234" w14:textId="77777777" w:rsidR="00533727" w:rsidRPr="008A3328" w:rsidRDefault="00533727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</w:rPr>
      </w:pPr>
    </w:p>
    <w:p w14:paraId="32729BE4" w14:textId="77777777" w:rsidR="00674161" w:rsidRPr="008A3328" w:rsidRDefault="00674161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20"/>
          <w:szCs w:val="20"/>
          <w:lang w:val="en-GB"/>
        </w:rPr>
      </w:pPr>
    </w:p>
    <w:p w14:paraId="144C2686" w14:textId="11557B8F" w:rsidR="000D0F73" w:rsidRPr="008A3328" w:rsidRDefault="00044F70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(</w:t>
      </w:r>
      <w:r w:rsidR="00E240EA" w:rsidRPr="008A3328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8A3328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0D0F73" w:rsidRPr="008A332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สกุลเงินที่ใช้ในการดำเนินงานและนำเสนองบการเงิน  </w:t>
      </w:r>
    </w:p>
    <w:p w14:paraId="486EAFDB" w14:textId="77777777" w:rsidR="000D0F73" w:rsidRPr="008A3328" w:rsidRDefault="000D0F73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95D41D8" w14:textId="6B3FC235" w:rsidR="000D0F73" w:rsidRPr="008A3328" w:rsidRDefault="000D0F73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งบการเงินนี้</w:t>
      </w:r>
      <w:r w:rsidR="004B20A4" w:rsidRPr="008A3328">
        <w:rPr>
          <w:rFonts w:asciiTheme="majorBidi" w:hAnsiTheme="majorBidi" w:cstheme="majorBidi" w:hint="cs"/>
          <w:sz w:val="28"/>
          <w:szCs w:val="28"/>
          <w:cs/>
        </w:rPr>
        <w:t>นำเสนอ</w:t>
      </w:r>
      <w:r w:rsidR="0004798B" w:rsidRPr="008A3328">
        <w:rPr>
          <w:rFonts w:asciiTheme="majorBidi" w:hAnsiTheme="majorBidi" w:cstheme="majorBidi"/>
          <w:sz w:val="28"/>
          <w:szCs w:val="28"/>
          <w:cs/>
        </w:rPr>
        <w:t>เป็น</w:t>
      </w:r>
      <w:r w:rsidRPr="008A3328">
        <w:rPr>
          <w:rFonts w:asciiTheme="majorBidi" w:hAnsiTheme="majorBidi" w:cstheme="majorBidi"/>
          <w:sz w:val="28"/>
          <w:szCs w:val="28"/>
          <w:cs/>
        </w:rPr>
        <w:t>เงินบาทซึ่งเป็นสกุลเงินที่ใช้ในการดำเนินงานของบริษัท ข้อมูลทางการเงินทั้งหมดมีการปัดเศษในหมายเหตุประกอบงบการเงินเพื่อให้แสดงเป็นหลักพันบาท ยกเว้นที่ระบุไว้เป็นอย่างอื่น</w:t>
      </w:r>
    </w:p>
    <w:p w14:paraId="69B3DAC6" w14:textId="77777777" w:rsidR="00E04F37" w:rsidRPr="008A3328" w:rsidRDefault="00E04F37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3DCDFEE" w14:textId="438E2884" w:rsidR="000D0F73" w:rsidRPr="008A3328" w:rsidRDefault="00E04F37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E240EA" w:rsidRPr="008A3328">
        <w:rPr>
          <w:rFonts w:asciiTheme="majorBidi" w:hAnsiTheme="majorBidi" w:cstheme="majorBidi"/>
          <w:i/>
          <w:iCs/>
          <w:sz w:val="28"/>
          <w:szCs w:val="28"/>
          <w:cs/>
        </w:rPr>
        <w:t>ค</w:t>
      </w: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0D0F73" w:rsidRPr="008A3328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3B878CEC" w14:textId="77777777" w:rsidR="000D0F73" w:rsidRPr="008A3328" w:rsidRDefault="000D0F73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FF"/>
          <w:sz w:val="20"/>
          <w:szCs w:val="20"/>
        </w:rPr>
      </w:pPr>
    </w:p>
    <w:p w14:paraId="6435A721" w14:textId="10036364" w:rsidR="000D0F73" w:rsidRPr="008A3328" w:rsidRDefault="000D0F73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ผู้บริหารต้องใช้วิจารณญาณ การประมาณ</w:t>
      </w:r>
      <w:r w:rsidR="00E240EA" w:rsidRPr="008A3328">
        <w:rPr>
          <w:rFonts w:ascii="Angsana New" w:hAnsi="Angsana New"/>
          <w:sz w:val="28"/>
          <w:szCs w:val="28"/>
          <w:cs/>
        </w:rPr>
        <w:t>การ</w:t>
      </w:r>
      <w:r w:rsidRPr="008A3328">
        <w:rPr>
          <w:rFonts w:ascii="Angsana New" w:hAnsi="Angsana New"/>
          <w:sz w:val="28"/>
          <w:szCs w:val="28"/>
          <w:cs/>
        </w:rPr>
        <w:t>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</w:t>
      </w:r>
      <w:r w:rsidR="00282BA6" w:rsidRPr="008A3328">
        <w:rPr>
          <w:rFonts w:ascii="Angsana New" w:hAnsi="Angsana New"/>
          <w:sz w:val="28"/>
          <w:szCs w:val="28"/>
          <w:cs/>
        </w:rPr>
        <w:t>การ</w:t>
      </w:r>
      <w:r w:rsidRPr="008A3328">
        <w:rPr>
          <w:rFonts w:ascii="Angsana New" w:hAnsi="Angsana New"/>
          <w:sz w:val="28"/>
          <w:szCs w:val="28"/>
          <w:cs/>
        </w:rPr>
        <w:t>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AD4BD70" w14:textId="77777777" w:rsidR="00E240EA" w:rsidRPr="008A3328" w:rsidRDefault="00E240EA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6A6723F6" w14:textId="54DAB298" w:rsidR="00E240EA" w:rsidRPr="008A3328" w:rsidRDefault="00E240EA" w:rsidP="003250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การใช้วิจารณญาณ</w:t>
      </w:r>
    </w:p>
    <w:p w14:paraId="11DB7C85" w14:textId="77777777" w:rsidR="00E240EA" w:rsidRPr="008A3328" w:rsidRDefault="00E240E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p w14:paraId="2C44C03A" w14:textId="35FF282E" w:rsidR="00E240EA" w:rsidRPr="008A3328" w:rsidRDefault="00E240E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8A3328">
        <w:rPr>
          <w:rFonts w:ascii="Angsana New" w:hAnsi="Angsan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ประกอบด้วยหมายเหตุข้อต่อไปนี้</w:t>
      </w:r>
    </w:p>
    <w:p w14:paraId="648F369A" w14:textId="77777777" w:rsidR="00E240EA" w:rsidRPr="008A3328" w:rsidRDefault="00E240E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="Angsana New" w:hAnsi="Angsana New"/>
          <w:sz w:val="20"/>
          <w:szCs w:val="20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10"/>
        <w:gridCol w:w="7200"/>
      </w:tblGrid>
      <w:tr w:rsidR="00527AA0" w:rsidRPr="008A3328" w14:paraId="21B72B5C" w14:textId="77777777" w:rsidTr="000D44CA">
        <w:tc>
          <w:tcPr>
            <w:tcW w:w="1710" w:type="dxa"/>
          </w:tcPr>
          <w:p w14:paraId="652EA15D" w14:textId="32822489" w:rsidR="00527AA0" w:rsidRPr="008A3328" w:rsidRDefault="002172F1" w:rsidP="0063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0D44CA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7AA0"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527AA0" w:rsidRPr="008A3328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="00527AA0" w:rsidRPr="008A3328">
              <w:rPr>
                <w:rFonts w:ascii="Angsana New" w:hAnsi="Angsana New"/>
                <w:sz w:val="28"/>
                <w:szCs w:val="28"/>
              </w:rPr>
              <w:t>)</w:t>
            </w:r>
            <w:r w:rsidR="00527AA0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และ </w:t>
            </w:r>
            <w:r w:rsidRPr="008A3328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7200" w:type="dxa"/>
          </w:tcPr>
          <w:p w14:paraId="50BEFE46" w14:textId="77777777" w:rsidR="00527AA0" w:rsidRPr="008A3328" w:rsidRDefault="00527AA0" w:rsidP="00527A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สัญญาเช่า</w:t>
            </w:r>
          </w:p>
          <w:p w14:paraId="4A2DAC07" w14:textId="77777777" w:rsidR="00527AA0" w:rsidRPr="008A3328" w:rsidRDefault="00527AA0" w:rsidP="003969A3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552D7843" w14:textId="742DB0A0" w:rsidR="00527AA0" w:rsidRPr="008A3328" w:rsidRDefault="00527AA0" w:rsidP="003969A3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พิจารณาถึงความแน่นอนอย่างสมเหตุสมผลที่จะใช้สิทธิต่ออายุสัญญาเช่าหรือไม่</w:t>
            </w:r>
          </w:p>
          <w:p w14:paraId="36C43F24" w14:textId="500403E6" w:rsidR="00527AA0" w:rsidRPr="008A3328" w:rsidRDefault="00527AA0" w:rsidP="002519FC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กลุ่มบริษัทจะ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ใช้สิทธิยกเลิกสัญญาเช่าหรือไม่</w:t>
            </w:r>
          </w:p>
        </w:tc>
      </w:tr>
      <w:tr w:rsidR="00527AA0" w:rsidRPr="008A3328" w14:paraId="7E707624" w14:textId="77777777" w:rsidTr="000D44CA">
        <w:tc>
          <w:tcPr>
            <w:tcW w:w="1710" w:type="dxa"/>
          </w:tcPr>
          <w:p w14:paraId="720708F3" w14:textId="2E55F298" w:rsidR="00527AA0" w:rsidRPr="008A3328" w:rsidRDefault="002172F1" w:rsidP="0063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527AA0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27AA0" w:rsidRPr="008A3328">
              <w:rPr>
                <w:rFonts w:ascii="Angsana New" w:hAnsi="Angsana New" w:hint="cs"/>
                <w:sz w:val="28"/>
                <w:szCs w:val="28"/>
                <w:cs/>
              </w:rPr>
              <w:t>(ต) และ</w:t>
            </w:r>
            <w:r w:rsidR="00527AA0"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7200" w:type="dxa"/>
          </w:tcPr>
          <w:p w14:paraId="7459DD4B" w14:textId="77777777" w:rsidR="00527AA0" w:rsidRPr="008A3328" w:rsidRDefault="00527AA0" w:rsidP="00527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การพิจารณาเกี่ยวกับการรับรู้รายได้</w:t>
            </w:r>
          </w:p>
          <w:p w14:paraId="368B79AD" w14:textId="77777777" w:rsidR="00527AA0" w:rsidRPr="008A3328" w:rsidRDefault="00527AA0" w:rsidP="007211E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การขายสินค้าและบริการหลายประเภทเข้าด้วยกันจะสามารถบันทึกรายการแยกจากกันได้หรือไม่</w:t>
            </w:r>
          </w:p>
          <w:p w14:paraId="1FC7A19D" w14:textId="77777777" w:rsidR="00527AA0" w:rsidRPr="008A3328" w:rsidRDefault="00527AA0" w:rsidP="007211E0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ารปันส่วนราคาของรายการไปยังภาระที่ต้องปฏิบัติในสัญญาโดยใช้เกณฑ์ของราคาขายแบบเอกเทศของสินค้าหรือบริการที่แตกต่างกัน</w:t>
            </w:r>
          </w:p>
          <w:p w14:paraId="12EF3928" w14:textId="488FCD9D" w:rsidR="00527AA0" w:rsidRPr="008A3328" w:rsidRDefault="00527AA0" w:rsidP="003969A3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hanging="25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การขายสินค้าควรจะรับรู้รายได้ตลอดช่วงเวลาหนึ่ง หรือควรจะรับรู้ ณ เวลาใดเวลาหนึ่ง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</w:tbl>
    <w:p w14:paraId="17314E1B" w14:textId="77777777" w:rsidR="00DF174E" w:rsidRPr="008A3328" w:rsidRDefault="00DF174E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A7C5D6C" w14:textId="11D4F246" w:rsidR="000D0F73" w:rsidRPr="008A3328" w:rsidRDefault="00C075CE" w:rsidP="0032503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2"/>
        </w:rPr>
      </w:pPr>
      <w:r w:rsidRPr="008A3328">
        <w:rPr>
          <w:rFonts w:ascii="Angsana New" w:hAnsi="Angsana New" w:hint="cs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5D92AD67" w14:textId="77777777" w:rsidR="00C075CE" w:rsidRPr="008A3328" w:rsidRDefault="00C075CE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018DA2A" w14:textId="5EFA2355" w:rsidR="00026A32" w:rsidRPr="008A3328" w:rsidRDefault="000D0F73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="003F7639" w:rsidRPr="008A332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3F7639" w:rsidRPr="008A3328">
        <w:rPr>
          <w:rFonts w:ascii="Angsana New" w:hAnsi="Angsana New"/>
          <w:sz w:val="28"/>
          <w:szCs w:val="28"/>
        </w:rPr>
        <w:t xml:space="preserve"> </w:t>
      </w:r>
      <w:r w:rsidR="003F7639" w:rsidRPr="008A33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="003F7639"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ซึ่งมีความเสี่ยงอย่างมีนัยสำคัญที่</w:t>
      </w:r>
      <w:r w:rsidR="003F7639" w:rsidRPr="008A3328">
        <w:rPr>
          <w:rFonts w:ascii="Angsana New" w:hAnsi="Angsana New"/>
          <w:sz w:val="28"/>
          <w:szCs w:val="28"/>
          <w:cs/>
        </w:rPr>
        <w:t>จะส่งผล</w:t>
      </w:r>
      <w:r w:rsidRPr="008A3328">
        <w:rPr>
          <w:rFonts w:ascii="Angsana New" w:hAnsi="Angsana New"/>
          <w:sz w:val="28"/>
          <w:szCs w:val="28"/>
          <w:cs/>
        </w:rPr>
        <w:t>ให้ต้องมีการปรับปรุง</w:t>
      </w:r>
      <w:r w:rsidR="003F7639" w:rsidRPr="008A3328">
        <w:rPr>
          <w:rFonts w:ascii="Angsana New" w:hAnsi="Angsana New"/>
          <w:sz w:val="28"/>
          <w:szCs w:val="28"/>
          <w:cs/>
        </w:rPr>
        <w:t>ที่มีสาระสำคัญใน</w:t>
      </w:r>
      <w:r w:rsidRPr="008A3328">
        <w:rPr>
          <w:rFonts w:ascii="Angsana New" w:hAnsi="Angsana New"/>
          <w:sz w:val="28"/>
          <w:szCs w:val="28"/>
          <w:cs/>
        </w:rPr>
        <w:t>มูลค่าตามบัญชีของสินทรัพย์และหนี้สินใน</w:t>
      </w:r>
      <w:r w:rsidR="000F7841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ปีบัญชี</w:t>
      </w:r>
      <w:r w:rsidR="003F7639" w:rsidRPr="008A3328">
        <w:rPr>
          <w:rFonts w:ascii="Angsana New" w:hAnsi="Angsana New"/>
          <w:sz w:val="28"/>
          <w:szCs w:val="28"/>
          <w:cs/>
        </w:rPr>
        <w:t>ถัดไป</w:t>
      </w:r>
      <w:r w:rsidRPr="008A3328">
        <w:rPr>
          <w:rFonts w:ascii="Angsana New" w:hAnsi="Angsana New"/>
          <w:sz w:val="28"/>
          <w:szCs w:val="28"/>
          <w:cs/>
        </w:rPr>
        <w:t xml:space="preserve"> ได้เปิดเผยในหมายเหตุ</w:t>
      </w:r>
      <w:r w:rsidR="003F7639" w:rsidRPr="008A3328">
        <w:rPr>
          <w:rFonts w:ascii="Angsana New" w:hAnsi="Angsana New"/>
          <w:sz w:val="28"/>
          <w:szCs w:val="28"/>
          <w:cs/>
        </w:rPr>
        <w:t>ข้อ</w:t>
      </w:r>
      <w:r w:rsidRPr="008A3328">
        <w:rPr>
          <w:rFonts w:ascii="Angsana New" w:hAnsi="Angsana New"/>
          <w:sz w:val="28"/>
          <w:szCs w:val="28"/>
          <w:cs/>
        </w:rPr>
        <w:t>ต่อไปนี้</w:t>
      </w:r>
    </w:p>
    <w:p w14:paraId="49E44C31" w14:textId="77777777" w:rsidR="009E0E3A" w:rsidRPr="008A3328" w:rsidRDefault="009E0E3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2650F16" w14:textId="77777777" w:rsidR="000D44CA" w:rsidRPr="008A3328" w:rsidRDefault="000D44CA">
      <w:r w:rsidRPr="008A3328">
        <w:br w:type="page"/>
      </w:r>
    </w:p>
    <w:tbl>
      <w:tblPr>
        <w:tblW w:w="8820" w:type="dxa"/>
        <w:tblInd w:w="540" w:type="dxa"/>
        <w:tblLook w:val="04A0" w:firstRow="1" w:lastRow="0" w:firstColumn="1" w:lastColumn="0" w:noHBand="0" w:noVBand="1"/>
      </w:tblPr>
      <w:tblGrid>
        <w:gridCol w:w="1980"/>
        <w:gridCol w:w="6840"/>
      </w:tblGrid>
      <w:tr w:rsidR="00CD4512" w:rsidRPr="008A3328" w14:paraId="60D8510F" w14:textId="77777777" w:rsidTr="006345B3">
        <w:tc>
          <w:tcPr>
            <w:tcW w:w="1980" w:type="dxa"/>
          </w:tcPr>
          <w:p w14:paraId="2D4B30FC" w14:textId="2C458752" w:rsidR="00CD4512" w:rsidRPr="008A3328" w:rsidRDefault="002172F1" w:rsidP="006345B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25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lastRenderedPageBreak/>
              <w:t>4</w:t>
            </w:r>
            <w:r w:rsidR="008E18F4" w:rsidRPr="008A33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8E18F4" w:rsidRPr="008A3328">
              <w:rPr>
                <w:rFonts w:ascii="Angsana New" w:hAnsi="Angsana New" w:hint="cs"/>
                <w:sz w:val="28"/>
                <w:szCs w:val="28"/>
                <w:cs/>
              </w:rPr>
              <w:t>ฎ</w:t>
            </w:r>
            <w:r w:rsidR="008E18F4"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6840" w:type="dxa"/>
          </w:tcPr>
          <w:p w14:paraId="38A303DF" w14:textId="6AA4CC1B" w:rsidR="00CD4512" w:rsidRPr="008A3328" w:rsidRDefault="008E18F4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2"/>
              <w:jc w:val="thaiDistribute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การกำหนดอัตราดอกเบี้ย</w:t>
            </w:r>
            <w:r w:rsidR="000D44CA" w:rsidRPr="008A332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งินกู้ยืมส่วนเพิ่มที่ใช้ในการวัดมูลค่าหนี้สินตามสัญญาเช่า</w:t>
            </w:r>
          </w:p>
        </w:tc>
      </w:tr>
      <w:tr w:rsidR="008E18F4" w:rsidRPr="008A3328" w14:paraId="279E4C99" w14:textId="77777777" w:rsidTr="006345B3">
        <w:tc>
          <w:tcPr>
            <w:tcW w:w="1980" w:type="dxa"/>
          </w:tcPr>
          <w:p w14:paraId="2A1CF425" w14:textId="30F21CCC" w:rsidR="008E18F4" w:rsidRPr="008A3328" w:rsidRDefault="002172F1" w:rsidP="006345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25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8E18F4" w:rsidRPr="008A3328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0D44CA" w:rsidRPr="008A3328">
              <w:rPr>
                <w:rFonts w:ascii="Angsana New" w:hAnsi="Angsana New" w:hint="cs"/>
                <w:sz w:val="28"/>
                <w:szCs w:val="28"/>
                <w:cs/>
              </w:rPr>
              <w:t>ฐ</w:t>
            </w:r>
            <w:r w:rsidR="008E18F4" w:rsidRPr="008A3328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8A3328">
              <w:rPr>
                <w:rFonts w:ascii="Angsana New" w:hAnsi="Angsana New"/>
                <w:sz w:val="28"/>
                <w:szCs w:val="28"/>
              </w:rPr>
              <w:t>11</w:t>
            </w:r>
            <w:r w:rsidR="00E714D8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E18F4" w:rsidRPr="008A332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="008E18F4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>15</w:t>
            </w:r>
            <w:r w:rsidR="008E18F4"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6840" w:type="dxa"/>
          </w:tcPr>
          <w:p w14:paraId="33CF0277" w14:textId="758E0D14" w:rsidR="008E18F4" w:rsidRPr="008A3328" w:rsidRDefault="008E18F4" w:rsidP="008E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ารทดสอบการด้อยค่าของค่าความนิยม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8E18F4" w:rsidRPr="008A3328" w14:paraId="3DFDA7AB" w14:textId="77777777" w:rsidTr="006345B3">
        <w:tc>
          <w:tcPr>
            <w:tcW w:w="1980" w:type="dxa"/>
          </w:tcPr>
          <w:p w14:paraId="18CD4F13" w14:textId="10D3121F" w:rsidR="008E18F4" w:rsidRPr="00191AE2" w:rsidRDefault="002172F1" w:rsidP="00634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0"/>
              <w:rPr>
                <w:rFonts w:ascii="Angsana New" w:hAnsi="Angsana New"/>
                <w:sz w:val="28"/>
                <w:szCs w:val="28"/>
              </w:rPr>
            </w:pPr>
            <w:r w:rsidRPr="00191AE2">
              <w:rPr>
                <w:rFonts w:ascii="Angsana New" w:hAnsi="Angsana New"/>
                <w:sz w:val="28"/>
                <w:szCs w:val="28"/>
              </w:rPr>
              <w:t>4</w:t>
            </w:r>
            <w:r w:rsidR="008E18F4" w:rsidRPr="00191AE2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0D44CA" w:rsidRPr="00191AE2">
              <w:rPr>
                <w:rFonts w:ascii="Angsana New" w:hAnsi="Angsana New" w:hint="cs"/>
                <w:sz w:val="28"/>
                <w:szCs w:val="28"/>
                <w:cs/>
              </w:rPr>
              <w:t>ฒ</w:t>
            </w:r>
            <w:r w:rsidR="008E18F4" w:rsidRPr="00191AE2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="008E18F4" w:rsidRPr="00191AE2"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0D44CA" w:rsidRPr="00191AE2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6840" w:type="dxa"/>
          </w:tcPr>
          <w:p w14:paraId="175F4C45" w14:textId="709A25F9" w:rsidR="008E18F4" w:rsidRPr="00191AE2" w:rsidRDefault="008E18F4" w:rsidP="008E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AE2">
              <w:rPr>
                <w:rFonts w:ascii="Angsana New" w:hAnsi="Angsan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  <w:tr w:rsidR="0030208E" w:rsidRPr="008A3328" w14:paraId="1DFCB39E" w14:textId="77777777" w:rsidTr="006345B3">
        <w:tc>
          <w:tcPr>
            <w:tcW w:w="1980" w:type="dxa"/>
          </w:tcPr>
          <w:p w14:paraId="077E1534" w14:textId="07E3FAA7" w:rsidR="0030208E" w:rsidRPr="00191AE2" w:rsidRDefault="0030208E" w:rsidP="00634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0"/>
              <w:rPr>
                <w:rFonts w:ascii="Angsana New" w:hAnsi="Angsana New"/>
                <w:sz w:val="28"/>
                <w:szCs w:val="28"/>
              </w:rPr>
            </w:pPr>
            <w:r w:rsidRPr="00191AE2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191AE2">
              <w:rPr>
                <w:rFonts w:ascii="Angsana New" w:hAnsi="Angsana New" w:hint="cs"/>
                <w:sz w:val="28"/>
                <w:szCs w:val="28"/>
                <w:cs/>
              </w:rPr>
              <w:t>(ต) และ</w:t>
            </w:r>
            <w:r w:rsidRPr="00191AE2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91AE2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6840" w:type="dxa"/>
          </w:tcPr>
          <w:p w14:paraId="0B001A46" w14:textId="3B98906F" w:rsidR="0030208E" w:rsidRPr="00191AE2" w:rsidRDefault="0030208E" w:rsidP="008E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AE2">
              <w:rPr>
                <w:rFonts w:ascii="Angsana New" w:hAnsi="Angsana New" w:hint="cs"/>
                <w:sz w:val="28"/>
                <w:szCs w:val="28"/>
                <w:cs/>
              </w:rPr>
              <w:t>การรับรู้รายได้ของสัญญาที่มีหลายภาระที่ต้องปฏิบัติ</w:t>
            </w:r>
          </w:p>
        </w:tc>
      </w:tr>
      <w:tr w:rsidR="008E18F4" w:rsidRPr="008A3328" w14:paraId="46C6A918" w14:textId="77777777" w:rsidTr="006345B3">
        <w:tc>
          <w:tcPr>
            <w:tcW w:w="1980" w:type="dxa"/>
          </w:tcPr>
          <w:p w14:paraId="5B5BF6EA" w14:textId="62AA0E43" w:rsidR="008E18F4" w:rsidRPr="00191AE2" w:rsidRDefault="00A96A36" w:rsidP="00634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 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ฏ</w:t>
            </w:r>
            <w:r>
              <w:rPr>
                <w:rFonts w:ascii="Angsana New" w:hAnsi="Angsana New"/>
                <w:sz w:val="28"/>
                <w:szCs w:val="28"/>
              </w:rPr>
              <w:t xml:space="preserve">)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และ </w:t>
            </w:r>
            <w:r w:rsidR="002172F1" w:rsidRPr="00191AE2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6840" w:type="dxa"/>
          </w:tcPr>
          <w:p w14:paraId="721C67CA" w14:textId="46B618A4" w:rsidR="008E18F4" w:rsidRPr="00191AE2" w:rsidRDefault="008E18F4" w:rsidP="008E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8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91AE2">
              <w:rPr>
                <w:rFonts w:ascii="Angsana New" w:hAnsi="Angsana New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 (</w:t>
            </w:r>
            <w:r w:rsidRPr="00191AE2">
              <w:rPr>
                <w:rFonts w:ascii="Angsana New" w:hAnsi="Angsana New"/>
                <w:sz w:val="28"/>
                <w:szCs w:val="28"/>
              </w:rPr>
              <w:t>Weighted-average loss rate</w:t>
            </w:r>
            <w:r w:rsidRPr="00191AE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30208E" w:rsidRPr="00191AE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และ</w:t>
            </w:r>
          </w:p>
        </w:tc>
      </w:tr>
      <w:tr w:rsidR="008E18F4" w:rsidRPr="008A3328" w14:paraId="4D6FF1F4" w14:textId="77777777" w:rsidTr="006345B3">
        <w:tc>
          <w:tcPr>
            <w:tcW w:w="1980" w:type="dxa"/>
            <w:hideMark/>
          </w:tcPr>
          <w:p w14:paraId="450C7F7B" w14:textId="40494ED4" w:rsidR="008E18F4" w:rsidRPr="008A3328" w:rsidRDefault="002172F1" w:rsidP="006345B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6840" w:type="dxa"/>
            <w:hideMark/>
          </w:tcPr>
          <w:p w14:paraId="0B8376C4" w14:textId="27CFCDA5" w:rsidR="008E18F4" w:rsidRPr="008A3328" w:rsidRDefault="008E18F4" w:rsidP="008E18F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การรับรู้รายการและการวัดมูลค่าหนี้สินที่อาจเกิดขึ้น</w:t>
            </w:r>
          </w:p>
        </w:tc>
      </w:tr>
    </w:tbl>
    <w:p w14:paraId="5AA1F2AF" w14:textId="5FC0D1CF" w:rsidR="001618A0" w:rsidRPr="008A3328" w:rsidRDefault="001618A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en-GB"/>
        </w:rPr>
      </w:pPr>
    </w:p>
    <w:p w14:paraId="208F6BD6" w14:textId="64755ED5" w:rsidR="0095481D" w:rsidRPr="008A3328" w:rsidRDefault="0095481D" w:rsidP="00203648">
      <w:pPr>
        <w:pStyle w:val="Heading6"/>
        <w:numPr>
          <w:ilvl w:val="0"/>
          <w:numId w:val="16"/>
        </w:numPr>
        <w:tabs>
          <w:tab w:val="left" w:pos="540"/>
        </w:tabs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การเปลี่ยนแปลงนโยบายการบัญชี</w:t>
      </w:r>
      <w:r w:rsidRPr="008A3328">
        <w:rPr>
          <w:rFonts w:ascii="Angsana New" w:hAnsi="Angsana New"/>
          <w:sz w:val="28"/>
          <w:szCs w:val="28"/>
          <w:cs/>
        </w:rPr>
        <w:t xml:space="preserve">  </w:t>
      </w:r>
    </w:p>
    <w:p w14:paraId="75166450" w14:textId="77777777" w:rsidR="00A35B4F" w:rsidRPr="008A3328" w:rsidRDefault="00A35B4F" w:rsidP="0022504F">
      <w:pPr>
        <w:pStyle w:val="BodyText2"/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D9D9D9" w:themeFill="background1" w:themeFillShade="D9"/>
        </w:rPr>
      </w:pPr>
    </w:p>
    <w:p w14:paraId="14FBABA6" w14:textId="1050EC03" w:rsidR="00A35B4F" w:rsidRPr="008A3328" w:rsidRDefault="00A35B4F" w:rsidP="000D4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 และ 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TFRS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เป็นครั้งแรก </w:t>
      </w:r>
    </w:p>
    <w:p w14:paraId="048DB382" w14:textId="77777777" w:rsidR="00A35B4F" w:rsidRPr="008A3328" w:rsidRDefault="00A35B4F" w:rsidP="00A35B4F">
      <w:pPr>
        <w:pStyle w:val="BodyText2"/>
        <w:tabs>
          <w:tab w:val="left" w:pos="540"/>
        </w:tabs>
        <w:ind w:left="540"/>
        <w:jc w:val="thaiDistribute"/>
        <w:rPr>
          <w:rFonts w:eastAsia="Times New Roman"/>
          <w:sz w:val="20"/>
          <w:szCs w:val="20"/>
          <w:lang w:val="en-US" w:eastAsia="en-US"/>
        </w:rPr>
      </w:pPr>
    </w:p>
    <w:p w14:paraId="4B2C2452" w14:textId="77777777" w:rsidR="00A35B4F" w:rsidRPr="008A3328" w:rsidRDefault="00A35B4F" w:rsidP="0032503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14:paraId="0E323927" w14:textId="77777777" w:rsidR="00A35B4F" w:rsidRPr="008A3328" w:rsidRDefault="00A35B4F" w:rsidP="00A35B4F">
      <w:pPr>
        <w:pStyle w:val="BodyText2"/>
        <w:tabs>
          <w:tab w:val="left" w:pos="540"/>
        </w:tabs>
        <w:ind w:left="720"/>
        <w:jc w:val="thaiDistribute"/>
        <w:rPr>
          <w:sz w:val="20"/>
          <w:szCs w:val="20"/>
        </w:rPr>
      </w:pPr>
    </w:p>
    <w:p w14:paraId="37C744EA" w14:textId="19EDD7F5" w:rsidR="00A35B4F" w:rsidRPr="008A3328" w:rsidRDefault="00A35B4F" w:rsidP="006F03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โดยรายละเอียดของนโยบายการบัญชีเปิดเผยในหมายเหตุข้อ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325034"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(ง) และข้อ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4</w:t>
      </w:r>
      <w:r w:rsidR="00325034"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(</w:t>
      </w:r>
      <w:r w:rsidR="006F0301"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ฏ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) </w:t>
      </w:r>
      <w:r w:rsidR="006F0301"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ทั้งนี้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ผลกระทบจากการถือปฏิบัติตามมาตรฐานการรายงานทางการเงินกลุ่มเครื่องมือทางการเงิน </w:t>
      </w:r>
      <w:r w:rsidR="006F0301"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ไม่มีผลกระทบที่มีสาระสำคัญต่องบการเงิน</w:t>
      </w:r>
    </w:p>
    <w:p w14:paraId="72ABA43D" w14:textId="77777777" w:rsidR="00A35B4F" w:rsidRPr="008A3328" w:rsidRDefault="00A35B4F" w:rsidP="006F030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p w14:paraId="3DDB5CE8" w14:textId="078021C1" w:rsidR="0095481D" w:rsidRPr="008A3328" w:rsidRDefault="0095481D" w:rsidP="00325034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TFRS </w:t>
      </w:r>
      <w:r w:rsidR="002172F1" w:rsidRPr="008A3328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16</w:t>
      </w:r>
      <w:r w:rsidRPr="008A3328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 xml:space="preserve"> </w:t>
      </w:r>
      <w:r w:rsidRPr="008A3328">
        <w:rPr>
          <w:rFonts w:ascii="Angsana New" w:hAnsi="Angsana New" w:hint="cs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14:paraId="23880E51" w14:textId="77777777" w:rsidR="0095481D" w:rsidRPr="008A3328" w:rsidRDefault="0095481D" w:rsidP="0095481D">
      <w:pPr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359A11B1" w14:textId="6EEEFB6B" w:rsidR="0095481D" w:rsidRPr="008A3328" w:rsidRDefault="0095481D" w:rsidP="002250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28"/>
          <w:szCs w:val="28"/>
          <w:cs/>
        </w:rPr>
      </w:pP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ตั้งแต่วันที่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2563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กลุ่มบริษัทถือปฏิบัติตาม 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TFRS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16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เป็นครั้งแรก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8A3328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สัญญาเช่า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(TAS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เรื่อง </w:t>
      </w:r>
      <w:r w:rsidRPr="008A3328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การประเมินว่าข้อตกลงประกอบด้วยสัญญาเช่า</w:t>
      </w:r>
      <w:r w:rsidRPr="008A3328">
        <w:rPr>
          <w:rFonts w:asciiTheme="majorBidi" w:hAnsiTheme="majorBidi" w:cstheme="majorBidi" w:hint="cs"/>
          <w:i/>
          <w:iCs/>
          <w:spacing w:val="-2"/>
          <w:sz w:val="28"/>
          <w:szCs w:val="28"/>
          <w:cs/>
        </w:rPr>
        <w:t>หรือไม่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(TFRIC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4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) 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ด้วย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วิธีปรับปรุงย้อนหลังโดยรับรู้ผลกระทบสะสม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>(Modified retrospective approach)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</w:p>
    <w:p w14:paraId="72A58C17" w14:textId="77777777" w:rsidR="0095481D" w:rsidRPr="008A3328" w:rsidRDefault="0095481D" w:rsidP="00E30355">
      <w:pPr>
        <w:spacing w:line="240" w:lineRule="auto"/>
        <w:ind w:left="126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05B596E" w14:textId="77777777" w:rsidR="00325034" w:rsidRPr="008A3328" w:rsidRDefault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  <w:cs/>
        </w:rPr>
      </w:pPr>
      <w:r w:rsidRPr="008A3328">
        <w:rPr>
          <w:rFonts w:asciiTheme="majorBidi" w:eastAsia="Calibri" w:hAnsiTheme="majorBidi" w:cstheme="majorBidi"/>
          <w:sz w:val="28"/>
          <w:szCs w:val="28"/>
          <w:cs/>
        </w:rPr>
        <w:br w:type="page"/>
      </w:r>
    </w:p>
    <w:p w14:paraId="53FC318F" w14:textId="3B82AF39" w:rsidR="0095481D" w:rsidRPr="008A3328" w:rsidRDefault="0095481D" w:rsidP="006C6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A3328">
        <w:rPr>
          <w:rFonts w:asciiTheme="majorBidi" w:eastAsia="Calibri" w:hAnsiTheme="majorBidi" w:cstheme="majorBidi"/>
          <w:sz w:val="28"/>
          <w:szCs w:val="28"/>
          <w:cs/>
        </w:rPr>
        <w:lastRenderedPageBreak/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</w:t>
      </w:r>
      <w:r w:rsidR="00E30355" w:rsidRPr="008A3328">
        <w:rPr>
          <w:rFonts w:asciiTheme="majorBidi" w:eastAsia="Calibri" w:hAnsiTheme="majorBidi" w:cstheme="majorBidi" w:hint="cs"/>
          <w:sz w:val="28"/>
          <w:szCs w:val="28"/>
          <w:cs/>
        </w:rPr>
        <w:t>ุ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>สัญญาเช่า ตาม</w:t>
      </w:r>
      <w:r w:rsidRPr="008A3328">
        <w:rPr>
          <w:rFonts w:asciiTheme="majorBidi" w:eastAsia="Calibri" w:hAnsiTheme="majorBidi" w:cstheme="majorBidi"/>
          <w:sz w:val="28"/>
          <w:szCs w:val="28"/>
        </w:rPr>
        <w:t xml:space="preserve"> TFRS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="002172F1" w:rsidRPr="008A3328">
        <w:rPr>
          <w:rFonts w:asciiTheme="majorBidi" w:eastAsia="Calibri" w:hAnsiTheme="majorBidi" w:cstheme="majorBidi"/>
          <w:sz w:val="28"/>
          <w:szCs w:val="28"/>
        </w:rPr>
        <w:t>16</w:t>
      </w:r>
      <w:r w:rsidRPr="008A332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</w:t>
      </w:r>
      <w:r w:rsidR="00E30355" w:rsidRPr="008A3328">
        <w:rPr>
          <w:rFonts w:asciiTheme="majorBidi" w:eastAsia="Calibri" w:hAnsiTheme="majorBidi" w:cstheme="majorBidi" w:hint="cs"/>
          <w:sz w:val="28"/>
          <w:szCs w:val="28"/>
          <w:cs/>
        </w:rPr>
        <w:t>สั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 xml:space="preserve">ญญาประกอบด้วยส่วนที่เป็นการเช่าและส่วนที่ไม่เป็นการเช่า </w:t>
      </w:r>
      <w:r w:rsidR="00BD40DF" w:rsidRPr="008A3328">
        <w:rPr>
          <w:rFonts w:asciiTheme="majorBidi" w:eastAsia="Calibri" w:hAnsiTheme="majorBidi" w:cstheme="majorBidi" w:hint="cs"/>
          <w:sz w:val="28"/>
          <w:szCs w:val="28"/>
          <w:cs/>
        </w:rPr>
        <w:t>กลุ่มบริษัท</w:t>
      </w:r>
      <w:r w:rsidR="00BC6B18" w:rsidRPr="008A3328">
        <w:rPr>
          <w:rFonts w:asciiTheme="majorBidi" w:eastAsia="Calibri" w:hAnsiTheme="majorBidi" w:cstheme="majorBidi" w:hint="cs"/>
          <w:sz w:val="28"/>
          <w:szCs w:val="28"/>
          <w:cs/>
        </w:rPr>
        <w:t>จะปันส่วนสิ่งตอบแทนที่ต้องจ่ายตามราคาขายที่เป็นเอกเทศ</w:t>
      </w:r>
      <w:r w:rsidRPr="008A332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Calibri" w:hAnsiTheme="majorBidi" w:cstheme="majorBidi" w:hint="cs"/>
          <w:sz w:val="28"/>
          <w:szCs w:val="28"/>
          <w:cs/>
        </w:rPr>
        <w:t xml:space="preserve">ณ </w:t>
      </w:r>
      <w:r w:rsidRPr="008A3328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72F1" w:rsidRPr="008A3328">
        <w:rPr>
          <w:rFonts w:asciiTheme="majorBidi" w:hAnsiTheme="majorBidi" w:cstheme="majorBidi"/>
          <w:sz w:val="28"/>
          <w:szCs w:val="28"/>
        </w:rPr>
        <w:t>1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sz w:val="28"/>
          <w:szCs w:val="28"/>
        </w:rPr>
        <w:t>2563</w:t>
      </w:r>
      <w:r w:rsidRPr="008A332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8A332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1F88E484" w14:textId="77777777" w:rsidR="00325034" w:rsidRPr="008A3328" w:rsidRDefault="00325034" w:rsidP="006C6B9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14:paraId="402CBA77" w14:textId="77777777" w:rsidR="0095481D" w:rsidRPr="008A3328" w:rsidRDefault="0095481D" w:rsidP="00954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color w:val="000000"/>
          <w:sz w:val="28"/>
          <w:szCs w:val="28"/>
          <w:cs/>
        </w:rPr>
        <w:t>ใน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 xml:space="preserve">การปฏิบัติในช่วงเปลี่ยนแปลง กลุ่มบริษัทได้เลือกใช้ข้อยกเว้นต่อไปนี้ </w:t>
      </w:r>
    </w:p>
    <w:p w14:paraId="0EFA3DED" w14:textId="4F83FDFD" w:rsidR="0095481D" w:rsidRPr="008A3328" w:rsidRDefault="0095481D" w:rsidP="007211E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A3328">
        <w:rPr>
          <w:rFonts w:asciiTheme="majorBidi" w:eastAsia="Calibri" w:hAnsiTheme="majorBidi" w:cstheme="majorBidi"/>
          <w:sz w:val="28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2172F1" w:rsidRPr="008A3328">
        <w:rPr>
          <w:rFonts w:asciiTheme="majorBidi" w:eastAsia="Calibri" w:hAnsiTheme="majorBidi" w:cstheme="majorBidi"/>
          <w:sz w:val="28"/>
          <w:szCs w:val="28"/>
        </w:rPr>
        <w:t>12</w:t>
      </w:r>
      <w:r w:rsidRPr="008A3328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Calibri" w:hAnsiTheme="majorBidi" w:cstheme="majorBidi"/>
          <w:sz w:val="28"/>
          <w:szCs w:val="28"/>
          <w:cs/>
        </w:rPr>
        <w:t xml:space="preserve">เดือน </w:t>
      </w:r>
      <w:r w:rsidRPr="008A3328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14:paraId="312666A5" w14:textId="77777777" w:rsidR="0095481D" w:rsidRPr="008A3328" w:rsidRDefault="0095481D" w:rsidP="007211E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A3328">
        <w:rPr>
          <w:rFonts w:asciiTheme="majorBidi" w:eastAsia="Calibri" w:hAnsiTheme="majorBidi" w:cstheme="majorBidi"/>
          <w:sz w:val="28"/>
          <w:szCs w:val="28"/>
          <w:cs/>
        </w:rPr>
        <w:t>ใช้ข้อเท็จจริงที่ทราบภายหลังในการกำหนดอายุสัญญาเช่า</w:t>
      </w:r>
    </w:p>
    <w:p w14:paraId="293C8E9A" w14:textId="77777777" w:rsidR="0095481D" w:rsidRPr="008A3328" w:rsidRDefault="0095481D" w:rsidP="007211E0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8A3328">
        <w:rPr>
          <w:rFonts w:asciiTheme="majorBidi" w:eastAsia="Calibri" w:hAnsiTheme="majorBidi" w:cstheme="majorBidi"/>
          <w:sz w:val="28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8A3328">
        <w:rPr>
          <w:rFonts w:asciiTheme="majorBidi" w:eastAsia="Calibri" w:hAnsiTheme="majorBidi" w:cstheme="majorBidi" w:hint="cs"/>
          <w:sz w:val="28"/>
          <w:szCs w:val="28"/>
          <w:cs/>
        </w:rPr>
        <w:t>และ</w:t>
      </w:r>
    </w:p>
    <w:p w14:paraId="13376870" w14:textId="51F6D6FE" w:rsidR="0095481D" w:rsidRPr="008A3328" w:rsidRDefault="0095481D" w:rsidP="007211E0">
      <w:pPr>
        <w:pStyle w:val="ListParagraph"/>
        <w:numPr>
          <w:ilvl w:val="0"/>
          <w:numId w:val="25"/>
        </w:numPr>
        <w:ind w:left="1080" w:hanging="180"/>
        <w:rPr>
          <w:rFonts w:asciiTheme="majorBidi" w:eastAsia="Calibri" w:hAnsiTheme="majorBidi"/>
          <w:sz w:val="28"/>
          <w:szCs w:val="28"/>
        </w:rPr>
      </w:pPr>
      <w:r w:rsidRPr="008A3328">
        <w:rPr>
          <w:rFonts w:asciiTheme="majorBidi" w:eastAsia="Calibri" w:hAnsiTheme="majorBidi" w:hint="cs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8A3328">
        <w:rPr>
          <w:rFonts w:asciiTheme="majorBidi" w:eastAsia="Calibri" w:hAnsiTheme="majorBidi"/>
          <w:sz w:val="28"/>
          <w:szCs w:val="28"/>
          <w:cs/>
        </w:rPr>
        <w:t xml:space="preserve"> </w:t>
      </w:r>
    </w:p>
    <w:p w14:paraId="05A2A45F" w14:textId="77777777" w:rsidR="002B2269" w:rsidRPr="008A3328" w:rsidRDefault="002B2269" w:rsidP="002B2269">
      <w:pPr>
        <w:pStyle w:val="ListParagraph"/>
        <w:ind w:left="1080"/>
        <w:rPr>
          <w:rFonts w:asciiTheme="majorBidi" w:eastAsia="Calibri" w:hAnsiTheme="majorBidi"/>
          <w:sz w:val="20"/>
          <w:szCs w:val="20"/>
          <w:cs/>
        </w:rPr>
      </w:pPr>
    </w:p>
    <w:tbl>
      <w:tblPr>
        <w:tblW w:w="864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20"/>
        <w:gridCol w:w="1621"/>
        <w:gridCol w:w="181"/>
        <w:gridCol w:w="1618"/>
      </w:tblGrid>
      <w:tr w:rsidR="0095481D" w:rsidRPr="008A3328" w14:paraId="4E5C0D2E" w14:textId="77777777" w:rsidTr="00325034">
        <w:trPr>
          <w:cantSplit/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4FAE56E5" w14:textId="590D2D00" w:rsidR="0095481D" w:rsidRPr="008A3328" w:rsidRDefault="0095481D" w:rsidP="004B5EF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eastAsia="Calibri" w:hAnsiTheme="majorBidi"/>
                <w:sz w:val="28"/>
                <w:szCs w:val="28"/>
                <w:cs/>
              </w:rPr>
              <w:br w:type="page"/>
            </w:r>
            <w:r w:rsidRPr="008A332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ผลกระทบจากการ</w:t>
            </w:r>
            <w:r w:rsidRPr="008A332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ถือ</w:t>
            </w:r>
            <w:r w:rsidRPr="008A332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>ปฏิบัติ</w:t>
            </w:r>
            <w:r w:rsidRPr="008A3328">
              <w:rPr>
                <w:rFonts w:asciiTheme="majorBidi" w:hAnsiTheme="majorBidi" w:cstheme="majorBidi" w:hint="cs"/>
                <w:bCs/>
                <w:i/>
                <w:iCs/>
                <w:sz w:val="28"/>
                <w:szCs w:val="28"/>
                <w:cs/>
                <w:lang w:bidi="th-TH"/>
              </w:rPr>
              <w:t>ตาม</w:t>
            </w:r>
            <w:r w:rsidRPr="008A332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 xml:space="preserve">TFRS </w:t>
            </w:r>
            <w:r w:rsidR="002172F1" w:rsidRPr="008A33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/>
              </w:rPr>
              <w:t>16</w:t>
            </w:r>
          </w:p>
        </w:tc>
        <w:tc>
          <w:tcPr>
            <w:tcW w:w="1621" w:type="dxa"/>
            <w:vAlign w:val="bottom"/>
          </w:tcPr>
          <w:p w14:paraId="6E487098" w14:textId="77777777" w:rsidR="0095481D" w:rsidRPr="008A3328" w:rsidRDefault="0095481D" w:rsidP="004B5EF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1" w:type="dxa"/>
            <w:vAlign w:val="bottom"/>
          </w:tcPr>
          <w:p w14:paraId="6C147C84" w14:textId="77777777" w:rsidR="0095481D" w:rsidRPr="008A3328" w:rsidRDefault="0095481D" w:rsidP="004B5EF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7155C7A1" w14:textId="77777777" w:rsidR="00325034" w:rsidRPr="008A3328" w:rsidRDefault="0095481D" w:rsidP="004B5EF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14:paraId="68F9B32F" w14:textId="2288B35D" w:rsidR="0095481D" w:rsidRPr="008A3328" w:rsidRDefault="0095481D" w:rsidP="004B5EF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95481D" w:rsidRPr="008A3328" w14:paraId="5080C133" w14:textId="77777777" w:rsidTr="00325034">
        <w:trPr>
          <w:cantSplit/>
          <w:trHeight w:val="20"/>
        </w:trPr>
        <w:tc>
          <w:tcPr>
            <w:tcW w:w="5220" w:type="dxa"/>
          </w:tcPr>
          <w:p w14:paraId="3C728842" w14:textId="77777777" w:rsidR="0095481D" w:rsidRPr="008A3328" w:rsidRDefault="0095481D" w:rsidP="004B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420" w:type="dxa"/>
            <w:gridSpan w:val="3"/>
          </w:tcPr>
          <w:p w14:paraId="10E2310F" w14:textId="77777777" w:rsidR="0095481D" w:rsidRPr="008A3328" w:rsidRDefault="0095481D" w:rsidP="004B5E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5481D" w:rsidRPr="008A3328" w14:paraId="030A76D4" w14:textId="77777777" w:rsidTr="00325034">
        <w:trPr>
          <w:cantSplit/>
          <w:trHeight w:val="68"/>
        </w:trPr>
        <w:tc>
          <w:tcPr>
            <w:tcW w:w="5220" w:type="dxa"/>
          </w:tcPr>
          <w:p w14:paraId="76809691" w14:textId="113D2128" w:rsidR="0095481D" w:rsidRPr="008A3328" w:rsidRDefault="0095481D" w:rsidP="004B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420" w:type="dxa"/>
            <w:gridSpan w:val="3"/>
          </w:tcPr>
          <w:p w14:paraId="3E1D3F19" w14:textId="77777777" w:rsidR="0095481D" w:rsidRPr="008A3328" w:rsidRDefault="0095481D" w:rsidP="004B5EF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95481D" w:rsidRPr="008A3328" w14:paraId="0AC1354A" w14:textId="77777777" w:rsidTr="00325034">
        <w:trPr>
          <w:cantSplit/>
          <w:trHeight w:val="20"/>
        </w:trPr>
        <w:tc>
          <w:tcPr>
            <w:tcW w:w="5220" w:type="dxa"/>
            <w:vAlign w:val="bottom"/>
          </w:tcPr>
          <w:p w14:paraId="437D6733" w14:textId="77777777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อุปกรณ์ลดลง</w:t>
            </w:r>
          </w:p>
        </w:tc>
        <w:tc>
          <w:tcPr>
            <w:tcW w:w="1621" w:type="dxa"/>
            <w:vAlign w:val="bottom"/>
          </w:tcPr>
          <w:p w14:paraId="3CECF49C" w14:textId="06594869" w:rsidR="0095481D" w:rsidRPr="008A3328" w:rsidRDefault="0095481D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6970D06C" w14:textId="77777777" w:rsidR="0095481D" w:rsidRPr="008A3328" w:rsidRDefault="0095481D" w:rsidP="004B5E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27F8B194" w14:textId="4A6E295B" w:rsidR="0095481D" w:rsidRPr="008A3328" w:rsidRDefault="0095481D" w:rsidP="00325034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5481D" w:rsidRPr="008A3328" w14:paraId="71D9DD9B" w14:textId="77777777" w:rsidTr="00325034">
        <w:trPr>
          <w:cantSplit/>
          <w:trHeight w:val="20"/>
        </w:trPr>
        <w:tc>
          <w:tcPr>
            <w:tcW w:w="5220" w:type="dxa"/>
            <w:vAlign w:val="bottom"/>
          </w:tcPr>
          <w:p w14:paraId="3126060A" w14:textId="77777777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สินทรัพย์สิทธิการใช้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1" w:type="dxa"/>
            <w:vAlign w:val="bottom"/>
          </w:tcPr>
          <w:p w14:paraId="1AC28347" w14:textId="69CF26E6" w:rsidR="0095481D" w:rsidRPr="008A3328" w:rsidRDefault="002172F1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81" w:type="dxa"/>
            <w:vAlign w:val="bottom"/>
          </w:tcPr>
          <w:p w14:paraId="333305DF" w14:textId="77777777" w:rsidR="0095481D" w:rsidRPr="008A3328" w:rsidRDefault="0095481D" w:rsidP="004B5E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47751600" w14:textId="4046CBB7" w:rsidR="0095481D" w:rsidRPr="008A3328" w:rsidRDefault="002172F1" w:rsidP="00325034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853</w:t>
            </w:r>
          </w:p>
        </w:tc>
      </w:tr>
      <w:tr w:rsidR="0095481D" w:rsidRPr="008A3328" w14:paraId="53C0DAC9" w14:textId="77777777" w:rsidTr="00325034">
        <w:trPr>
          <w:cantSplit/>
          <w:trHeight w:val="20"/>
        </w:trPr>
        <w:tc>
          <w:tcPr>
            <w:tcW w:w="5220" w:type="dxa"/>
            <w:vAlign w:val="bottom"/>
          </w:tcPr>
          <w:p w14:paraId="4E177AD2" w14:textId="77777777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21" w:type="dxa"/>
            <w:vAlign w:val="bottom"/>
          </w:tcPr>
          <w:p w14:paraId="75CF9956" w14:textId="6235671F" w:rsidR="0095481D" w:rsidRPr="008A3328" w:rsidRDefault="0095481D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  <w:vAlign w:val="bottom"/>
          </w:tcPr>
          <w:p w14:paraId="383A6A49" w14:textId="77777777" w:rsidR="0095481D" w:rsidRPr="008A3328" w:rsidRDefault="0095481D" w:rsidP="004B5E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340C37AE" w14:textId="77777777" w:rsidR="0095481D" w:rsidRPr="008A3328" w:rsidRDefault="0095481D" w:rsidP="0032503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5481D" w:rsidRPr="008A3328" w14:paraId="087E129A" w14:textId="77777777" w:rsidTr="00325034">
        <w:trPr>
          <w:cantSplit/>
          <w:trHeight w:val="20"/>
        </w:trPr>
        <w:tc>
          <w:tcPr>
            <w:tcW w:w="5220" w:type="dxa"/>
          </w:tcPr>
          <w:p w14:paraId="28964349" w14:textId="77777777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ประมาณการรื้อถอนเพิ่มขึ้น</w:t>
            </w:r>
          </w:p>
        </w:tc>
        <w:tc>
          <w:tcPr>
            <w:tcW w:w="1621" w:type="dxa"/>
            <w:vAlign w:val="bottom"/>
          </w:tcPr>
          <w:p w14:paraId="27A0216F" w14:textId="57150396" w:rsidR="0095481D" w:rsidRPr="008A3328" w:rsidRDefault="0095481D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452F77F7" w14:textId="77777777" w:rsidR="0095481D" w:rsidRPr="008A3328" w:rsidRDefault="0095481D" w:rsidP="004B5E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491A1400" w14:textId="77777777" w:rsidR="0095481D" w:rsidRPr="008A3328" w:rsidRDefault="0095481D" w:rsidP="0032503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5481D" w:rsidRPr="008A3328" w14:paraId="4B4404D3" w14:textId="77777777" w:rsidTr="00325034">
        <w:trPr>
          <w:cantSplit/>
          <w:trHeight w:val="20"/>
        </w:trPr>
        <w:tc>
          <w:tcPr>
            <w:tcW w:w="5220" w:type="dxa"/>
          </w:tcPr>
          <w:p w14:paraId="679C662D" w14:textId="77777777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621" w:type="dxa"/>
            <w:vAlign w:val="bottom"/>
          </w:tcPr>
          <w:p w14:paraId="7608AA14" w14:textId="77777777" w:rsidR="0095481D" w:rsidRPr="008A3328" w:rsidRDefault="0095481D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81" w:type="dxa"/>
          </w:tcPr>
          <w:p w14:paraId="4571CA62" w14:textId="77777777" w:rsidR="0095481D" w:rsidRPr="008A3328" w:rsidRDefault="0095481D" w:rsidP="004B5E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618" w:type="dxa"/>
            <w:vAlign w:val="bottom"/>
          </w:tcPr>
          <w:p w14:paraId="396DFB07" w14:textId="77777777" w:rsidR="0095481D" w:rsidRPr="008A3328" w:rsidRDefault="0095481D" w:rsidP="004B5EFF">
            <w:pPr>
              <w:pStyle w:val="acctfourfigures"/>
              <w:tabs>
                <w:tab w:val="clear" w:pos="765"/>
                <w:tab w:val="decimal" w:pos="1176"/>
              </w:tabs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5481D" w:rsidRPr="008A3328" w14:paraId="756BF668" w14:textId="77777777" w:rsidTr="00325034">
        <w:trPr>
          <w:cantSplit/>
          <w:trHeight w:val="20"/>
        </w:trPr>
        <w:tc>
          <w:tcPr>
            <w:tcW w:w="5220" w:type="dxa"/>
            <w:shd w:val="clear" w:color="auto" w:fill="auto"/>
            <w:vAlign w:val="bottom"/>
          </w:tcPr>
          <w:p w14:paraId="0B79DEDC" w14:textId="77777777" w:rsidR="0095481D" w:rsidRPr="008A3328" w:rsidRDefault="0095481D" w:rsidP="004B5EF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621" w:type="dxa"/>
            <w:vAlign w:val="bottom"/>
          </w:tcPr>
          <w:p w14:paraId="5D6746FB" w14:textId="3AB83591" w:rsidR="0095481D" w:rsidRPr="008A3328" w:rsidRDefault="0095481D" w:rsidP="00325034">
            <w:pPr>
              <w:pStyle w:val="acctmergecolhdg"/>
              <w:tabs>
                <w:tab w:val="decimal" w:pos="1365"/>
              </w:tabs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5E1AF9B4" w14:textId="77777777" w:rsidR="0095481D" w:rsidRPr="008A3328" w:rsidRDefault="0095481D" w:rsidP="004B5EF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4BEA4528" w14:textId="61B36861" w:rsidR="0095481D" w:rsidRPr="008A3328" w:rsidRDefault="0095481D" w:rsidP="004B5EF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</w:p>
        </w:tc>
      </w:tr>
      <w:tr w:rsidR="0095481D" w:rsidRPr="008A3328" w14:paraId="31BD6206" w14:textId="77777777" w:rsidTr="00325034">
        <w:trPr>
          <w:cantSplit/>
          <w:trHeight w:val="20"/>
        </w:trPr>
        <w:tc>
          <w:tcPr>
            <w:tcW w:w="5220" w:type="dxa"/>
            <w:vAlign w:val="bottom"/>
          </w:tcPr>
          <w:p w14:paraId="2D057077" w14:textId="77777777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ภาระผูกพันตามสัญญาเช่าดำเนินงานที่เปิดเผยไว้</w:t>
            </w:r>
          </w:p>
          <w:p w14:paraId="44B83FC0" w14:textId="00BC8C94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1" w:type="dxa"/>
            <w:vAlign w:val="bottom"/>
          </w:tcPr>
          <w:p w14:paraId="6B727D44" w14:textId="2364EE88" w:rsidR="0095481D" w:rsidRPr="008A3328" w:rsidRDefault="002172F1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181" w:type="dxa"/>
            <w:vAlign w:val="bottom"/>
          </w:tcPr>
          <w:p w14:paraId="223C95B6" w14:textId="77777777" w:rsidR="0095481D" w:rsidRPr="008A3328" w:rsidRDefault="0095481D" w:rsidP="004B5E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09483246" w14:textId="76194B8F" w:rsidR="0095481D" w:rsidRPr="008A3328" w:rsidRDefault="002172F1" w:rsidP="00325034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</w:p>
        </w:tc>
      </w:tr>
      <w:tr w:rsidR="0095481D" w:rsidRPr="008A3328" w14:paraId="081131C6" w14:textId="77777777" w:rsidTr="00325034">
        <w:trPr>
          <w:cantSplit/>
          <w:trHeight w:val="20"/>
        </w:trPr>
        <w:tc>
          <w:tcPr>
            <w:tcW w:w="5220" w:type="dxa"/>
          </w:tcPr>
          <w:p w14:paraId="49665BAB" w14:textId="77777777" w:rsidR="0095481D" w:rsidRPr="008A3328" w:rsidRDefault="0095481D" w:rsidP="004B5EF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621" w:type="dxa"/>
          </w:tcPr>
          <w:p w14:paraId="76D780A4" w14:textId="70889C34" w:rsidR="0095481D" w:rsidRPr="008A3328" w:rsidRDefault="0095481D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297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1" w:type="dxa"/>
          </w:tcPr>
          <w:p w14:paraId="446F0565" w14:textId="77777777" w:rsidR="0095481D" w:rsidRPr="008A3328" w:rsidRDefault="0095481D" w:rsidP="004B5E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722ECA3B" w14:textId="4EBF1FA8" w:rsidR="0095481D" w:rsidRPr="008A3328" w:rsidRDefault="0095481D" w:rsidP="00325034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288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95481D" w:rsidRPr="008A3328" w14:paraId="5F4ECEC2" w14:textId="77777777" w:rsidTr="00325034">
        <w:trPr>
          <w:cantSplit/>
          <w:trHeight w:val="20"/>
        </w:trPr>
        <w:tc>
          <w:tcPr>
            <w:tcW w:w="5220" w:type="dxa"/>
          </w:tcPr>
          <w:p w14:paraId="16AF219E" w14:textId="77777777" w:rsidR="0095481D" w:rsidRPr="008A3328" w:rsidRDefault="0095481D" w:rsidP="004B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สิทธิเลือกขยายอายุสัญญาเช่าที่มีความแน่นอนอย่าง</w:t>
            </w:r>
          </w:p>
          <w:p w14:paraId="57A97613" w14:textId="77777777" w:rsidR="0095481D" w:rsidRPr="008A3328" w:rsidRDefault="0095481D" w:rsidP="004B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สมเหตุสมผลว่าจะได้ใช้สิทธิ</w:t>
            </w:r>
          </w:p>
        </w:tc>
        <w:tc>
          <w:tcPr>
            <w:tcW w:w="1621" w:type="dxa"/>
            <w:vAlign w:val="bottom"/>
          </w:tcPr>
          <w:p w14:paraId="1B23A247" w14:textId="6F1115F1" w:rsidR="0095481D" w:rsidRPr="008A3328" w:rsidRDefault="002172F1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012</w:t>
            </w:r>
          </w:p>
        </w:tc>
        <w:tc>
          <w:tcPr>
            <w:tcW w:w="181" w:type="dxa"/>
          </w:tcPr>
          <w:p w14:paraId="41153C6F" w14:textId="77777777" w:rsidR="0095481D" w:rsidRPr="008A3328" w:rsidRDefault="0095481D" w:rsidP="004B5E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vAlign w:val="bottom"/>
          </w:tcPr>
          <w:p w14:paraId="66BC4277" w14:textId="77777777" w:rsidR="0095481D" w:rsidRPr="008A3328" w:rsidRDefault="0095481D" w:rsidP="0032503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5481D" w:rsidRPr="008A3328" w14:paraId="1A81289C" w14:textId="77777777" w:rsidTr="00325034">
        <w:trPr>
          <w:cantSplit/>
          <w:trHeight w:val="70"/>
        </w:trPr>
        <w:tc>
          <w:tcPr>
            <w:tcW w:w="5220" w:type="dxa"/>
          </w:tcPr>
          <w:p w14:paraId="6D5EC828" w14:textId="77777777" w:rsidR="0095481D" w:rsidRPr="008A3328" w:rsidRDefault="0095481D" w:rsidP="004B5EF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6831A502" w14:textId="0EB2A055" w:rsidR="0095481D" w:rsidRPr="008A3328" w:rsidRDefault="002172F1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</w:t>
            </w:r>
            <w:r w:rsidR="0095481D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181" w:type="dxa"/>
            <w:vAlign w:val="bottom"/>
          </w:tcPr>
          <w:p w14:paraId="53942EF1" w14:textId="77777777" w:rsidR="0095481D" w:rsidRPr="008A3328" w:rsidRDefault="0095481D" w:rsidP="004B5E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76D9BEFF" w14:textId="77777777" w:rsidR="0095481D" w:rsidRPr="008A3328" w:rsidRDefault="0095481D" w:rsidP="0032503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95481D" w:rsidRPr="008A3328" w14:paraId="2C1D0243" w14:textId="77777777" w:rsidTr="00325034">
        <w:trPr>
          <w:cantSplit/>
          <w:trHeight w:val="20"/>
        </w:trPr>
        <w:tc>
          <w:tcPr>
            <w:tcW w:w="5220" w:type="dxa"/>
          </w:tcPr>
          <w:p w14:paraId="67FFB8C5" w14:textId="77777777" w:rsidR="0095481D" w:rsidRPr="008A3328" w:rsidRDefault="0095481D" w:rsidP="004B5EFF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มูลค่าปัจจุบันของค่าเช่าที่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คิดลดโดยใช้อัตราดอกเบี้ยเงินกู้ยืม</w:t>
            </w:r>
          </w:p>
          <w:p w14:paraId="58603E13" w14:textId="04EA5E24" w:rsidR="0095481D" w:rsidRPr="008A3328" w:rsidRDefault="0095481D" w:rsidP="004B5EFF">
            <w:pPr>
              <w:tabs>
                <w:tab w:val="clear" w:pos="227"/>
                <w:tab w:val="clear" w:pos="4678"/>
                <w:tab w:val="clear" w:pos="5387"/>
                <w:tab w:val="clear" w:pos="5613"/>
                <w:tab w:val="left" w:pos="5504"/>
              </w:tabs>
              <w:spacing w:line="240" w:lineRule="auto"/>
              <w:ind w:left="175" w:right="-7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ส่วนเพิ่ม ณ วันที่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621" w:type="dxa"/>
            <w:tcBorders>
              <w:top w:val="single" w:sz="4" w:space="0" w:color="auto"/>
            </w:tcBorders>
            <w:vAlign w:val="bottom"/>
          </w:tcPr>
          <w:p w14:paraId="7F3A36F1" w14:textId="1EB0AD9D" w:rsidR="0095481D" w:rsidRPr="008A3328" w:rsidRDefault="002172F1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739</w:t>
            </w:r>
          </w:p>
        </w:tc>
        <w:tc>
          <w:tcPr>
            <w:tcW w:w="181" w:type="dxa"/>
            <w:vAlign w:val="bottom"/>
          </w:tcPr>
          <w:p w14:paraId="775AA5CC" w14:textId="77777777" w:rsidR="0095481D" w:rsidRPr="008A3328" w:rsidRDefault="0095481D" w:rsidP="004B5EF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  <w:vAlign w:val="bottom"/>
          </w:tcPr>
          <w:p w14:paraId="6B9772D3" w14:textId="77777777" w:rsidR="0095481D" w:rsidRPr="008A3328" w:rsidRDefault="0095481D" w:rsidP="00325034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5481D" w:rsidRPr="008A3328" w14:paraId="269EA723" w14:textId="77777777" w:rsidTr="00325034">
        <w:trPr>
          <w:cantSplit/>
          <w:trHeight w:val="20"/>
        </w:trPr>
        <w:tc>
          <w:tcPr>
            <w:tcW w:w="5220" w:type="dxa"/>
          </w:tcPr>
          <w:p w14:paraId="6FEC96AF" w14:textId="22DFFF97" w:rsidR="0095481D" w:rsidRPr="008A3328" w:rsidRDefault="0095481D" w:rsidP="004B5EF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621" w:type="dxa"/>
          </w:tcPr>
          <w:p w14:paraId="625DA950" w14:textId="41C65622" w:rsidR="0095481D" w:rsidRPr="008A3328" w:rsidRDefault="002172F1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181" w:type="dxa"/>
          </w:tcPr>
          <w:p w14:paraId="3E355813" w14:textId="77777777" w:rsidR="0095481D" w:rsidRPr="008A3328" w:rsidRDefault="0095481D" w:rsidP="004B5E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</w:tcPr>
          <w:p w14:paraId="1F80ADF7" w14:textId="56779C93" w:rsidR="0095481D" w:rsidRPr="008A3328" w:rsidRDefault="002172F1" w:rsidP="00325034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5481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070</w:t>
            </w:r>
          </w:p>
        </w:tc>
      </w:tr>
      <w:tr w:rsidR="0095481D" w:rsidRPr="008A3328" w14:paraId="13505B72" w14:textId="77777777" w:rsidTr="00325034">
        <w:trPr>
          <w:cantSplit/>
          <w:trHeight w:val="20"/>
        </w:trPr>
        <w:tc>
          <w:tcPr>
            <w:tcW w:w="5220" w:type="dxa"/>
            <w:vAlign w:val="bottom"/>
          </w:tcPr>
          <w:p w14:paraId="2F7EAB5A" w14:textId="3C6311AF" w:rsidR="0095481D" w:rsidRPr="008A3328" w:rsidRDefault="0095481D" w:rsidP="004B5EF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07A08" w14:textId="759DE001" w:rsidR="0095481D" w:rsidRPr="008A3328" w:rsidRDefault="002172F1" w:rsidP="00325034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</w:t>
            </w:r>
            <w:r w:rsidR="0095481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181" w:type="dxa"/>
          </w:tcPr>
          <w:p w14:paraId="40D652AF" w14:textId="77777777" w:rsidR="0095481D" w:rsidRPr="008A3328" w:rsidRDefault="0095481D" w:rsidP="004B5E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2ECBE0" w14:textId="3D84AF6F" w:rsidR="0095481D" w:rsidRPr="008A3328" w:rsidRDefault="002172F1" w:rsidP="00325034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95481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  <w:tr w:rsidR="0095481D" w:rsidRPr="008A3328" w14:paraId="14672375" w14:textId="77777777" w:rsidTr="00325034">
        <w:trPr>
          <w:cantSplit/>
          <w:trHeight w:val="20"/>
        </w:trPr>
        <w:tc>
          <w:tcPr>
            <w:tcW w:w="5220" w:type="dxa"/>
            <w:vAlign w:val="bottom"/>
          </w:tcPr>
          <w:p w14:paraId="0CD0DCB0" w14:textId="77777777" w:rsidR="0095481D" w:rsidRPr="008A3328" w:rsidRDefault="0095481D" w:rsidP="004B5EFF">
            <w:pPr>
              <w:tabs>
                <w:tab w:val="clear" w:pos="454"/>
                <w:tab w:val="clear" w:pos="907"/>
                <w:tab w:val="clear" w:pos="4678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AF0F39" w14:textId="6466425A" w:rsidR="0095481D" w:rsidRPr="008A3328" w:rsidRDefault="002172F1" w:rsidP="00325034">
            <w:pPr>
              <w:pStyle w:val="acctfourfigures"/>
              <w:tabs>
                <w:tab w:val="clear" w:pos="765"/>
                <w:tab w:val="decimal" w:pos="118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95481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,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2DE7DBE5" w14:textId="77777777" w:rsidR="0095481D" w:rsidRPr="008A3328" w:rsidRDefault="0095481D" w:rsidP="004B5EF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2EBA008" w14:textId="021C23DD" w:rsidR="0095481D" w:rsidRPr="008A3328" w:rsidRDefault="002172F1" w:rsidP="00325034">
            <w:pPr>
              <w:pStyle w:val="acctfourfigures"/>
              <w:tabs>
                <w:tab w:val="clear" w:pos="765"/>
                <w:tab w:val="decimal" w:pos="12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</w:tr>
    </w:tbl>
    <w:p w14:paraId="7852EE5D" w14:textId="7DAD13F3" w:rsidR="00115C3A" w:rsidRPr="008A3328" w:rsidRDefault="00115C3A" w:rsidP="002B22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eastAsia="MS Mincho" w:hAnsiTheme="majorBidi" w:cstheme="majorBidi"/>
          <w:sz w:val="20"/>
          <w:szCs w:val="20"/>
          <w:cs/>
          <w:lang w:val="en-GB"/>
        </w:rPr>
      </w:pPr>
      <w:r w:rsidRPr="008A3328">
        <w:rPr>
          <w:rFonts w:asciiTheme="majorBidi" w:eastAsia="MS Mincho" w:hAnsiTheme="majorBidi" w:cstheme="majorBidi"/>
          <w:sz w:val="20"/>
          <w:szCs w:val="20"/>
          <w:cs/>
          <w:lang w:val="en-GB"/>
        </w:rPr>
        <w:br w:type="page"/>
      </w:r>
    </w:p>
    <w:p w14:paraId="11E803A3" w14:textId="77777777" w:rsidR="00603BEB" w:rsidRPr="008A3328" w:rsidRDefault="005177CC" w:rsidP="007211E0">
      <w:pPr>
        <w:pStyle w:val="Heading6"/>
        <w:numPr>
          <w:ilvl w:val="0"/>
          <w:numId w:val="26"/>
        </w:numPr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น</w:t>
      </w:r>
      <w:r w:rsidR="00603BEB" w:rsidRPr="008A3328">
        <w:rPr>
          <w:rFonts w:ascii="Angsana New" w:hAnsi="Angsana New"/>
          <w:sz w:val="28"/>
          <w:szCs w:val="28"/>
          <w:cs/>
        </w:rPr>
        <w:t>โยบายการบัญชีที่สำคัญ</w:t>
      </w:r>
    </w:p>
    <w:p w14:paraId="0CE03273" w14:textId="77777777" w:rsidR="00603BEB" w:rsidRPr="008A3328" w:rsidRDefault="00603BEB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x-none" w:eastAsia="x-none"/>
        </w:rPr>
      </w:pPr>
    </w:p>
    <w:p w14:paraId="0FFC1C07" w14:textId="6E93A71E" w:rsidR="00603BEB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  <w:r w:rsidR="00C65099" w:rsidRPr="008A3328">
        <w:rPr>
          <w:rFonts w:ascii="Angsana New" w:hAnsi="Angsana New" w:hint="cs"/>
          <w:sz w:val="28"/>
          <w:szCs w:val="28"/>
          <w:cs/>
          <w:lang w:val="th-TH"/>
        </w:rPr>
        <w:t xml:space="preserve"> ยกเว้นที่ได้กล่าวไว้ในหมายเหตุข้อ </w:t>
      </w:r>
      <w:r w:rsidR="002172F1" w:rsidRPr="008A3328">
        <w:rPr>
          <w:rFonts w:ascii="Angsana New" w:hAnsi="Angsana New"/>
          <w:sz w:val="28"/>
          <w:szCs w:val="28"/>
        </w:rPr>
        <w:t>3</w:t>
      </w:r>
    </w:p>
    <w:p w14:paraId="6E64A1BC" w14:textId="77777777" w:rsidR="00C65099" w:rsidRPr="008A3328" w:rsidRDefault="00C65099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0E15ABDE" w14:textId="77777777" w:rsidR="00603BEB" w:rsidRPr="008A3328" w:rsidRDefault="00603BEB" w:rsidP="004955CE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เกณฑ์ในการจัดทำงบการเงินรวม</w:t>
      </w:r>
    </w:p>
    <w:p w14:paraId="706F195F" w14:textId="77777777" w:rsidR="00AE375C" w:rsidRPr="008A3328" w:rsidRDefault="00AE375C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712D346A" w14:textId="299B0008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t xml:space="preserve">งบการเงินรวมประกอบด้วยงบการเงินของบริษัท และบริษัทย่อย (รวมกันเรียกว่า </w:t>
      </w:r>
      <w:r w:rsidRPr="008A3328">
        <w:rPr>
          <w:rFonts w:ascii="Angsana New" w:hAnsi="Angsana New"/>
          <w:sz w:val="28"/>
          <w:szCs w:val="28"/>
          <w:lang w:val="th-TH"/>
        </w:rPr>
        <w:t>“</w:t>
      </w:r>
      <w:r w:rsidRPr="008A3328">
        <w:rPr>
          <w:rFonts w:ascii="Angsana New" w:hAnsi="Angsana New"/>
          <w:sz w:val="28"/>
          <w:szCs w:val="28"/>
          <w:cs/>
          <w:lang w:val="th-TH"/>
        </w:rPr>
        <w:t>กลุ่มบริษัท</w:t>
      </w:r>
      <w:r w:rsidRPr="008A3328">
        <w:rPr>
          <w:rFonts w:ascii="Angsana New" w:hAnsi="Angsana New"/>
          <w:sz w:val="28"/>
          <w:szCs w:val="28"/>
          <w:lang w:val="th-TH"/>
        </w:rPr>
        <w:t>”</w:t>
      </w:r>
      <w:r w:rsidRPr="008A3328">
        <w:rPr>
          <w:rFonts w:ascii="Angsana New" w:hAnsi="Angsana New"/>
          <w:sz w:val="28"/>
          <w:szCs w:val="28"/>
          <w:cs/>
          <w:lang w:val="th-TH"/>
        </w:rPr>
        <w:t>)</w:t>
      </w:r>
      <w:r w:rsidR="00C65099" w:rsidRPr="008A3328">
        <w:rPr>
          <w:rFonts w:ascii="Angsana New" w:hAnsi="Angsana New"/>
          <w:sz w:val="28"/>
          <w:szCs w:val="28"/>
          <w:lang w:val="th-TH"/>
        </w:rPr>
        <w:t xml:space="preserve"> </w:t>
      </w:r>
      <w:r w:rsidR="00C65099" w:rsidRPr="008A3328">
        <w:rPr>
          <w:rFonts w:ascii="Angsana New" w:hAnsi="Angsana New" w:hint="cs"/>
          <w:sz w:val="28"/>
          <w:szCs w:val="28"/>
          <w:cs/>
          <w:lang w:val="th-TH"/>
        </w:rPr>
        <w:t>และส่วนได้เสียของกลุ่มบริษัทในบริษัทร่วม</w:t>
      </w:r>
    </w:p>
    <w:p w14:paraId="3A5D027B" w14:textId="77777777" w:rsidR="00C65099" w:rsidRPr="008A3328" w:rsidRDefault="00C65099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4BB1562" w14:textId="089BC92F" w:rsidR="00C7742A" w:rsidRPr="00A3753D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A3753D">
        <w:rPr>
          <w:rFonts w:ascii="Angsana New" w:hAnsi="Angsana New"/>
          <w:i/>
          <w:iCs/>
          <w:sz w:val="28"/>
          <w:szCs w:val="28"/>
          <w:cs/>
          <w:lang w:val="th-TH"/>
        </w:rPr>
        <w:t>การรวมธุรกิจ</w:t>
      </w:r>
    </w:p>
    <w:p w14:paraId="58302CD6" w14:textId="77777777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4B34FE95" w14:textId="14AF1104" w:rsidR="00C075CE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t>กลุ่มบริษัทบันทึกบัญชีสำหรับการรวมธุรกิจตามวิธีซื้อ เมื่อการควบคุม (ตามที่กล่าวไว้ในส่วนของบริษัทย่อย) 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1B2C8519" w14:textId="759AA462" w:rsidR="00C075CE" w:rsidRPr="008A3328" w:rsidRDefault="00C075CE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0F35E4B" w14:textId="575FD7E1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t xml:space="preserve">วันที่ซื้อกิจการคือวันที่อำนาจในการควบคุมนั้นได้ถูกโอนไปยังผู้ซื้อ </w:t>
      </w:r>
    </w:p>
    <w:p w14:paraId="737557C2" w14:textId="77777777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77B4989F" w14:textId="57478979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</w:t>
      </w:r>
      <w:r w:rsidR="000F7841" w:rsidRPr="008A3328">
        <w:rPr>
          <w:rFonts w:ascii="Angsana New" w:hAnsi="Angsana New"/>
          <w:sz w:val="28"/>
          <w:szCs w:val="28"/>
          <w:cs/>
          <w:lang w:val="th-TH"/>
        </w:rPr>
        <w:br/>
      </w:r>
      <w:r w:rsidRPr="008A3328">
        <w:rPr>
          <w:rFonts w:ascii="Angsana New" w:hAnsi="Angsana New"/>
          <w:sz w:val="28"/>
          <w:szCs w:val="28"/>
          <w:cs/>
          <w:lang w:val="th-TH"/>
        </w:rPr>
        <w:t>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กำไรจากการซื้อในราคาต่ำกว่ามูลค่ายุติธรรมบันทึกในกำไรหรือขาดทุนทันที</w:t>
      </w:r>
    </w:p>
    <w:p w14:paraId="6650025F" w14:textId="77777777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3D6F9F6D" w14:textId="5A4E2A0C" w:rsidR="00C7176F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 w:eastAsia="x-none"/>
        </w:rPr>
        <w:t>สิ่ง</w:t>
      </w:r>
      <w:r w:rsidRPr="008A3328">
        <w:rPr>
          <w:rFonts w:ascii="Angsana New" w:hAnsi="Angsana New"/>
          <w:sz w:val="28"/>
          <w:szCs w:val="28"/>
          <w:cs/>
          <w:lang w:val="th-TH"/>
        </w:rPr>
        <w:t>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="000F7841" w:rsidRPr="008A3328">
        <w:rPr>
          <w:rFonts w:ascii="Angsana New" w:hAnsi="Angsana New"/>
          <w:sz w:val="28"/>
          <w:szCs w:val="28"/>
          <w:cs/>
          <w:lang w:val="th-TH"/>
        </w:rPr>
        <w:br/>
      </w:r>
      <w:r w:rsidRPr="008A3328">
        <w:rPr>
          <w:rFonts w:ascii="Angsana New" w:hAnsi="Angsana New"/>
          <w:sz w:val="28"/>
          <w:szCs w:val="28"/>
          <w:cs/>
          <w:lang w:val="th-TH"/>
        </w:rPr>
        <w:t>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หากการรวมธุรกิจมีผลให้สิ้นสุดความสัมพันธ์ของโครงการเดิมระหว่างกลุ่มบริษัทและผู้ถูกซื้อ ให้ใช้ราคาที่ต่ำกว่าระหว่าง มูลค่าจากการยกเลิกสัญญาตามที่ระบุในสัญญา และมูลค่าองค์ประกอบนอกตลาด ไปหักจากสิ่งตอบแทนที่โอนให้และรับรู้เป็นค่าใช้จ่ายอื่น</w:t>
      </w:r>
    </w:p>
    <w:p w14:paraId="2677E508" w14:textId="39D50D65" w:rsidR="00C7742A" w:rsidRPr="00A3753D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t xml:space="preserve"> </w:t>
      </w:r>
    </w:p>
    <w:p w14:paraId="609A3AAC" w14:textId="77777777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 w:eastAsia="x-none"/>
        </w:rPr>
        <w:t>สิ่ง</w:t>
      </w:r>
      <w:r w:rsidRPr="008A3328">
        <w:rPr>
          <w:rFonts w:ascii="Angsana New" w:hAnsi="Angsana New"/>
          <w:sz w:val="28"/>
          <w:szCs w:val="28"/>
          <w:cs/>
          <w:lang w:val="th-TH"/>
        </w:rPr>
        <w:t>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ณ ทุกวันที่รายงาน การเปลี่ยนแปลงในมูลค่ายุติธรรมรับรู้ในกำไรหรือขาดทุน</w:t>
      </w:r>
    </w:p>
    <w:p w14:paraId="6EFF3EA8" w14:textId="77777777" w:rsidR="0095481D" w:rsidRPr="008A3328" w:rsidRDefault="0095481D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31BF1553" w14:textId="19B8E0C5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0AA1D005" w14:textId="77777777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val="th-TH"/>
        </w:rPr>
      </w:pPr>
    </w:p>
    <w:p w14:paraId="7CB61280" w14:textId="77777777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th-TH"/>
        </w:rPr>
      </w:pPr>
      <w:r w:rsidRPr="008A3328">
        <w:rPr>
          <w:rFonts w:ascii="Angsana New" w:hAnsi="Angsana New"/>
          <w:sz w:val="28"/>
          <w:szCs w:val="28"/>
          <w:cs/>
          <w:lang w:val="th-TH" w:eastAsia="x-none"/>
        </w:rPr>
        <w:t>ต้นทุน</w:t>
      </w:r>
      <w:r w:rsidRPr="008A3328">
        <w:rPr>
          <w:rFonts w:ascii="Angsana New" w:hAnsi="Angsana New"/>
          <w:sz w:val="28"/>
          <w:szCs w:val="28"/>
          <w:cs/>
          <w:lang w:val="th-TH"/>
        </w:rPr>
        <w:t>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ค่าที่ปรึกษากฎหมายค่าธรรมเนียมวิชาชีพและค่าที่ปรึกษาอื่นๆ ถือเป็นค่าใช้จ่ายเมื่อเกิดขึ้น</w:t>
      </w:r>
    </w:p>
    <w:p w14:paraId="6FF0ABAA" w14:textId="77777777" w:rsidR="00C7742A" w:rsidRPr="008A3328" w:rsidRDefault="00C7742A" w:rsidP="004955CE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F679A3" w14:textId="4AF5F303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</w:t>
      </w:r>
      <w:r w:rsidR="000F7841" w:rsidRPr="008A3328">
        <w:rPr>
          <w:rFonts w:ascii="Angsana New" w:hAnsi="Angsana New"/>
          <w:sz w:val="28"/>
          <w:szCs w:val="28"/>
          <w:cs/>
        </w:rPr>
        <w:br/>
      </w:r>
      <w:r w:rsidRPr="008A3328">
        <w:rPr>
          <w:rFonts w:ascii="Angsana New" w:hAnsi="Angsana New"/>
          <w:sz w:val="28"/>
          <w:szCs w:val="28"/>
          <w:cs/>
        </w:rPr>
        <w:t>วัดมูลค่าของจำนวนต่างๆ ที่เคยรับรู้ไว้ ณ วันที่ซื้อ</w:t>
      </w:r>
    </w:p>
    <w:p w14:paraId="27F860D1" w14:textId="097AB57C" w:rsidR="00F10B9E" w:rsidRPr="008A3328" w:rsidRDefault="00F10B9E" w:rsidP="004955CE">
      <w:pPr>
        <w:pStyle w:val="BodyText2"/>
        <w:ind w:left="540" w:right="47"/>
        <w:rPr>
          <w:i/>
          <w:iCs/>
          <w:sz w:val="20"/>
          <w:szCs w:val="20"/>
        </w:rPr>
      </w:pPr>
    </w:p>
    <w:p w14:paraId="4E2BBCB8" w14:textId="6C23797B" w:rsidR="00C7742A" w:rsidRPr="008A3328" w:rsidRDefault="00C7742A" w:rsidP="004955CE">
      <w:pPr>
        <w:pStyle w:val="BodyText2"/>
        <w:ind w:left="540" w:right="47"/>
        <w:rPr>
          <w:i/>
          <w:iCs/>
          <w:sz w:val="28"/>
          <w:szCs w:val="28"/>
        </w:rPr>
      </w:pPr>
      <w:r w:rsidRPr="008A3328">
        <w:rPr>
          <w:i/>
          <w:iCs/>
          <w:sz w:val="28"/>
          <w:szCs w:val="28"/>
          <w:cs/>
        </w:rPr>
        <w:t>บริษัทย่อย</w:t>
      </w:r>
    </w:p>
    <w:p w14:paraId="7EF3C8DD" w14:textId="77777777" w:rsidR="00C7742A" w:rsidRPr="008A3328" w:rsidRDefault="00C7742A" w:rsidP="00203648">
      <w:pPr>
        <w:pStyle w:val="BodyText2"/>
        <w:tabs>
          <w:tab w:val="left" w:pos="540"/>
        </w:tabs>
        <w:ind w:left="540" w:right="47"/>
        <w:rPr>
          <w:sz w:val="20"/>
          <w:szCs w:val="20"/>
          <w:cs/>
        </w:rPr>
      </w:pPr>
    </w:p>
    <w:p w14:paraId="696DC74F" w14:textId="2A1CEAAA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79AACF2B" w14:textId="69B849BE" w:rsidR="0095481D" w:rsidRPr="008A3328" w:rsidRDefault="00954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lang w:eastAsia="x-none"/>
        </w:rPr>
      </w:pPr>
    </w:p>
    <w:p w14:paraId="338419CF" w14:textId="5113A4EC" w:rsidR="00C7742A" w:rsidRPr="008A3328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b/>
          <w:bCs/>
          <w:color w:val="0000FF"/>
          <w:sz w:val="28"/>
          <w:szCs w:val="28"/>
          <w:cs/>
        </w:rPr>
      </w:pPr>
      <w:r w:rsidRPr="008A3328">
        <w:rPr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6DDEFA8E" w14:textId="77777777" w:rsidR="00C7742A" w:rsidRPr="008A3328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1E3F0A0E" w14:textId="58788FA8" w:rsidR="00C7742A" w:rsidRPr="008A3328" w:rsidRDefault="00C7742A" w:rsidP="003250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  <w:lang w:val="th-TH" w:eastAsia="x-none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="000F7841" w:rsidRPr="008A3328">
        <w:rPr>
          <w:rFonts w:ascii="Angsana New" w:hAnsi="Angsana New"/>
          <w:sz w:val="28"/>
          <w:szCs w:val="28"/>
          <w:cs/>
          <w:lang w:val="th-TH" w:eastAsia="x-none"/>
        </w:rPr>
        <w:br/>
      </w:r>
      <w:r w:rsidRPr="008A3328">
        <w:rPr>
          <w:rFonts w:ascii="Angsana New" w:hAnsi="Angsana New"/>
          <w:sz w:val="28"/>
          <w:szCs w:val="28"/>
          <w:cs/>
          <w:lang w:val="th-TH" w:eastAsia="x-none"/>
        </w:rPr>
        <w:t>ผู้ถูก</w:t>
      </w:r>
      <w:r w:rsidRPr="008A3328">
        <w:rPr>
          <w:rFonts w:ascii="Angsana New" w:hAnsi="Angsana New"/>
          <w:spacing w:val="-4"/>
          <w:sz w:val="28"/>
          <w:szCs w:val="28"/>
          <w:cs/>
        </w:rPr>
        <w:t>ซื้อ</w:t>
      </w:r>
    </w:p>
    <w:p w14:paraId="73718749" w14:textId="77777777" w:rsidR="00C7742A" w:rsidRPr="008A3328" w:rsidRDefault="00C7742A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655FF14E" w14:textId="77777777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68D09CA5" w14:textId="77777777" w:rsidR="00A618CB" w:rsidRPr="008A3328" w:rsidRDefault="00A618CB" w:rsidP="00E37C49">
      <w:pPr>
        <w:pStyle w:val="BodyText2"/>
        <w:tabs>
          <w:tab w:val="left" w:pos="540"/>
        </w:tabs>
        <w:ind w:left="540" w:right="47"/>
        <w:jc w:val="thaiDistribute"/>
        <w:rPr>
          <w:i/>
          <w:iCs/>
          <w:sz w:val="20"/>
          <w:szCs w:val="20"/>
        </w:rPr>
      </w:pPr>
    </w:p>
    <w:p w14:paraId="56D44753" w14:textId="2E32AAD6" w:rsidR="00C7742A" w:rsidRPr="008A3328" w:rsidRDefault="00C7742A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  <w:cs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การสูญเสียการควบคุม</w:t>
      </w:r>
    </w:p>
    <w:p w14:paraId="28C12208" w14:textId="77777777" w:rsidR="00C7742A" w:rsidRPr="008A3328" w:rsidRDefault="00C7742A" w:rsidP="00E37C49">
      <w:pPr>
        <w:pStyle w:val="BodyText2"/>
        <w:tabs>
          <w:tab w:val="left" w:pos="540"/>
        </w:tabs>
        <w:ind w:left="540" w:right="47"/>
        <w:jc w:val="thaiDistribute"/>
        <w:rPr>
          <w:i/>
          <w:iCs/>
          <w:sz w:val="20"/>
          <w:szCs w:val="20"/>
          <w:cs/>
        </w:rPr>
      </w:pPr>
    </w:p>
    <w:p w14:paraId="14434F72" w14:textId="121D810B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8A3328">
        <w:rPr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203648" w:rsidRPr="008A3328">
        <w:rPr>
          <w:rFonts w:hint="cs"/>
          <w:sz w:val="28"/>
          <w:szCs w:val="28"/>
          <w:cs/>
        </w:rPr>
        <w:t xml:space="preserve"> </w:t>
      </w:r>
      <w:r w:rsidRPr="008A3328">
        <w:rPr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54B8747" w14:textId="22264B0F" w:rsidR="00C7742A" w:rsidRPr="008A3328" w:rsidRDefault="00C7742A" w:rsidP="004955CE">
      <w:pPr>
        <w:pStyle w:val="BodyText2"/>
        <w:tabs>
          <w:tab w:val="left" w:pos="540"/>
        </w:tabs>
        <w:ind w:left="540" w:right="47"/>
        <w:jc w:val="thaiDistribute"/>
        <w:rPr>
          <w:rFonts w:eastAsia="EucrosiaUPCBold"/>
          <w:i/>
          <w:iCs/>
          <w:sz w:val="20"/>
          <w:szCs w:val="20"/>
        </w:rPr>
      </w:pPr>
    </w:p>
    <w:p w14:paraId="321A41E3" w14:textId="22CE8B2C" w:rsidR="00F54C57" w:rsidRPr="008A3328" w:rsidRDefault="00F54C57" w:rsidP="00F54C5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14:paraId="24AAD3AB" w14:textId="3A57CA78" w:rsidR="00F54C57" w:rsidRPr="008A3328" w:rsidRDefault="00F54C57" w:rsidP="004955CE">
      <w:pPr>
        <w:pStyle w:val="BodyText2"/>
        <w:tabs>
          <w:tab w:val="left" w:pos="540"/>
        </w:tabs>
        <w:ind w:left="540" w:right="47"/>
        <w:jc w:val="thaiDistribute"/>
        <w:rPr>
          <w:rFonts w:eastAsia="EucrosiaUPCBold"/>
          <w:i/>
          <w:iCs/>
          <w:sz w:val="20"/>
          <w:szCs w:val="20"/>
        </w:rPr>
      </w:pPr>
    </w:p>
    <w:p w14:paraId="54FF375B" w14:textId="0EEB547D" w:rsidR="00F54C57" w:rsidRPr="008A3328" w:rsidRDefault="00F54C57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  <w:lang w:val="th-TH" w:eastAsia="x-none"/>
        </w:rPr>
        <w:t>ส่วน</w:t>
      </w:r>
      <w:r w:rsidRPr="008A3328">
        <w:rPr>
          <w:sz w:val="28"/>
          <w:szCs w:val="28"/>
          <w:cs/>
        </w:rPr>
        <w:t>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16AE9C23" w14:textId="43A8B891" w:rsidR="00F54C57" w:rsidRPr="008A3328" w:rsidRDefault="00F54C57" w:rsidP="004955CE">
      <w:pPr>
        <w:pStyle w:val="BodyText2"/>
        <w:tabs>
          <w:tab w:val="left" w:pos="540"/>
        </w:tabs>
        <w:ind w:left="540" w:right="47"/>
        <w:jc w:val="thaiDistribute"/>
        <w:rPr>
          <w:rFonts w:eastAsia="EucrosiaUPCBold"/>
          <w:i/>
          <w:iCs/>
          <w:sz w:val="20"/>
          <w:szCs w:val="20"/>
        </w:rPr>
      </w:pPr>
    </w:p>
    <w:p w14:paraId="3ABD61F3" w14:textId="74A3A5B0" w:rsidR="00F54C57" w:rsidRPr="008A3328" w:rsidRDefault="00F54C57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rFonts w:hint="cs"/>
          <w:sz w:val="28"/>
          <w:szCs w:val="28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1B5FE1EF" w14:textId="486B4D97" w:rsidR="00F54C57" w:rsidRPr="008A3328" w:rsidRDefault="00F54C57" w:rsidP="004955CE">
      <w:pPr>
        <w:pStyle w:val="BodyText2"/>
        <w:tabs>
          <w:tab w:val="left" w:pos="540"/>
        </w:tabs>
        <w:ind w:left="540" w:right="47"/>
        <w:jc w:val="thaiDistribute"/>
        <w:rPr>
          <w:rFonts w:eastAsia="EucrosiaUPCBold"/>
          <w:i/>
          <w:iCs/>
          <w:sz w:val="20"/>
          <w:szCs w:val="20"/>
        </w:rPr>
      </w:pPr>
    </w:p>
    <w:p w14:paraId="572F9C50" w14:textId="77777777" w:rsidR="00115C3A" w:rsidRPr="008A3328" w:rsidRDefault="00115C3A" w:rsidP="00AA0738">
      <w:pPr>
        <w:pStyle w:val="BodyText2"/>
        <w:tabs>
          <w:tab w:val="left" w:pos="540"/>
        </w:tabs>
        <w:ind w:left="540" w:right="47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br/>
      </w:r>
    </w:p>
    <w:p w14:paraId="5948E4FD" w14:textId="77777777" w:rsidR="00115C3A" w:rsidRPr="008A3328" w:rsidRDefault="00A522A7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lastRenderedPageBreak/>
        <w:t>ส่วนได้เสียในบริษัทร่วมบันทึกบัญชีตามวิธีส่วนได้เสีย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</w:p>
    <w:p w14:paraId="0F6E4C25" w14:textId="77777777" w:rsidR="00115C3A" w:rsidRPr="008A3328" w:rsidRDefault="00115C3A" w:rsidP="00AA0738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6D9197D7" w14:textId="5C85ADED" w:rsidR="00C7742A" w:rsidRPr="008A3328" w:rsidRDefault="00C7742A" w:rsidP="00AA0738">
      <w:pPr>
        <w:pStyle w:val="BodyText2"/>
        <w:tabs>
          <w:tab w:val="left" w:pos="540"/>
        </w:tabs>
        <w:ind w:left="540" w:right="47"/>
        <w:jc w:val="thaiDistribute"/>
        <w:rPr>
          <w:sz w:val="28"/>
          <w:szCs w:val="28"/>
          <w:cs/>
        </w:rPr>
      </w:pPr>
      <w:r w:rsidRPr="008A3328">
        <w:rPr>
          <w:rFonts w:eastAsia="EucrosiaUPCBold"/>
          <w:i/>
          <w:iCs/>
          <w:sz w:val="28"/>
          <w:szCs w:val="28"/>
          <w:cs/>
        </w:rPr>
        <w:t>การตัดรายการในงบการเงินรวม</w:t>
      </w:r>
    </w:p>
    <w:p w14:paraId="057B066D" w14:textId="77777777" w:rsidR="00C7742A" w:rsidRPr="008A3328" w:rsidRDefault="00C7742A" w:rsidP="00E37C49">
      <w:pPr>
        <w:pStyle w:val="BodyText2"/>
        <w:tabs>
          <w:tab w:val="left" w:pos="540"/>
        </w:tabs>
        <w:ind w:left="540" w:right="47"/>
        <w:jc w:val="thaiDistribute"/>
        <w:rPr>
          <w:b/>
          <w:bCs/>
          <w:i/>
          <w:iCs/>
          <w:sz w:val="20"/>
          <w:szCs w:val="20"/>
          <w:cs/>
        </w:rPr>
      </w:pPr>
    </w:p>
    <w:p w14:paraId="5BB225B0" w14:textId="5F8F6E10" w:rsidR="00063C64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</w:t>
      </w:r>
      <w:r w:rsidR="003726E6" w:rsidRPr="008A3328">
        <w:rPr>
          <w:rFonts w:hint="cs"/>
          <w:sz w:val="28"/>
          <w:szCs w:val="28"/>
          <w:cs/>
        </w:rPr>
        <w:t xml:space="preserve"> </w:t>
      </w:r>
      <w:r w:rsidR="003726E6" w:rsidRPr="008A3328">
        <w:rPr>
          <w:rFonts w:asciiTheme="majorBidi" w:hAnsiTheme="majorBidi" w:cstheme="majorBidi"/>
          <w:sz w:val="28"/>
          <w:szCs w:val="28"/>
          <w:cs/>
        </w:rPr>
        <w:t>กำไรที่ยังไม่เกิดขึ้นจริงซึ่งเป็นผลมาจากรายการกับบริษัทร่วม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="003726E6" w:rsidRPr="008A3328">
        <w:rPr>
          <w:rFonts w:asciiTheme="majorBidi" w:eastAsia="EucrosiaUPCBold" w:hAnsiTheme="majorBidi" w:cstheme="majorBidi"/>
          <w:sz w:val="28"/>
          <w:szCs w:val="28"/>
          <w:cs/>
        </w:rPr>
        <w:t>เมื่อไม่มีหลักฐานการด้อยค่าเกิดขึ้น</w:t>
      </w:r>
    </w:p>
    <w:p w14:paraId="193A2448" w14:textId="38D0A483" w:rsidR="00972EB6" w:rsidRPr="008A3328" w:rsidRDefault="00972EB6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495E5D24" w14:textId="211E6D32" w:rsidR="009F6126" w:rsidRPr="008A3328" w:rsidRDefault="009F6126" w:rsidP="009F6126">
      <w:pPr>
        <w:pStyle w:val="Heading8"/>
        <w:numPr>
          <w:ilvl w:val="0"/>
          <w:numId w:val="21"/>
        </w:numPr>
        <w:ind w:left="540" w:right="63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เงินลงทุน</w:t>
      </w:r>
      <w:r w:rsidRPr="008A3328">
        <w:rPr>
          <w:rFonts w:ascii="Angsana New" w:hAnsi="Angsana New" w:hint="cs"/>
          <w:b/>
          <w:bCs/>
          <w:i/>
          <w:iCs/>
          <w:cs/>
        </w:rPr>
        <w:t>ในบริษัทย่อย และบริษัทร่วม</w:t>
      </w:r>
    </w:p>
    <w:p w14:paraId="44280B4A" w14:textId="77777777" w:rsidR="009F6126" w:rsidRPr="008A3328" w:rsidRDefault="009F6126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10401451" w14:textId="308FF106" w:rsidR="009F6126" w:rsidRPr="008A3328" w:rsidRDefault="009F6126" w:rsidP="009F6126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เงินลงทุนในบริษัทย่อย </w:t>
      </w:r>
      <w:r w:rsidRPr="008A3328">
        <w:rPr>
          <w:rFonts w:ascii="Angsana New" w:hAnsi="Angsana New" w:hint="cs"/>
          <w:sz w:val="28"/>
          <w:szCs w:val="28"/>
          <w:cs/>
        </w:rPr>
        <w:t>และบริษัทร่วม</w:t>
      </w:r>
      <w:r w:rsidRPr="008A3328">
        <w:rPr>
          <w:rFonts w:ascii="Angsana New" w:hAnsi="Angsana New"/>
          <w:sz w:val="28"/>
          <w:szCs w:val="28"/>
          <w:cs/>
        </w:rPr>
        <w:t>ในงบการเงินเฉพาะกิจการของบริษัท บันทึกบัญชีโดยใช้วิธีส่วนได้เสีย</w:t>
      </w:r>
    </w:p>
    <w:p w14:paraId="05582E29" w14:textId="77777777" w:rsidR="009F6126" w:rsidRPr="008A3328" w:rsidRDefault="009F6126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22EFA05B" w14:textId="0A340156" w:rsidR="009F6126" w:rsidRPr="008A3328" w:rsidRDefault="009F6126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ส่วนได้เสียในบริษัทย่อย</w:t>
      </w:r>
      <w:r w:rsidRPr="008A3328">
        <w:rPr>
          <w:rFonts w:ascii="Angsana New" w:hAnsi="Angsana New" w:hint="cs"/>
          <w:sz w:val="28"/>
          <w:szCs w:val="28"/>
          <w:cs/>
        </w:rPr>
        <w:t xml:space="preserve"> และบริษัทร่วม</w:t>
      </w:r>
      <w:r w:rsidRPr="008A3328">
        <w:rPr>
          <w:rFonts w:ascii="Angsana New" w:hAnsi="Angsana New"/>
          <w:sz w:val="28"/>
          <w:szCs w:val="28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บริษัท จะถูกบันทึกในงบการเงินเฉพาะกิจการจนถึงวันที่บริษัทสูญเสีย</w:t>
      </w:r>
      <w:r w:rsidR="00DC123E" w:rsidRPr="008A3328">
        <w:rPr>
          <w:rFonts w:ascii="Angsana New" w:hAnsi="Angsana New" w:hint="cs"/>
          <w:sz w:val="28"/>
          <w:szCs w:val="28"/>
          <w:cs/>
        </w:rPr>
        <w:t>ความมีอิทธิพลอย่างมีนัยสำคัญ</w:t>
      </w:r>
      <w:r w:rsidR="00F742A2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DC123E" w:rsidRPr="008A3328">
        <w:rPr>
          <w:rFonts w:ascii="Angsana New" w:hAnsi="Angsana New" w:hint="cs"/>
          <w:sz w:val="28"/>
          <w:szCs w:val="28"/>
          <w:cs/>
        </w:rPr>
        <w:t>หรือ</w:t>
      </w:r>
      <w:r w:rsidRPr="008A3328">
        <w:rPr>
          <w:rFonts w:ascii="Angsana New" w:hAnsi="Angsana New"/>
          <w:sz w:val="28"/>
          <w:szCs w:val="28"/>
          <w:cs/>
        </w:rPr>
        <w:t>การควบคุม</w:t>
      </w:r>
    </w:p>
    <w:p w14:paraId="5DE78525" w14:textId="77777777" w:rsidR="009F6126" w:rsidRPr="008A3328" w:rsidRDefault="009F6126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15EBBE3A" w14:textId="3DFBE611" w:rsidR="009F6126" w:rsidRPr="008A3328" w:rsidRDefault="009F6126" w:rsidP="009F6126">
      <w:pPr>
        <w:ind w:left="540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การจำหน่ายเงินลงทุน</w:t>
      </w:r>
      <w:r w:rsidRPr="008A3328">
        <w:rPr>
          <w:rFonts w:ascii="Angsana New" w:hAnsi="Angsana New" w:hint="cs"/>
          <w:i/>
          <w:iCs/>
          <w:sz w:val="28"/>
          <w:szCs w:val="28"/>
          <w:cs/>
        </w:rPr>
        <w:t>ในงบการเงินเฉพาะกิจการ</w:t>
      </w:r>
    </w:p>
    <w:p w14:paraId="0FED6C1F" w14:textId="77777777" w:rsidR="009F6126" w:rsidRPr="008A3328" w:rsidRDefault="009F6126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2259ABD1" w14:textId="758AD421" w:rsidR="009F6126" w:rsidRPr="008A3328" w:rsidRDefault="009F6126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</w:t>
      </w:r>
      <w:r w:rsidR="005E2E2F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จะถูกบันทึกในกำไรหรือขาดทุน</w:t>
      </w:r>
    </w:p>
    <w:p w14:paraId="6521407F" w14:textId="77777777" w:rsidR="009F6126" w:rsidRPr="008A3328" w:rsidRDefault="009F6126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47B44498" w14:textId="584ADA55" w:rsidR="009F6126" w:rsidRPr="008A3328" w:rsidRDefault="009F6126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37441174" w14:textId="77777777" w:rsidR="009F6126" w:rsidRPr="008A3328" w:rsidRDefault="009F6126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6DC7DB28" w14:textId="77777777" w:rsidR="00603BEB" w:rsidRPr="008A3328" w:rsidRDefault="00603BEB" w:rsidP="004955C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eastAsia="EucrosiaUPCBold" w:hAnsi="Angsana New"/>
          <w:b/>
          <w:bCs/>
          <w:i/>
          <w:iCs/>
          <w:cs/>
        </w:rPr>
      </w:pPr>
      <w:r w:rsidRPr="008A3328">
        <w:rPr>
          <w:rFonts w:ascii="Angsana New" w:eastAsia="EucrosiaUPCBold" w:hAnsi="Angsana New"/>
          <w:b/>
          <w:bCs/>
          <w:i/>
          <w:iCs/>
          <w:cs/>
        </w:rPr>
        <w:t xml:space="preserve">เงินตราต่างประเทศ </w:t>
      </w:r>
    </w:p>
    <w:p w14:paraId="272F77EE" w14:textId="77777777" w:rsidR="00F33742" w:rsidRPr="008A3328" w:rsidRDefault="00F33742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6318BC9A" w14:textId="77777777" w:rsidR="00C7742A" w:rsidRPr="008A3328" w:rsidRDefault="00C7742A" w:rsidP="004955CE">
      <w:pPr>
        <w:pStyle w:val="BodyText2"/>
        <w:tabs>
          <w:tab w:val="left" w:pos="540"/>
        </w:tabs>
        <w:ind w:left="540" w:right="43"/>
        <w:rPr>
          <w:i/>
          <w:iCs/>
          <w:sz w:val="28"/>
          <w:szCs w:val="28"/>
        </w:rPr>
      </w:pPr>
      <w:r w:rsidRPr="008A3328">
        <w:rPr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14:paraId="4708434D" w14:textId="77777777" w:rsidR="00C7742A" w:rsidRPr="008A3328" w:rsidRDefault="00C7742A" w:rsidP="00E37C49">
      <w:pPr>
        <w:pStyle w:val="BodyText2"/>
        <w:tabs>
          <w:tab w:val="left" w:pos="540"/>
        </w:tabs>
        <w:ind w:left="540" w:right="47"/>
        <w:jc w:val="thaiDistribute"/>
        <w:rPr>
          <w:b/>
          <w:bCs/>
          <w:strike/>
          <w:sz w:val="20"/>
          <w:szCs w:val="20"/>
          <w:cs/>
        </w:rPr>
      </w:pPr>
    </w:p>
    <w:p w14:paraId="230AB545" w14:textId="02D85265" w:rsidR="00420F24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  <w:r w:rsidRPr="008A3328">
        <w:rPr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769B7B01" w14:textId="77777777" w:rsidR="002E653C" w:rsidRPr="008A3328" w:rsidRDefault="002E653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6022E47" w14:textId="43177976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8A3328">
        <w:rPr>
          <w:sz w:val="28"/>
          <w:szCs w:val="28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 </w:t>
      </w:r>
    </w:p>
    <w:p w14:paraId="7E9E5797" w14:textId="77777777" w:rsidR="00620796" w:rsidRPr="008A3328" w:rsidRDefault="00620796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5D7F305E" w14:textId="77777777" w:rsidR="00420F24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lastRenderedPageBreak/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713FB1C8" w14:textId="77777777" w:rsidR="00E276FF" w:rsidRPr="008A3328" w:rsidRDefault="00E276FF" w:rsidP="00E37C49">
      <w:pPr>
        <w:pStyle w:val="BodyText2"/>
        <w:tabs>
          <w:tab w:val="left" w:pos="540"/>
        </w:tabs>
        <w:ind w:left="540" w:right="47"/>
        <w:jc w:val="thaiDistribute"/>
        <w:rPr>
          <w:color w:val="000000"/>
          <w:sz w:val="20"/>
          <w:szCs w:val="20"/>
        </w:rPr>
      </w:pPr>
    </w:p>
    <w:p w14:paraId="0D050B56" w14:textId="223F4B7D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olor w:val="000000"/>
          <w:sz w:val="28"/>
          <w:szCs w:val="28"/>
        </w:rPr>
      </w:pPr>
      <w:r w:rsidRPr="008A3328">
        <w:rPr>
          <w:color w:val="000000"/>
          <w:sz w:val="28"/>
          <w:szCs w:val="28"/>
          <w:cs/>
        </w:rPr>
        <w:t xml:space="preserve">ผลต่างของอัตราแลกเปลี่ยนที่เกิดขึ้นจากการแปลงค่า ให้รับรู้เป็นกำไรหรือขาดทุนในงวดบัญชีนั้น </w:t>
      </w:r>
    </w:p>
    <w:p w14:paraId="6D76A3D7" w14:textId="4A26F485" w:rsidR="001143BF" w:rsidRPr="008A3328" w:rsidRDefault="001143BF" w:rsidP="00E37C49">
      <w:pPr>
        <w:pStyle w:val="BodyText2"/>
        <w:tabs>
          <w:tab w:val="left" w:pos="540"/>
        </w:tabs>
        <w:ind w:left="540" w:right="47"/>
        <w:jc w:val="thaiDistribute"/>
        <w:rPr>
          <w:i/>
          <w:iCs/>
          <w:sz w:val="20"/>
          <w:szCs w:val="20"/>
        </w:rPr>
      </w:pPr>
    </w:p>
    <w:p w14:paraId="6545971A" w14:textId="3689FFE6" w:rsidR="00C7742A" w:rsidRPr="008A3328" w:rsidRDefault="00C7742A" w:rsidP="004955CE">
      <w:pPr>
        <w:pStyle w:val="BodyText2"/>
        <w:tabs>
          <w:tab w:val="left" w:pos="540"/>
        </w:tabs>
        <w:ind w:left="540" w:right="43"/>
        <w:rPr>
          <w:i/>
          <w:iCs/>
          <w:sz w:val="28"/>
          <w:szCs w:val="28"/>
          <w:cs/>
        </w:rPr>
      </w:pPr>
      <w:r w:rsidRPr="008A3328">
        <w:rPr>
          <w:i/>
          <w:iCs/>
          <w:sz w:val="28"/>
          <w:szCs w:val="28"/>
          <w:cs/>
        </w:rPr>
        <w:t>หน่วยงานในต่างประเทศ</w:t>
      </w:r>
    </w:p>
    <w:p w14:paraId="39C2B137" w14:textId="77777777" w:rsidR="00C7742A" w:rsidRPr="008A3328" w:rsidRDefault="00C7742A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7D154C9D" w14:textId="77777777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8A3328">
        <w:rPr>
          <w:sz w:val="28"/>
          <w:szCs w:val="28"/>
          <w:cs/>
        </w:rPr>
        <w:t>สินทรัพย์และหนี้สินของหน่วยงานในต่างประเทศ แปลงค่าเป็นเงินบาทโดยใช้อัตราแลกเปลี่ยน ณ วันที่รายงาน</w:t>
      </w:r>
    </w:p>
    <w:p w14:paraId="352927BC" w14:textId="77777777" w:rsidR="00C7742A" w:rsidRPr="008A3328" w:rsidRDefault="00C7742A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06E62527" w14:textId="6739C0A8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t>รายได้และค่าใช้จ่ายของหน่วยงานในต่างประเทศ แปลงค่าเป็นเงินบาทโดยใช้อัตราแลกเปลี่ยนที่ใกล้เคียงกับอัตรา ณ วันที่เกิดรายการ</w:t>
      </w:r>
    </w:p>
    <w:p w14:paraId="2DA0DD33" w14:textId="77777777" w:rsidR="00CC5B98" w:rsidRPr="008A3328" w:rsidRDefault="00CC5B98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1EF2C9DA" w14:textId="2FFD4150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  <w:cs/>
        </w:rPr>
      </w:pPr>
      <w:r w:rsidRPr="008A3328">
        <w:rPr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ยกเว้นผลต่างจากการแปลงค่าที่ถูก</w:t>
      </w:r>
      <w:r w:rsidR="000F7841" w:rsidRPr="008A3328">
        <w:rPr>
          <w:sz w:val="28"/>
          <w:szCs w:val="28"/>
          <w:cs/>
        </w:rPr>
        <w:br/>
      </w:r>
      <w:r w:rsidRPr="008A3328">
        <w:rPr>
          <w:sz w:val="28"/>
          <w:szCs w:val="28"/>
          <w:cs/>
        </w:rPr>
        <w:t>ปันส่วนให้ส่วนได้เสียที่ไม่มีอำนาจควบคุม</w:t>
      </w:r>
    </w:p>
    <w:p w14:paraId="633668D7" w14:textId="77777777" w:rsidR="00C7742A" w:rsidRPr="008A3328" w:rsidRDefault="00C7742A" w:rsidP="00E37C49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3960E63C" w14:textId="18729D7A" w:rsidR="00C7742A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เมื่อหน่วยงานต่างประเทศถูกจำหน่ายส่วนได้เสียทั้งหมดหรือเพียงบางส่วนที่ทำให้สูญเสียการควบคุม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</w:t>
      </w:r>
    </w:p>
    <w:p w14:paraId="556D5560" w14:textId="77777777" w:rsidR="00C51A67" w:rsidRPr="008A3328" w:rsidRDefault="00C51A67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</w:rPr>
      </w:pPr>
    </w:p>
    <w:p w14:paraId="1C288F51" w14:textId="329A5EF6" w:rsidR="00420F24" w:rsidRPr="008A3328" w:rsidRDefault="00C7742A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28"/>
          <w:szCs w:val="28"/>
        </w:rPr>
      </w:pPr>
      <w:r w:rsidRPr="008A3328">
        <w:rPr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="00CC5B98" w:rsidRPr="008A3328">
        <w:rPr>
          <w:rFonts w:hint="cs"/>
          <w:sz w:val="28"/>
          <w:szCs w:val="28"/>
          <w:cs/>
        </w:rPr>
        <w:t xml:space="preserve"> </w:t>
      </w:r>
      <w:r w:rsidRPr="008A3328">
        <w:rPr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40488594" w14:textId="77777777" w:rsidR="00473BF2" w:rsidRPr="008A3328" w:rsidRDefault="00473BF2" w:rsidP="004955CE">
      <w:pPr>
        <w:pStyle w:val="BodyText2"/>
        <w:tabs>
          <w:tab w:val="left" w:pos="540"/>
        </w:tabs>
        <w:ind w:left="540" w:right="47"/>
        <w:jc w:val="thaiDistribute"/>
        <w:rPr>
          <w:sz w:val="20"/>
          <w:szCs w:val="20"/>
          <w:cs/>
        </w:rPr>
      </w:pPr>
    </w:p>
    <w:p w14:paraId="166093C9" w14:textId="281C1036" w:rsidR="00603BEB" w:rsidRPr="008A3328" w:rsidRDefault="00473BF2" w:rsidP="004955C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 w:hint="cs"/>
          <w:b/>
          <w:bCs/>
          <w:i/>
          <w:iCs/>
          <w:cs/>
        </w:rPr>
        <w:t>เครื่องมือทางการเงิน</w:t>
      </w:r>
      <w:r w:rsidR="00603BEB" w:rsidRPr="008A3328">
        <w:rPr>
          <w:rFonts w:ascii="Angsana New" w:hAnsi="Angsana New"/>
          <w:b/>
          <w:bCs/>
          <w:i/>
          <w:iCs/>
          <w:cs/>
        </w:rPr>
        <w:t xml:space="preserve"> </w:t>
      </w:r>
    </w:p>
    <w:p w14:paraId="12124EB4" w14:textId="624CB489" w:rsidR="00A75BEF" w:rsidRPr="008A3328" w:rsidRDefault="00A75BEF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33B6E6F4" w14:textId="7020CAEB" w:rsidR="00CC5B98" w:rsidRPr="008A3328" w:rsidRDefault="00CC5B98" w:rsidP="00CC5B98">
      <w:pPr>
        <w:ind w:left="540"/>
        <w:jc w:val="thaiDistribute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18D3D116" w14:textId="77777777" w:rsidR="00CC5B98" w:rsidRPr="008A3328" w:rsidRDefault="00CC5B98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54E836EF" w14:textId="54CAABF3" w:rsidR="00CC5B98" w:rsidRPr="00191AE2" w:rsidRDefault="002C5855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CC5B98" w:rsidRPr="00191AE2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="00CC5B98" w:rsidRPr="00191AE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172F1" w:rsidRPr="00191AE2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CC5B98" w:rsidRPr="00191AE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191AE2" w:rsidRPr="00191AE2">
        <w:rPr>
          <w:rFonts w:asciiTheme="majorBidi" w:hAnsiTheme="majorBidi" w:cstheme="majorBidi"/>
          <w:i/>
          <w:iCs/>
          <w:sz w:val="28"/>
          <w:szCs w:val="28"/>
        </w:rPr>
        <w:tab/>
      </w:r>
      <w:r w:rsidR="00CC5B98" w:rsidRPr="00191AE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การรับรู้รายการและการวัดมูลค่าเมื่อเริ่มแรก </w:t>
      </w:r>
    </w:p>
    <w:p w14:paraId="6B904178" w14:textId="77777777" w:rsidR="00CC5B98" w:rsidRPr="00191AE2" w:rsidRDefault="00CC5B98" w:rsidP="002C5855">
      <w:pPr>
        <w:pStyle w:val="BodyText2"/>
        <w:tabs>
          <w:tab w:val="left" w:pos="117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82C7FD9" w14:textId="7B14DEF9" w:rsidR="00CC5B98" w:rsidRPr="00191AE2" w:rsidRDefault="00CC5B98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>ลูกหนี้การค้า และเจ้าหนี้การค้ารับรู้รายการเมื่อเริ่มแรกเมื่อมีการออกตราสาร</w:t>
      </w:r>
      <w:r w:rsidR="006964E7" w:rsidRPr="00191AE2">
        <w:rPr>
          <w:rFonts w:asciiTheme="majorBidi" w:hAnsiTheme="majorBidi" w:cstheme="majorBidi"/>
          <w:sz w:val="28"/>
          <w:szCs w:val="28"/>
          <w:cs/>
        </w:rPr>
        <w:t>เ</w:t>
      </w:r>
      <w:r w:rsidRPr="00191AE2">
        <w:rPr>
          <w:rFonts w:asciiTheme="majorBidi" w:hAnsiTheme="majorBidi" w:cstheme="majorBidi"/>
          <w:sz w:val="28"/>
          <w:szCs w:val="28"/>
          <w:cs/>
        </w:rPr>
        <w:t>หล่านั้น สินทรัพย์ทางการเงินและหนี้สินทางการเงินอื่นๆ ทั้งหมดรับรู้รายการเมื่อเริ่มแรกเมื่อกลุ่มบริษัทเป็นคู่สัญญาตามข้อกำหนดของเครื่องมือทางการเงิน</w:t>
      </w:r>
      <w:r w:rsidR="001A3031" w:rsidRPr="00191AE2">
        <w:rPr>
          <w:rFonts w:asciiTheme="majorBidi" w:hAnsiTheme="majorBidi" w:cstheme="majorBidi"/>
          <w:sz w:val="28"/>
          <w:szCs w:val="28"/>
          <w:cs/>
        </w:rPr>
        <w:t>นั้</w:t>
      </w:r>
      <w:r w:rsidRPr="00191AE2">
        <w:rPr>
          <w:rFonts w:asciiTheme="majorBidi" w:hAnsiTheme="majorBidi" w:cstheme="majorBidi"/>
          <w:sz w:val="28"/>
          <w:szCs w:val="28"/>
          <w:cs/>
        </w:rPr>
        <w:t>น</w:t>
      </w:r>
    </w:p>
    <w:p w14:paraId="7E3166FE" w14:textId="66D3EE5E" w:rsidR="00115C3A" w:rsidRPr="00191AE2" w:rsidRDefault="00115C3A" w:rsidP="00787122">
      <w:pPr>
        <w:pStyle w:val="BodyText2"/>
        <w:tabs>
          <w:tab w:val="left" w:pos="540"/>
        </w:tabs>
        <w:ind w:left="540" w:right="47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191AE2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61856DCE" w14:textId="48492332" w:rsidR="00331C00" w:rsidRPr="00191AE2" w:rsidRDefault="00CC5B98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สินทรัพย์ทางการเงินและหนี้สินทางการเงิน </w:t>
      </w:r>
      <w:r w:rsidRPr="00191AE2">
        <w:rPr>
          <w:rFonts w:asciiTheme="majorBidi" w:hAnsiTheme="majorBidi" w:cstheme="majorBidi"/>
          <w:sz w:val="28"/>
          <w:szCs w:val="28"/>
        </w:rPr>
        <w:t>(</w:t>
      </w:r>
      <w:r w:rsidRPr="00191AE2">
        <w:rPr>
          <w:rFonts w:asciiTheme="majorBidi" w:hAnsiTheme="majorBidi" w:cstheme="majorBidi"/>
          <w:sz w:val="28"/>
          <w:szCs w:val="28"/>
          <w:cs/>
        </w:rPr>
        <w:t>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</w:t>
      </w:r>
      <w:r w:rsidRPr="00191AE2">
        <w:rPr>
          <w:rFonts w:asciiTheme="majorBidi" w:hAnsiTheme="majorBidi" w:cstheme="majorBidi"/>
          <w:sz w:val="28"/>
          <w:szCs w:val="28"/>
        </w:rPr>
        <w:t>)</w:t>
      </w:r>
      <w:r w:rsidRPr="00191AE2">
        <w:rPr>
          <w:rFonts w:asciiTheme="majorBidi" w:hAnsiTheme="majorBidi" w:cstheme="majorBidi"/>
          <w:sz w:val="28"/>
          <w:szCs w:val="28"/>
          <w:cs/>
        </w:rPr>
        <w:t xml:space="preserve"> จะวัดมูลค่าเมื่อเริ่มแรกด้วย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613D415C" w14:textId="23D15136" w:rsidR="00524C5F" w:rsidRPr="00191AE2" w:rsidRDefault="00524C5F" w:rsidP="00B87230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1257E664" w14:textId="7A64CBB0" w:rsidR="00B87230" w:rsidRPr="00191AE2" w:rsidRDefault="00B87230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172F1" w:rsidRPr="00191AE2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2C5855" w:rsidRPr="00191AE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191AE2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การจัดประเภทรายการและการวัดมูลค่าภายหลัง </w:t>
      </w:r>
    </w:p>
    <w:p w14:paraId="29E4A236" w14:textId="77777777" w:rsidR="00837129" w:rsidRPr="00191AE2" w:rsidRDefault="00837129" w:rsidP="00837129">
      <w:pPr>
        <w:pStyle w:val="BodyText2"/>
        <w:tabs>
          <w:tab w:val="left" w:pos="990"/>
        </w:tabs>
        <w:ind w:left="900" w:right="47"/>
        <w:jc w:val="thaiDistribute"/>
        <w:rPr>
          <w:rFonts w:asciiTheme="majorBidi" w:eastAsia="Times New Roman" w:hAnsiTheme="majorBidi" w:cstheme="majorBidi"/>
          <w:sz w:val="20"/>
          <w:szCs w:val="20"/>
          <w:lang w:val="en-US"/>
        </w:rPr>
      </w:pPr>
    </w:p>
    <w:p w14:paraId="791F35D0" w14:textId="4487D434" w:rsidR="00B87230" w:rsidRPr="00191AE2" w:rsidRDefault="00B87230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สินทรัพย์ทางการเงิน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 xml:space="preserve"> - 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</w:t>
      </w:r>
    </w:p>
    <w:p w14:paraId="3D605371" w14:textId="77777777" w:rsidR="00B87230" w:rsidRPr="00191AE2" w:rsidRDefault="00B87230" w:rsidP="00837129">
      <w:pPr>
        <w:pStyle w:val="BodyText2"/>
        <w:tabs>
          <w:tab w:val="left" w:pos="990"/>
        </w:tabs>
        <w:ind w:left="900" w:right="47" w:hanging="367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36DD8AA" w14:textId="02A85D9E" w:rsidR="00B87230" w:rsidRPr="00191AE2" w:rsidRDefault="00B87230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 </w:t>
      </w:r>
    </w:p>
    <w:p w14:paraId="181DB798" w14:textId="77777777" w:rsidR="00B87230" w:rsidRPr="00191AE2" w:rsidRDefault="00B87230" w:rsidP="00B87230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71900C9" w14:textId="179C821B" w:rsidR="00B87230" w:rsidRPr="00191AE2" w:rsidRDefault="00B87230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253FEC33" w14:textId="77777777" w:rsidR="00B87230" w:rsidRPr="00191AE2" w:rsidRDefault="00B87230" w:rsidP="00B87230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0551774" w14:textId="153634B8" w:rsidR="00B87230" w:rsidRPr="00191AE2" w:rsidRDefault="00B87230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940D3">
        <w:rPr>
          <w:rFonts w:asciiTheme="majorBidi" w:hAnsiTheme="majorBidi" w:cstheme="majorBidi"/>
          <w:sz w:val="28"/>
          <w:szCs w:val="28"/>
          <w:cs/>
        </w:rPr>
        <w:t>สินทรัพย์</w:t>
      </w:r>
      <w:r w:rsidRPr="00191AE2">
        <w:rPr>
          <w:rFonts w:asciiTheme="majorBidi" w:hAnsiTheme="majorBidi" w:cstheme="majorBidi"/>
          <w:sz w:val="28"/>
          <w:szCs w:val="28"/>
          <w:cs/>
        </w:rPr>
        <w:t>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</w:t>
      </w:r>
    </w:p>
    <w:p w14:paraId="7B717615" w14:textId="0819C393" w:rsidR="00B87230" w:rsidRPr="00191AE2" w:rsidRDefault="00191AE2" w:rsidP="00191AE2">
      <w:pPr>
        <w:pStyle w:val="BodyText2"/>
        <w:numPr>
          <w:ilvl w:val="0"/>
          <w:numId w:val="41"/>
        </w:numPr>
        <w:tabs>
          <w:tab w:val="left" w:pos="810"/>
          <w:tab w:val="left" w:pos="1080"/>
        </w:tabs>
        <w:ind w:left="1260" w:right="47" w:hanging="27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="00B87230" w:rsidRPr="00191AE2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3A5FBD23" w14:textId="36EB683A" w:rsidR="00B87230" w:rsidRPr="00191AE2" w:rsidRDefault="00B87230" w:rsidP="00191AE2">
      <w:pPr>
        <w:pStyle w:val="BodyText2"/>
        <w:numPr>
          <w:ilvl w:val="0"/>
          <w:numId w:val="41"/>
        </w:numPr>
        <w:tabs>
          <w:tab w:val="left" w:pos="810"/>
        </w:tabs>
        <w:ind w:left="1260" w:right="47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</w:t>
      </w:r>
      <w:r w:rsidR="00837129" w:rsidRPr="00191AE2">
        <w:rPr>
          <w:rFonts w:asciiTheme="majorBidi" w:hAnsiTheme="majorBidi" w:cstheme="majorBidi"/>
          <w:sz w:val="28"/>
          <w:szCs w:val="28"/>
          <w:cs/>
        </w:rPr>
        <w:t>ย</w:t>
      </w:r>
      <w:r w:rsidRPr="00191AE2">
        <w:rPr>
          <w:rFonts w:asciiTheme="majorBidi" w:hAnsiTheme="majorBidi" w:cstheme="majorBidi"/>
          <w:sz w:val="28"/>
          <w:szCs w:val="28"/>
          <w:cs/>
        </w:rPr>
        <w:t>จากยอดคงเหลือของเงินต้นในวันที่กำหนดไว้</w:t>
      </w:r>
    </w:p>
    <w:p w14:paraId="000A5AEE" w14:textId="7B10602F" w:rsidR="00837129" w:rsidRPr="00191AE2" w:rsidRDefault="00837129" w:rsidP="00837129">
      <w:pPr>
        <w:pStyle w:val="BodyText2"/>
        <w:tabs>
          <w:tab w:val="left" w:pos="810"/>
          <w:tab w:val="left" w:pos="1080"/>
        </w:tabs>
        <w:ind w:left="1080" w:right="47"/>
        <w:jc w:val="thaiDistribute"/>
        <w:rPr>
          <w:rFonts w:asciiTheme="majorBidi" w:hAnsiTheme="majorBidi" w:cstheme="majorBidi"/>
          <w:sz w:val="20"/>
          <w:szCs w:val="20"/>
        </w:rPr>
      </w:pPr>
    </w:p>
    <w:p w14:paraId="5E4C49BA" w14:textId="6E10DAEE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</w:t>
      </w:r>
      <w:r w:rsidR="00B31B36" w:rsidRPr="00191AE2">
        <w:rPr>
          <w:rFonts w:asciiTheme="majorBidi" w:hAnsiTheme="majorBidi" w:cstheme="majorBidi"/>
          <w:sz w:val="28"/>
          <w:szCs w:val="28"/>
          <w:cs/>
        </w:rPr>
        <w:t>ข</w:t>
      </w:r>
      <w:r w:rsidRPr="00191AE2">
        <w:rPr>
          <w:rFonts w:asciiTheme="majorBidi" w:hAnsiTheme="majorBidi" w:cstheme="majorBidi"/>
          <w:sz w:val="28"/>
          <w:szCs w:val="28"/>
          <w:cs/>
        </w:rPr>
        <w:t>าดทุนเบ็ดเสร็จอื่นตามที่ได้อธิบายไว้ข้างต้นจะวัดมูลค่าด้วยมูลค่ายุติธรรมผ่านกำไรหรือขาดทุน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กลุ่มบริษั</w:t>
      </w:r>
      <w:r w:rsidR="003E0E39" w:rsidRPr="00191AE2">
        <w:rPr>
          <w:rFonts w:asciiTheme="majorBidi" w:hAnsiTheme="majorBidi" w:cstheme="majorBidi"/>
          <w:sz w:val="28"/>
          <w:szCs w:val="28"/>
          <w:cs/>
        </w:rPr>
        <w:t>ท</w:t>
      </w:r>
      <w:r w:rsidRPr="00191AE2">
        <w:rPr>
          <w:rFonts w:asciiTheme="majorBidi" w:hAnsiTheme="majorBidi" w:cstheme="majorBidi"/>
          <w:sz w:val="28"/>
          <w:szCs w:val="28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694F877C" w14:textId="7D6E536B" w:rsidR="00D339A1" w:rsidRP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0"/>
          <w:szCs w:val="20"/>
          <w:cs/>
        </w:rPr>
      </w:pPr>
    </w:p>
    <w:p w14:paraId="5B38A500" w14:textId="2A53BB92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สินทรัพย์ทางการเงิน 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 xml:space="preserve">- 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การประเมินโมเดลธุรกิจ </w:t>
      </w:r>
    </w:p>
    <w:p w14:paraId="271ECEBD" w14:textId="77777777" w:rsidR="003404FD" w:rsidRPr="00191AE2" w:rsidRDefault="003404FD" w:rsidP="003404FD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3EDE50D" w14:textId="202DFA93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66E907DD" w14:textId="77777777" w:rsidR="00115C3A" w:rsidRPr="00191AE2" w:rsidRDefault="00115C3A" w:rsidP="003404FD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FCFBC1C" w14:textId="77777777" w:rsidR="00115C3A" w:rsidRPr="00191AE2" w:rsidRDefault="00115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16F47459" w14:textId="01ECC8CB" w:rsidR="003404FD" w:rsidRPr="00191AE2" w:rsidRDefault="003404FD" w:rsidP="00191AE2">
      <w:pPr>
        <w:pStyle w:val="BodyText2"/>
        <w:numPr>
          <w:ilvl w:val="0"/>
          <w:numId w:val="41"/>
        </w:numPr>
        <w:ind w:left="1260" w:right="47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lastRenderedPageBreak/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หรือกระแสเงินสดออกที่คาดการณ์หรือรับรู้กระแสเงินสดผ่านการขายสินทรัพย์ทางการเงิน</w:t>
      </w:r>
    </w:p>
    <w:p w14:paraId="3B20286A" w14:textId="797C80FF" w:rsidR="003404FD" w:rsidRPr="00191AE2" w:rsidRDefault="003404FD" w:rsidP="00191AE2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วิธีการประเมินผลการดำเนินงานของพอร์ตโฟลิโอและการรายงานให้ผู้บริหารของกลุ่มบริษัท</w:t>
      </w:r>
    </w:p>
    <w:p w14:paraId="5BBB392E" w14:textId="77777777" w:rsidR="003404FD" w:rsidRPr="00191AE2" w:rsidRDefault="003404FD" w:rsidP="00191AE2">
      <w:pPr>
        <w:pStyle w:val="BodyText2"/>
        <w:numPr>
          <w:ilvl w:val="0"/>
          <w:numId w:val="41"/>
        </w:numPr>
        <w:ind w:left="1260" w:right="47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388D8F46" w14:textId="77777777" w:rsidR="003404FD" w:rsidRPr="00191AE2" w:rsidRDefault="003404FD" w:rsidP="00191AE2">
      <w:pPr>
        <w:pStyle w:val="BodyText2"/>
        <w:numPr>
          <w:ilvl w:val="0"/>
          <w:numId w:val="41"/>
        </w:numPr>
        <w:ind w:left="1260" w:right="47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29BE4A0C" w14:textId="46F5E009" w:rsidR="003404FD" w:rsidRPr="00191AE2" w:rsidRDefault="003404FD" w:rsidP="00D339A1">
      <w:pPr>
        <w:pStyle w:val="BodyText2"/>
        <w:numPr>
          <w:ilvl w:val="0"/>
          <w:numId w:val="41"/>
        </w:numPr>
        <w:ind w:left="1260" w:right="47" w:hanging="27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042B6B21" w14:textId="77777777" w:rsidR="003404FD" w:rsidRPr="00191AE2" w:rsidRDefault="003404FD" w:rsidP="003404F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</w:rPr>
      </w:pPr>
    </w:p>
    <w:p w14:paraId="10B99061" w14:textId="516BA1E1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cs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ของกลุ่มบริษัท</w:t>
      </w:r>
    </w:p>
    <w:p w14:paraId="39E4A657" w14:textId="77777777" w:rsidR="003404FD" w:rsidRPr="00191AE2" w:rsidRDefault="003404FD" w:rsidP="00A24346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13CE2DED" w14:textId="05F1BE8E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นทรัพย์ทางการเงินที่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</w:t>
      </w:r>
    </w:p>
    <w:p w14:paraId="7028964F" w14:textId="77777777" w:rsidR="00A24346" w:rsidRPr="00191AE2" w:rsidRDefault="00A24346" w:rsidP="00A24346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67C49A2A" w14:textId="2C8A580D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 w:eastAsia="x-none"/>
        </w:rPr>
      </w:pPr>
      <w:r w:rsidRPr="00D339A1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</w:t>
      </w:r>
      <w:r w:rsidRPr="00D339A1">
        <w:rPr>
          <w:rFonts w:asciiTheme="majorBidi" w:hAnsiTheme="majorBidi" w:cstheme="majorBidi"/>
          <w:i/>
          <w:iCs/>
          <w:sz w:val="28"/>
          <w:szCs w:val="28"/>
          <w:cs/>
          <w:lang w:val="th-TH" w:eastAsia="x-none"/>
        </w:rPr>
        <w:t>ทางการเงิน</w:t>
      </w:r>
      <w:r w:rsidR="00D339A1">
        <w:rPr>
          <w:rFonts w:asciiTheme="majorBidi" w:hAnsiTheme="majorBidi" w:cstheme="majorBidi" w:hint="cs"/>
          <w:sz w:val="28"/>
          <w:szCs w:val="28"/>
          <w:cs/>
          <w:lang w:val="th-TH" w:eastAsia="x-none"/>
        </w:rPr>
        <w:t xml:space="preserve"> </w:t>
      </w:r>
      <w:r w:rsidR="00D339A1">
        <w:rPr>
          <w:rFonts w:asciiTheme="majorBidi" w:hAnsiTheme="majorBidi" w:cstheme="majorBidi"/>
          <w:sz w:val="28"/>
          <w:szCs w:val="28"/>
          <w:lang w:eastAsia="x-none"/>
        </w:rPr>
        <w:t xml:space="preserve">- 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  <w:lang w:val="th-TH" w:eastAsia="x-none"/>
        </w:rPr>
        <w:t xml:space="preserve"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</w:p>
    <w:p w14:paraId="7C5B1884" w14:textId="77777777" w:rsidR="003404FD" w:rsidRPr="00191AE2" w:rsidRDefault="003404FD" w:rsidP="003404FD">
      <w:pPr>
        <w:pStyle w:val="BodyText2"/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4DC8894C" w14:textId="77777777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</w:rPr>
        <w:t>สำหรับวัตถุประสงค์ของการประเมินนี้</w:t>
      </w:r>
    </w:p>
    <w:p w14:paraId="21480081" w14:textId="77777777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62480ACF" w14:textId="28A38A78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</w:t>
      </w:r>
    </w:p>
    <w:p w14:paraId="00D39F04" w14:textId="77777777" w:rsidR="003404FD" w:rsidRPr="00191AE2" w:rsidRDefault="003404FD" w:rsidP="003404FD">
      <w:pPr>
        <w:pStyle w:val="BodyText2"/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187FA93" w14:textId="7C4DC147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กลุ่มบริษัทพิจารณาข้อกำหนดตามสัญญาของเครื่องมือทางการเงิน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กลุ่มบริษัทพิจารณาถึง </w:t>
      </w:r>
    </w:p>
    <w:p w14:paraId="68A4B3FD" w14:textId="77777777" w:rsidR="003404FD" w:rsidRPr="00191AE2" w:rsidRDefault="003404FD" w:rsidP="00D339A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1199ED5F" w14:textId="77777777" w:rsidR="003404FD" w:rsidRPr="00191AE2" w:rsidRDefault="003404FD" w:rsidP="00D339A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5933FDAC" w14:textId="5B3FDCE7" w:rsidR="003404FD" w:rsidRPr="00191AE2" w:rsidRDefault="003404FD" w:rsidP="00D339A1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left" w:pos="1440"/>
        </w:tabs>
        <w:autoSpaceDE w:val="0"/>
        <w:autoSpaceDN w:val="0"/>
        <w:adjustRightInd w:val="0"/>
        <w:spacing w:line="240" w:lineRule="auto"/>
        <w:ind w:hanging="27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</w:p>
    <w:p w14:paraId="591A6124" w14:textId="640D8DD3" w:rsidR="00115C3A" w:rsidRPr="00191AE2" w:rsidRDefault="00115C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th-TH" w:eastAsia="x-none"/>
        </w:rPr>
      </w:pPr>
      <w:r w:rsidRPr="00191AE2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648CEF07" w14:textId="421C0E58" w:rsidR="003404FD" w:rsidRPr="00191AE2" w:rsidRDefault="003404FD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D339A1">
        <w:rPr>
          <w:rFonts w:asciiTheme="majorBidi" w:hAnsiTheme="majorBidi" w:cstheme="majorBidi"/>
          <w:i/>
          <w:iCs/>
          <w:sz w:val="28"/>
          <w:szCs w:val="28"/>
          <w:cs/>
          <w:lang w:val="th-TH" w:eastAsia="x-none"/>
        </w:rPr>
        <w:lastRenderedPageBreak/>
        <w:t xml:space="preserve">สินทรัพย์ทางการเงิน </w:t>
      </w:r>
      <w:r w:rsidRPr="00D339A1">
        <w:rPr>
          <w:rFonts w:asciiTheme="majorBidi" w:hAnsiTheme="majorBidi" w:cstheme="majorBidi"/>
          <w:i/>
          <w:iCs/>
          <w:sz w:val="28"/>
          <w:szCs w:val="28"/>
          <w:lang w:val="th-TH" w:eastAsia="x-none"/>
        </w:rPr>
        <w:t>-</w:t>
      </w:r>
      <w:r w:rsidRPr="00191AE2">
        <w:rPr>
          <w:rFonts w:asciiTheme="majorBidi" w:hAnsiTheme="majorBidi" w:cstheme="majorBidi"/>
          <w:sz w:val="28"/>
          <w:szCs w:val="28"/>
          <w:lang w:val="th-TH" w:eastAsia="x-none"/>
        </w:rPr>
        <w:t xml:space="preserve"> 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  <w:lang w:val="th-TH" w:eastAsia="x-none"/>
        </w:rPr>
        <w:t>การวัดมูลค่าภายหลังและกำไรและขาดทุน</w:t>
      </w:r>
    </w:p>
    <w:p w14:paraId="0DBAC1ED" w14:textId="77777777" w:rsidR="003404FD" w:rsidRPr="00191AE2" w:rsidRDefault="003404FD" w:rsidP="003404FD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46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0"/>
        <w:gridCol w:w="236"/>
        <w:gridCol w:w="5524"/>
      </w:tblGrid>
      <w:tr w:rsidR="003404FD" w:rsidRPr="00191AE2" w14:paraId="53835811" w14:textId="77777777" w:rsidTr="00D339A1">
        <w:tc>
          <w:tcPr>
            <w:tcW w:w="2700" w:type="dxa"/>
            <w:shd w:val="clear" w:color="auto" w:fill="auto"/>
            <w:hideMark/>
          </w:tcPr>
          <w:p w14:paraId="50AE6788" w14:textId="77777777" w:rsidR="003404FD" w:rsidRPr="00191AE2" w:rsidRDefault="003404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0"/>
              </w:rPr>
            </w:pPr>
            <w:r w:rsidRPr="00191AE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  <w:shd w:val="clear" w:color="auto" w:fill="auto"/>
          </w:tcPr>
          <w:p w14:paraId="4DC69C5B" w14:textId="77777777" w:rsidR="003404FD" w:rsidRPr="00191AE2" w:rsidRDefault="003404F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24" w:type="dxa"/>
            <w:shd w:val="clear" w:color="auto" w:fill="auto"/>
          </w:tcPr>
          <w:p w14:paraId="773BFDC5" w14:textId="3F7FE6C3" w:rsidR="003404FD" w:rsidRPr="00191AE2" w:rsidRDefault="003404FD" w:rsidP="00226305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91AE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</w:tc>
      </w:tr>
      <w:tr w:rsidR="001A3031" w:rsidRPr="00191AE2" w14:paraId="27A088FC" w14:textId="77777777" w:rsidTr="00D339A1">
        <w:tc>
          <w:tcPr>
            <w:tcW w:w="2700" w:type="dxa"/>
            <w:shd w:val="clear" w:color="auto" w:fill="auto"/>
          </w:tcPr>
          <w:p w14:paraId="78681880" w14:textId="77777777" w:rsidR="001A3031" w:rsidRPr="00191AE2" w:rsidRDefault="001A303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C80F10B" w14:textId="77777777" w:rsidR="001A3031" w:rsidRPr="00191AE2" w:rsidRDefault="001A3031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24" w:type="dxa"/>
            <w:shd w:val="clear" w:color="auto" w:fill="auto"/>
          </w:tcPr>
          <w:p w14:paraId="09AC074B" w14:textId="77777777" w:rsidR="001A3031" w:rsidRPr="00191AE2" w:rsidRDefault="001A3031" w:rsidP="00226305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3404FD" w:rsidRPr="00191AE2" w14:paraId="2DCBD084" w14:textId="77777777" w:rsidTr="00D339A1">
        <w:tc>
          <w:tcPr>
            <w:tcW w:w="2700" w:type="dxa"/>
            <w:hideMark/>
          </w:tcPr>
          <w:p w14:paraId="70D6546C" w14:textId="77777777" w:rsidR="003404FD" w:rsidRPr="00191AE2" w:rsidRDefault="003404F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191AE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6971A1AD" w14:textId="77777777" w:rsidR="003404FD" w:rsidRPr="00191AE2" w:rsidRDefault="003404FD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5524" w:type="dxa"/>
          </w:tcPr>
          <w:p w14:paraId="0AF9D778" w14:textId="5B6FA6F0" w:rsidR="003404FD" w:rsidRPr="00191AE2" w:rsidRDefault="003404FD" w:rsidP="00F807B0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20"/>
              </w:rPr>
            </w:pPr>
            <w:r w:rsidRPr="00191AE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      </w:r>
          </w:p>
        </w:tc>
      </w:tr>
    </w:tbl>
    <w:p w14:paraId="3E46E103" w14:textId="7DA6346A" w:rsidR="003404FD" w:rsidRPr="00191AE2" w:rsidRDefault="003404FD" w:rsidP="00837129">
      <w:pPr>
        <w:pStyle w:val="BodyText2"/>
        <w:tabs>
          <w:tab w:val="left" w:pos="810"/>
          <w:tab w:val="left" w:pos="1080"/>
        </w:tabs>
        <w:ind w:left="1080" w:right="47"/>
        <w:jc w:val="thaiDistribute"/>
        <w:rPr>
          <w:rFonts w:asciiTheme="majorBidi" w:hAnsiTheme="majorBidi" w:cstheme="majorBidi"/>
          <w:sz w:val="20"/>
          <w:szCs w:val="20"/>
          <w:lang w:val="en-US"/>
        </w:rPr>
      </w:pPr>
    </w:p>
    <w:p w14:paraId="5CF1336E" w14:textId="77777777" w:rsidR="00C71D19" w:rsidRPr="00191AE2" w:rsidRDefault="00C71D19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D339A1">
        <w:rPr>
          <w:rFonts w:asciiTheme="majorBidi" w:hAnsiTheme="majorBidi" w:cstheme="majorBidi"/>
          <w:i/>
          <w:iCs/>
          <w:sz w:val="28"/>
          <w:szCs w:val="28"/>
          <w:cs/>
          <w:lang w:val="th-TH" w:eastAsia="x-none"/>
        </w:rPr>
        <w:t xml:space="preserve">หนี้สินทางการเงิน </w:t>
      </w:r>
      <w:r w:rsidRPr="00D339A1">
        <w:rPr>
          <w:rFonts w:asciiTheme="majorBidi" w:hAnsiTheme="majorBidi" w:cstheme="majorBidi"/>
          <w:i/>
          <w:iCs/>
          <w:sz w:val="28"/>
          <w:szCs w:val="28"/>
          <w:lang w:val="th-TH" w:eastAsia="x-none"/>
        </w:rPr>
        <w:t>-</w:t>
      </w:r>
      <w:r w:rsidRPr="00191AE2">
        <w:rPr>
          <w:rFonts w:asciiTheme="majorBidi" w:hAnsiTheme="majorBidi" w:cstheme="majorBidi"/>
          <w:sz w:val="28"/>
          <w:szCs w:val="28"/>
          <w:lang w:val="th-TH" w:eastAsia="x-none"/>
        </w:rPr>
        <w:t xml:space="preserve"> 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  <w:lang w:val="th-TH" w:eastAsia="x-none"/>
        </w:rPr>
        <w:t>การจัดประเภทรายการ การวัดมูลค่าในภายหลังและกำไรและ</w:t>
      </w: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ขาดทุน </w:t>
      </w:r>
    </w:p>
    <w:p w14:paraId="2C4ED934" w14:textId="77777777" w:rsidR="00C71D19" w:rsidRPr="00191AE2" w:rsidRDefault="00C71D19" w:rsidP="00C71D19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C35B40D" w14:textId="55C47431" w:rsidR="00C71D19" w:rsidRPr="00191AE2" w:rsidRDefault="00C71D19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หนี้สินทางการเงินจัดประเภทรายการตามการวัดมูลค่าด้วยราคาทุนตัดจำหน่าย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5DC6B496" w14:textId="77777777" w:rsidR="00A8685A" w:rsidRPr="00191AE2" w:rsidRDefault="00A8685A" w:rsidP="00A8685A">
      <w:pPr>
        <w:pStyle w:val="BodyText"/>
        <w:tabs>
          <w:tab w:val="left" w:pos="1440"/>
        </w:tabs>
        <w:spacing w:after="0" w:line="240" w:lineRule="auto"/>
        <w:ind w:left="900"/>
        <w:jc w:val="thaiDistribute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7CB366A9" w14:textId="6CAA4F1E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172F1" w:rsidRPr="00191AE2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การตัดรายการออกจากบัญชี</w:t>
      </w:r>
    </w:p>
    <w:p w14:paraId="09764DD2" w14:textId="77777777" w:rsidR="009F56F2" w:rsidRPr="00191AE2" w:rsidRDefault="009F56F2" w:rsidP="009F56F2">
      <w:pPr>
        <w:pStyle w:val="BodyText2"/>
        <w:tabs>
          <w:tab w:val="left" w:pos="540"/>
        </w:tabs>
        <w:spacing w:line="240" w:lineRule="atLeast"/>
        <w:ind w:left="54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1A941E79" w14:textId="77777777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สินทรัพย์ทางการเงิน</w:t>
      </w:r>
    </w:p>
    <w:p w14:paraId="3F61CFBD" w14:textId="77777777" w:rsidR="009F56F2" w:rsidRPr="00191AE2" w:rsidRDefault="009F56F2" w:rsidP="009F56F2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266B5FF3" w14:textId="27DD93FE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004CC266" w14:textId="77777777" w:rsidR="009F56F2" w:rsidRPr="00191AE2" w:rsidRDefault="009F56F2" w:rsidP="009F56F2">
      <w:pPr>
        <w:pStyle w:val="BodyText2"/>
        <w:tabs>
          <w:tab w:val="left" w:pos="144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1BCA83B8" w14:textId="04946849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สินทรัพย์ที่โอนจะไม่ถูกตัดรายการออกจากบัญชี</w:t>
      </w:r>
    </w:p>
    <w:p w14:paraId="0839E23B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14:paraId="092EE0CD" w14:textId="5CAA3180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หนี้สินทางการเงิน</w:t>
      </w:r>
    </w:p>
    <w:p w14:paraId="6672D71C" w14:textId="77777777" w:rsidR="009F56F2" w:rsidRPr="00191AE2" w:rsidRDefault="009F56F2" w:rsidP="009F56F2">
      <w:pPr>
        <w:pStyle w:val="BodyText2"/>
        <w:tabs>
          <w:tab w:val="left" w:pos="1260"/>
        </w:tabs>
        <w:spacing w:line="240" w:lineRule="atLeast"/>
        <w:ind w:left="126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EB347AE" w14:textId="5B099A4B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EB1FB4"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</w: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Pr="00191AE2">
        <w:rPr>
          <w:rFonts w:asciiTheme="majorBidi" w:hAnsiTheme="majorBidi" w:cstheme="majorBidi"/>
          <w:sz w:val="28"/>
          <w:szCs w:val="28"/>
          <w:lang w:val="th-TH" w:eastAsia="x-none"/>
        </w:rPr>
        <w:t xml:space="preserve"> </w:t>
      </w: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1ED1B761" w14:textId="77777777" w:rsidR="009F56F2" w:rsidRPr="00191AE2" w:rsidRDefault="009F56F2" w:rsidP="009F56F2">
      <w:pPr>
        <w:pStyle w:val="BodyText2"/>
        <w:tabs>
          <w:tab w:val="left" w:pos="153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E74BD8E" w14:textId="58614C5C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</w:t>
      </w:r>
      <w:r w:rsidR="00226FCE"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</w: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0F98EF11" w14:textId="77777777" w:rsidR="009F56F2" w:rsidRPr="00191AE2" w:rsidRDefault="009F56F2" w:rsidP="009F56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79182A07" w14:textId="2FA8A609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172F1" w:rsidRPr="00191AE2">
        <w:rPr>
          <w:rFonts w:asciiTheme="majorBidi" w:hAnsiTheme="majorBidi" w:cstheme="majorBidi"/>
          <w:i/>
          <w:iCs/>
          <w:sz w:val="28"/>
          <w:szCs w:val="28"/>
        </w:rPr>
        <w:t>4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การหักกลบ</w:t>
      </w:r>
    </w:p>
    <w:p w14:paraId="2F1139FE" w14:textId="77777777" w:rsidR="009F56F2" w:rsidRPr="00191AE2" w:rsidRDefault="009F56F2" w:rsidP="009F56F2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42EA8B08" w14:textId="3E36D39F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val="th-TH"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</w:t>
      </w:r>
      <w:r w:rsidR="00226FCE"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br/>
      </w: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C7132AD" w14:textId="77777777" w:rsidR="00EB1FB4" w:rsidRPr="00191AE2" w:rsidRDefault="00EB1FB4" w:rsidP="00EB1FB4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hAnsiTheme="majorBidi" w:cstheme="majorBidi"/>
          <w:sz w:val="20"/>
          <w:szCs w:val="20"/>
        </w:rPr>
      </w:pPr>
    </w:p>
    <w:p w14:paraId="6D7008F1" w14:textId="73F66E60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191AE2">
        <w:rPr>
          <w:rFonts w:asciiTheme="majorBidi" w:hAnsiTheme="majorBidi" w:cstheme="majorBidi"/>
          <w:i/>
          <w:iCs/>
          <w:sz w:val="28"/>
          <w:szCs w:val="28"/>
        </w:rPr>
        <w:t>(</w:t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ง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172F1" w:rsidRPr="00191AE2">
        <w:rPr>
          <w:rFonts w:asciiTheme="majorBidi" w:hAnsiTheme="majorBidi" w:cstheme="majorBidi"/>
          <w:i/>
          <w:iCs/>
          <w:sz w:val="28"/>
          <w:szCs w:val="28"/>
        </w:rPr>
        <w:t>5</w:t>
      </w:r>
      <w:r w:rsidRPr="00191AE2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="00D339A1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191AE2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</w:t>
      </w:r>
    </w:p>
    <w:p w14:paraId="7E1408D2" w14:textId="77777777" w:rsidR="009F56F2" w:rsidRPr="00191AE2" w:rsidRDefault="009F56F2" w:rsidP="009F56F2">
      <w:pPr>
        <w:pStyle w:val="BodyText2"/>
        <w:tabs>
          <w:tab w:val="left" w:pos="900"/>
        </w:tabs>
        <w:spacing w:line="240" w:lineRule="atLeast"/>
        <w:ind w:left="900" w:right="43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61A3697B" w14:textId="4FF5412D" w:rsidR="009F56F2" w:rsidRPr="00191AE2" w:rsidRDefault="009F56F2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191AE2">
        <w:rPr>
          <w:rFonts w:asciiTheme="majorBidi" w:hAnsiTheme="majorBidi" w:cstheme="majorBidi"/>
          <w:sz w:val="28"/>
          <w:szCs w:val="28"/>
          <w:cs/>
          <w:lang w:val="th-TH" w:eastAsia="x-none"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5FFC6DA" w14:textId="77777777" w:rsidR="002667BB" w:rsidRPr="008A3328" w:rsidRDefault="002667BB" w:rsidP="009F56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 w:cstheme="minorBidi"/>
          <w:i/>
          <w:iCs/>
          <w:color w:val="0000FF"/>
          <w:sz w:val="20"/>
          <w:szCs w:val="20"/>
          <w:shd w:val="clear" w:color="auto" w:fill="E0E0E0"/>
        </w:rPr>
      </w:pPr>
    </w:p>
    <w:p w14:paraId="63464DD6" w14:textId="7C3CD5FE" w:rsidR="00423A8E" w:rsidRPr="008A3328" w:rsidRDefault="00423A8E" w:rsidP="00F807B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57C0A92A" w14:textId="77777777" w:rsidR="00B84628" w:rsidRPr="008A3328" w:rsidRDefault="00B84628" w:rsidP="00B84628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7CD5D130" w14:textId="475E6064" w:rsidR="00B84628" w:rsidRPr="008A3328" w:rsidRDefault="00B84628" w:rsidP="00B84628">
      <w:pPr>
        <w:pStyle w:val="BodyText2"/>
        <w:tabs>
          <w:tab w:val="left" w:pos="540"/>
        </w:tabs>
        <w:ind w:left="540" w:right="47"/>
        <w:jc w:val="thaiDistribute"/>
        <w:rPr>
          <w:i/>
          <w:iCs/>
          <w:sz w:val="28"/>
          <w:szCs w:val="28"/>
        </w:rPr>
      </w:pPr>
      <w:r w:rsidRPr="008A3328">
        <w:rPr>
          <w:i/>
          <w:iCs/>
          <w:sz w:val="28"/>
          <w:szCs w:val="28"/>
          <w:cs/>
        </w:rPr>
        <w:t>อนุพันธ์</w:t>
      </w:r>
    </w:p>
    <w:p w14:paraId="0AA4B952" w14:textId="6C6632DD" w:rsidR="00B84628" w:rsidRPr="008A3328" w:rsidRDefault="00B84628" w:rsidP="00B84628">
      <w:pPr>
        <w:pStyle w:val="BodyText2"/>
        <w:tabs>
          <w:tab w:val="left" w:pos="540"/>
        </w:tabs>
        <w:ind w:left="540" w:right="47"/>
        <w:jc w:val="thaiDistribute"/>
        <w:rPr>
          <w:i/>
          <w:iCs/>
          <w:sz w:val="20"/>
          <w:szCs w:val="20"/>
        </w:rPr>
      </w:pPr>
    </w:p>
    <w:p w14:paraId="4C60DB8E" w14:textId="77777777" w:rsidR="00E646CC" w:rsidRPr="008A3328" w:rsidRDefault="00E646CC" w:rsidP="00E64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อนุพันธ์ได้ถูกนำมาใช้เพื่อจัดการความเสี่ยงที่เกิดจากการเปลี่ยนแปลงในอัตราแลกเปลี่ยนเงินตราต่างประเทศ ที่เกิดจากกิจกรรมดำเนินงาน กิจกรรมจัดหาเงิน และกิจกรรมลงทุน อนุพันธ์ไม่ได้มีไว้เพื่อค้า </w:t>
      </w:r>
    </w:p>
    <w:p w14:paraId="3AD3C3D5" w14:textId="77777777" w:rsidR="00E646CC" w:rsidRPr="008A3328" w:rsidRDefault="00E646CC" w:rsidP="00E64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  <w:cs/>
        </w:rPr>
      </w:pPr>
    </w:p>
    <w:p w14:paraId="690C95C6" w14:textId="646B4D4E" w:rsidR="00003534" w:rsidRPr="008A3328" w:rsidRDefault="00E646CC" w:rsidP="00E64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อนุพันธ์จะถูกบันทึกบัญชีเมื่อเริ่มแรกด้วยมูลค่ายุติธรรม ค่าใช้จ่ายที่เกิดจากการทำรายการดังกล่าวบันทึกในกำไรหรือขาดทุนเมื่อเกิดขึ้น การวัดมูลค่าใหม่ภายหลังการบันทึกครั้งแรกใช้มูลค่ายุติธรรม กำไรหรือขาดทุนจากการวัดมูลค่าใหม่ให้เป็นมูลค่ายุติธรรมบันทึกในกำไรหรือขาดทุนทันที</w:t>
      </w:r>
    </w:p>
    <w:p w14:paraId="038184FA" w14:textId="77777777" w:rsidR="00115C3A" w:rsidRPr="008A3328" w:rsidRDefault="00115C3A" w:rsidP="00E646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54DBD1BD" w14:textId="62F4A813" w:rsidR="00603BEB" w:rsidRPr="008A3328" w:rsidRDefault="00603BEB" w:rsidP="00423A8E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เงินสดและรายการเทียบเท่าเงินสด</w:t>
      </w:r>
    </w:p>
    <w:p w14:paraId="100A245E" w14:textId="77777777" w:rsidR="00603BEB" w:rsidRPr="008A3328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021E26B" w14:textId="0A013E9D" w:rsidR="00603BEB" w:rsidRPr="008A3328" w:rsidRDefault="00603BEB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เงินสดและรายการเทียบเท่าเงินสดในงบกระแสเงินสดประกอบด้วย ยอดเงินสด ยอดเงินฝากธนาคารประเภทเผื่อเรียก และเงินลงทุนระยะสั้นที่มีสภาพคล่องสูง เงินเบิกเกินบัญชีธนาคารซึ่งจะต้องชำระคืนเมื่อทวงถามถือ</w:t>
      </w:r>
      <w:r w:rsidRPr="008A3328">
        <w:rPr>
          <w:rFonts w:ascii="Angsana New" w:hAnsi="Angsana New"/>
          <w:sz w:val="28"/>
          <w:szCs w:val="28"/>
          <w:cs/>
          <w:lang w:val="th-TH" w:eastAsia="x-none"/>
        </w:rPr>
        <w:t>เป็นส่วนหนึ่งของกิจกรรมจัดหาเงินในงบ</w:t>
      </w:r>
      <w:r w:rsidRPr="008A3328">
        <w:rPr>
          <w:rFonts w:ascii="Angsana New" w:hAnsi="Angsana New"/>
          <w:sz w:val="28"/>
          <w:szCs w:val="28"/>
          <w:cs/>
        </w:rPr>
        <w:t>กระแสเงินสด</w:t>
      </w:r>
    </w:p>
    <w:p w14:paraId="5EF80C85" w14:textId="77777777" w:rsidR="00437A74" w:rsidRPr="008A3328" w:rsidRDefault="00437A7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6D0528A6" w14:textId="090A3035" w:rsidR="00524C5F" w:rsidRPr="008A3328" w:rsidRDefault="00524C5F" w:rsidP="00473BF2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/>
          <w:b/>
          <w:bCs/>
          <w:i/>
          <w:iCs/>
          <w:cs/>
        </w:rPr>
        <w:lastRenderedPageBreak/>
        <w:t>ลูกหนี้การค้า</w:t>
      </w:r>
      <w:r w:rsidR="00420F24" w:rsidRPr="008A3328">
        <w:rPr>
          <w:rFonts w:ascii="Angsana New" w:hAnsi="Angsana New" w:hint="cs"/>
          <w:b/>
          <w:bCs/>
          <w:i/>
          <w:iCs/>
          <w:cs/>
        </w:rPr>
        <w:t xml:space="preserve"> </w:t>
      </w:r>
      <w:r w:rsidRPr="008A3328">
        <w:rPr>
          <w:rFonts w:ascii="Angsana New" w:hAnsi="Angsana New"/>
          <w:b/>
          <w:bCs/>
          <w:i/>
          <w:iCs/>
          <w:cs/>
        </w:rPr>
        <w:t>ลูกหนี้อื่นและสินทรัพย์ที่เกิดจากสัญญา</w:t>
      </w:r>
    </w:p>
    <w:p w14:paraId="79F55C71" w14:textId="77777777" w:rsidR="00603BEB" w:rsidRPr="008A3328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4E849DE" w14:textId="66E82403" w:rsidR="00524C5F" w:rsidRPr="008A3328" w:rsidRDefault="00524C5F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8A3328">
        <w:rPr>
          <w:spacing w:val="-2"/>
          <w:sz w:val="28"/>
          <w:szCs w:val="28"/>
          <w:cs/>
        </w:rPr>
        <w:t>ลูกหนี้</w:t>
      </w:r>
      <w:r w:rsidRPr="008A3328">
        <w:rPr>
          <w:rFonts w:ascii="Angsana New" w:hAnsi="Angsana New"/>
          <w:spacing w:val="-2"/>
          <w:sz w:val="28"/>
          <w:szCs w:val="28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14:paraId="6E66BC5C" w14:textId="77777777" w:rsidR="00524C5F" w:rsidRPr="008A3328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6551925" w14:textId="481359BA" w:rsidR="00524C5F" w:rsidRPr="008A3328" w:rsidRDefault="00524C5F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ลูกหนี้</w:t>
      </w:r>
      <w:r w:rsidR="00473BF2" w:rsidRPr="008A3328">
        <w:rPr>
          <w:rFonts w:ascii="Angsana New" w:hAnsi="Angsana New" w:hint="cs"/>
          <w:sz w:val="28"/>
          <w:szCs w:val="28"/>
          <w:cs/>
        </w:rPr>
        <w:t xml:space="preserve">วัดมูลค่าด้วยราคาของรายการหักค่าเผื่อผลขาดทุนด้านเครดิตที่คาดว่าจะเกิดขึ้น </w:t>
      </w:r>
      <w:r w:rsidR="00473BF2" w:rsidRPr="008A3328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2172F1" w:rsidRPr="008A3328">
        <w:rPr>
          <w:rFonts w:ascii="Angsana New" w:hAnsi="Angsana New"/>
          <w:i/>
          <w:iCs/>
          <w:sz w:val="28"/>
          <w:szCs w:val="28"/>
        </w:rPr>
        <w:t>2562</w:t>
      </w:r>
      <w:r w:rsidR="00473BF2" w:rsidRPr="008A3328">
        <w:rPr>
          <w:rFonts w:ascii="Angsana New" w:hAnsi="Angsana New"/>
          <w:i/>
          <w:iCs/>
          <w:sz w:val="28"/>
          <w:szCs w:val="28"/>
        </w:rPr>
        <w:t>:</w:t>
      </w:r>
      <w:r w:rsidRPr="008A3328">
        <w:rPr>
          <w:rFonts w:ascii="Angsana New" w:hAnsi="Angsana New"/>
          <w:i/>
          <w:iCs/>
          <w:color w:val="FF0000"/>
          <w:sz w:val="28"/>
          <w:szCs w:val="28"/>
          <w:cs/>
        </w:rPr>
        <w:t xml:space="preserve"> </w:t>
      </w:r>
      <w:r w:rsidR="00473BF2" w:rsidRPr="008A3328">
        <w:rPr>
          <w:rFonts w:ascii="Angsana New" w:hAnsi="Angsana New" w:hint="cs"/>
          <w:i/>
          <w:iCs/>
          <w:sz w:val="28"/>
          <w:szCs w:val="28"/>
          <w:cs/>
        </w:rPr>
        <w:t>ค่าเผื่อหนี้สงสัยจะสูญ)</w:t>
      </w:r>
      <w:r w:rsidR="00262447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 หนี้สูญจะถูกตัดจำหน่ายเมื่อเกิดขึ้น</w:t>
      </w:r>
    </w:p>
    <w:p w14:paraId="39B286DE" w14:textId="77777777" w:rsidR="00524C5F" w:rsidRPr="008A3328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0ECD82E" w14:textId="77777777" w:rsidR="00524C5F" w:rsidRPr="008A3328" w:rsidRDefault="00524C5F" w:rsidP="00E37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ที่เกิดจากสัญญาวัดมูลค่าด้วยมูลค่าของสิ่งตอบแทนที่กลุ่มบริษัทคาดว่าจะได้รับหักขาดทุนจากการด้อยค่า</w:t>
      </w:r>
    </w:p>
    <w:p w14:paraId="18571F33" w14:textId="26430316" w:rsidR="00473BF2" w:rsidRPr="008A3328" w:rsidRDefault="00473BF2" w:rsidP="00473BF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416C1AD" w14:textId="5C7FF0E1" w:rsidR="00603BEB" w:rsidRPr="008A3328" w:rsidRDefault="00473BF2" w:rsidP="00473BF2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 w:hint="cs"/>
          <w:b/>
          <w:bCs/>
          <w:i/>
          <w:iCs/>
          <w:cs/>
        </w:rPr>
        <w:t>สินค้าคงเหลือ</w:t>
      </w:r>
    </w:p>
    <w:p w14:paraId="210294B3" w14:textId="77777777" w:rsidR="00473BF2" w:rsidRPr="008A3328" w:rsidRDefault="00473BF2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="Angsana New" w:hAnsi="Angsana New"/>
          <w:sz w:val="20"/>
          <w:szCs w:val="20"/>
        </w:rPr>
      </w:pPr>
    </w:p>
    <w:p w14:paraId="4810C950" w14:textId="7B44FF49" w:rsidR="00524C5F" w:rsidRPr="008A3328" w:rsidRDefault="00524C5F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360" w:firstLine="180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</w:p>
    <w:p w14:paraId="411D4B8C" w14:textId="77777777" w:rsidR="00871036" w:rsidRPr="008A3328" w:rsidRDefault="00871036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2AEA88D" w14:textId="489D58CA" w:rsidR="00524C5F" w:rsidRPr="008A3328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ต้นทุนของสินค้าคำนวณโดยใช้วิธีเฉพาะเจาะจง สำหรับสินค้าที่ซื้อมาเฉพาะสำหรับลูกค้ารายใดรายหนึ่ง และโดยวิธี</w:t>
      </w:r>
      <w:r w:rsidR="000F7841" w:rsidRPr="008A3328">
        <w:rPr>
          <w:rFonts w:ascii="Angsana New" w:hAnsi="Angsana New"/>
          <w:sz w:val="28"/>
          <w:szCs w:val="28"/>
          <w:cs/>
        </w:rPr>
        <w:br/>
      </w:r>
      <w:r w:rsidRPr="008A3328">
        <w:rPr>
          <w:rFonts w:ascii="Angsana New" w:hAnsi="Angsana New"/>
          <w:sz w:val="28"/>
          <w:szCs w:val="28"/>
          <w:cs/>
        </w:rPr>
        <w:t>เข้าก่อนออกก่อน สำหรับสินค้าที่มิได้ซื้อมาเฉพาะสำหรับลูกค้ารายใดรายหนึ่ง ต้นทุนสินค้าประกอบด้วยราคาทุนที่ซื้อ ต้นทุนแปลงสภาพหรือต้นทุนอื่นเพื่อให้สินค้าอยู่ในสถานที่และสภาพปัจจุบัน</w:t>
      </w:r>
    </w:p>
    <w:p w14:paraId="5184E6AA" w14:textId="77777777" w:rsidR="00524C5F" w:rsidRPr="008A3328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p w14:paraId="7291DF7F" w14:textId="72BA8138" w:rsidR="00524C5F" w:rsidRPr="008A3328" w:rsidRDefault="00524C5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</w:t>
      </w:r>
    </w:p>
    <w:p w14:paraId="35FBBDC4" w14:textId="77777777" w:rsidR="00D65AE9" w:rsidRPr="008A3328" w:rsidRDefault="00D65AE9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CEC349D" w14:textId="77777777" w:rsidR="00603BEB" w:rsidRPr="008A3328" w:rsidRDefault="00603BEB" w:rsidP="00216E42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อุปกรณ์</w:t>
      </w:r>
    </w:p>
    <w:p w14:paraId="2CAB36B7" w14:textId="77777777" w:rsidR="00603BEB" w:rsidRPr="008A3328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0"/>
          <w:szCs w:val="20"/>
        </w:rPr>
      </w:pPr>
    </w:p>
    <w:p w14:paraId="3F5ECF7D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การรับรู้และการวัดมูลค่า</w:t>
      </w:r>
    </w:p>
    <w:p w14:paraId="334AD36A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20"/>
          <w:szCs w:val="20"/>
        </w:rPr>
      </w:pPr>
    </w:p>
    <w:p w14:paraId="589D5DA7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14:paraId="281EA8D6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B3FD310" w14:textId="77777777" w:rsidR="005A50E9" w:rsidRPr="008A3328" w:rsidRDefault="005A50E9" w:rsidP="004955CE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อุปกรณ์วัดมูลค่าด้วยราคาทุนหักค่าเสื่อมราคาสะสมและขาดทุนจากการด้อยค่า </w:t>
      </w:r>
    </w:p>
    <w:p w14:paraId="1A90E4EE" w14:textId="77777777" w:rsidR="005A50E9" w:rsidRPr="008A3328" w:rsidRDefault="005A50E9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AB4950" w14:textId="67F7CBD5" w:rsidR="005A50E9" w:rsidRPr="008A3328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ต้นทุนในการรื้อถอน การขนย้าย การบูรณะ</w:t>
      </w:r>
      <w:r w:rsidR="00A82194" w:rsidRPr="008A3328">
        <w:rPr>
          <w:rFonts w:ascii="Angsana New" w:hAnsi="Angsana New"/>
          <w:sz w:val="28"/>
          <w:szCs w:val="28"/>
          <w:cs/>
        </w:rPr>
        <w:br/>
      </w:r>
      <w:r w:rsidRPr="008A3328">
        <w:rPr>
          <w:rFonts w:ascii="Angsana New" w:hAnsi="Angsana New"/>
          <w:sz w:val="28"/>
          <w:szCs w:val="28"/>
          <w:cs/>
        </w:rPr>
        <w:t>สถานที่ตั้งของสินทรัพย์และต้นทุนการกู้ยืม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 ลิขสิทธิ์ซอฟต์แวร์ดังกล่าวเป็นส่วนหนึ่งของอุปกรณ์</w:t>
      </w:r>
    </w:p>
    <w:p w14:paraId="28539FDE" w14:textId="77777777" w:rsidR="00226FCE" w:rsidRPr="008A3328" w:rsidRDefault="00226FCE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2FE0033" w14:textId="66EFFAA1" w:rsidR="005A50E9" w:rsidRPr="008A3328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  <w:lang w:eastAsia="en-GB"/>
        </w:rPr>
      </w:pPr>
      <w:r w:rsidRPr="008A3328">
        <w:rPr>
          <w:rFonts w:ascii="Angsana New" w:hAnsi="Angsana New"/>
          <w:color w:val="000000"/>
          <w:sz w:val="28"/>
          <w:szCs w:val="28"/>
          <w:cs/>
          <w:lang w:eastAsia="en-GB"/>
        </w:rPr>
        <w:t>ส่วนประกอบของรายการ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</w:p>
    <w:p w14:paraId="1F6EEF9F" w14:textId="77777777" w:rsidR="002E2E3C" w:rsidRPr="008A3328" w:rsidRDefault="002E2E3C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  <w:lang w:eastAsia="en-GB"/>
        </w:rPr>
      </w:pPr>
    </w:p>
    <w:p w14:paraId="52F3A84F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0A361EC4" w14:textId="30694E75" w:rsidR="005A50E9" w:rsidRPr="008A3328" w:rsidRDefault="005A50E9" w:rsidP="004955CE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8A3328">
        <w:rPr>
          <w:rFonts w:ascii="Angsana New" w:hAnsi="Angsana New" w:cs="Angsana New"/>
          <w:color w:val="auto"/>
          <w:sz w:val="28"/>
          <w:szCs w:val="28"/>
          <w:cs/>
        </w:rPr>
        <w:lastRenderedPageBreak/>
        <w:t>กำไรหรือขาดทุนจากการจำหน่ายอุปกรณ์ คือผลต่างระหว่างสิ่งตอบแทนสุทธิที่ได้รับจากการจำหน่ายกับมูลค่า</w:t>
      </w:r>
      <w:r w:rsidR="00A82194" w:rsidRPr="008A3328">
        <w:rPr>
          <w:rFonts w:ascii="Angsana New" w:hAnsi="Angsana New" w:cs="Angsana New"/>
          <w:color w:val="auto"/>
          <w:sz w:val="28"/>
          <w:szCs w:val="28"/>
          <w:cs/>
        </w:rPr>
        <w:br/>
      </w:r>
      <w:r w:rsidRPr="008A3328">
        <w:rPr>
          <w:rFonts w:ascii="Angsana New" w:hAnsi="Angsana New" w:cs="Angsana New"/>
          <w:color w:val="auto"/>
          <w:sz w:val="28"/>
          <w:szCs w:val="28"/>
          <w:cs/>
        </w:rPr>
        <w:t xml:space="preserve">ตามบัญชีของอุปกรณ์ โดยรับรู้ในกำไรหรือขาดทุน </w:t>
      </w:r>
    </w:p>
    <w:p w14:paraId="3FC3976B" w14:textId="4D94C235" w:rsidR="00510B0F" w:rsidRPr="008A3328" w:rsidRDefault="00510B0F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7"/>
        <w:jc w:val="both"/>
        <w:rPr>
          <w:rFonts w:ascii="Angsana New" w:hAnsi="Angsana New"/>
          <w:i/>
          <w:iCs/>
          <w:color w:val="0000FF"/>
          <w:sz w:val="20"/>
          <w:szCs w:val="20"/>
          <w:shd w:val="clear" w:color="auto" w:fill="E0E0E0"/>
        </w:rPr>
      </w:pPr>
    </w:p>
    <w:p w14:paraId="1B561031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ต้นทุนที่เกิดขึ้นในภายหลัง</w:t>
      </w:r>
    </w:p>
    <w:p w14:paraId="4FB7F606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F66364B" w14:textId="6CA4A4EF" w:rsidR="005A50E9" w:rsidRPr="008A3328" w:rsidRDefault="005A50E9" w:rsidP="0056023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28"/>
          <w:szCs w:val="28"/>
        </w:rPr>
      </w:pPr>
      <w:r w:rsidRPr="008A3328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</w:t>
      </w:r>
      <w:r w:rsidR="002E2E3C" w:rsidRPr="008A3328">
        <w:rPr>
          <w:rFonts w:ascii="Angsana New" w:eastAsia="Times New Roman" w:hAnsi="Angsana New" w:cs="Angsana New" w:hint="cs"/>
          <w:color w:val="auto"/>
          <w:sz w:val="28"/>
          <w:szCs w:val="28"/>
          <w:cs/>
        </w:rPr>
        <w:t xml:space="preserve"> </w:t>
      </w:r>
      <w:r w:rsidRPr="008A3328">
        <w:rPr>
          <w:rFonts w:ascii="Angsana New" w:eastAsia="Times New Roman" w:hAnsi="Angsana New" w:cs="Angsana New"/>
          <w:color w:val="auto"/>
          <w:sz w:val="28"/>
          <w:szCs w:val="28"/>
          <w:cs/>
        </w:rPr>
        <w:t>ต้นทุนที่เกิดขึ้นในการซ่อมบำรุงอุปกรณ์ที่เกิดขึ้นเป็นประจำจะรับรู้ในกำไรหรือขาดทุนเมื่อเกิดขึ้น</w:t>
      </w:r>
    </w:p>
    <w:p w14:paraId="6F3DCD96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104D460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firstLine="540"/>
        <w:jc w:val="both"/>
        <w:rPr>
          <w:rFonts w:ascii="Angsana New" w:hAnsi="Angsana New"/>
          <w:i/>
          <w:iCs/>
          <w:sz w:val="28"/>
          <w:szCs w:val="28"/>
          <w:cs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ค่าเสื่อมราคา</w:t>
      </w:r>
    </w:p>
    <w:p w14:paraId="21543B79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377A4735" w14:textId="78228963" w:rsidR="005A50E9" w:rsidRPr="008A3328" w:rsidRDefault="005A50E9" w:rsidP="004955CE">
      <w:pPr>
        <w:pStyle w:val="Default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8A3328">
        <w:rPr>
          <w:rFonts w:ascii="Angsana New" w:hAnsi="Angsana New" w:cs="Angsana New"/>
          <w:sz w:val="28"/>
          <w:szCs w:val="28"/>
          <w:cs/>
        </w:rPr>
        <w:t>ค่าเสื่อมราคาคำนวณจากมูลค่าเสื่อมสภาพของอุปกรณ์ ซึ่งประกอบด้วยราคาทุนของสินทรัพย์หรือต้นทุนในการ</w:t>
      </w:r>
      <w:r w:rsidR="00A82194" w:rsidRPr="008A3328">
        <w:rPr>
          <w:rFonts w:ascii="Angsana New" w:hAnsi="Angsana New" w:cs="Angsana New"/>
          <w:sz w:val="28"/>
          <w:szCs w:val="28"/>
        </w:rPr>
        <w:br/>
      </w:r>
      <w:r w:rsidRPr="008A3328">
        <w:rPr>
          <w:rFonts w:ascii="Angsana New" w:hAnsi="Angsana New" w:cs="Angsana New"/>
          <w:sz w:val="28"/>
          <w:szCs w:val="28"/>
          <w:cs/>
        </w:rPr>
        <w:t xml:space="preserve">เปลี่ยนแทนอื่น หักด้วยมูลค่าคงเหลือของสินทรัพย์ </w:t>
      </w:r>
    </w:p>
    <w:p w14:paraId="690A8335" w14:textId="07ADCAA7" w:rsidR="001176B4" w:rsidRPr="008A3328" w:rsidRDefault="001176B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35888FB" w14:textId="4B41DC34" w:rsidR="0095481D" w:rsidRPr="008A3328" w:rsidRDefault="005A50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8A3328">
        <w:rPr>
          <w:rFonts w:ascii="Angsana New" w:hAnsi="Angsana New"/>
          <w:spacing w:val="-2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</w:t>
      </w:r>
      <w:r w:rsidR="002E2E3C" w:rsidRPr="008A3328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pacing w:val="-2"/>
          <w:sz w:val="28"/>
          <w:szCs w:val="28"/>
          <w:cs/>
        </w:rPr>
        <w:t>ประมาณการอายุการให้ประโยชน์ของสินทรัพย์แสดงได้ดังนี้</w:t>
      </w:r>
    </w:p>
    <w:p w14:paraId="74B0D3A7" w14:textId="71A0E50B" w:rsidR="00026A32" w:rsidRPr="008A3328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7815" w:type="dxa"/>
        <w:tblInd w:w="450" w:type="dxa"/>
        <w:tblLook w:val="0000" w:firstRow="0" w:lastRow="0" w:firstColumn="0" w:lastColumn="0" w:noHBand="0" w:noVBand="0"/>
      </w:tblPr>
      <w:tblGrid>
        <w:gridCol w:w="5390"/>
        <w:gridCol w:w="1450"/>
        <w:gridCol w:w="975"/>
      </w:tblGrid>
      <w:tr w:rsidR="00603BEB" w:rsidRPr="008A3328" w14:paraId="79DA09AA" w14:textId="77777777" w:rsidTr="00362B48">
        <w:tc>
          <w:tcPr>
            <w:tcW w:w="5390" w:type="dxa"/>
            <w:vAlign w:val="bottom"/>
          </w:tcPr>
          <w:p w14:paraId="3F4DF6F9" w14:textId="6F4B19E4" w:rsidR="00603BEB" w:rsidRPr="008A3328" w:rsidRDefault="00420F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="00307197" w:rsidRPr="008A3328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1450" w:type="dxa"/>
          </w:tcPr>
          <w:p w14:paraId="2D087F4E" w14:textId="1A579770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75" w:type="dxa"/>
          </w:tcPr>
          <w:p w14:paraId="3A08ACCD" w14:textId="77777777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03BEB" w:rsidRPr="008A3328" w14:paraId="2E280522" w14:textId="77777777" w:rsidTr="00362B48">
        <w:tc>
          <w:tcPr>
            <w:tcW w:w="5390" w:type="dxa"/>
            <w:vAlign w:val="bottom"/>
          </w:tcPr>
          <w:p w14:paraId="3CB1ACC1" w14:textId="77777777" w:rsidR="00603BEB" w:rsidRPr="008A3328" w:rsidRDefault="0030719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อุปกรณ์สำนักงาน</w:t>
            </w:r>
          </w:p>
        </w:tc>
        <w:tc>
          <w:tcPr>
            <w:tcW w:w="1450" w:type="dxa"/>
          </w:tcPr>
          <w:p w14:paraId="073D3478" w14:textId="265F1CFF" w:rsidR="00603BEB" w:rsidRPr="008A3328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ab/>
            </w:r>
            <w:r w:rsidRPr="008A3328">
              <w:rPr>
                <w:rFonts w:ascii="Angsana New" w:hAnsi="Angsana New"/>
                <w:sz w:val="28"/>
                <w:szCs w:val="28"/>
              </w:rPr>
              <w:tab/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75" w:type="dxa"/>
          </w:tcPr>
          <w:p w14:paraId="52129697" w14:textId="77777777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2D7909" w:rsidRPr="008A3328" w14:paraId="4F919D45" w14:textId="77777777" w:rsidTr="00362B48">
        <w:tc>
          <w:tcPr>
            <w:tcW w:w="5390" w:type="dxa"/>
            <w:vAlign w:val="bottom"/>
          </w:tcPr>
          <w:p w14:paraId="5059C0DE" w14:textId="77777777" w:rsidR="002D7909" w:rsidRPr="008A3328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เครื่องตกแต่งและติดตั้ง</w:t>
            </w:r>
          </w:p>
        </w:tc>
        <w:tc>
          <w:tcPr>
            <w:tcW w:w="1450" w:type="dxa"/>
          </w:tcPr>
          <w:p w14:paraId="1E48E47C" w14:textId="4A8DA6B6" w:rsidR="002D7909" w:rsidRPr="008A3328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ab/>
            </w:r>
            <w:r w:rsidRPr="008A3328">
              <w:rPr>
                <w:rFonts w:ascii="Angsana New" w:hAnsi="Angsana New"/>
                <w:sz w:val="28"/>
                <w:szCs w:val="28"/>
              </w:rPr>
              <w:tab/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975" w:type="dxa"/>
          </w:tcPr>
          <w:p w14:paraId="6D7228BC" w14:textId="77777777" w:rsidR="002D7909" w:rsidRPr="008A3328" w:rsidRDefault="002D790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03BEB" w:rsidRPr="008A3328" w14:paraId="026FAF04" w14:textId="77777777" w:rsidTr="00362B48">
        <w:tc>
          <w:tcPr>
            <w:tcW w:w="5390" w:type="dxa"/>
            <w:vAlign w:val="bottom"/>
          </w:tcPr>
          <w:p w14:paraId="204B4C57" w14:textId="77777777" w:rsidR="00603BEB" w:rsidRPr="008A3328" w:rsidRDefault="0030719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1450" w:type="dxa"/>
          </w:tcPr>
          <w:p w14:paraId="03BC6B25" w14:textId="734D795E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2D7909" w:rsidRPr="008A332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C91A33" w:rsidRPr="008A332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975" w:type="dxa"/>
          </w:tcPr>
          <w:p w14:paraId="6E670D21" w14:textId="77777777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  <w:tr w:rsidR="00603BEB" w:rsidRPr="008A3328" w14:paraId="7E15C938" w14:textId="77777777" w:rsidTr="00362B48">
        <w:tc>
          <w:tcPr>
            <w:tcW w:w="5390" w:type="dxa"/>
            <w:shd w:val="clear" w:color="auto" w:fill="auto"/>
            <w:vAlign w:val="bottom"/>
          </w:tcPr>
          <w:p w14:paraId="1199E208" w14:textId="77777777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6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50" w:type="dxa"/>
          </w:tcPr>
          <w:p w14:paraId="5780FB83" w14:textId="587FEBC6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8"/>
                <w:tab w:val="right" w:pos="1252"/>
              </w:tabs>
              <w:spacing w:line="240" w:lineRule="auto"/>
              <w:ind w:left="-129" w:right="-8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75" w:type="dxa"/>
            <w:shd w:val="clear" w:color="auto" w:fill="auto"/>
          </w:tcPr>
          <w:p w14:paraId="0A3DC0B0" w14:textId="77777777" w:rsidR="00603BEB" w:rsidRPr="008A3328" w:rsidRDefault="00603BE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8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</w:tr>
    </w:tbl>
    <w:p w14:paraId="24D56CC5" w14:textId="0C340321" w:rsidR="00437A74" w:rsidRPr="008A3328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  <w:r w:rsidRPr="008A3328">
        <w:rPr>
          <w:rFonts w:asciiTheme="majorBidi" w:hAnsiTheme="majorBidi" w:cstheme="majorBidi"/>
          <w:sz w:val="20"/>
          <w:szCs w:val="20"/>
          <w:cs/>
        </w:rPr>
        <w:tab/>
      </w:r>
    </w:p>
    <w:p w14:paraId="52F2E94A" w14:textId="549103FE" w:rsidR="00A16720" w:rsidRPr="008A3328" w:rsidRDefault="00A16720" w:rsidP="00A1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ไม่คิดค่าเสื่อมราคาสำหรับสินทรัพย์ระหว่างการก่อสร้าง</w:t>
      </w:r>
    </w:p>
    <w:p w14:paraId="4268C109" w14:textId="77777777" w:rsidR="00A16720" w:rsidRPr="008A3328" w:rsidRDefault="00A1672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0"/>
          <w:szCs w:val="20"/>
        </w:rPr>
      </w:pPr>
    </w:p>
    <w:p w14:paraId="2ABA8C1F" w14:textId="5B6FEF9F" w:rsidR="00603BEB" w:rsidRPr="008A3328" w:rsidRDefault="005A50E9" w:rsidP="00A16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70489979" w14:textId="77777777" w:rsidR="0095481D" w:rsidRPr="008A3328" w:rsidRDefault="0095481D" w:rsidP="00D16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18FF7D6" w14:textId="63C3E06F" w:rsidR="005A50E9" w:rsidRPr="008A3328" w:rsidRDefault="005A50E9" w:rsidP="00216E42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/>
          <w:b/>
          <w:bCs/>
          <w:i/>
          <w:iCs/>
          <w:cs/>
        </w:rPr>
        <w:t>สินทรัพย์ต้นทุนของสัญญา</w:t>
      </w:r>
    </w:p>
    <w:p w14:paraId="4B239B44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0"/>
          <w:szCs w:val="20"/>
          <w:cs/>
        </w:rPr>
      </w:pPr>
    </w:p>
    <w:p w14:paraId="30086755" w14:textId="70CB6BEF" w:rsidR="005A50E9" w:rsidRPr="008A3328" w:rsidRDefault="005A50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สินทรัพย์ต้นทุนของสัญญาเป็นต้นทุนส่วนเพิ่มที่เกิดขึ้นจากการทำสัญญากับลูกค้า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  <w:r w:rsidR="00DB09D2" w:rsidRPr="008A3328">
        <w:rPr>
          <w:rFonts w:ascii="Angsana New" w:hAnsi="Angsana New"/>
          <w:sz w:val="28"/>
          <w:szCs w:val="28"/>
        </w:rPr>
        <w:t xml:space="preserve"> </w:t>
      </w:r>
      <w:r w:rsidR="00DB09D2" w:rsidRPr="008A3328">
        <w:rPr>
          <w:rFonts w:ascii="Angsana New" w:hAnsi="Angsana New" w:hint="cs"/>
          <w:sz w:val="28"/>
          <w:szCs w:val="28"/>
          <w:cs/>
        </w:rPr>
        <w:t>อย่างไรก็ตาม</w:t>
      </w:r>
      <w:r w:rsidR="00DB09D2" w:rsidRPr="008A3328">
        <w:rPr>
          <w:rFonts w:ascii="Angsana New" w:hAnsi="Angsana New"/>
          <w:sz w:val="28"/>
          <w:szCs w:val="28"/>
          <w:cs/>
        </w:rPr>
        <w:t xml:space="preserve"> </w:t>
      </w:r>
      <w:r w:rsidR="00DB09D2" w:rsidRPr="008A3328">
        <w:rPr>
          <w:rFonts w:ascii="Angsana New" w:hAnsi="Angsana New" w:hint="cs"/>
          <w:sz w:val="28"/>
          <w:szCs w:val="28"/>
          <w:cs/>
        </w:rPr>
        <w:t>ต้นทุนส่วนเพิ่มจากการทำสัญญาจะรับรู้เป็นค่าใช้จ่ายเมื่อเกิดขึ้นหากคาดว่าระยะเวลาในการตัดจำหน่ายเท่ากับหรือน้อยกว่าหนึ่งปี</w:t>
      </w:r>
    </w:p>
    <w:p w14:paraId="2A5FEB94" w14:textId="77777777" w:rsidR="00B8016F" w:rsidRPr="008A3328" w:rsidRDefault="00B8016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CF95E4" w14:textId="74423108" w:rsidR="005A50E9" w:rsidRPr="008A3328" w:rsidRDefault="005A50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สินทรัพย์ต้นทุนของสัญญาวัดมูลค่าด้วยราคาทุนหักค่าตัดจำหน่ายสะสมและขาดทุนจากการด้อยค่า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 คำนวณตามเกณฑ์อย่างเป็นระบบตลอดอายุของสัญญาที่เกี่ยวข้องซึ่งสอดคล้องกับการรับรู้รายได้ของสัญญานั้น</w:t>
      </w:r>
    </w:p>
    <w:p w14:paraId="75A72212" w14:textId="77777777" w:rsidR="00603BEB" w:rsidRPr="008A3328" w:rsidRDefault="00603BEB" w:rsidP="00216E42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lastRenderedPageBreak/>
        <w:t xml:space="preserve">สินทรัพย์ไม่มีตัวตน </w:t>
      </w:r>
    </w:p>
    <w:p w14:paraId="27D3058D" w14:textId="77777777" w:rsidR="00603BEB" w:rsidRPr="008A3328" w:rsidRDefault="00603BEB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both"/>
        <w:rPr>
          <w:rFonts w:ascii="Angsana New" w:hAnsi="Angsana New"/>
          <w:sz w:val="20"/>
          <w:szCs w:val="20"/>
        </w:rPr>
      </w:pPr>
    </w:p>
    <w:p w14:paraId="6588B32F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ค่าความนิยม</w:t>
      </w:r>
    </w:p>
    <w:p w14:paraId="484EFE6C" w14:textId="77777777" w:rsidR="005A50E9" w:rsidRPr="008A3328" w:rsidRDefault="005A50E9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198341BD" w14:textId="594B567F" w:rsidR="005A50E9" w:rsidRPr="008A3328" w:rsidRDefault="005A50E9" w:rsidP="00E056E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="00E056EF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575B43" w:rsidRPr="008A3328">
        <w:rPr>
          <w:rFonts w:ascii="Angsana New" w:hAnsi="Angsana New"/>
          <w:sz w:val="28"/>
          <w:szCs w:val="28"/>
          <w:cs/>
        </w:rPr>
        <w:br/>
      </w:r>
      <w:r w:rsidRPr="008A3328">
        <w:rPr>
          <w:rFonts w:ascii="Angsana New" w:hAnsi="Angsana New"/>
          <w:sz w:val="28"/>
          <w:szCs w:val="28"/>
          <w:cs/>
        </w:rPr>
        <w:t xml:space="preserve">ได้อธิบายในหมายเหตุข้อ </w:t>
      </w:r>
      <w:r w:rsidR="002172F1" w:rsidRPr="008A3328">
        <w:rPr>
          <w:rFonts w:ascii="Angsana New" w:hAnsi="Angsana New"/>
          <w:sz w:val="28"/>
          <w:szCs w:val="28"/>
        </w:rPr>
        <w:t>4</w:t>
      </w:r>
      <w:r w:rsidR="00226FCE"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</w:rPr>
        <w:t>(</w:t>
      </w:r>
      <w:r w:rsidRPr="008A3328">
        <w:rPr>
          <w:rFonts w:ascii="Angsana New" w:hAnsi="Angsana New"/>
          <w:sz w:val="28"/>
          <w:szCs w:val="28"/>
          <w:cs/>
        </w:rPr>
        <w:t>ก) ภายหลังจากการรับรู้เริ่มแรก ค่าความนิยมจะถูกวัดมูลค่าด้วยวิธีราคาทุน</w:t>
      </w:r>
      <w:r w:rsidR="00E056EF" w:rsidRPr="008A3328">
        <w:rPr>
          <w:rFonts w:ascii="Angsana New" w:hAnsi="Angsana New" w:hint="cs"/>
          <w:sz w:val="28"/>
          <w:szCs w:val="28"/>
          <w:cs/>
        </w:rPr>
        <w:t>หั</w:t>
      </w:r>
      <w:r w:rsidRPr="008A3328">
        <w:rPr>
          <w:rFonts w:ascii="Angsana New" w:hAnsi="Angsana New"/>
          <w:sz w:val="28"/>
          <w:szCs w:val="28"/>
          <w:cs/>
        </w:rPr>
        <w:t>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 และผลขาดทุนจากการด้อยค่าในเงินลงทุนต้องไม่ถูกปันส่วนให้สินทรัพย์ใดๆ ที่เป็นส่วนหนึ่งของมูลค่าตามบัญชีของเงินลงทุนรวมถึงค่าความนิยม</w:t>
      </w:r>
    </w:p>
    <w:p w14:paraId="5B7DB498" w14:textId="18CA1CB7" w:rsidR="005A50E9" w:rsidRPr="008A3328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4414A2E" w14:textId="77777777" w:rsidR="00FE2D4F" w:rsidRPr="008A3328" w:rsidRDefault="00FE2D4F" w:rsidP="00FE2D4F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รายจ่ายในการวิจัยและพัฒนา</w:t>
      </w:r>
    </w:p>
    <w:p w14:paraId="37C7B6E1" w14:textId="77777777" w:rsidR="00FE2D4F" w:rsidRPr="008A3328" w:rsidRDefault="00FE2D4F" w:rsidP="00FE2D4F">
      <w:pPr>
        <w:tabs>
          <w:tab w:val="clear" w:pos="227"/>
          <w:tab w:val="clear" w:pos="454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3BFAC5C" w14:textId="300A7592" w:rsidR="00FE2D4F" w:rsidRPr="008A3328" w:rsidRDefault="00FE2D4F" w:rsidP="00FE2D4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>รายจ่ายในขั้นตอนการวิจัย ได้แก่ การสำรวจตรวจสอบเพื่อให้ได้มาซึ่ง ความรู้ความเข้าใจใหม่ทางด้านวิทยาศาสตร์หรือทางด้านเทคนิค รับรู้ในกำไรหรือขาดทุนเมื่อเกิดขึ้น</w:t>
      </w:r>
    </w:p>
    <w:p w14:paraId="6B43F7FF" w14:textId="77777777" w:rsidR="00FE2D4F" w:rsidRPr="008A3328" w:rsidRDefault="00FE2D4F" w:rsidP="00FE2D4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98DE2C8" w14:textId="3A422B84" w:rsidR="00FE2D4F" w:rsidRPr="008A3328" w:rsidRDefault="00FE2D4F" w:rsidP="00FE2D4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>ขั้นตอนพัฒนาเกี่ยวข้องกับแผนงานหรือการออกแบบสำหรับผลิตภัณฑ์และกระบวนการใหม่หรือปรับปรุงให้ดีขึ้นกว่าเดิม รายจ่ายที่เกิดจากการพัฒนารับรู้เป็นสินทรัพย์ได้ก็ต่อเมื่อสามารถวัดมูลค่าของรายการต้นทุนการพัฒนาได้อย่างน่าเชื่อถือ  ผลิตภัณฑ์หรือกระบวนการนั้นมีความเป็นไปได้ทางเทคนิคและทางการค้า  ซึ่งมีความเป็นไปได้ที่จะก่อให้เกิดประโยชน์เชิงเศรษฐกิจในอนาคต และ</w:t>
      </w:r>
      <w:r w:rsidRPr="008A3328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pacing w:val="-4"/>
          <w:sz w:val="28"/>
          <w:szCs w:val="28"/>
          <w:cs/>
        </w:rPr>
        <w:t>มีความตั้งใจและมีทรัพยากรเพียงพอที่จะนำมาใช้เพื่อทำให้การพัฒนาเสร็จสิ้นสมบูรณ์ และนำสินทรัพย์มาใช้ประโยชน์หรือนำมาขายได้ รายจ่ายในการพัฒนารับรู้เป็นสินทรัพย์รวมถึงต้นทุนสำหรับวัตถุดิบ ต้นทุนแรงงานทางตรง ต้นทุนที่เกี่ยวข้องโดยตรงในการจัดเตรียมสินทรัพย์เพื่อให้สามารถนำมาใช้ประโยชน์ตามประสงค์และต้นทุนการกู้ยืมสามารถนำมารวมเป็นส่วนหนึ่งของราคาทุนของสินทรัพย์  รายจ่ายในการพัฒนาอื่นรับรู้ในกำไรหรือขาดทุนเมื่อเกิดขึ้น</w:t>
      </w:r>
    </w:p>
    <w:p w14:paraId="1C8DE09E" w14:textId="77777777" w:rsidR="00D339A1" w:rsidRPr="00D339A1" w:rsidRDefault="00D339A1" w:rsidP="00FE2D4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CBC6177" w14:textId="0C831A1F" w:rsidR="001D30BA" w:rsidRPr="008A3328" w:rsidRDefault="00FE2D4F" w:rsidP="00FE2D4F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>รายจ่ายในการพัฒนาซึ่งรับรู้เป็นสินทรัพย์วัดมูลค่าด้วยราคาทุนหักค่าตัดจำหน่ายสะสมและผลขาดทุนจากการด้อยค่าสะสม</w:t>
      </w:r>
    </w:p>
    <w:p w14:paraId="7F7BC7DB" w14:textId="77777777" w:rsidR="001D30BA" w:rsidRPr="008A3328" w:rsidRDefault="001D30BA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0860942" w14:textId="77777777" w:rsidR="005A50E9" w:rsidRPr="008A3328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สินทรัพย์ไม่มีตัวตนอื่นๆ</w:t>
      </w:r>
    </w:p>
    <w:p w14:paraId="311DDAE1" w14:textId="77777777" w:rsidR="005A50E9" w:rsidRPr="008A3328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EF7470F" w14:textId="4BA16C75" w:rsidR="00D65AE9" w:rsidRPr="008A3328" w:rsidRDefault="005A50E9" w:rsidP="004319F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</w:p>
    <w:p w14:paraId="0ACAA6D0" w14:textId="77777777" w:rsidR="00FE2D4F" w:rsidRPr="008A3328" w:rsidRDefault="00FE2D4F" w:rsidP="004319F7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p w14:paraId="000FD1B9" w14:textId="2C34BAAF" w:rsidR="005A50E9" w:rsidRPr="008A3328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  <w:cs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รายจ่ายภายหลังการรับรู้รายการ</w:t>
      </w:r>
    </w:p>
    <w:p w14:paraId="79ED58EE" w14:textId="77777777" w:rsidR="005A50E9" w:rsidRPr="008A3328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179A18B" w14:textId="178C3794" w:rsidR="005A50E9" w:rsidRPr="008A3328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pacing w:val="-4"/>
          <w:sz w:val="28"/>
          <w:szCs w:val="28"/>
        </w:rPr>
      </w:pPr>
      <w:r w:rsidRPr="008A3328">
        <w:rPr>
          <w:rFonts w:ascii="Angsana New" w:eastAsia="Calibri" w:hAnsi="Angsana New"/>
          <w:spacing w:val="-4"/>
          <w:sz w:val="28"/>
          <w:szCs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รวมถึงค่าความนิยมที่เกิดขึ้นภายในรับรู้ในกำไรหรือขาดทุนเมื่อเกิดขึ้น</w:t>
      </w:r>
    </w:p>
    <w:p w14:paraId="793CED52" w14:textId="77777777" w:rsidR="00226FCE" w:rsidRPr="008A3328" w:rsidRDefault="00226FCE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7914BD5D" w14:textId="77777777" w:rsidR="00D339A1" w:rsidRDefault="00835962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</w:rPr>
        <w:tab/>
      </w:r>
    </w:p>
    <w:p w14:paraId="55052DBA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/>
          <w:i/>
          <w:iCs/>
          <w:sz w:val="28"/>
          <w:szCs w:val="28"/>
        </w:rPr>
        <w:br w:type="page"/>
      </w:r>
    </w:p>
    <w:p w14:paraId="7AC18842" w14:textId="42B8103D" w:rsidR="005A50E9" w:rsidRPr="008A3328" w:rsidRDefault="00D339A1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jc w:val="thaiDistribute"/>
        <w:rPr>
          <w:rFonts w:ascii="Angsana New" w:eastAsia="Times New Roman" w:hAnsi="Angsana New"/>
          <w:b/>
          <w:bCs/>
          <w:i/>
          <w:iCs/>
          <w:color w:val="0000FF"/>
          <w:sz w:val="28"/>
          <w:szCs w:val="28"/>
          <w:shd w:val="clear" w:color="auto" w:fill="E0E0E0"/>
        </w:rPr>
      </w:pPr>
      <w:r>
        <w:rPr>
          <w:rFonts w:ascii="Angsana New" w:hAnsi="Angsana New"/>
          <w:i/>
          <w:iCs/>
          <w:sz w:val="28"/>
          <w:szCs w:val="28"/>
        </w:rPr>
        <w:lastRenderedPageBreak/>
        <w:tab/>
      </w:r>
      <w:r w:rsidR="005A50E9" w:rsidRPr="008A3328">
        <w:rPr>
          <w:rFonts w:ascii="Angsana New" w:hAnsi="Angsana New"/>
          <w:i/>
          <w:iCs/>
          <w:sz w:val="28"/>
          <w:szCs w:val="28"/>
          <w:cs/>
        </w:rPr>
        <w:t>ค่าตัดจำหน่าย</w:t>
      </w:r>
    </w:p>
    <w:p w14:paraId="6D9544AF" w14:textId="77777777" w:rsidR="005A50E9" w:rsidRPr="008A3328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78DF65" w14:textId="77777777" w:rsidR="005A50E9" w:rsidRPr="008A3328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ค่าตัดจำหน่ายคำนวณจาก</w:t>
      </w:r>
      <w:r w:rsidRPr="008A3328">
        <w:rPr>
          <w:rFonts w:ascii="Angsana New" w:eastAsia="Calibri" w:hAnsi="Angsana New"/>
          <w:sz w:val="28"/>
          <w:szCs w:val="28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421ED5DF" w14:textId="77777777" w:rsidR="005A50E9" w:rsidRPr="008A3328" w:rsidRDefault="005A50E9" w:rsidP="004955CE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BC44885" w14:textId="642266DC" w:rsidR="005A50E9" w:rsidRPr="008A3328" w:rsidRDefault="005A50E9" w:rsidP="004955CE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="00F27B35" w:rsidRPr="008A3328">
        <w:rPr>
          <w:rFonts w:ascii="Angsana New" w:hAnsi="Angsana New" w:hint="cs"/>
          <w:sz w:val="28"/>
          <w:szCs w:val="28"/>
          <w:cs/>
        </w:rPr>
        <w:t>ซึ่งไม่รวมค่าความนิยม</w:t>
      </w:r>
      <w:r w:rsidRPr="008A3328">
        <w:rPr>
          <w:rFonts w:ascii="Angsana New" w:hAnsi="Angsana New"/>
          <w:sz w:val="28"/>
          <w:szCs w:val="28"/>
          <w:cs/>
        </w:rPr>
        <w:t xml:space="preserve"> โดยเริ่มตัดจำหน่ายสินทรัพย์ไม่มีตัวตนเมื่อสินทรัพย์นั้นพร้อมที่จะให้ประโยชน์</w:t>
      </w:r>
      <w:r w:rsidR="00F27B35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ระยะเวลาที่คาดว่าจะได้รับประโยชน์แสดงได้ดังนี้</w:t>
      </w:r>
    </w:p>
    <w:p w14:paraId="241EE392" w14:textId="77777777" w:rsidR="00A52017" w:rsidRPr="008A3328" w:rsidRDefault="00A5201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4225"/>
        <w:gridCol w:w="3072"/>
        <w:gridCol w:w="1462"/>
      </w:tblGrid>
      <w:tr w:rsidR="002927E9" w:rsidRPr="008A3328" w14:paraId="0FA9215E" w14:textId="77777777" w:rsidTr="00A00BB7">
        <w:tc>
          <w:tcPr>
            <w:tcW w:w="4225" w:type="dxa"/>
          </w:tcPr>
          <w:p w14:paraId="500D15EE" w14:textId="77777777" w:rsidR="002927E9" w:rsidRPr="008A3328" w:rsidRDefault="002927E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3072" w:type="dxa"/>
          </w:tcPr>
          <w:p w14:paraId="210F26A7" w14:textId="0AA8327C" w:rsidR="002927E9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2927E9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92AE5" w:rsidRPr="008A3328">
              <w:rPr>
                <w:rFonts w:ascii="Angsana New" w:hAnsi="Angsana New"/>
                <w:sz w:val="28"/>
                <w:szCs w:val="28"/>
              </w:rPr>
              <w:t>-</w:t>
            </w:r>
            <w:r w:rsidR="002927E9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>5</w:t>
            </w:r>
            <w:r w:rsidR="00692AE5" w:rsidRPr="008A332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62" w:type="dxa"/>
          </w:tcPr>
          <w:p w14:paraId="5D4A8A51" w14:textId="77777777" w:rsidR="002927E9" w:rsidRPr="008A3328" w:rsidRDefault="002927E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03BEB" w:rsidRPr="008A3328" w14:paraId="1912BF8C" w14:textId="77777777" w:rsidTr="00A00BB7">
        <w:tc>
          <w:tcPr>
            <w:tcW w:w="4225" w:type="dxa"/>
          </w:tcPr>
          <w:p w14:paraId="6671C1C0" w14:textId="77777777" w:rsidR="00603BEB" w:rsidRPr="008A3328" w:rsidRDefault="00D81BF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สัญญาให้บริการ</w:t>
            </w:r>
          </w:p>
        </w:tc>
        <w:tc>
          <w:tcPr>
            <w:tcW w:w="3072" w:type="dxa"/>
          </w:tcPr>
          <w:p w14:paraId="3522E234" w14:textId="732D1017" w:rsidR="00603BEB" w:rsidRPr="008A3328" w:rsidRDefault="00050AE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      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5</w:t>
            </w:r>
            <w:r w:rsidR="00097B4D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7B4D" w:rsidRPr="008A3328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11</w:t>
            </w:r>
            <w:r w:rsidR="00097B4D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097B4D" w:rsidRPr="008A332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62" w:type="dxa"/>
          </w:tcPr>
          <w:p w14:paraId="164CBD9C" w14:textId="77777777" w:rsidR="00603BEB" w:rsidRPr="008A3328" w:rsidRDefault="00D81BF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color w:val="FF0000"/>
                <w:sz w:val="28"/>
                <w:szCs w:val="28"/>
                <w:cs/>
              </w:rPr>
              <w:t xml:space="preserve"> </w:t>
            </w:r>
          </w:p>
        </w:tc>
      </w:tr>
    </w:tbl>
    <w:p w14:paraId="7F4B2856" w14:textId="77777777" w:rsidR="00FB4054" w:rsidRPr="008A3328" w:rsidRDefault="00FB4054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575A37" w14:textId="44E50DB7" w:rsidR="00603BEB" w:rsidRPr="008A3328" w:rsidRDefault="00603BEB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วิธีการตัดจำหน่าย ระยะเวลาที่คา</w:t>
      </w:r>
      <w:r w:rsidR="002B2B67" w:rsidRPr="008A3328">
        <w:rPr>
          <w:rFonts w:ascii="Angsana New" w:hAnsi="Angsana New"/>
          <w:sz w:val="28"/>
          <w:szCs w:val="28"/>
          <w:cs/>
        </w:rPr>
        <w:t>ดว่าจะได้รับประโยชน์ และ</w:t>
      </w:r>
      <w:r w:rsidRPr="008A3328">
        <w:rPr>
          <w:rFonts w:ascii="Angsana New" w:hAnsi="Angsana New"/>
          <w:sz w:val="28"/>
          <w:szCs w:val="28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  <w:r w:rsidRPr="008A3328" w:rsidDel="00E44C55">
        <w:rPr>
          <w:rFonts w:ascii="Angsana New" w:hAnsi="Angsana New"/>
          <w:sz w:val="28"/>
          <w:szCs w:val="28"/>
        </w:rPr>
        <w:t xml:space="preserve"> </w:t>
      </w:r>
    </w:p>
    <w:p w14:paraId="47965B03" w14:textId="77777777" w:rsidR="00BC6B18" w:rsidRPr="008A3328" w:rsidRDefault="00BC6B18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02081A" w14:textId="214EF236" w:rsidR="00216E42" w:rsidRPr="008A3328" w:rsidRDefault="00216E42" w:rsidP="00216E42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 w:hint="cs"/>
          <w:b/>
          <w:bCs/>
          <w:i/>
          <w:iCs/>
          <w:cs/>
        </w:rPr>
        <w:t>สัญญาเช่า</w:t>
      </w:r>
    </w:p>
    <w:p w14:paraId="5DE7F2FD" w14:textId="77777777" w:rsidR="009F57A0" w:rsidRPr="008A3328" w:rsidRDefault="009F57A0" w:rsidP="009F57A0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eastAsia="Times New Roman" w:hAnsiTheme="majorBidi" w:cstheme="majorBidi"/>
          <w:sz w:val="20"/>
          <w:szCs w:val="20"/>
          <w:cs/>
        </w:rPr>
      </w:pPr>
    </w:p>
    <w:p w14:paraId="2661C02F" w14:textId="651876AE" w:rsidR="009F57A0" w:rsidRPr="008A3328" w:rsidRDefault="009F57A0" w:rsidP="009F57A0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0F16909C" w14:textId="77777777" w:rsidR="009F57A0" w:rsidRPr="008A3328" w:rsidRDefault="009F57A0" w:rsidP="009F57A0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</w:p>
    <w:p w14:paraId="6FB679B9" w14:textId="3DA16A9F" w:rsidR="009F57A0" w:rsidRPr="008A3328" w:rsidRDefault="009F57A0" w:rsidP="007400B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 xml:space="preserve">ณ วันเริ่มต้นของสัญญา </w:t>
      </w:r>
      <w:r w:rsidRPr="008A3328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pacing w:val="-4"/>
          <w:sz w:val="28"/>
          <w:szCs w:val="28"/>
          <w:cs/>
        </w:rPr>
        <w:t>จะประเมินว่าสัญญาเป็นสัญญาเช่าหรือประกอบด้วยสัญญาเช่าหรือไม่</w:t>
      </w:r>
      <w:r w:rsidR="007400B6" w:rsidRPr="008A332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pacing w:val="-4"/>
          <w:sz w:val="28"/>
          <w:szCs w:val="28"/>
          <w:cs/>
        </w:rPr>
        <w:t>นำค</w:t>
      </w:r>
      <w:r w:rsidR="007400B6" w:rsidRPr="008A3328">
        <w:rPr>
          <w:rFonts w:ascii="Angsana New" w:hAnsi="Angsana New" w:hint="cs"/>
          <w:spacing w:val="-4"/>
          <w:sz w:val="28"/>
          <w:szCs w:val="28"/>
          <w:cs/>
        </w:rPr>
        <w:t>ำ</w:t>
      </w:r>
      <w:r w:rsidRPr="008A3328">
        <w:rPr>
          <w:rFonts w:ascii="Angsana New" w:hAnsi="Angsana New"/>
          <w:spacing w:val="-4"/>
          <w:sz w:val="28"/>
          <w:szCs w:val="28"/>
          <w:cs/>
        </w:rPr>
        <w:t xml:space="preserve">นิยามของสัญญาเช่าตาม </w:t>
      </w:r>
      <w:r w:rsidRPr="008A3328">
        <w:rPr>
          <w:rFonts w:ascii="Angsana New" w:hAnsi="Angsana New"/>
          <w:spacing w:val="-4"/>
          <w:sz w:val="28"/>
          <w:szCs w:val="28"/>
        </w:rPr>
        <w:t xml:space="preserve">TFRS </w:t>
      </w:r>
      <w:r w:rsidR="002172F1" w:rsidRPr="008A3328">
        <w:rPr>
          <w:rFonts w:ascii="Angsana New" w:hAnsi="Angsana New"/>
          <w:spacing w:val="-4"/>
          <w:sz w:val="28"/>
          <w:szCs w:val="28"/>
        </w:rPr>
        <w:t>16</w:t>
      </w:r>
      <w:r w:rsidRPr="008A3328">
        <w:rPr>
          <w:rFonts w:ascii="Angsana New" w:hAnsi="Angsana New" w:hint="cs"/>
          <w:spacing w:val="-4"/>
          <w:sz w:val="28"/>
          <w:szCs w:val="28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668B23B" w14:textId="77777777" w:rsidR="009F57A0" w:rsidRPr="008A3328" w:rsidRDefault="009F57A0" w:rsidP="009F57A0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  <w:shd w:val="clear" w:color="auto" w:fill="CCCCCC"/>
        </w:rPr>
      </w:pPr>
      <w:r w:rsidRPr="008A3328">
        <w:rPr>
          <w:rFonts w:ascii="Angsana New" w:hAnsi="Angsana New"/>
          <w:sz w:val="28"/>
          <w:szCs w:val="28"/>
          <w:shd w:val="clear" w:color="auto" w:fill="CCCCCC"/>
        </w:rPr>
        <w:t xml:space="preserve"> </w:t>
      </w:r>
    </w:p>
    <w:p w14:paraId="398A5D5F" w14:textId="77777777" w:rsidR="009F57A0" w:rsidRPr="008A3328" w:rsidRDefault="009F57A0" w:rsidP="0063241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ในฐานะผู้เช่า</w:t>
      </w:r>
    </w:p>
    <w:p w14:paraId="0C2CDA7C" w14:textId="77777777" w:rsidR="009F57A0" w:rsidRPr="008A3328" w:rsidRDefault="009F57A0" w:rsidP="009F57A0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C679C6" w14:textId="58386188" w:rsidR="009F57A0" w:rsidRPr="008A3328" w:rsidRDefault="009F57A0" w:rsidP="0063241F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</w:t>
      </w:r>
    </w:p>
    <w:p w14:paraId="6C3A79A4" w14:textId="77777777" w:rsidR="009F57A0" w:rsidRPr="008A3328" w:rsidRDefault="009F57A0" w:rsidP="009F57A0">
      <w:pPr>
        <w:tabs>
          <w:tab w:val="clear" w:pos="227"/>
          <w:tab w:val="clear" w:pos="454"/>
          <w:tab w:val="clear" w:pos="680"/>
          <w:tab w:val="left" w:pos="720"/>
        </w:tabs>
        <w:spacing w:line="256" w:lineRule="auto"/>
        <w:rPr>
          <w:rFonts w:asciiTheme="majorBidi" w:hAnsiTheme="majorBidi" w:cstheme="majorBidi"/>
          <w:b/>
          <w:i/>
          <w:iCs/>
          <w:sz w:val="20"/>
          <w:szCs w:val="20"/>
          <w:cs/>
        </w:rPr>
      </w:pPr>
    </w:p>
    <w:p w14:paraId="1A598B2E" w14:textId="07ED34F1" w:rsidR="009F57A0" w:rsidRPr="008A3328" w:rsidRDefault="009F57A0" w:rsidP="0009699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83D2E43" w14:textId="77777777" w:rsidR="009F57A0" w:rsidRPr="008A3328" w:rsidRDefault="009F57A0" w:rsidP="009F57A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5E24B647" w14:textId="4F410EEB" w:rsidR="009F57A0" w:rsidRPr="008A3328" w:rsidRDefault="009F57A0" w:rsidP="009F57A0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     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                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    เว้นแต่ต้นทุนของสินทรัพย์สิทธิการใช้สะท้อนว่ากลุ่มบริษัทจะมีการใช้สิทธิในการซื้อสินทรัพย์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</w:t>
      </w:r>
      <w:r w:rsidR="00ED275A">
        <w:rPr>
          <w:rFonts w:ascii="Angsana New" w:hAnsi="Angsana New" w:hint="cs"/>
          <w:sz w:val="28"/>
          <w:szCs w:val="28"/>
          <w:cs/>
        </w:rPr>
        <w:t>สินทรัพย์และ</w:t>
      </w:r>
      <w:r w:rsidRPr="008A3328">
        <w:rPr>
          <w:rFonts w:ascii="Angsana New" w:hAnsi="Angsana New"/>
          <w:sz w:val="28"/>
          <w:szCs w:val="28"/>
          <w:cs/>
        </w:rPr>
        <w:t>อุปกรณ์ที่เกี่ยวข้อง</w:t>
      </w:r>
      <w:r w:rsidRPr="008A3328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</w:p>
    <w:p w14:paraId="3DE26DBB" w14:textId="05EECF3D" w:rsidR="009F57A0" w:rsidRPr="008A3328" w:rsidRDefault="009F57A0" w:rsidP="004E6603">
      <w:pPr>
        <w:pStyle w:val="BodyText"/>
        <w:spacing w:after="0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r w:rsidRPr="008A3328">
        <w:rPr>
          <w:rFonts w:ascii="Angsana New" w:hAnsi="Angsana New"/>
          <w:spacing w:val="-2"/>
          <w:sz w:val="28"/>
          <w:szCs w:val="28"/>
          <w:cs/>
        </w:rPr>
        <w:lastRenderedPageBreak/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pacing w:val="-2"/>
          <w:sz w:val="28"/>
          <w:szCs w:val="28"/>
          <w:cs/>
        </w:rPr>
        <w:t>ใช้อัตราดอกเบี้ยเงินกู้ยืมส่วนเพิ่มของ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pacing w:val="-2"/>
          <w:sz w:val="28"/>
          <w:szCs w:val="28"/>
        </w:rPr>
        <w:t xml:space="preserve"> </w:t>
      </w:r>
      <w:r w:rsidRPr="008A3328">
        <w:rPr>
          <w:rFonts w:ascii="Angsana New" w:hAnsi="Angsana New"/>
          <w:spacing w:val="-2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 หาก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pacing w:val="-2"/>
          <w:sz w:val="28"/>
          <w:szCs w:val="28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32987E52" w14:textId="77777777" w:rsidR="009F57A0" w:rsidRPr="008A3328" w:rsidRDefault="009F57A0" w:rsidP="004E6603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F32CC09" w14:textId="205EF4EE" w:rsidR="009F57A0" w:rsidRPr="008A3328" w:rsidRDefault="009F57A0" w:rsidP="00DB186D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7ACA2A3E" w14:textId="77777777" w:rsidR="009F57A0" w:rsidRPr="008A3328" w:rsidRDefault="009F57A0" w:rsidP="009F57A0">
      <w:p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sz w:val="20"/>
          <w:szCs w:val="20"/>
        </w:rPr>
      </w:pPr>
    </w:p>
    <w:p w14:paraId="38C37679" w14:textId="06509298" w:rsidR="009F57A0" w:rsidRPr="008A3328" w:rsidRDefault="009F57A0" w:rsidP="009F57A0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2DAC153" w14:textId="0D37645F" w:rsidR="009F57A0" w:rsidRPr="008A3328" w:rsidRDefault="009F57A0" w:rsidP="00811271">
      <w:pPr>
        <w:spacing w:line="240" w:lineRule="auto"/>
        <w:ind w:left="518"/>
        <w:jc w:val="thaiDistribute"/>
        <w:rPr>
          <w:rFonts w:ascii="Angsana New" w:eastAsia="Calibri" w:hAnsi="Angsana New"/>
          <w:sz w:val="20"/>
          <w:szCs w:val="20"/>
        </w:rPr>
      </w:pPr>
    </w:p>
    <w:p w14:paraId="1B2C955F" w14:textId="0D2BC3BE" w:rsidR="009F57A0" w:rsidRPr="008A3328" w:rsidRDefault="009F57A0" w:rsidP="00E81742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5CE108F0" w14:textId="71BDA570" w:rsidR="009F57A0" w:rsidRPr="008A3328" w:rsidRDefault="009F57A0" w:rsidP="00811271">
      <w:pPr>
        <w:spacing w:line="240" w:lineRule="auto"/>
        <w:ind w:left="518"/>
        <w:jc w:val="thaiDistribute"/>
        <w:rPr>
          <w:rFonts w:ascii="Angsana New" w:eastAsia="Calibri" w:hAnsi="Angsana New"/>
          <w:sz w:val="20"/>
          <w:szCs w:val="20"/>
        </w:rPr>
      </w:pPr>
    </w:p>
    <w:p w14:paraId="13809D58" w14:textId="7EE65936" w:rsidR="009F57A0" w:rsidRPr="008A3328" w:rsidRDefault="009F57A0" w:rsidP="00560DC2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ในฐานะผู้เช่า สัญญาเช่าซึ่ง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</w:t>
      </w:r>
    </w:p>
    <w:p w14:paraId="2C2A0C58" w14:textId="77777777" w:rsidR="00D339A1" w:rsidRPr="00D339A1" w:rsidRDefault="00D339A1" w:rsidP="003908B2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17EF292" w14:textId="09EEE093" w:rsidR="00811271" w:rsidRPr="008A3328" w:rsidRDefault="009F57A0" w:rsidP="003908B2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สินทรัพย์ภายใต้สัญญาเช่าอื่นได้จัดประเภทเป็นสัญญาเช่าดำเนินงานและ</w:t>
      </w:r>
      <w:r w:rsidRPr="008A3328">
        <w:rPr>
          <w:rFonts w:ascii="Angsana New" w:hAnsi="Angsana New" w:hint="cs"/>
          <w:sz w:val="28"/>
          <w:szCs w:val="28"/>
          <w:cs/>
        </w:rPr>
        <w:t>ค่าเช่าจ่าย</w:t>
      </w:r>
      <w:r w:rsidR="00811271" w:rsidRPr="008A3328">
        <w:rPr>
          <w:rFonts w:ascii="Angsana New" w:hAnsi="Angsana New"/>
          <w:sz w:val="28"/>
          <w:szCs w:val="28"/>
          <w:cs/>
        </w:rPr>
        <w:t>บันทึกในกำไรหรือขาดทุนโดยวิธีเส้นตรงตลอดอายุสัญญาเช่า ประโยชน์ที่ได้รับตามสัญญาเช่า จะรับรู้ในกำไรหรือขาดทุนเป็นส่วนหนึ่งของค่าเช่าทั้งสิ้นตามสัญญาตลอดอายุสัญญาเช่า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="00811271" w:rsidRPr="008A3328">
        <w:rPr>
          <w:rFonts w:ascii="Angsana New" w:hAnsi="Angsana New"/>
          <w:sz w:val="28"/>
          <w:szCs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14:paraId="7E2C8A6D" w14:textId="77777777" w:rsidR="00811271" w:rsidRPr="008A3328" w:rsidRDefault="00811271" w:rsidP="008112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i/>
          <w:iCs/>
          <w:sz w:val="20"/>
          <w:szCs w:val="20"/>
          <w:cs/>
          <w:lang w:val="x-none" w:eastAsia="en-GB"/>
        </w:rPr>
      </w:pPr>
    </w:p>
    <w:p w14:paraId="7A3E85BE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r>
        <w:rPr>
          <w:rFonts w:ascii="Angsana New" w:hAnsi="Angsana New"/>
          <w:i/>
          <w:iCs/>
          <w:sz w:val="28"/>
          <w:szCs w:val="28"/>
          <w:cs/>
        </w:rPr>
        <w:br w:type="page"/>
      </w:r>
    </w:p>
    <w:p w14:paraId="0DC76B11" w14:textId="6428547F" w:rsidR="00811271" w:rsidRPr="008A3328" w:rsidRDefault="00811271" w:rsidP="00510B0F">
      <w:pPr>
        <w:pStyle w:val="BodyText"/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  <w:cs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lastRenderedPageBreak/>
        <w:t xml:space="preserve">การประเมินว่าข้อตกลงประกอบด้วยสัญญาเช่าหรือไม่  </w:t>
      </w:r>
    </w:p>
    <w:p w14:paraId="366326BF" w14:textId="77777777" w:rsidR="00811271" w:rsidRPr="008A3328" w:rsidRDefault="00811271" w:rsidP="00811271">
      <w:pPr>
        <w:pStyle w:val="BodyText"/>
        <w:spacing w:after="0"/>
        <w:rPr>
          <w:rFonts w:ascii="Angsana New" w:hAnsi="Angsana New"/>
          <w:sz w:val="20"/>
          <w:szCs w:val="20"/>
          <w:lang w:val="x-none" w:eastAsia="en-GB"/>
        </w:rPr>
      </w:pPr>
    </w:p>
    <w:p w14:paraId="14D23060" w14:textId="56114885" w:rsidR="00811271" w:rsidRPr="008A3328" w:rsidRDefault="00811271" w:rsidP="004674D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8A3328">
        <w:rPr>
          <w:rFonts w:ascii="Angsana New" w:eastAsia="Calibri" w:hAnsi="Angsana New"/>
          <w:sz w:val="28"/>
          <w:szCs w:val="28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ถ้าทำให้กลุ่มบริษัทมีสิทธิในการควบคุมการใช้สินทรัพย์ </w:t>
      </w:r>
    </w:p>
    <w:p w14:paraId="5E96952F" w14:textId="77777777" w:rsidR="00811271" w:rsidRPr="008A3328" w:rsidRDefault="00811271" w:rsidP="00811271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/>
          <w:sz w:val="20"/>
          <w:szCs w:val="20"/>
        </w:rPr>
      </w:pPr>
    </w:p>
    <w:p w14:paraId="51E622C3" w14:textId="77777777" w:rsidR="00811271" w:rsidRPr="008A3328" w:rsidRDefault="00811271" w:rsidP="00687DF9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</w:t>
      </w:r>
      <w:r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</w:t>
      </w:r>
      <w:r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จากหนี้สินจะรับรู้โดยใช้อัตราดอกเบี้ยเงินกู้ยืมส่วนเพิ่มของกลุ่มบริษัท</w:t>
      </w:r>
    </w:p>
    <w:p w14:paraId="026A2DDC" w14:textId="5AF7B6BB" w:rsidR="00216E42" w:rsidRPr="008A3328" w:rsidRDefault="00216E42" w:rsidP="004955CE">
      <w:pPr>
        <w:pStyle w:val="AccPolicyHeading"/>
        <w:spacing w:line="240" w:lineRule="auto"/>
        <w:rPr>
          <w:rFonts w:ascii="Angsana New" w:hAnsi="Angsana New"/>
          <w:sz w:val="20"/>
          <w:szCs w:val="20"/>
        </w:rPr>
      </w:pPr>
    </w:p>
    <w:p w14:paraId="3E98D067" w14:textId="568196A0" w:rsidR="00603BEB" w:rsidRPr="008A3328" w:rsidRDefault="00603BEB" w:rsidP="00216E42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การด้อยค่า</w:t>
      </w:r>
      <w:r w:rsidR="00216E42" w:rsidRPr="008A3328">
        <w:rPr>
          <w:rFonts w:ascii="Angsana New" w:hAnsi="Angsana New" w:hint="cs"/>
          <w:b/>
          <w:bCs/>
          <w:i/>
          <w:iCs/>
          <w:cs/>
        </w:rPr>
        <w:t>สินทรัพย์ทางการเงิน</w:t>
      </w:r>
    </w:p>
    <w:p w14:paraId="077FCB96" w14:textId="77777777" w:rsidR="00603BEB" w:rsidRPr="008A3328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2713B2C" w14:textId="3A3D882C" w:rsidR="00761329" w:rsidRPr="008A3328" w:rsidRDefault="00761329" w:rsidP="0076132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bookmarkStart w:id="2" w:name="OLE_LINK7"/>
      <w:bookmarkStart w:id="3" w:name="OLE_LINK8"/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2563</w:t>
      </w:r>
    </w:p>
    <w:p w14:paraId="5CF7F4FA" w14:textId="77777777" w:rsidR="00761329" w:rsidRPr="008A3328" w:rsidRDefault="00761329" w:rsidP="00761329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F7E0D89" w14:textId="4E46501D" w:rsidR="00761329" w:rsidRPr="008A3328" w:rsidRDefault="00761329" w:rsidP="00761329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 xml:space="preserve">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รวมถึงเงินให้กู้ยืมแก่กิจการที่เกี่ยวข้องกัน) </w:t>
      </w:r>
      <w:r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สินทรัพย์ที่เกิดจากสัญญา ลูกหนี้ตามสัญญาเช่าและวงเงินให้สินเชื่อที่อนุมัติและไม่ได้วัดมูลค่าด้วยมูลค่ายุติธรรมผ่านกำไรหรือขาดทุ</w:t>
      </w:r>
      <w:r w:rsidRPr="008A3328">
        <w:rPr>
          <w:rFonts w:ascii="Angsana New" w:hAnsi="Angsana New" w:hint="cs"/>
          <w:sz w:val="28"/>
          <w:szCs w:val="28"/>
          <w:cs/>
        </w:rPr>
        <w:t>น</w:t>
      </w:r>
    </w:p>
    <w:p w14:paraId="11DA1E22" w14:textId="77777777" w:rsidR="00761329" w:rsidRPr="008A3328" w:rsidRDefault="00761329" w:rsidP="00761329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7C2BE43" w14:textId="77777777" w:rsidR="00761329" w:rsidRPr="008A3328" w:rsidRDefault="00761329" w:rsidP="00A76C3E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การวัดมูลค่าผลขาดทุนด้านเครดิตที่คาดว่าจะเกิดขึ้น </w:t>
      </w:r>
    </w:p>
    <w:p w14:paraId="050A0E39" w14:textId="77777777" w:rsidR="00761329" w:rsidRPr="008A3328" w:rsidRDefault="00761329" w:rsidP="007E134A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</w:rPr>
      </w:pPr>
    </w:p>
    <w:p w14:paraId="6DD05A2D" w14:textId="01FCCDAC" w:rsidR="00761329" w:rsidRPr="008A3328" w:rsidRDefault="00761329" w:rsidP="007E134A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</w:t>
      </w:r>
      <w:r w:rsidR="000F03FE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</w:t>
      </w:r>
      <w:r w:rsidR="000F03FE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เงินสดที่กิจการจะต้องจ่ายตามสัญญาและกระแสเงินสดที่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คาดว่าจะได้รับ) ผลขาดทุนด้านเครดิตที่คาดว่าจะเกิดขึ้น</w:t>
      </w:r>
      <w:r w:rsidR="007E134A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คิดลดด้วยอัตราดอกเบี้ยที่แท้จริงของสินทรัพย์ทางการเงิน</w:t>
      </w:r>
    </w:p>
    <w:p w14:paraId="67F72908" w14:textId="4B9DC2A8" w:rsidR="00274D34" w:rsidRPr="00D339A1" w:rsidRDefault="00274D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0C9F702F" w14:textId="7B6B8C6D" w:rsidR="00761329" w:rsidRPr="008A3328" w:rsidRDefault="00761329" w:rsidP="00AF4042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การวัดมูลค่าผลขาดทุนด้านเครดิตนั้นคำนวณดังต่อไปนี้</w:t>
      </w:r>
    </w:p>
    <w:p w14:paraId="5B9F688E" w14:textId="42C52357" w:rsidR="00761329" w:rsidRPr="008A3328" w:rsidRDefault="00761329" w:rsidP="000F03FE">
      <w:pPr>
        <w:pStyle w:val="BodyText"/>
        <w:numPr>
          <w:ilvl w:val="0"/>
          <w:numId w:val="45"/>
        </w:numPr>
        <w:tabs>
          <w:tab w:val="clear" w:pos="454"/>
          <w:tab w:val="clear" w:pos="680"/>
          <w:tab w:val="clear" w:pos="907"/>
          <w:tab w:val="left" w:pos="540"/>
        </w:tabs>
        <w:spacing w:after="0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ผลขาดทุนด้านเครดิตที่คาดว่าจะเกิดขึ้นในอีก </w:t>
      </w:r>
      <w:r w:rsidR="002172F1" w:rsidRPr="008A3328">
        <w:rPr>
          <w:rFonts w:ascii="Angsana New" w:hAnsi="Angsana New"/>
          <w:sz w:val="28"/>
          <w:szCs w:val="28"/>
        </w:rPr>
        <w:t>12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2172F1" w:rsidRPr="008A3328">
        <w:rPr>
          <w:rFonts w:ascii="Angsana New" w:hAnsi="Angsana New"/>
          <w:sz w:val="28"/>
          <w:szCs w:val="28"/>
        </w:rPr>
        <w:t>12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เดือนข้างหน้าภายหลังวันสิ้นรอบระยะเวลาที่รายงานหรือ</w:t>
      </w:r>
    </w:p>
    <w:p w14:paraId="0D7AF33E" w14:textId="77777777" w:rsidR="00761329" w:rsidRPr="008A3328" w:rsidRDefault="00761329" w:rsidP="009F6568">
      <w:pPr>
        <w:pStyle w:val="BodyText"/>
        <w:numPr>
          <w:ilvl w:val="0"/>
          <w:numId w:val="45"/>
        </w:numPr>
        <w:tabs>
          <w:tab w:val="clear" w:pos="454"/>
          <w:tab w:val="clear" w:pos="680"/>
          <w:tab w:val="clear" w:pos="907"/>
          <w:tab w:val="left" w:pos="540"/>
        </w:tabs>
        <w:spacing w:after="0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0D25B54" w14:textId="77777777" w:rsidR="00761329" w:rsidRPr="008A3328" w:rsidRDefault="00761329" w:rsidP="00761329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4B65649" w14:textId="73F35B6D" w:rsidR="00A44B7D" w:rsidRPr="008A3328" w:rsidRDefault="00761329" w:rsidP="00C01F54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ค่าเผื่อผลขาดทุนสำหรับลูกหนี้การค้า ลูกหนี้ตามสัญญาเช่า และสินทรัพย์ที่เกิดจากสัญญาวัดมูลค่าผลขาดทุนด้วย</w:t>
      </w:r>
      <w:r w:rsidR="000F03FE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</w:t>
      </w:r>
      <w:r w:rsidR="000F03FE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การปรับปรุงปัจจัยที่มีความเฉพาะเจาะจงกับลูกหนี้นั้นๆ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9795A5E" w14:textId="77777777" w:rsidR="00274D34" w:rsidRPr="008A3328" w:rsidRDefault="00274D34" w:rsidP="00687A9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1605F107" w14:textId="5A075464" w:rsidR="00761329" w:rsidRPr="008A3328" w:rsidRDefault="00761329" w:rsidP="00687A94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ค่าเผื่อผลขาดทุนด้านเครดิตสำหรับสินทรัพย์ทางการเงินอื่น 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 xml:space="preserve">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172F1" w:rsidRPr="008A3328">
        <w:rPr>
          <w:rFonts w:ascii="Angsana New" w:hAnsi="Angsana New"/>
          <w:sz w:val="28"/>
          <w:szCs w:val="28"/>
        </w:rPr>
        <w:t>12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8A3328">
        <w:rPr>
          <w:rFonts w:ascii="Angsana New" w:hAnsi="Angsana New"/>
          <w:sz w:val="28"/>
          <w:szCs w:val="28"/>
          <w:cs/>
        </w:rPr>
        <w:t>สินทรัพย์ทางการเงินที่มีการด้อยค่า</w:t>
      </w:r>
      <w:r w:rsidR="000F03FE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ด้านเครดิต</w:t>
      </w:r>
      <w:r w:rsidRPr="008A3328">
        <w:rPr>
          <w:rFonts w:ascii="Angsana New" w:hAnsi="Angsana New"/>
          <w:sz w:val="28"/>
          <w:szCs w:val="28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3040FAFE" w14:textId="77777777" w:rsidR="00C01F54" w:rsidRPr="008A3328" w:rsidRDefault="00C01F54" w:rsidP="00761329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Theme="majorBidi" w:eastAsia="Calibri" w:hAnsiTheme="majorBidi" w:cstheme="majorBidi"/>
          <w:b/>
          <w:bCs/>
          <w:color w:val="0000FF"/>
          <w:sz w:val="20"/>
          <w:szCs w:val="20"/>
        </w:rPr>
      </w:pPr>
    </w:p>
    <w:p w14:paraId="7CFC57A8" w14:textId="48AF427D" w:rsidR="00761329" w:rsidRPr="008A3328" w:rsidRDefault="00761329" w:rsidP="00722028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มีฐานะเปิดต่อความเสี่ยงด้านเครดิต</w:t>
      </w:r>
    </w:p>
    <w:p w14:paraId="77BBB81F" w14:textId="77777777" w:rsidR="00761329" w:rsidRPr="008A3328" w:rsidRDefault="00761329" w:rsidP="0076132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7937345" w14:textId="023160A1" w:rsidR="00761329" w:rsidRPr="008A3328" w:rsidRDefault="00761329" w:rsidP="00741B6E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พิจารณาว่าสินทรัพย์ทางการเงินมีความเสี่ยงด้านเครดิตต่ำเมื่อ มีอันดับความน่าเชื่อถืออยู่ใน</w:t>
      </w:r>
      <w:r w:rsidRPr="008A3328">
        <w:rPr>
          <w:rFonts w:ascii="Angsana New" w:hAnsi="Angsana New"/>
          <w:sz w:val="28"/>
          <w:szCs w:val="28"/>
        </w:rPr>
        <w:t xml:space="preserve"> ‘</w:t>
      </w:r>
      <w:r w:rsidRPr="008A3328">
        <w:rPr>
          <w:rFonts w:ascii="Angsana New" w:hAnsi="Angsana New" w:hint="cs"/>
          <w:sz w:val="28"/>
          <w:szCs w:val="28"/>
          <w:cs/>
        </w:rPr>
        <w:t>ระดับที่น่าลงทุน</w:t>
      </w:r>
      <w:r w:rsidRPr="008A3328">
        <w:rPr>
          <w:rFonts w:ascii="Angsana New" w:hAnsi="Angsana New"/>
          <w:sz w:val="28"/>
          <w:szCs w:val="28"/>
        </w:rPr>
        <w:t>’</w:t>
      </w:r>
      <w:r w:rsidRPr="008A3328">
        <w:rPr>
          <w:rFonts w:ascii="Angsana New" w:hAnsi="Angsana New" w:hint="cs"/>
          <w:sz w:val="28"/>
          <w:szCs w:val="28"/>
          <w:cs/>
        </w:rPr>
        <w:t xml:space="preserve"> ซึ่งเป็นการจัดอันดับที่เข้าใจในระดับสากล</w:t>
      </w:r>
    </w:p>
    <w:p w14:paraId="6EBA2190" w14:textId="77777777" w:rsidR="00761329" w:rsidRPr="008A3328" w:rsidRDefault="00761329" w:rsidP="00761329">
      <w:pPr>
        <w:pStyle w:val="ListParagraph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75A6891F" w14:textId="2673D741" w:rsidR="00761329" w:rsidRPr="008A3328" w:rsidRDefault="00761329" w:rsidP="00897588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172F1" w:rsidRPr="008A3328">
        <w:rPr>
          <w:rFonts w:ascii="Angsana New" w:hAnsi="Angsana New"/>
          <w:sz w:val="28"/>
          <w:szCs w:val="28"/>
        </w:rPr>
        <w:t>30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วัน มีการเปลี่ยนแปลงของ</w:t>
      </w:r>
      <w:r w:rsidRPr="008A3328">
        <w:rPr>
          <w:rFonts w:ascii="Angsana New" w:hAnsi="Angsana New"/>
          <w:sz w:val="28"/>
          <w:szCs w:val="28"/>
          <w:cs/>
        </w:rPr>
        <w:t>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10E75530" w14:textId="77777777" w:rsidR="00761329" w:rsidRPr="00D339A1" w:rsidRDefault="00761329" w:rsidP="00761329">
      <w:pPr>
        <w:ind w:left="540"/>
        <w:jc w:val="thaiDistribute"/>
        <w:rPr>
          <w:rFonts w:asciiTheme="majorBidi" w:hAnsiTheme="majorBidi" w:cstheme="majorBidi"/>
          <w:sz w:val="20"/>
        </w:rPr>
      </w:pPr>
    </w:p>
    <w:p w14:paraId="2A937DC3" w14:textId="77777777" w:rsidR="00897588" w:rsidRPr="008A3328" w:rsidRDefault="00761329" w:rsidP="00897588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พิจารณาว่าสินทรัพย์ทางการเงินจะเกิดการผิดสัญญาเมื่อ</w:t>
      </w:r>
    </w:p>
    <w:p w14:paraId="60CF663A" w14:textId="2A251593" w:rsidR="00761329" w:rsidRPr="008A3328" w:rsidRDefault="00761329" w:rsidP="008C6419">
      <w:pPr>
        <w:pStyle w:val="BodyText"/>
        <w:numPr>
          <w:ilvl w:val="0"/>
          <w:numId w:val="45"/>
        </w:numPr>
        <w:tabs>
          <w:tab w:val="clear" w:pos="454"/>
          <w:tab w:val="clear" w:pos="680"/>
          <w:tab w:val="clear" w:pos="907"/>
          <w:tab w:val="left" w:pos="540"/>
        </w:tabs>
        <w:spacing w:after="0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ผู้กู้ไม่สามารถจ่ายชำระภาระผูกพันด้านเครดิตให้แก่</w:t>
      </w:r>
      <w:r w:rsidR="003C7279" w:rsidRPr="008A3328">
        <w:rPr>
          <w:rFonts w:ascii="Angsana New" w:hAnsi="Angsana New" w:hint="cs"/>
          <w:sz w:val="28"/>
          <w:szCs w:val="28"/>
          <w:cs/>
        </w:rPr>
        <w:t>ก</w:t>
      </w:r>
      <w:r w:rsidRPr="008A3328">
        <w:rPr>
          <w:rFonts w:ascii="Angsana New" w:hAnsi="Angsana New" w:hint="cs"/>
          <w:sz w:val="28"/>
          <w:szCs w:val="28"/>
          <w:cs/>
        </w:rPr>
        <w:t>ลุ่มบริษัท</w:t>
      </w:r>
      <w:r w:rsidRPr="008A3328">
        <w:rPr>
          <w:rFonts w:ascii="Angsana New" w:hAnsi="Angsana New"/>
          <w:sz w:val="28"/>
          <w:szCs w:val="28"/>
          <w:cs/>
        </w:rPr>
        <w:t>ได้เต็มจำนวน อีกทั้ง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ไม่มีสิทธิในการ</w:t>
      </w:r>
      <w:r w:rsidR="000F03FE" w:rsidRPr="008A3328">
        <w:rPr>
          <w:rFonts w:ascii="Angsana New" w:hAnsi="Angsana New"/>
          <w:sz w:val="28"/>
          <w:szCs w:val="28"/>
          <w:cs/>
        </w:rPr>
        <w:br/>
      </w:r>
      <w:r w:rsidRPr="008A3328">
        <w:rPr>
          <w:rFonts w:ascii="Angsana New" w:hAnsi="Angsana New"/>
          <w:sz w:val="28"/>
          <w:szCs w:val="28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0F91B83C" w14:textId="6AF06E43" w:rsidR="00761329" w:rsidRPr="008A3328" w:rsidRDefault="00761329" w:rsidP="00CC7CAE">
      <w:pPr>
        <w:pStyle w:val="BodyText"/>
        <w:numPr>
          <w:ilvl w:val="0"/>
          <w:numId w:val="45"/>
        </w:numPr>
        <w:tabs>
          <w:tab w:val="clear" w:pos="680"/>
          <w:tab w:val="clear" w:pos="907"/>
          <w:tab w:val="left" w:pos="540"/>
        </w:tabs>
        <w:spacing w:after="0" w:line="240" w:lineRule="auto"/>
        <w:ind w:left="810" w:hanging="27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สินทรัพย์ทางการเงินค้างชำระเกินกว่า </w:t>
      </w:r>
      <w:r w:rsidR="002172F1" w:rsidRPr="008A3328">
        <w:rPr>
          <w:rFonts w:ascii="Angsana New" w:hAnsi="Angsana New"/>
          <w:sz w:val="28"/>
          <w:szCs w:val="28"/>
        </w:rPr>
        <w:t>90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วัน</w:t>
      </w:r>
    </w:p>
    <w:p w14:paraId="64557E42" w14:textId="77777777" w:rsidR="00761329" w:rsidRPr="00CC7CAE" w:rsidRDefault="00761329" w:rsidP="00CC7CAE">
      <w:pPr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0"/>
        </w:rPr>
      </w:pPr>
    </w:p>
    <w:p w14:paraId="3ED9871D" w14:textId="3B54B11E" w:rsidR="00761329" w:rsidRPr="008A3328" w:rsidRDefault="00761329" w:rsidP="00CC7CA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</w:t>
      </w:r>
    </w:p>
    <w:p w14:paraId="3A2134E8" w14:textId="77777777" w:rsidR="00761329" w:rsidRPr="008A3328" w:rsidRDefault="00761329" w:rsidP="00D66D66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D5718FA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755E16FD" w14:textId="116622E3" w:rsidR="00A44B7D" w:rsidRDefault="00761329" w:rsidP="00D66D66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</w:t>
      </w:r>
    </w:p>
    <w:p w14:paraId="16551FE1" w14:textId="77777777" w:rsidR="00D339A1" w:rsidRPr="00D339A1" w:rsidRDefault="00D339A1" w:rsidP="00D66D66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370791" w14:textId="082EF597" w:rsidR="00761329" w:rsidRPr="008A3328" w:rsidRDefault="00761329" w:rsidP="00A20DA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สินทรัพย์ทางการเงินที่มีการด้อยค่าด้านเครดิต</w:t>
      </w:r>
    </w:p>
    <w:p w14:paraId="6429F960" w14:textId="77777777" w:rsidR="00761329" w:rsidRPr="008A3328" w:rsidRDefault="00761329" w:rsidP="00761329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</w:rPr>
      </w:pPr>
    </w:p>
    <w:p w14:paraId="3950D575" w14:textId="68630161" w:rsidR="00761329" w:rsidRPr="008A3328" w:rsidRDefault="00761329" w:rsidP="00A45EB1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ณ วันที่รายงาน 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ประเมินว่าสินทรัพย์ทางการเงินที่วัดมูลค่าด้วยราคาทุนตัดจำหน่าย</w:t>
      </w:r>
      <w:r w:rsidRPr="008A3328">
        <w:rPr>
          <w:rFonts w:ascii="Angsana New" w:hAnsi="Angsana New" w:hint="cs"/>
          <w:sz w:val="28"/>
          <w:szCs w:val="28"/>
          <w:cs/>
        </w:rPr>
        <w:t xml:space="preserve">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="002172F1" w:rsidRPr="008A3328">
        <w:rPr>
          <w:rFonts w:ascii="Angsana New" w:hAnsi="Angsana New"/>
          <w:sz w:val="28"/>
          <w:szCs w:val="28"/>
        </w:rPr>
        <w:t>90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วัน มีความเป็นไปได้ที่ลูกหนี้จะเข้าสู่การล้มละลาย</w:t>
      </w:r>
      <w:r w:rsidRPr="008A3328">
        <w:rPr>
          <w:rFonts w:ascii="Angsana New" w:hAnsi="Angsana New"/>
          <w:sz w:val="28"/>
          <w:szCs w:val="28"/>
          <w:cs/>
        </w:rPr>
        <w:t xml:space="preserve"> เป็นต้น</w:t>
      </w:r>
    </w:p>
    <w:p w14:paraId="548A3C1D" w14:textId="77777777" w:rsidR="00D823CD" w:rsidRPr="008A3328" w:rsidRDefault="00D823CD" w:rsidP="00A45EB1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D207E68" w14:textId="0D869518" w:rsidR="00761329" w:rsidRPr="008A3328" w:rsidRDefault="00761329" w:rsidP="00761329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Calibri" w:hAnsiTheme="majorBidi" w:cstheme="majorBidi"/>
          <w:b/>
          <w:bCs/>
          <w:color w:val="0000FF"/>
          <w:sz w:val="28"/>
          <w:szCs w:val="28"/>
        </w:rPr>
      </w:pPr>
      <w:r w:rsidRPr="008A3328">
        <w:rPr>
          <w:rFonts w:asciiTheme="majorBidi" w:hAnsiTheme="majorBidi" w:cstheme="majorBidi"/>
          <w:i/>
          <w:iCs/>
          <w:sz w:val="28"/>
          <w:szCs w:val="28"/>
          <w:cs/>
          <w:lang w:val="en-US" w:eastAsia="en-US"/>
        </w:rPr>
        <w:t>การตัดจำหน่าย</w:t>
      </w:r>
      <w:r w:rsidRPr="008A3328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t xml:space="preserve"> </w:t>
      </w:r>
    </w:p>
    <w:p w14:paraId="329E1D0C" w14:textId="77777777" w:rsidR="00761329" w:rsidRPr="008A3328" w:rsidRDefault="00761329" w:rsidP="00761329">
      <w:pPr>
        <w:pStyle w:val="BodyText2"/>
        <w:tabs>
          <w:tab w:val="left" w:pos="630"/>
          <w:tab w:val="left" w:pos="720"/>
        </w:tabs>
        <w:ind w:left="540" w:right="47"/>
        <w:jc w:val="thaiDistribute"/>
        <w:rPr>
          <w:rFonts w:asciiTheme="majorBidi" w:eastAsia="EucrosiaUPCBold" w:hAnsiTheme="majorBidi" w:cstheme="majorBidi"/>
          <w:i/>
          <w:iCs/>
          <w:sz w:val="20"/>
          <w:szCs w:val="20"/>
        </w:rPr>
      </w:pPr>
    </w:p>
    <w:p w14:paraId="587B83D8" w14:textId="7B6C774A" w:rsidR="00761329" w:rsidRPr="008A3328" w:rsidRDefault="00761329" w:rsidP="00194553">
      <w:pPr>
        <w:pStyle w:val="BodyText"/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มูลค่าตามบัญชีขั้นต้นของสินทรัพย์ทางการเงินจะถูกตัดจำหน่ายเมื่อ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sz w:val="28"/>
          <w:szCs w:val="28"/>
          <w:cs/>
        </w:rPr>
        <w:t>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B2939BD" w14:textId="77777777" w:rsidR="00687A94" w:rsidRPr="008A3328" w:rsidRDefault="00687A94" w:rsidP="00194553">
      <w:pPr>
        <w:pStyle w:val="BodyText"/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89454DA" w14:textId="63C08F86" w:rsidR="005E53AF" w:rsidRPr="008A3328" w:rsidRDefault="00494E68" w:rsidP="00E27364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 w:hint="cs"/>
          <w:b/>
          <w:bCs/>
          <w:i/>
          <w:iCs/>
          <w:cs/>
        </w:rPr>
        <w:t>การด้อยค่าสินทรัพย์</w:t>
      </w:r>
      <w:r w:rsidR="00AD1E44" w:rsidRPr="008A3328">
        <w:rPr>
          <w:rFonts w:ascii="Angsana New" w:hAnsi="Angsana New" w:hint="cs"/>
          <w:b/>
          <w:bCs/>
          <w:i/>
          <w:iCs/>
          <w:cs/>
        </w:rPr>
        <w:t>ที่ไม่ใช่สิน</w:t>
      </w:r>
      <w:r w:rsidR="00C940D3">
        <w:rPr>
          <w:rFonts w:ascii="Angsana New" w:hAnsi="Angsana New" w:hint="cs"/>
          <w:b/>
          <w:bCs/>
          <w:i/>
          <w:iCs/>
          <w:cs/>
        </w:rPr>
        <w:t>ท</w:t>
      </w:r>
      <w:r w:rsidR="00AD1E44" w:rsidRPr="008A3328">
        <w:rPr>
          <w:rFonts w:ascii="Angsana New" w:hAnsi="Angsana New" w:hint="cs"/>
          <w:b/>
          <w:bCs/>
          <w:i/>
          <w:iCs/>
          <w:cs/>
        </w:rPr>
        <w:t>รัพย์ทางการเงิน</w:t>
      </w:r>
    </w:p>
    <w:p w14:paraId="621CF7ED" w14:textId="29568646" w:rsidR="00E27364" w:rsidRPr="008A3328" w:rsidRDefault="00E27364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E009A2E" w14:textId="588823F1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pacing w:val="-4"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8A3328">
        <w:rPr>
          <w:rFonts w:ascii="Angsana New" w:hAnsi="Angsana New"/>
          <w:spacing w:val="-4"/>
          <w:sz w:val="28"/>
          <w:szCs w:val="28"/>
        </w:rPr>
        <w:t xml:space="preserve"> </w:t>
      </w:r>
      <w:r w:rsidRPr="008A3328">
        <w:rPr>
          <w:rFonts w:ascii="Angsana New" w:hAnsi="Angsana New"/>
          <w:spacing w:val="-4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 ยังไม่พร้อมใช้งาน</w:t>
      </w:r>
      <w:r w:rsidRPr="008A3328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pacing w:val="-4"/>
          <w:sz w:val="28"/>
          <w:szCs w:val="28"/>
          <w:cs/>
        </w:rPr>
        <w:t xml:space="preserve">จะประมาณมูลค่าที่คาดว่าจะได้รับคืนทุกปี ในช่วงเวลาเดียวกัน  </w:t>
      </w:r>
    </w:p>
    <w:p w14:paraId="1827A012" w14:textId="77777777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3347F59" w14:textId="77777777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ขาดทุนจากการด้อยค่าบันทึกในกำไรหรือขาดทุน </w:t>
      </w:r>
    </w:p>
    <w:p w14:paraId="74C58339" w14:textId="34891F33" w:rsidR="00FB7624" w:rsidRPr="00D339A1" w:rsidRDefault="00F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0"/>
          <w:szCs w:val="20"/>
          <w:cs/>
        </w:rPr>
      </w:pPr>
    </w:p>
    <w:p w14:paraId="1B83E9BF" w14:textId="1706A3C5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  <w:cs/>
        </w:rPr>
      </w:pPr>
      <w:r w:rsidRPr="008A3328">
        <w:rPr>
          <w:rFonts w:ascii="Angsana New" w:hAnsi="Angsana New"/>
          <w:iCs/>
          <w:sz w:val="28"/>
          <w:szCs w:val="28"/>
          <w:cs/>
        </w:rPr>
        <w:t>การคำนวณมูลค่าที่คาดว่าจะได้รับคืน</w:t>
      </w:r>
    </w:p>
    <w:p w14:paraId="2EAB17A2" w14:textId="77777777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4B6741F" w14:textId="77777777" w:rsidR="00AD1E44" w:rsidRPr="008A3328" w:rsidRDefault="00AD1E44" w:rsidP="007B0B80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5E3088AB" w14:textId="77777777" w:rsidR="00FB7624" w:rsidRPr="008A3328" w:rsidRDefault="00FB762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0"/>
          <w:szCs w:val="20"/>
        </w:rPr>
      </w:pPr>
    </w:p>
    <w:p w14:paraId="12E23E88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28"/>
          <w:szCs w:val="28"/>
          <w:cs/>
        </w:rPr>
      </w:pPr>
      <w:r>
        <w:rPr>
          <w:rFonts w:ascii="Angsana New" w:hAnsi="Angsana New"/>
          <w:iCs/>
          <w:sz w:val="28"/>
          <w:szCs w:val="28"/>
          <w:cs/>
        </w:rPr>
        <w:br w:type="page"/>
      </w:r>
    </w:p>
    <w:p w14:paraId="6EB490F6" w14:textId="45D4E1AB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8A3328">
        <w:rPr>
          <w:rFonts w:ascii="Angsana New" w:hAnsi="Angsana New"/>
          <w:iCs/>
          <w:sz w:val="28"/>
          <w:szCs w:val="28"/>
          <w:cs/>
        </w:rPr>
        <w:lastRenderedPageBreak/>
        <w:t>การกลับรายการด้อยค่า</w:t>
      </w:r>
    </w:p>
    <w:p w14:paraId="202A2973" w14:textId="77777777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C84F2D4" w14:textId="77777777" w:rsidR="00AD1E44" w:rsidRPr="008A3328" w:rsidRDefault="00AD1E44" w:rsidP="00AD1E4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ขาดทุนจากการด้อยค่าของค่าความนิยมจะไม่มีการปรับปรุงกลับรายการ 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0B6085AB" w14:textId="77777777" w:rsidR="00AD1E44" w:rsidRPr="008A3328" w:rsidRDefault="00AD1E44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bookmarkEnd w:id="2"/>
    <w:bookmarkEnd w:id="3"/>
    <w:p w14:paraId="05B992DE" w14:textId="77777777" w:rsidR="00CD1671" w:rsidRPr="008A3328" w:rsidRDefault="00CD1671" w:rsidP="003A645D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/>
          <w:b/>
          <w:bCs/>
          <w:i/>
          <w:iCs/>
          <w:cs/>
        </w:rPr>
        <w:t>หนี้สินที่เกิดจากสัญญา</w:t>
      </w:r>
    </w:p>
    <w:p w14:paraId="3B441408" w14:textId="77777777" w:rsidR="00CD1671" w:rsidRPr="008A3328" w:rsidRDefault="00CD1671" w:rsidP="004955CE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Angsana New" w:hAnsi="Angsana New"/>
          <w:i/>
          <w:sz w:val="20"/>
          <w:szCs w:val="20"/>
        </w:rPr>
      </w:pPr>
    </w:p>
    <w:p w14:paraId="3D68B3DE" w14:textId="6580C067" w:rsidR="00026A32" w:rsidRPr="008A3328" w:rsidRDefault="003448E4" w:rsidP="004955CE">
      <w:pPr>
        <w:ind w:left="540"/>
        <w:jc w:val="thaiDistribute"/>
        <w:rPr>
          <w:rFonts w:ascii="Angsana New" w:hAnsi="Angsana New"/>
          <w:sz w:val="28"/>
          <w:szCs w:val="28"/>
        </w:rPr>
      </w:pPr>
      <w:bookmarkStart w:id="4" w:name="_Hlk33149325"/>
      <w:r w:rsidRPr="008A3328">
        <w:rPr>
          <w:rFonts w:ascii="Angsana New" w:hAnsi="Angsana New" w:hint="cs"/>
          <w:sz w:val="28"/>
          <w:szCs w:val="28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="00A82194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="00A82194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กลุ่มบริษัทรับรู้รายได้ที่เกี่ยวข้อง</w:t>
      </w:r>
      <w:bookmarkEnd w:id="4"/>
    </w:p>
    <w:p w14:paraId="17620DC1" w14:textId="77777777" w:rsidR="00A82194" w:rsidRPr="008A3328" w:rsidRDefault="00A82194" w:rsidP="004955CE">
      <w:pPr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74C926AF" w14:textId="77777777" w:rsidR="00603BEB" w:rsidRPr="008A3328" w:rsidRDefault="00603BEB" w:rsidP="003A645D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ผลประโยชน์ของพนักงาน</w:t>
      </w:r>
      <w:r w:rsidRPr="008A3328">
        <w:rPr>
          <w:rFonts w:ascii="Angsana New" w:hAnsi="Angsana New"/>
          <w:b/>
          <w:bCs/>
          <w:i/>
          <w:iCs/>
          <w:color w:val="0000FF"/>
          <w:shd w:val="clear" w:color="auto" w:fill="E0E0E0"/>
          <w:cs/>
        </w:rPr>
        <w:t xml:space="preserve"> </w:t>
      </w:r>
    </w:p>
    <w:p w14:paraId="63DDFC03" w14:textId="77777777" w:rsidR="00603BEB" w:rsidRPr="008A3328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5619E36B" w14:textId="17D5B637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8A3328">
        <w:rPr>
          <w:rFonts w:ascii="Angsana New" w:hAnsi="Angsana New"/>
          <w:iCs/>
          <w:sz w:val="28"/>
          <w:szCs w:val="28"/>
          <w:cs/>
        </w:rPr>
        <w:t>โครงการสมทบเงิน</w:t>
      </w:r>
    </w:p>
    <w:p w14:paraId="7CBC1226" w14:textId="77777777" w:rsidR="00E27364" w:rsidRPr="008A3328" w:rsidRDefault="00E27364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535B7E6F" w14:textId="470F87C3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8A3328">
        <w:rPr>
          <w:rFonts w:ascii="Angsana New" w:hAnsi="Angsana New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39D81750" w14:textId="77777777" w:rsidR="001836F0" w:rsidRPr="008A3328" w:rsidRDefault="001836F0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566BF2A9" w14:textId="0C525349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8A3328">
        <w:rPr>
          <w:rFonts w:ascii="Angsana New" w:hAnsi="Angsana New"/>
          <w:iCs/>
          <w:sz w:val="28"/>
          <w:szCs w:val="28"/>
          <w:cs/>
        </w:rPr>
        <w:t>โครงการผลประโยชน์ที่กำหนดไว้</w:t>
      </w:r>
    </w:p>
    <w:p w14:paraId="4D51D449" w14:textId="77777777" w:rsidR="0082362A" w:rsidRPr="008A3328" w:rsidRDefault="0082362A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0"/>
          <w:szCs w:val="20"/>
          <w:cs/>
        </w:rPr>
      </w:pPr>
    </w:p>
    <w:p w14:paraId="3F9C8CFC" w14:textId="4C22F829" w:rsidR="00C7655E" w:rsidRPr="008A3328" w:rsidRDefault="00C7655E" w:rsidP="004955CE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8A3328">
        <w:rPr>
          <w:rFonts w:ascii="Angsana New" w:hAnsi="Angsana New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ผลประโยชน์ดังกล่าวได้มีการคิดลดกระแสเงินสดเพื่อให้เป็นมูลค่าปัจจุบัน</w:t>
      </w:r>
    </w:p>
    <w:p w14:paraId="73D9660D" w14:textId="77777777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762CFE00" w14:textId="16D81E09" w:rsidR="00C7655E" w:rsidRDefault="00C7655E" w:rsidP="004955CE">
      <w:pPr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8A3328">
        <w:rPr>
          <w:rFonts w:ascii="Angsana New" w:hAnsi="Angsana New"/>
          <w:i/>
          <w:sz w:val="28"/>
          <w:szCs w:val="28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  </w:t>
      </w:r>
    </w:p>
    <w:p w14:paraId="7C04ED0C" w14:textId="77777777" w:rsidR="00F34923" w:rsidRPr="00F34923" w:rsidRDefault="00F34923" w:rsidP="004955CE">
      <w:pPr>
        <w:spacing w:line="240" w:lineRule="auto"/>
        <w:ind w:left="540"/>
        <w:jc w:val="thaiDistribute"/>
        <w:rPr>
          <w:rFonts w:ascii="Angsana New" w:hAnsi="Angsana New"/>
          <w:i/>
          <w:sz w:val="20"/>
          <w:szCs w:val="20"/>
        </w:rPr>
      </w:pPr>
    </w:p>
    <w:p w14:paraId="5DF21E4B" w14:textId="77777777" w:rsidR="00C7655E" w:rsidRPr="008A3328" w:rsidRDefault="00C7655E" w:rsidP="004955CE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</w:rPr>
      </w:pPr>
      <w:r w:rsidRPr="008A3328">
        <w:rPr>
          <w:rFonts w:ascii="Angsana New" w:eastAsia="Times New Roman" w:hAnsi="Angsana New"/>
          <w:i/>
          <w:sz w:val="28"/>
          <w:szCs w:val="28"/>
          <w:cs/>
        </w:rPr>
        <w:t xml:space="preserve"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</w:t>
      </w:r>
      <w:r w:rsidRPr="008A3328">
        <w:rPr>
          <w:rFonts w:ascii="Angsana New" w:eastAsia="Times New Roman" w:hAnsi="Angsana New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i/>
          <w:sz w:val="28"/>
          <w:szCs w:val="28"/>
          <w:cs/>
        </w:rPr>
        <w:t>กำหนดดอกเบี้ยจ่ายของ</w:t>
      </w:r>
      <w:r w:rsidRPr="008A3328">
        <w:rPr>
          <w:rFonts w:ascii="Angsana New" w:eastAsia="Times New Roman" w:hAnsi="Angsana New"/>
          <w:i/>
          <w:sz w:val="28"/>
          <w:szCs w:val="28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8A3328">
        <w:rPr>
          <w:rFonts w:ascii="Angsana New" w:hAnsi="Angsana New"/>
          <w:i/>
          <w:sz w:val="28"/>
          <w:szCs w:val="28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8A3328">
        <w:rPr>
          <w:rFonts w:ascii="Angsana New" w:eastAsia="Times New Roman" w:hAnsi="Angsana New"/>
          <w:i/>
          <w:sz w:val="28"/>
          <w:szCs w:val="28"/>
          <w:cs/>
        </w:rPr>
        <w:t>รับรู้รายการในกำไรหรือขาดทุน</w:t>
      </w:r>
    </w:p>
    <w:p w14:paraId="2C811031" w14:textId="77777777" w:rsidR="00C7655E" w:rsidRPr="008A3328" w:rsidRDefault="00C7655E" w:rsidP="004955CE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0"/>
          <w:szCs w:val="20"/>
        </w:rPr>
      </w:pPr>
    </w:p>
    <w:p w14:paraId="43FE3583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sz w:val="28"/>
          <w:szCs w:val="28"/>
          <w:cs/>
        </w:rPr>
      </w:pPr>
      <w:r>
        <w:rPr>
          <w:rFonts w:ascii="Angsana New" w:eastAsia="Times New Roman" w:hAnsi="Angsana New"/>
          <w:i/>
          <w:sz w:val="28"/>
          <w:szCs w:val="28"/>
          <w:cs/>
        </w:rPr>
        <w:br w:type="page"/>
      </w:r>
    </w:p>
    <w:p w14:paraId="4EEF2806" w14:textId="0A57A8E1" w:rsidR="003448E4" w:rsidRDefault="00C7655E" w:rsidP="004955CE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8"/>
          <w:szCs w:val="28"/>
        </w:rPr>
      </w:pPr>
      <w:r w:rsidRPr="008A3328">
        <w:rPr>
          <w:rFonts w:ascii="Angsana New" w:eastAsia="Times New Roman" w:hAnsi="Angsana New"/>
          <w:i/>
          <w:sz w:val="28"/>
          <w:szCs w:val="28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A82194" w:rsidRPr="008A3328">
        <w:rPr>
          <w:rFonts w:ascii="Angsana New" w:eastAsia="Times New Roman" w:hAnsi="Angsana New"/>
          <w:i/>
          <w:sz w:val="28"/>
          <w:szCs w:val="28"/>
        </w:rPr>
        <w:br/>
      </w:r>
      <w:r w:rsidRPr="008A3328">
        <w:rPr>
          <w:rFonts w:ascii="Angsana New" w:eastAsia="Times New Roman" w:hAnsi="Angsana New"/>
          <w:i/>
          <w:sz w:val="28"/>
          <w:szCs w:val="28"/>
          <w:cs/>
        </w:rPr>
        <w:t xml:space="preserve"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</w:t>
      </w:r>
      <w:r w:rsidRPr="008A3328">
        <w:rPr>
          <w:rFonts w:ascii="Angsana New" w:eastAsia="Times New Roman" w:hAnsi="Angsana New"/>
          <w:sz w:val="28"/>
          <w:szCs w:val="28"/>
          <w:cs/>
        </w:rPr>
        <w:t>กลุ่มบริษัท</w:t>
      </w:r>
      <w:r w:rsidRPr="008A3328">
        <w:rPr>
          <w:rFonts w:ascii="Angsana New" w:hAnsi="Angsana New"/>
          <w:i/>
          <w:sz w:val="28"/>
          <w:szCs w:val="28"/>
          <w:cs/>
        </w:rPr>
        <w:t>รับรู้</w:t>
      </w:r>
      <w:r w:rsidRPr="008A3328">
        <w:rPr>
          <w:rFonts w:ascii="Angsana New" w:eastAsia="Times New Roman" w:hAnsi="Angsana New"/>
          <w:i/>
          <w:sz w:val="28"/>
          <w:szCs w:val="28"/>
          <w:cs/>
        </w:rPr>
        <w:t>กำไรและขาดทุนจากการจ่ายชำระผลประโยชน์พนักงานเมื่อเกิดขึ้น</w:t>
      </w:r>
    </w:p>
    <w:p w14:paraId="5FF669C5" w14:textId="77777777" w:rsidR="00D339A1" w:rsidRPr="00D339A1" w:rsidRDefault="00D339A1" w:rsidP="004955CE">
      <w:pPr>
        <w:pStyle w:val="BodyText"/>
        <w:spacing w:after="0" w:line="240" w:lineRule="auto"/>
        <w:ind w:left="540"/>
        <w:jc w:val="thaiDistribute"/>
        <w:rPr>
          <w:rFonts w:ascii="Angsana New" w:eastAsia="Times New Roman" w:hAnsi="Angsana New"/>
          <w:i/>
          <w:sz w:val="20"/>
          <w:szCs w:val="20"/>
        </w:rPr>
      </w:pPr>
    </w:p>
    <w:p w14:paraId="649140BC" w14:textId="7E3BAFB4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8A3328">
        <w:rPr>
          <w:rFonts w:ascii="Angsana New" w:hAnsi="Angsana New"/>
          <w:iCs/>
          <w:sz w:val="28"/>
          <w:szCs w:val="28"/>
          <w:cs/>
        </w:rPr>
        <w:t xml:space="preserve">ผลประโยชน์เมื่อเลิกจ้าง </w:t>
      </w:r>
    </w:p>
    <w:p w14:paraId="336D4EC1" w14:textId="77777777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03730F85" w14:textId="63F8E16D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pacing w:val="-6"/>
          <w:sz w:val="28"/>
          <w:szCs w:val="28"/>
        </w:rPr>
      </w:pPr>
      <w:r w:rsidRPr="008A3328">
        <w:rPr>
          <w:rFonts w:ascii="Angsana New" w:hAnsi="Angsana New"/>
          <w:i/>
          <w:spacing w:val="-6"/>
          <w:sz w:val="28"/>
          <w:szCs w:val="28"/>
          <w:cs/>
        </w:rPr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หรือเมื่อกลุ่มบริษัทรับรู้ต้นทุนสำหรับการปรับโครงสร้างหากระยะเวลาการจ่ายผลประโยชน์เกินกว่า </w:t>
      </w:r>
      <w:r w:rsidR="002172F1" w:rsidRPr="008A3328">
        <w:rPr>
          <w:rFonts w:ascii="Angsana New" w:hAnsi="Angsana New"/>
          <w:iCs/>
          <w:spacing w:val="-6"/>
          <w:sz w:val="28"/>
          <w:szCs w:val="28"/>
        </w:rPr>
        <w:t>12</w:t>
      </w:r>
      <w:r w:rsidRPr="008A3328">
        <w:rPr>
          <w:rFonts w:ascii="Angsana New" w:hAnsi="Angsana New"/>
          <w:i/>
          <w:spacing w:val="-6"/>
          <w:sz w:val="28"/>
          <w:szCs w:val="28"/>
        </w:rPr>
        <w:t xml:space="preserve"> </w:t>
      </w:r>
      <w:r w:rsidRPr="008A3328">
        <w:rPr>
          <w:rFonts w:ascii="Angsana New" w:hAnsi="Angsana New"/>
          <w:i/>
          <w:spacing w:val="-6"/>
          <w:sz w:val="28"/>
          <w:szCs w:val="28"/>
          <w:cs/>
        </w:rPr>
        <w:t>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702706C7" w14:textId="23306A15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0"/>
          <w:szCs w:val="20"/>
        </w:rPr>
      </w:pPr>
    </w:p>
    <w:p w14:paraId="243BF99B" w14:textId="77777777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iCs/>
          <w:sz w:val="28"/>
          <w:szCs w:val="28"/>
        </w:rPr>
      </w:pPr>
      <w:r w:rsidRPr="008A3328">
        <w:rPr>
          <w:rFonts w:ascii="Angsana New" w:hAnsi="Angsana New"/>
          <w:iCs/>
          <w:sz w:val="28"/>
          <w:szCs w:val="28"/>
          <w:cs/>
        </w:rPr>
        <w:t>ผลประโยชน์ระยะสั้นของพนักงาน</w:t>
      </w:r>
    </w:p>
    <w:p w14:paraId="2BE365C8" w14:textId="77777777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p w14:paraId="4DC48585" w14:textId="3F55F66D" w:rsidR="00C7655E" w:rsidRPr="008A3328" w:rsidRDefault="00C7655E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8A3328">
        <w:rPr>
          <w:rFonts w:ascii="Angsana New" w:hAnsi="Angsana New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FDB9946" w14:textId="4664BA70" w:rsidR="0095481D" w:rsidRPr="008A3328" w:rsidRDefault="00954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3262B9A3" w14:textId="77777777" w:rsidR="00603BEB" w:rsidRPr="008A3328" w:rsidRDefault="00603BEB" w:rsidP="003A645D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ประมาณการหนี้สิน</w:t>
      </w:r>
    </w:p>
    <w:p w14:paraId="10787A8F" w14:textId="77777777" w:rsidR="00603BEB" w:rsidRPr="008A3328" w:rsidRDefault="00603BEB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79027957" w14:textId="74970FFD" w:rsidR="00E70DA1" w:rsidRPr="008A3328" w:rsidRDefault="00C7655E" w:rsidP="004955CE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535C29E4" w14:textId="0C7F70EC" w:rsidR="005B14A3" w:rsidRPr="008A3328" w:rsidRDefault="005B14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  <w:lang w:val="th-TH" w:eastAsia="x-none"/>
        </w:rPr>
      </w:pPr>
    </w:p>
    <w:p w14:paraId="6F0653E4" w14:textId="6B73C512" w:rsidR="00C7655E" w:rsidRPr="008A3328" w:rsidRDefault="00C7655E" w:rsidP="008B413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/>
          <w:b/>
          <w:bCs/>
          <w:i/>
          <w:iCs/>
          <w:cs/>
        </w:rPr>
        <w:t>การวัดมูลค่ายุติธรรม</w:t>
      </w:r>
    </w:p>
    <w:p w14:paraId="60CD44B1" w14:textId="77777777" w:rsidR="00407FE0" w:rsidRPr="008A3328" w:rsidRDefault="00407FE0" w:rsidP="004955CE">
      <w:pPr>
        <w:rPr>
          <w:rFonts w:ascii="Angsana New" w:hAnsi="Angsana New"/>
          <w:sz w:val="20"/>
          <w:szCs w:val="20"/>
          <w:lang w:eastAsia="x-none"/>
        </w:rPr>
      </w:pPr>
    </w:p>
    <w:p w14:paraId="0AFDD147" w14:textId="0B2C0E85" w:rsidR="008B413B" w:rsidRPr="008A3328" w:rsidRDefault="008B413B" w:rsidP="00194553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435BC24" w14:textId="77777777" w:rsidR="005B14A3" w:rsidRPr="008A3328" w:rsidRDefault="005B14A3" w:rsidP="0019455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5D3CFACC" w14:textId="470CFF95" w:rsidR="008B413B" w:rsidRPr="008A3328" w:rsidRDefault="008B413B" w:rsidP="00194553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 และสินทรัพย์และหนี้สินที่ไม่ใช่ทางการเงิน</w:t>
      </w:r>
    </w:p>
    <w:p w14:paraId="076E4C6A" w14:textId="77777777" w:rsidR="008B413B" w:rsidRPr="008A3328" w:rsidRDefault="008B413B" w:rsidP="0019455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3C57FD5" w14:textId="77777777" w:rsidR="00D339A1" w:rsidRDefault="00D339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63D67FC2" w14:textId="7998B645" w:rsidR="00D339A1" w:rsidRDefault="008B413B" w:rsidP="00D339A1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 xml:space="preserve">กลุ่มบริษัทวัดมูลค่ายุติธรรมของเครื่องมือทางการเงินโดยใช้ราคาเสนอซื้อขายในตลาดที่มีสภาพคล่อง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</w:t>
      </w:r>
      <w:r w:rsidRPr="008A3328">
        <w:rPr>
          <w:rFonts w:ascii="Angsana New" w:hAnsi="Angsana New"/>
          <w:sz w:val="28"/>
          <w:szCs w:val="28"/>
        </w:rPr>
        <w:t>‘</w:t>
      </w:r>
      <w:r w:rsidRPr="008A3328">
        <w:rPr>
          <w:rFonts w:ascii="Angsana New" w:hAnsi="Angsana New"/>
          <w:sz w:val="28"/>
          <w:szCs w:val="28"/>
          <w:cs/>
        </w:rPr>
        <w:t>สภาพคล่อง</w:t>
      </w:r>
      <w:r w:rsidRPr="008A3328">
        <w:rPr>
          <w:rFonts w:ascii="Angsana New" w:hAnsi="Angsana New"/>
          <w:sz w:val="28"/>
          <w:szCs w:val="28"/>
        </w:rPr>
        <w:t xml:space="preserve">’ </w:t>
      </w:r>
      <w:r w:rsidRPr="008A3328">
        <w:rPr>
          <w:rFonts w:ascii="Angsana New" w:hAnsi="Angsana New"/>
          <w:sz w:val="28"/>
          <w:szCs w:val="28"/>
          <w:cs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729562E9" w14:textId="77777777" w:rsidR="00D339A1" w:rsidRPr="00D339A1" w:rsidRDefault="00D339A1" w:rsidP="00D339A1">
      <w:pPr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B8BC07C" w14:textId="36F02306" w:rsidR="008B413B" w:rsidRDefault="008B413B" w:rsidP="00194553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หากไม่มีราคาเสนอซื้อขายในตลาดที่มีสภาพคล่อง</w:t>
      </w:r>
      <w:r w:rsidR="00DB18DE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357C6616" w14:textId="77777777" w:rsidR="00D339A1" w:rsidRPr="00D339A1" w:rsidRDefault="00D339A1" w:rsidP="0019455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72C33EA" w14:textId="0268B097" w:rsidR="008B413B" w:rsidRPr="008A3328" w:rsidRDefault="008B413B" w:rsidP="00194553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DB18DE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กลุ่มบริษัทวัดมูลค่าสินทรัพย์และสถานการณ์เป็นสินทรัพย์ด้วยราคาเสนอซื้อ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5D062CA" w14:textId="77777777" w:rsidR="008B413B" w:rsidRPr="008A3328" w:rsidRDefault="008B413B" w:rsidP="0019455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90AE634" w14:textId="77777777" w:rsidR="00194553" w:rsidRPr="008A3328" w:rsidRDefault="008B413B" w:rsidP="00194553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3DDF09D4" w14:textId="77777777" w:rsidR="00194553" w:rsidRPr="008A3328" w:rsidRDefault="00194553" w:rsidP="00194553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D46E3E8" w14:textId="022E1B6E" w:rsidR="00407FE0" w:rsidRPr="008A3328" w:rsidRDefault="00407FE0" w:rsidP="00194553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การวัดมูลค่ายุติธรรมของสินทรัพย์หรือหนี้สิน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63A2005D" w14:textId="6C46CEC1" w:rsidR="00407FE0" w:rsidRPr="008A3328" w:rsidRDefault="00407FE0" w:rsidP="009F3801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="Angsana New" w:hAnsi="Angsana New"/>
          <w:sz w:val="28"/>
          <w:szCs w:val="28"/>
          <w:lang w:bidi="th-TH"/>
        </w:rPr>
      </w:pPr>
      <w:r w:rsidRPr="008A3328">
        <w:rPr>
          <w:rFonts w:ascii="Angsana New" w:hAnsi="Angsana New"/>
          <w:sz w:val="28"/>
          <w:szCs w:val="28"/>
          <w:cs/>
          <w:lang w:bidi="th-TH"/>
        </w:rPr>
        <w:t xml:space="preserve">ข้อมูลระดับ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1</w:t>
      </w:r>
      <w:r w:rsidRPr="008A3328">
        <w:rPr>
          <w:rFonts w:ascii="Angsana New" w:hAnsi="Angsana New"/>
          <w:sz w:val="28"/>
          <w:szCs w:val="28"/>
          <w:lang w:bidi="th-TH"/>
        </w:rPr>
        <w:t xml:space="preserve">  </w:t>
      </w:r>
      <w:r w:rsidRPr="008A3328">
        <w:rPr>
          <w:rFonts w:ascii="Angsana New" w:hAnsi="Angsana New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 หนี้สินอย่างเดียวกัน</w:t>
      </w:r>
    </w:p>
    <w:p w14:paraId="58F4DBC1" w14:textId="66FD81EC" w:rsidR="00407FE0" w:rsidRPr="008A3328" w:rsidRDefault="00407FE0" w:rsidP="009F3801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="Angsana New" w:hAnsi="Angsana New"/>
          <w:sz w:val="28"/>
          <w:szCs w:val="28"/>
          <w:lang w:bidi="th-TH"/>
        </w:rPr>
      </w:pPr>
      <w:r w:rsidRPr="008A3328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8A3328">
        <w:rPr>
          <w:rFonts w:ascii="Angsana New" w:hAnsi="Angsana New"/>
          <w:sz w:val="28"/>
          <w:szCs w:val="28"/>
          <w:lang w:bidi="th-TH"/>
        </w:rPr>
        <w:t xml:space="preserve">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2</w:t>
      </w:r>
      <w:r w:rsidRPr="008A3328">
        <w:rPr>
          <w:rFonts w:ascii="Angsana New" w:hAnsi="Angsana New"/>
          <w:sz w:val="28"/>
          <w:szCs w:val="28"/>
          <w:lang w:bidi="th-TH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1</w:t>
      </w:r>
    </w:p>
    <w:p w14:paraId="449F7180" w14:textId="5DCAD719" w:rsidR="00407FE0" w:rsidRPr="008A3328" w:rsidRDefault="00407FE0" w:rsidP="009F3801">
      <w:pPr>
        <w:pStyle w:val="block"/>
        <w:numPr>
          <w:ilvl w:val="0"/>
          <w:numId w:val="31"/>
        </w:numPr>
        <w:tabs>
          <w:tab w:val="left" w:pos="900"/>
        </w:tabs>
        <w:spacing w:after="0" w:line="240" w:lineRule="auto"/>
        <w:ind w:left="810" w:right="-7" w:hanging="256"/>
        <w:jc w:val="thaiDistribute"/>
        <w:rPr>
          <w:rFonts w:ascii="Angsana New" w:hAnsi="Angsana New"/>
          <w:sz w:val="28"/>
          <w:szCs w:val="28"/>
          <w:lang w:bidi="th-TH"/>
        </w:rPr>
      </w:pPr>
      <w:r w:rsidRPr="008A3328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8A3328">
        <w:rPr>
          <w:rFonts w:ascii="Angsana New" w:hAnsi="Angsana New"/>
          <w:sz w:val="28"/>
          <w:szCs w:val="28"/>
          <w:lang w:bidi="th-TH"/>
        </w:rPr>
        <w:t xml:space="preserve">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3</w:t>
      </w:r>
      <w:r w:rsidRPr="008A3328">
        <w:rPr>
          <w:rFonts w:ascii="Angsana New" w:hAnsi="Angsana New"/>
          <w:sz w:val="28"/>
          <w:szCs w:val="28"/>
          <w:lang w:bidi="th-TH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3D2150A" w14:textId="77777777" w:rsidR="00407FE0" w:rsidRPr="008A3328" w:rsidRDefault="00407FE0" w:rsidP="004955CE">
      <w:pPr>
        <w:pStyle w:val="BodyText"/>
        <w:spacing w:after="0" w:line="240" w:lineRule="auto"/>
        <w:ind w:left="1080"/>
        <w:jc w:val="both"/>
        <w:rPr>
          <w:rFonts w:ascii="Angsana New" w:hAnsi="Angsana New"/>
          <w:sz w:val="20"/>
          <w:szCs w:val="20"/>
        </w:rPr>
      </w:pPr>
    </w:p>
    <w:p w14:paraId="1D7DFCCC" w14:textId="20D643D3" w:rsidR="00407FE0" w:rsidRPr="008A3328" w:rsidRDefault="00407FE0" w:rsidP="004955CE">
      <w:pPr>
        <w:pStyle w:val="BodyText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56F4C6B9" w14:textId="77777777" w:rsidR="002E2E3C" w:rsidRPr="008A3328" w:rsidRDefault="002E2E3C" w:rsidP="004955CE">
      <w:pPr>
        <w:pStyle w:val="BodyText"/>
        <w:tabs>
          <w:tab w:val="clear" w:pos="454"/>
          <w:tab w:val="clear" w:pos="680"/>
          <w:tab w:val="left" w:pos="540"/>
          <w:tab w:val="left" w:pos="630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7775D7E" w14:textId="2AB1659A" w:rsidR="00FB7624" w:rsidRPr="008A3328" w:rsidRDefault="00407FE0" w:rsidP="004955CE">
      <w:pPr>
        <w:pStyle w:val="BodyText"/>
        <w:tabs>
          <w:tab w:val="clear" w:pos="454"/>
          <w:tab w:val="clear" w:pos="680"/>
          <w:tab w:val="left" w:pos="540"/>
        </w:tabs>
        <w:spacing w:after="0" w:line="240" w:lineRule="auto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ab/>
      </w:r>
      <w:r w:rsidRPr="008A3328">
        <w:rPr>
          <w:rFonts w:ascii="Angsana New" w:hAnsi="Angsana New"/>
          <w:sz w:val="28"/>
          <w:szCs w:val="28"/>
          <w:cs/>
        </w:rPr>
        <w:tab/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72937D83" w14:textId="77777777" w:rsidR="00FB7624" w:rsidRPr="008A3328" w:rsidRDefault="00F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br w:type="page"/>
      </w:r>
    </w:p>
    <w:p w14:paraId="594A5E3F" w14:textId="77777777" w:rsidR="00603BEB" w:rsidRPr="008A3328" w:rsidRDefault="00603BEB" w:rsidP="008B413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lastRenderedPageBreak/>
        <w:t>รายได้</w:t>
      </w:r>
    </w:p>
    <w:p w14:paraId="150E8EED" w14:textId="0FB08D09" w:rsidR="00603BEB" w:rsidRPr="008A3328" w:rsidRDefault="00603BEB" w:rsidP="004955C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1B576B0" w14:textId="22919D5E" w:rsidR="00854FC0" w:rsidRPr="008A3328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</w:t>
      </w:r>
      <w:r w:rsidR="00A82194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19971E86" w14:textId="77777777" w:rsidR="00854FC0" w:rsidRPr="008A3328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557AB353" w14:textId="77777777" w:rsidR="00854FC0" w:rsidRPr="008A3328" w:rsidRDefault="00854FC0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 w:hint="cs"/>
          <w:i/>
          <w:iCs/>
          <w:sz w:val="28"/>
          <w:szCs w:val="28"/>
          <w:cs/>
        </w:rPr>
        <w:t>การขายสินค้าและบริการ</w:t>
      </w:r>
    </w:p>
    <w:p w14:paraId="5F3E5D47" w14:textId="77777777" w:rsidR="00854FC0" w:rsidRPr="008A3328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768D5CBC" w14:textId="74F239E6" w:rsidR="00854FC0" w:rsidRPr="008A3328" w:rsidRDefault="00854FC0" w:rsidP="007B0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</w:t>
      </w:r>
      <w:r w:rsidR="00A82194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0BA427D1" w14:textId="77777777" w:rsidR="00741B6E" w:rsidRPr="008A3328" w:rsidRDefault="00741B6E" w:rsidP="007B0B8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0"/>
          <w:szCs w:val="20"/>
        </w:rPr>
      </w:pPr>
    </w:p>
    <w:p w14:paraId="27E8A1E4" w14:textId="17095473" w:rsidR="00854FC0" w:rsidRPr="008A3328" w:rsidRDefault="00854FC0" w:rsidP="007724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8A3328">
        <w:rPr>
          <w:rFonts w:ascii="Angsana New" w:hAnsi="Angsana New" w:hint="cs"/>
          <w:spacing w:val="-2"/>
          <w:sz w:val="28"/>
          <w:szCs w:val="28"/>
          <w:cs/>
        </w:rPr>
        <w:t>รายได้จากการให้บริการรับรู้ตลอดช่วงเวลาหนึ่งเมื่อได้ให้บริการ</w:t>
      </w:r>
      <w:r w:rsidRPr="008A3328">
        <w:rPr>
          <w:rFonts w:ascii="Angsana New" w:hAnsi="Angsana New"/>
          <w:spacing w:val="-2"/>
          <w:sz w:val="28"/>
          <w:szCs w:val="28"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ขั้นความสำเร็จของงานประเมินโดยใช้วิธีอัตราส่วนของต้นทุนที่เกิดขึ้นแล้วจนถึงปัจจุบันกับประมาณการต้นทุนทั้งสิ้น</w:t>
      </w:r>
      <w:r w:rsidRPr="008A3328">
        <w:rPr>
          <w:rFonts w:ascii="Angsana New" w:hAnsi="Angsana New"/>
          <w:spacing w:val="-2"/>
          <w:sz w:val="28"/>
          <w:szCs w:val="28"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ต้นทุนที่เกี่ยวข้องรับรู้ในกำไรหรือขาดทุนเมื่อเกิดขึ้น</w:t>
      </w:r>
    </w:p>
    <w:p w14:paraId="5FC79AAD" w14:textId="77777777" w:rsidR="00A82194" w:rsidRPr="008A3328" w:rsidRDefault="00A821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27F4BEB4" w14:textId="7948CD7D" w:rsidR="00854FC0" w:rsidRPr="008A3328" w:rsidRDefault="00854FC0" w:rsidP="004955C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</w:t>
      </w:r>
      <w:r w:rsidR="00A82194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หากสินค้าและบริการดังกล่าวแตกต่างกัน</w:t>
      </w:r>
      <w:r w:rsidRPr="008A3328">
        <w:rPr>
          <w:rFonts w:ascii="Angsana New" w:hAnsi="Angsana New" w:hint="cs"/>
          <w:sz w:val="28"/>
          <w:szCs w:val="28"/>
        </w:rPr>
        <w:t xml:space="preserve"> (</w:t>
      </w:r>
      <w:r w:rsidRPr="008A3328">
        <w:rPr>
          <w:rFonts w:ascii="Angsana New" w:hAnsi="Angsana New" w:hint="cs"/>
          <w:sz w:val="28"/>
          <w:szCs w:val="28"/>
          <w:cs/>
        </w:rPr>
        <w:t>เช่น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8A3328">
        <w:rPr>
          <w:rFonts w:ascii="Angsana New" w:hAnsi="Angsana New" w:hint="cs"/>
          <w:sz w:val="28"/>
          <w:szCs w:val="28"/>
        </w:rPr>
        <w:t>)</w:t>
      </w:r>
      <w:r w:rsidRPr="008A3328">
        <w:rPr>
          <w:rFonts w:ascii="Angsana New" w:hAnsi="Angsana New" w:hint="cs"/>
          <w:sz w:val="28"/>
          <w:szCs w:val="28"/>
          <w:cs/>
        </w:rPr>
        <w:t xml:space="preserve"> หรือมีการให้บริการหลายๆ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</w:t>
      </w:r>
    </w:p>
    <w:p w14:paraId="654FD24B" w14:textId="5D2ED585" w:rsidR="00854FC0" w:rsidRPr="008A3328" w:rsidRDefault="00854F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0486D759" w14:textId="00D4D3FA" w:rsidR="00CD4512" w:rsidRPr="008A3328" w:rsidRDefault="00CD4512" w:rsidP="008B413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 w:hint="cs"/>
          <w:b/>
          <w:bCs/>
          <w:i/>
          <w:iCs/>
          <w:cs/>
        </w:rPr>
        <w:t>รายได้</w:t>
      </w:r>
      <w:r w:rsidR="008B413B" w:rsidRPr="008A3328">
        <w:rPr>
          <w:rFonts w:ascii="Angsana New" w:hAnsi="Angsana New" w:hint="cs"/>
          <w:b/>
          <w:bCs/>
          <w:i/>
          <w:iCs/>
          <w:cs/>
        </w:rPr>
        <w:t>อื่น</w:t>
      </w:r>
    </w:p>
    <w:p w14:paraId="041BEDC0" w14:textId="77777777" w:rsidR="00CD4512" w:rsidRPr="008A3328" w:rsidRDefault="00CD4512" w:rsidP="008B41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20"/>
          <w:szCs w:val="20"/>
          <w:lang w:val="th-TH" w:eastAsia="x-none"/>
        </w:rPr>
      </w:pPr>
    </w:p>
    <w:p w14:paraId="269B0DA0" w14:textId="4472D3D5" w:rsidR="008B413B" w:rsidRPr="008A3328" w:rsidRDefault="008B413B" w:rsidP="008B413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</w:t>
      </w: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5B14A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มีสิทธิได้รับเงินปันผล</w:t>
      </w:r>
    </w:p>
    <w:p w14:paraId="6E064A74" w14:textId="77777777" w:rsidR="008B413B" w:rsidRPr="008A3328" w:rsidRDefault="008B413B" w:rsidP="004955C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789E20C" w14:textId="0BD00461" w:rsidR="00CD4512" w:rsidRPr="008A3328" w:rsidRDefault="008B413B" w:rsidP="008B413B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lang w:val="en-US"/>
        </w:rPr>
      </w:pPr>
      <w:r w:rsidRPr="008A3328">
        <w:rPr>
          <w:rFonts w:ascii="Angsana New" w:hAnsi="Angsana New" w:hint="cs"/>
          <w:b/>
          <w:bCs/>
          <w:i/>
          <w:iCs/>
          <w:cs/>
          <w:lang w:val="en-US"/>
        </w:rPr>
        <w:t>ดอกเบี้ย</w:t>
      </w:r>
    </w:p>
    <w:p w14:paraId="785C4AAD" w14:textId="2A30B993" w:rsidR="00CD4512" w:rsidRPr="008A3328" w:rsidRDefault="00CD4512" w:rsidP="008B413B">
      <w:pPr>
        <w:ind w:left="540"/>
        <w:jc w:val="thaiDistribute"/>
        <w:rPr>
          <w:rFonts w:asciiTheme="majorBidi" w:hAnsiTheme="majorBidi" w:cstheme="majorBidi"/>
          <w:sz w:val="20"/>
          <w:szCs w:val="20"/>
          <w:lang w:eastAsia="x-none"/>
        </w:rPr>
      </w:pPr>
    </w:p>
    <w:p w14:paraId="37EAC76E" w14:textId="08F75CA1" w:rsidR="008B413B" w:rsidRPr="008A3328" w:rsidRDefault="008B413B" w:rsidP="007A4956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นโยบายการบัญชีที่ถือปฏิบัติตั้งแต่วันที่ </w:t>
      </w:r>
      <w:r w:rsidR="002172F1" w:rsidRPr="008A3328">
        <w:rPr>
          <w:rFonts w:ascii="Angsana New" w:hAnsi="Angsana New"/>
          <w:b/>
          <w:bCs/>
          <w:i/>
          <w:iCs/>
          <w:sz w:val="28"/>
          <w:szCs w:val="28"/>
        </w:rPr>
        <w:t>1</w:t>
      </w:r>
      <w:r w:rsidRPr="008A3328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="002172F1" w:rsidRPr="008A3328">
        <w:rPr>
          <w:rFonts w:ascii="Angsana New" w:hAnsi="Angsana New"/>
          <w:b/>
          <w:bCs/>
          <w:i/>
          <w:iCs/>
          <w:sz w:val="28"/>
          <w:szCs w:val="28"/>
        </w:rPr>
        <w:t>2563</w:t>
      </w:r>
      <w:r w:rsidRPr="008A3328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</w:p>
    <w:p w14:paraId="44F192DD" w14:textId="77777777" w:rsidR="008B413B" w:rsidRPr="008A3328" w:rsidRDefault="008B413B" w:rsidP="008B413B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9C0234" w14:textId="1C3150B5" w:rsidR="008B413B" w:rsidRPr="008A3328" w:rsidRDefault="008B413B" w:rsidP="007A4956">
      <w:pPr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อัตราดอกเบี้ยที่แท้จริง</w:t>
      </w:r>
    </w:p>
    <w:p w14:paraId="360D372B" w14:textId="77777777" w:rsidR="008B413B" w:rsidRPr="008A3328" w:rsidRDefault="008B413B" w:rsidP="008B413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40A41E5" w14:textId="04355884" w:rsidR="008B413B" w:rsidRPr="008A3328" w:rsidRDefault="008B413B" w:rsidP="007A495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="005B14A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088EAD6F" w14:textId="77777777" w:rsidR="008B413B" w:rsidRPr="008A3328" w:rsidRDefault="008B413B" w:rsidP="00127CCB">
      <w:pPr>
        <w:pStyle w:val="ListParagraph"/>
        <w:numPr>
          <w:ilvl w:val="0"/>
          <w:numId w:val="46"/>
        </w:numPr>
        <w:tabs>
          <w:tab w:val="num" w:pos="2077"/>
        </w:tabs>
        <w:ind w:left="88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64A03A7D" w14:textId="77777777" w:rsidR="008B413B" w:rsidRPr="008A3328" w:rsidRDefault="008B413B" w:rsidP="00127CCB">
      <w:pPr>
        <w:pStyle w:val="ListParagraph"/>
        <w:numPr>
          <w:ilvl w:val="0"/>
          <w:numId w:val="46"/>
        </w:numPr>
        <w:tabs>
          <w:tab w:val="num" w:pos="2077"/>
        </w:tabs>
        <w:ind w:left="88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ราคาทุนตัดจำหน่ายของหนี้สินทางการเงิน</w:t>
      </w:r>
    </w:p>
    <w:p w14:paraId="00CFA898" w14:textId="77777777" w:rsidR="00127CCB" w:rsidRPr="008A3328" w:rsidRDefault="00127CCB" w:rsidP="008B413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6ACDF662" w14:textId="77777777" w:rsidR="00FB7624" w:rsidRPr="008A3328" w:rsidRDefault="00F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br w:type="page"/>
      </w:r>
    </w:p>
    <w:p w14:paraId="39022BC6" w14:textId="1F43101D" w:rsidR="008B413B" w:rsidRPr="008A3328" w:rsidRDefault="008B413B" w:rsidP="008B413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3562D50" w14:textId="77777777" w:rsidR="008B413B" w:rsidRPr="008A3328" w:rsidRDefault="008B413B" w:rsidP="008B413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21B6612" w14:textId="39F3F054" w:rsidR="008B413B" w:rsidRPr="008A3328" w:rsidRDefault="008B413B" w:rsidP="007A4956">
      <w:pPr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นโยบายการบัญชีที่ถือปฏิบัติก่อนวันที่ </w:t>
      </w:r>
      <w:r w:rsidR="002172F1" w:rsidRPr="008A3328">
        <w:rPr>
          <w:rFonts w:ascii="Angsana New" w:hAnsi="Angsana New"/>
          <w:b/>
          <w:bCs/>
          <w:i/>
          <w:iCs/>
          <w:sz w:val="28"/>
          <w:szCs w:val="28"/>
        </w:rPr>
        <w:t>1</w:t>
      </w:r>
      <w:r w:rsidRPr="008A3328">
        <w:rPr>
          <w:rFonts w:ascii="Angsana New" w:hAnsi="Angsana New"/>
          <w:b/>
          <w:bCs/>
          <w:i/>
          <w:iCs/>
          <w:sz w:val="28"/>
          <w:szCs w:val="28"/>
        </w:rPr>
        <w:t xml:space="preserve"> </w:t>
      </w:r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มกราคม </w:t>
      </w:r>
      <w:r w:rsidR="002172F1" w:rsidRPr="008A3328">
        <w:rPr>
          <w:rFonts w:ascii="Angsana New" w:hAnsi="Angsana New"/>
          <w:b/>
          <w:bCs/>
          <w:i/>
          <w:iCs/>
          <w:sz w:val="28"/>
          <w:szCs w:val="28"/>
        </w:rPr>
        <w:t>2563</w:t>
      </w:r>
    </w:p>
    <w:p w14:paraId="2A4C11AC" w14:textId="402779A2" w:rsidR="008B413B" w:rsidRPr="008A3328" w:rsidRDefault="008B413B" w:rsidP="008B413B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31DB30B5" w14:textId="2BA44534" w:rsidR="00353E35" w:rsidRPr="008A3328" w:rsidRDefault="00DA7329" w:rsidP="007A495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</w:t>
      </w:r>
      <w:r w:rsidR="00FB1996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การผลิตสินทรัพย์ดังกล่าวก่อนที่จะนำมาใช้เองหรือเพื่อขาย</w:t>
      </w:r>
    </w:p>
    <w:p w14:paraId="57FF949C" w14:textId="77777777" w:rsidR="00FB7624" w:rsidRPr="008A3328" w:rsidRDefault="00FB7624" w:rsidP="007A4956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123FE3E1" w14:textId="77777777" w:rsidR="00603BEB" w:rsidRPr="008A3328" w:rsidRDefault="00603BEB" w:rsidP="00524D75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>ภาษีเงินได้</w:t>
      </w:r>
    </w:p>
    <w:p w14:paraId="3815D866" w14:textId="77777777" w:rsidR="00603BEB" w:rsidRPr="008A3328" w:rsidRDefault="00603BE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391B9A98" w14:textId="2CCFC61A" w:rsidR="000074DC" w:rsidRPr="008A3328" w:rsidRDefault="000074DC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</w:t>
      </w:r>
      <w:r w:rsidR="00FC277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</w:t>
      </w:r>
      <w:r w:rsidR="00FC277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73069561" w14:textId="0F046B8C" w:rsidR="006C342F" w:rsidRPr="008A3328" w:rsidRDefault="006C342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p w14:paraId="5E9D941C" w14:textId="37D25DFB" w:rsidR="000074DC" w:rsidRPr="008A3328" w:rsidRDefault="000074DC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FF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</w:t>
      </w:r>
      <w:r w:rsidR="00FC277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</w:t>
      </w:r>
      <w:r w:rsidR="00FC277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ที่เกี่ยวกับรายการในปีก่อนๆ</w:t>
      </w:r>
    </w:p>
    <w:p w14:paraId="5E47E956" w14:textId="77777777" w:rsidR="000074DC" w:rsidRPr="008A3328" w:rsidRDefault="000074DC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07CF690E" w14:textId="7C5A531B" w:rsidR="000074DC" w:rsidRPr="008A3328" w:rsidRDefault="000074DC" w:rsidP="00F2462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3AFDE546" w14:textId="77777777" w:rsidR="000074DC" w:rsidRPr="008A3328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39518832" w14:textId="0D917408" w:rsidR="000074DC" w:rsidRPr="008A3328" w:rsidRDefault="000074DC" w:rsidP="00F2462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pacing w:val="-4"/>
          <w:sz w:val="28"/>
          <w:szCs w:val="28"/>
        </w:rPr>
      </w:pPr>
      <w:r w:rsidRPr="008A3328">
        <w:rPr>
          <w:rFonts w:ascii="Angsana New" w:hAnsi="Angsana New"/>
          <w:spacing w:val="-4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="005B14A3" w:rsidRPr="008A3328">
        <w:rPr>
          <w:rFonts w:ascii="Angsana New" w:hAnsi="Angsana New"/>
          <w:spacing w:val="-4"/>
          <w:sz w:val="28"/>
          <w:szCs w:val="28"/>
        </w:rPr>
        <w:br/>
      </w:r>
      <w:r w:rsidRPr="008A3328">
        <w:rPr>
          <w:rFonts w:ascii="Angsana New" w:hAnsi="Angsana New"/>
          <w:spacing w:val="-4"/>
          <w:sz w:val="28"/>
          <w:szCs w:val="28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56BB23C5" w14:textId="77777777" w:rsidR="00D16215" w:rsidRPr="008A3328" w:rsidRDefault="00D16215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1EA81229" w14:textId="40AAAFE7" w:rsidR="000074DC" w:rsidRPr="008A3328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</w:t>
      </w:r>
      <w:r w:rsidR="00FC277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ใช้อัตราภาษีที่ประกาศใช้หรือที่คาดว่ามีผลบังคับใช้ ณ วันที่รายงาน</w:t>
      </w:r>
    </w:p>
    <w:p w14:paraId="65E1CA6E" w14:textId="77777777" w:rsidR="00D16215" w:rsidRPr="008A3328" w:rsidRDefault="00D16215" w:rsidP="004955C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0EB77807" w14:textId="77777777" w:rsidR="00FB7624" w:rsidRPr="008A3328" w:rsidRDefault="00F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br w:type="page"/>
      </w:r>
    </w:p>
    <w:p w14:paraId="56377AA9" w14:textId="201D139A" w:rsidR="000074DC" w:rsidRPr="008A3328" w:rsidRDefault="000074DC" w:rsidP="0038671C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ในการกำหนดมูลค่าของภาษีเงินได้ของงวดปัจจุบันและภาษีเงินได้รอการตัดบัญชี 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="005B14A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</w:t>
      </w:r>
      <w:r w:rsidR="002E2E3C"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296985FB" w14:textId="77777777" w:rsidR="000074DC" w:rsidRPr="008A3328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5045A6D4" w14:textId="385F6C79" w:rsidR="000074DC" w:rsidRPr="008A3328" w:rsidRDefault="000074DC" w:rsidP="00224480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B1DF925" w14:textId="77777777" w:rsidR="000074DC" w:rsidRPr="008A3328" w:rsidRDefault="000074DC" w:rsidP="004955CE">
      <w:pPr>
        <w:pStyle w:val="BodyText"/>
        <w:spacing w:after="0" w:line="24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p w14:paraId="67EBCA05" w14:textId="29B5D063" w:rsidR="0095481D" w:rsidRPr="008A3328" w:rsidRDefault="000074DC" w:rsidP="00FB1996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47481D3" w14:textId="77777777" w:rsidR="00143B43" w:rsidRPr="008A3328" w:rsidRDefault="00143B43" w:rsidP="004955CE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58325521" w14:textId="77777777" w:rsidR="00603BEB" w:rsidRPr="008A3328" w:rsidRDefault="00603BEB" w:rsidP="00524D75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t xml:space="preserve">กำไรต่อหุ้น </w:t>
      </w:r>
    </w:p>
    <w:p w14:paraId="1DF8C302" w14:textId="77777777" w:rsidR="00603BEB" w:rsidRPr="008A3328" w:rsidRDefault="00603BEB" w:rsidP="00476E0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</w:rPr>
      </w:pPr>
    </w:p>
    <w:p w14:paraId="6B5DEC68" w14:textId="100CD89F" w:rsidR="00BF3BC0" w:rsidRPr="008A3328" w:rsidRDefault="00FE656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/>
          <w:sz w:val="28"/>
          <w:szCs w:val="28"/>
        </w:rPr>
      </w:pPr>
      <w:r w:rsidRPr="008A3328">
        <w:rPr>
          <w:rFonts w:ascii="Angsana New" w:hAnsi="Angsana New"/>
          <w:b/>
          <w:sz w:val="28"/>
          <w:szCs w:val="28"/>
          <w:cs/>
        </w:rPr>
        <w:t>กลุ่มบริษัท</w:t>
      </w:r>
      <w:r w:rsidR="00603BEB" w:rsidRPr="008A3328">
        <w:rPr>
          <w:rFonts w:ascii="Angsana New" w:hAnsi="Angsana New"/>
          <w:b/>
          <w:sz w:val="28"/>
          <w:szCs w:val="28"/>
          <w:cs/>
        </w:rPr>
        <w:t>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57DF16D7" w14:textId="77777777" w:rsidR="004F2616" w:rsidRPr="008A3328" w:rsidRDefault="004F261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/>
          <w:sz w:val="20"/>
          <w:szCs w:val="20"/>
        </w:rPr>
      </w:pPr>
    </w:p>
    <w:p w14:paraId="6606F7D5" w14:textId="3D5194DA" w:rsidR="00763731" w:rsidRPr="008A3328" w:rsidRDefault="00763731" w:rsidP="00476E03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</w:rPr>
      </w:pPr>
      <w:r w:rsidRPr="008A3328">
        <w:rPr>
          <w:rFonts w:ascii="Angsana New" w:hAnsi="Angsana New"/>
          <w:b/>
          <w:bCs/>
          <w:i/>
          <w:iCs/>
          <w:cs/>
        </w:rPr>
        <w:t>บุคคลหรือกิจการที่เกี่ยวข้อง</w:t>
      </w:r>
      <w:r w:rsidR="00756148">
        <w:rPr>
          <w:rFonts w:ascii="Angsana New" w:hAnsi="Angsana New" w:hint="cs"/>
          <w:b/>
          <w:bCs/>
          <w:i/>
          <w:iCs/>
          <w:cs/>
        </w:rPr>
        <w:t>กัน</w:t>
      </w:r>
    </w:p>
    <w:p w14:paraId="345E98DF" w14:textId="77777777" w:rsidR="00763731" w:rsidRPr="008A3328" w:rsidRDefault="00763731" w:rsidP="00476E03">
      <w:pPr>
        <w:pStyle w:val="BodyText"/>
        <w:spacing w:after="0" w:line="240" w:lineRule="auto"/>
        <w:ind w:left="547" w:right="29"/>
        <w:jc w:val="thaiDistribute"/>
        <w:rPr>
          <w:rFonts w:ascii="Angsana New" w:hAnsi="Angsana New"/>
          <w:sz w:val="20"/>
          <w:szCs w:val="20"/>
          <w:lang w:val="th-TH" w:eastAsia="x-none"/>
        </w:rPr>
      </w:pPr>
    </w:p>
    <w:p w14:paraId="32F6A6DF" w14:textId="21897AC7" w:rsidR="00FB7624" w:rsidRPr="008A3328" w:rsidRDefault="00763731" w:rsidP="00FB19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/>
          <w:sz w:val="28"/>
          <w:szCs w:val="28"/>
          <w:cs/>
        </w:rPr>
      </w:pPr>
      <w:r w:rsidRPr="008A3328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="006C342F" w:rsidRPr="008A3328">
        <w:rPr>
          <w:rFonts w:ascii="Angsana New" w:hAnsi="Angsana New" w:hint="cs"/>
          <w:b/>
          <w:sz w:val="28"/>
          <w:szCs w:val="28"/>
          <w:cs/>
        </w:rPr>
        <w:t>หรือควบคุมร่วมกัน</w:t>
      </w:r>
      <w:r w:rsidRPr="008A3328">
        <w:rPr>
          <w:rFonts w:ascii="Angsana New" w:hAnsi="Angsana New"/>
          <w:b/>
          <w:sz w:val="28"/>
          <w:szCs w:val="28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</w:t>
      </w:r>
      <w:r w:rsidR="006C342F" w:rsidRPr="008A3328">
        <w:rPr>
          <w:rFonts w:ascii="Angsana New" w:hAnsi="Angsana New" w:hint="cs"/>
          <w:b/>
          <w:sz w:val="28"/>
          <w:szCs w:val="28"/>
          <w:cs/>
        </w:rPr>
        <w:t>หรือควบคุมร่วมกัน</w:t>
      </w:r>
      <w:r w:rsidRPr="008A3328">
        <w:rPr>
          <w:rFonts w:ascii="Angsana New" w:hAnsi="Angsana New"/>
          <w:b/>
          <w:sz w:val="28"/>
          <w:szCs w:val="28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237EFAC" w14:textId="77777777" w:rsidR="00FB7624" w:rsidRPr="008A3328" w:rsidRDefault="00F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28"/>
          <w:szCs w:val="28"/>
          <w:cs/>
        </w:rPr>
      </w:pPr>
      <w:r w:rsidRPr="008A3328">
        <w:rPr>
          <w:rFonts w:ascii="Angsana New" w:hAnsi="Angsana New"/>
          <w:b/>
          <w:sz w:val="28"/>
          <w:szCs w:val="28"/>
          <w:cs/>
        </w:rPr>
        <w:br w:type="page"/>
      </w:r>
    </w:p>
    <w:p w14:paraId="3B6C8F68" w14:textId="77777777" w:rsidR="00603BEB" w:rsidRPr="008A3328" w:rsidRDefault="00603BEB" w:rsidP="00476E03">
      <w:pPr>
        <w:pStyle w:val="Heading8"/>
        <w:numPr>
          <w:ilvl w:val="0"/>
          <w:numId w:val="21"/>
        </w:numPr>
        <w:ind w:left="540" w:right="0" w:hanging="540"/>
        <w:jc w:val="both"/>
        <w:rPr>
          <w:rFonts w:ascii="Angsana New" w:hAnsi="Angsana New"/>
          <w:b/>
          <w:bCs/>
          <w:i/>
          <w:iCs/>
          <w:cs/>
        </w:rPr>
      </w:pPr>
      <w:r w:rsidRPr="008A3328">
        <w:rPr>
          <w:rFonts w:ascii="Angsana New" w:hAnsi="Angsana New"/>
          <w:b/>
          <w:bCs/>
          <w:i/>
          <w:iCs/>
          <w:cs/>
        </w:rPr>
        <w:lastRenderedPageBreak/>
        <w:t>รายงานทางการเงินจำแนกตามส่วนงาน</w:t>
      </w:r>
    </w:p>
    <w:p w14:paraId="4EC64CD1" w14:textId="77777777" w:rsidR="00603BEB" w:rsidRPr="008A3328" w:rsidRDefault="00603BEB" w:rsidP="00476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11890C05" w14:textId="0F8E32C1" w:rsidR="00D51FAF" w:rsidRPr="008A3328" w:rsidRDefault="00763731" w:rsidP="0039161E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รายการที่ไม่สามารถปันส่วนได้ส่วนใหญ่เป็นรายการสินทรัพย์ หนี้สิน </w:t>
      </w:r>
      <w:r w:rsidR="006C342F" w:rsidRPr="008A3328">
        <w:rPr>
          <w:rFonts w:ascii="Angsana New" w:hAnsi="Angsana New" w:hint="cs"/>
          <w:sz w:val="28"/>
          <w:szCs w:val="28"/>
          <w:cs/>
        </w:rPr>
        <w:t>รายได้อื่น</w:t>
      </w:r>
      <w:r w:rsidRPr="008A3328">
        <w:rPr>
          <w:rFonts w:ascii="Angsana New" w:hAnsi="Angsana New"/>
          <w:sz w:val="28"/>
          <w:szCs w:val="28"/>
          <w:cs/>
        </w:rPr>
        <w:t xml:space="preserve"> ต้นทุนในการจัดจำหน่าย ค่าใช้จ่ายในการบริหาร</w:t>
      </w:r>
      <w:r w:rsidR="006C342F" w:rsidRPr="008A3328">
        <w:rPr>
          <w:rFonts w:ascii="Angsana New" w:hAnsi="Angsana New" w:hint="cs"/>
          <w:sz w:val="28"/>
          <w:szCs w:val="28"/>
          <w:cs/>
        </w:rPr>
        <w:t xml:space="preserve"> ต้นทุนทางการเงิน </w:t>
      </w:r>
      <w:r w:rsidR="009334D5" w:rsidRPr="008A3328">
        <w:rPr>
          <w:rFonts w:ascii="Angsana New" w:hAnsi="Angsana New" w:hint="cs"/>
          <w:sz w:val="28"/>
          <w:szCs w:val="28"/>
          <w:cs/>
        </w:rPr>
        <w:t>ส่วนแบ่งขาดทุนจากเงินลงทุนในบริษ</w:t>
      </w:r>
      <w:r w:rsidR="00741B6E" w:rsidRPr="008A3328">
        <w:rPr>
          <w:rFonts w:ascii="Angsana New" w:hAnsi="Angsana New" w:hint="cs"/>
          <w:sz w:val="28"/>
          <w:szCs w:val="28"/>
          <w:cs/>
        </w:rPr>
        <w:t>ัท</w:t>
      </w:r>
      <w:r w:rsidR="009334D5" w:rsidRPr="008A3328">
        <w:rPr>
          <w:rFonts w:ascii="Angsana New" w:hAnsi="Angsana New" w:hint="cs"/>
          <w:sz w:val="28"/>
          <w:szCs w:val="28"/>
          <w:cs/>
        </w:rPr>
        <w:t xml:space="preserve">ร่วม </w:t>
      </w:r>
      <w:r w:rsidR="006C342F" w:rsidRPr="008A3328">
        <w:rPr>
          <w:rFonts w:ascii="Angsana New" w:hAnsi="Angsana New" w:hint="cs"/>
          <w:sz w:val="28"/>
          <w:szCs w:val="28"/>
          <w:cs/>
        </w:rPr>
        <w:t>และส่วนแบ่งกำไรจากเงินลงทุนในบริษัท</w:t>
      </w:r>
      <w:r w:rsidR="009673DC" w:rsidRPr="008A3328">
        <w:rPr>
          <w:rFonts w:ascii="Angsana New" w:hAnsi="Angsana New" w:hint="cs"/>
          <w:sz w:val="28"/>
          <w:szCs w:val="28"/>
          <w:cs/>
        </w:rPr>
        <w:t>ย่อย</w:t>
      </w:r>
    </w:p>
    <w:p w14:paraId="3CB25AAC" w14:textId="77777777" w:rsidR="00FB7624" w:rsidRPr="008A3328" w:rsidRDefault="00FB7624" w:rsidP="0039161E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00297DC3" w14:textId="41B148F4" w:rsidR="00D84097" w:rsidRPr="008A3328" w:rsidRDefault="002172F1" w:rsidP="004B25B6">
      <w:pPr>
        <w:pStyle w:val="Heading6"/>
        <w:tabs>
          <w:tab w:val="left" w:pos="540"/>
        </w:tabs>
        <w:ind w:left="540" w:hanging="540"/>
        <w:jc w:val="both"/>
        <w:rPr>
          <w:rFonts w:ascii="Angsana New" w:hAnsi="Angsana New"/>
          <w:sz w:val="28"/>
          <w:szCs w:val="28"/>
          <w:cs/>
          <w:lang w:val="th-TH"/>
        </w:rPr>
      </w:pPr>
      <w:r w:rsidRPr="008A3328">
        <w:rPr>
          <w:rFonts w:ascii="Angsana New" w:hAnsi="Angsana New" w:hint="cs"/>
          <w:sz w:val="30"/>
          <w:szCs w:val="30"/>
          <w:lang w:val="en-US"/>
        </w:rPr>
        <w:t>5</w:t>
      </w:r>
      <w:r w:rsidR="00E45A90" w:rsidRPr="008A3328">
        <w:rPr>
          <w:rFonts w:ascii="Angsana New" w:hAnsi="Angsana New"/>
          <w:sz w:val="30"/>
          <w:szCs w:val="30"/>
          <w:cs/>
          <w:lang w:val="th-TH"/>
        </w:rPr>
        <w:tab/>
      </w:r>
      <w:r w:rsidR="0084322A" w:rsidRPr="008A3328">
        <w:rPr>
          <w:rFonts w:ascii="Angsana New" w:hAnsi="Angsana New"/>
          <w:sz w:val="28"/>
          <w:szCs w:val="28"/>
          <w:cs/>
          <w:lang w:val="th-TH"/>
        </w:rPr>
        <w:t>บุคคลหรือกิจการที่เกี่ยวข้องกัน</w:t>
      </w:r>
    </w:p>
    <w:p w14:paraId="52CA4DF9" w14:textId="77777777" w:rsidR="00A8739B" w:rsidRPr="008A3328" w:rsidRDefault="00A8739B" w:rsidP="004955CE">
      <w:pPr>
        <w:spacing w:line="240" w:lineRule="auto"/>
        <w:rPr>
          <w:rFonts w:ascii="Angsana New" w:hAnsi="Angsana New"/>
          <w:sz w:val="20"/>
          <w:szCs w:val="20"/>
          <w:cs/>
          <w:lang w:val="th-TH" w:eastAsia="x-none"/>
        </w:rPr>
      </w:pPr>
    </w:p>
    <w:p w14:paraId="361E22C6" w14:textId="355DC95C" w:rsidR="00763731" w:rsidRPr="008A3328" w:rsidRDefault="00763731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8A3328">
        <w:rPr>
          <w:rFonts w:ascii="Angsana New" w:hAnsi="Angsana New"/>
          <w:b/>
          <w:sz w:val="28"/>
          <w:szCs w:val="28"/>
          <w:cs/>
        </w:rPr>
        <w:t>ความสัมพันธ์ที่มีกับ</w:t>
      </w:r>
      <w:r w:rsidR="0046218E" w:rsidRPr="008A3328">
        <w:rPr>
          <w:rFonts w:ascii="Angsana New" w:hAnsi="Angsana New" w:hint="cs"/>
          <w:b/>
          <w:sz w:val="28"/>
          <w:szCs w:val="28"/>
          <w:cs/>
        </w:rPr>
        <w:t>บริษัทย่อย และ</w:t>
      </w:r>
      <w:r w:rsidRPr="008A3328">
        <w:rPr>
          <w:rFonts w:ascii="Angsana New" w:hAnsi="Angsana New"/>
          <w:b/>
          <w:sz w:val="28"/>
          <w:szCs w:val="28"/>
          <w:cs/>
        </w:rPr>
        <w:t>บริษัท</w:t>
      </w:r>
      <w:r w:rsidR="00D941EF" w:rsidRPr="008A3328">
        <w:rPr>
          <w:rFonts w:ascii="Angsana New" w:hAnsi="Angsana New" w:hint="cs"/>
          <w:b/>
          <w:sz w:val="28"/>
          <w:szCs w:val="28"/>
          <w:cs/>
        </w:rPr>
        <w:t>ร่วม</w:t>
      </w:r>
      <w:r w:rsidRPr="008A3328">
        <w:rPr>
          <w:rFonts w:ascii="Angsana New" w:hAnsi="Angsana New"/>
          <w:b/>
          <w:sz w:val="28"/>
          <w:szCs w:val="28"/>
          <w:cs/>
        </w:rPr>
        <w:t xml:space="preserve">ได้เปิดเผยในหมายเหตุข้อ </w:t>
      </w:r>
      <w:r w:rsidR="002172F1" w:rsidRPr="008A3328">
        <w:rPr>
          <w:rFonts w:ascii="Angsana New" w:hAnsi="Angsana New"/>
          <w:bCs/>
          <w:sz w:val="28"/>
          <w:szCs w:val="28"/>
        </w:rPr>
        <w:t>10</w:t>
      </w:r>
      <w:r w:rsidR="004B25B6" w:rsidRPr="008A3328">
        <w:rPr>
          <w:rFonts w:ascii="Angsana New" w:hAnsi="Angsana New"/>
          <w:bCs/>
          <w:sz w:val="28"/>
          <w:szCs w:val="28"/>
        </w:rPr>
        <w:t xml:space="preserve"> </w:t>
      </w:r>
      <w:r w:rsidR="004B25B6" w:rsidRPr="008A3328">
        <w:rPr>
          <w:rFonts w:ascii="Angsana New" w:hAnsi="Angsana New" w:hint="cs"/>
          <w:b/>
          <w:sz w:val="28"/>
          <w:szCs w:val="28"/>
          <w:cs/>
        </w:rPr>
        <w:t>และ</w:t>
      </w:r>
      <w:r w:rsidR="004B25B6" w:rsidRPr="008A3328">
        <w:rPr>
          <w:rFonts w:ascii="Angsana New" w:hAnsi="Angsana New" w:hint="cs"/>
          <w:bCs/>
          <w:sz w:val="28"/>
          <w:szCs w:val="28"/>
          <w:cs/>
        </w:rPr>
        <w:t xml:space="preserve"> </w:t>
      </w:r>
      <w:r w:rsidR="002172F1" w:rsidRPr="008A3328">
        <w:rPr>
          <w:rFonts w:ascii="Angsana New" w:hAnsi="Angsana New"/>
          <w:bCs/>
          <w:sz w:val="28"/>
          <w:szCs w:val="28"/>
        </w:rPr>
        <w:t>11</w:t>
      </w:r>
      <w:r w:rsidR="004B25B6" w:rsidRPr="008A3328">
        <w:rPr>
          <w:rFonts w:ascii="Angsana New" w:hAnsi="Angsana New"/>
          <w:b/>
          <w:sz w:val="28"/>
          <w:szCs w:val="28"/>
        </w:rPr>
        <w:t xml:space="preserve"> </w:t>
      </w:r>
      <w:r w:rsidR="004B25B6" w:rsidRPr="008A3328">
        <w:rPr>
          <w:rFonts w:ascii="Angsana New" w:hAnsi="Angsana New" w:hint="cs"/>
          <w:b/>
          <w:sz w:val="28"/>
          <w:szCs w:val="28"/>
          <w:cs/>
        </w:rPr>
        <w:t>บุคคลหรือ</w:t>
      </w:r>
      <w:r w:rsidRPr="008A3328">
        <w:rPr>
          <w:rFonts w:ascii="Angsana New" w:hAnsi="Angsana New"/>
          <w:b/>
          <w:sz w:val="28"/>
          <w:szCs w:val="28"/>
          <w:cs/>
        </w:rPr>
        <w:t>กิจการอื่นที่เกี่ยวข้องกันที่มีรายการระหว่างกันที่มีนัยสำคัญกับกลุ่มบริษัท ในระหว่างปีมีดัง</w:t>
      </w:r>
      <w:r w:rsidR="00D51FAF" w:rsidRPr="008A3328">
        <w:rPr>
          <w:rFonts w:ascii="Angsana New" w:hAnsi="Angsana New" w:hint="cs"/>
          <w:b/>
          <w:sz w:val="28"/>
          <w:szCs w:val="28"/>
          <w:cs/>
        </w:rPr>
        <w:t>ต่อไป</w:t>
      </w:r>
      <w:r w:rsidRPr="008A3328">
        <w:rPr>
          <w:rFonts w:ascii="Angsana New" w:hAnsi="Angsana New"/>
          <w:b/>
          <w:sz w:val="28"/>
          <w:szCs w:val="28"/>
          <w:cs/>
        </w:rPr>
        <w:t>นี้</w:t>
      </w:r>
    </w:p>
    <w:p w14:paraId="3D28DB93" w14:textId="77777777" w:rsidR="0034446A" w:rsidRPr="008A3328" w:rsidRDefault="0034446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0"/>
          <w:szCs w:val="2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3870"/>
      </w:tblGrid>
      <w:tr w:rsidR="00763731" w:rsidRPr="008A3328" w14:paraId="60AC24DD" w14:textId="77777777" w:rsidTr="00B31277">
        <w:trPr>
          <w:trHeight w:val="20"/>
          <w:tblHeader/>
        </w:trPr>
        <w:tc>
          <w:tcPr>
            <w:tcW w:w="4050" w:type="dxa"/>
            <w:hideMark/>
          </w:tcPr>
          <w:p w14:paraId="637C617B" w14:textId="77777777" w:rsidR="00763731" w:rsidRPr="008A3328" w:rsidRDefault="00763731" w:rsidP="00D941E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hideMark/>
          </w:tcPr>
          <w:p w14:paraId="35B485AC" w14:textId="77777777" w:rsidR="00763731" w:rsidRPr="008A3328" w:rsidRDefault="00763731" w:rsidP="004955C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</w:tc>
        <w:tc>
          <w:tcPr>
            <w:tcW w:w="3870" w:type="dxa"/>
            <w:hideMark/>
          </w:tcPr>
          <w:p w14:paraId="6978F717" w14:textId="77777777" w:rsidR="00763731" w:rsidRPr="008A3328" w:rsidRDefault="00763731" w:rsidP="004955CE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6C342F" w:rsidRPr="008A3328" w14:paraId="2DFBA2A6" w14:textId="77777777" w:rsidTr="00B31277">
        <w:trPr>
          <w:trHeight w:val="20"/>
          <w:tblHeader/>
        </w:trPr>
        <w:tc>
          <w:tcPr>
            <w:tcW w:w="4050" w:type="dxa"/>
          </w:tcPr>
          <w:p w14:paraId="34E79354" w14:textId="0AE1739B" w:rsidR="006C342F" w:rsidRPr="008A3328" w:rsidRDefault="006C342F" w:rsidP="004955C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วีเน็ท แคปปิทอล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30BCD8A" w14:textId="02263A65" w:rsidR="006C342F" w:rsidRPr="008A3328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6D900AC" w14:textId="61E37DE9" w:rsidR="006C342F" w:rsidRPr="008A3328" w:rsidRDefault="006C342F" w:rsidP="004955CE">
            <w:pPr>
              <w:spacing w:line="240" w:lineRule="auto"/>
              <w:ind w:left="270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ถือหุ้นในบริษัทร้อยละ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65</w:t>
            </w:r>
            <w:r w:rsidR="0033279C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3279C" w:rsidRPr="008A3328">
              <w:rPr>
                <w:rFonts w:ascii="Angsana New" w:hAnsi="Angsana New" w:hint="cs"/>
                <w:sz w:val="28"/>
                <w:szCs w:val="28"/>
                <w:cs/>
              </w:rPr>
              <w:t>และมีกรรมการร่วมกัน</w:t>
            </w:r>
          </w:p>
        </w:tc>
      </w:tr>
      <w:tr w:rsidR="006C342F" w:rsidRPr="008A3328" w14:paraId="21AF4304" w14:textId="77777777" w:rsidTr="00B31277">
        <w:trPr>
          <w:trHeight w:val="20"/>
        </w:trPr>
        <w:tc>
          <w:tcPr>
            <w:tcW w:w="4050" w:type="dxa"/>
            <w:hideMark/>
          </w:tcPr>
          <w:p w14:paraId="4612D552" w14:textId="77777777" w:rsidR="006C342F" w:rsidRPr="008A3328" w:rsidRDefault="006C342F" w:rsidP="004955C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เอ็นทีเอ็น โซลูชั่น จำกัด</w:t>
            </w:r>
          </w:p>
        </w:tc>
        <w:tc>
          <w:tcPr>
            <w:tcW w:w="1260" w:type="dxa"/>
            <w:hideMark/>
          </w:tcPr>
          <w:p w14:paraId="5B8E792A" w14:textId="77777777" w:rsidR="006C342F" w:rsidRPr="008A3328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3CB19F3" w14:textId="77777777" w:rsidR="006C342F" w:rsidRPr="008A3328" w:rsidRDefault="006C342F" w:rsidP="004955CE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8A3328" w14:paraId="0CBEF457" w14:textId="77777777" w:rsidTr="00B31277">
        <w:trPr>
          <w:trHeight w:val="20"/>
        </w:trPr>
        <w:tc>
          <w:tcPr>
            <w:tcW w:w="4050" w:type="dxa"/>
            <w:hideMark/>
          </w:tcPr>
          <w:p w14:paraId="5BAAABB8" w14:textId="77777777" w:rsidR="006C342F" w:rsidRPr="008A3328" w:rsidRDefault="006C342F" w:rsidP="004955CE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บลู ฟิซ โซลูชั่น จำกัด</w:t>
            </w:r>
          </w:p>
        </w:tc>
        <w:tc>
          <w:tcPr>
            <w:tcW w:w="1260" w:type="dxa"/>
            <w:hideMark/>
          </w:tcPr>
          <w:p w14:paraId="3D8AA5AF" w14:textId="77777777" w:rsidR="006C342F" w:rsidRPr="008A3328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0B02FD60" w14:textId="77777777" w:rsidR="006C342F" w:rsidRPr="008A3328" w:rsidRDefault="006C342F" w:rsidP="004955CE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8A3328" w14:paraId="1AE451EF" w14:textId="77777777" w:rsidTr="00B31277">
        <w:trPr>
          <w:trHeight w:val="20"/>
        </w:trPr>
        <w:tc>
          <w:tcPr>
            <w:tcW w:w="4050" w:type="dxa"/>
            <w:hideMark/>
          </w:tcPr>
          <w:p w14:paraId="14B06462" w14:textId="77777777" w:rsidR="006C342F" w:rsidRPr="008A3328" w:rsidRDefault="006C342F" w:rsidP="004955C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คอปเปอร์ ไวร์ด จำกัด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260" w:type="dxa"/>
            <w:hideMark/>
          </w:tcPr>
          <w:p w14:paraId="4E07AE9C" w14:textId="77777777" w:rsidR="006C342F" w:rsidRPr="008A3328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17C27A8E" w14:textId="77777777" w:rsidR="006C342F" w:rsidRPr="008A3328" w:rsidRDefault="006C342F" w:rsidP="004955C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8A3328" w14:paraId="488F57BF" w14:textId="77777777" w:rsidTr="00B31277">
        <w:trPr>
          <w:trHeight w:val="20"/>
        </w:trPr>
        <w:tc>
          <w:tcPr>
            <w:tcW w:w="4050" w:type="dxa"/>
            <w:hideMark/>
          </w:tcPr>
          <w:p w14:paraId="44280814" w14:textId="77777777" w:rsidR="006C342F" w:rsidRPr="008A3328" w:rsidRDefault="006C342F" w:rsidP="004955C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วีเฮลท์ ทรีซิกตี้ จำกัด</w:t>
            </w:r>
          </w:p>
        </w:tc>
        <w:tc>
          <w:tcPr>
            <w:tcW w:w="1260" w:type="dxa"/>
            <w:hideMark/>
          </w:tcPr>
          <w:p w14:paraId="4ECAC154" w14:textId="77777777" w:rsidR="006C342F" w:rsidRPr="008A3328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53679A17" w14:textId="77777777" w:rsidR="006C342F" w:rsidRPr="008A3328" w:rsidRDefault="006C342F" w:rsidP="004955CE">
            <w:pPr>
              <w:rPr>
                <w:rFonts w:ascii="Angsana New" w:hAnsi="Angsana New"/>
                <w:sz w:val="16"/>
                <w:szCs w:val="16"/>
                <w:cs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 และกรรมการร่วมกัน</w:t>
            </w:r>
          </w:p>
        </w:tc>
      </w:tr>
      <w:tr w:rsidR="006C342F" w:rsidRPr="008A3328" w14:paraId="62CB1458" w14:textId="77777777" w:rsidTr="00B31277">
        <w:trPr>
          <w:trHeight w:val="20"/>
        </w:trPr>
        <w:tc>
          <w:tcPr>
            <w:tcW w:w="4050" w:type="dxa"/>
            <w:hideMark/>
          </w:tcPr>
          <w:p w14:paraId="3E2609BC" w14:textId="77777777" w:rsidR="006C342F" w:rsidRPr="008A3328" w:rsidRDefault="006C342F" w:rsidP="004955CE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โลจิสท์พลัส จำกัด</w:t>
            </w:r>
          </w:p>
        </w:tc>
        <w:tc>
          <w:tcPr>
            <w:tcW w:w="1260" w:type="dxa"/>
            <w:hideMark/>
          </w:tcPr>
          <w:p w14:paraId="545058D9" w14:textId="77777777" w:rsidR="006C342F" w:rsidRPr="008A3328" w:rsidRDefault="006C342F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  <w:hideMark/>
          </w:tcPr>
          <w:p w14:paraId="296D57B9" w14:textId="77777777" w:rsidR="006C342F" w:rsidRPr="008A3328" w:rsidRDefault="006C342F" w:rsidP="004955CE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  <w:tr w:rsidR="002512AE" w:rsidRPr="008A3328" w14:paraId="32371884" w14:textId="77777777" w:rsidTr="00B31277">
        <w:trPr>
          <w:trHeight w:val="20"/>
        </w:trPr>
        <w:tc>
          <w:tcPr>
            <w:tcW w:w="4050" w:type="dxa"/>
          </w:tcPr>
          <w:p w14:paraId="028B228C" w14:textId="152AB874" w:rsidR="002512AE" w:rsidRPr="008A3328" w:rsidRDefault="002512AE" w:rsidP="00B31277">
            <w:pPr>
              <w:tabs>
                <w:tab w:val="clear" w:pos="2580"/>
                <w:tab w:val="clear" w:pos="2807"/>
                <w:tab w:val="left" w:pos="285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="00B31277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43652" w:rsidRPr="008A3328">
              <w:rPr>
                <w:rFonts w:ascii="Angsana New" w:hAnsi="Angsana New" w:hint="cs"/>
                <w:sz w:val="28"/>
                <w:szCs w:val="28"/>
                <w:cs/>
              </w:rPr>
              <w:t>หลักทรัพย์จัดการเงินร่วมลงทุนวีเน็ท จำกัด</w:t>
            </w:r>
          </w:p>
        </w:tc>
        <w:tc>
          <w:tcPr>
            <w:tcW w:w="1260" w:type="dxa"/>
          </w:tcPr>
          <w:p w14:paraId="2EB8F5C1" w14:textId="270E890A" w:rsidR="002512AE" w:rsidRPr="008A3328" w:rsidRDefault="002512AE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08B8BCFE" w14:textId="51B3CA3D" w:rsidR="002512AE" w:rsidRPr="008A3328" w:rsidRDefault="00843652" w:rsidP="004955CE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มีผู้ถือหุ้นร่วมกัน</w:t>
            </w:r>
          </w:p>
        </w:tc>
      </w:tr>
    </w:tbl>
    <w:p w14:paraId="3501055B" w14:textId="77777777" w:rsidR="00D65AE9" w:rsidRPr="008A3328" w:rsidRDefault="00D65AE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EF6AFCC" w14:textId="680222E1" w:rsidR="0084322A" w:rsidRPr="008A3328" w:rsidRDefault="00D85CD1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นโยบายการกำหนดราคาสำหรับ</w:t>
      </w:r>
      <w:r w:rsidR="00763AAD" w:rsidRPr="008A3328">
        <w:rPr>
          <w:rFonts w:ascii="Angsana New" w:hAnsi="Angsana New"/>
          <w:sz w:val="28"/>
          <w:szCs w:val="28"/>
          <w:cs/>
        </w:rPr>
        <w:t>รายการแต่ละประเภท</w:t>
      </w:r>
      <w:r w:rsidR="00D941EF" w:rsidRPr="008A3328">
        <w:rPr>
          <w:rFonts w:ascii="Angsana New" w:hAnsi="Angsana New" w:hint="cs"/>
          <w:sz w:val="28"/>
          <w:szCs w:val="28"/>
          <w:cs/>
        </w:rPr>
        <w:t>มี</w:t>
      </w:r>
      <w:r w:rsidR="00763AAD" w:rsidRPr="008A3328">
        <w:rPr>
          <w:rFonts w:ascii="Angsana New" w:hAnsi="Angsana New"/>
          <w:sz w:val="28"/>
          <w:szCs w:val="28"/>
          <w:cs/>
        </w:rPr>
        <w:t>ได้ดังต่อไปนี้</w:t>
      </w:r>
    </w:p>
    <w:p w14:paraId="18C30C4A" w14:textId="77777777" w:rsidR="00AB612C" w:rsidRPr="008A3328" w:rsidRDefault="00AB612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6120"/>
      </w:tblGrid>
      <w:tr w:rsidR="00763AAD" w:rsidRPr="008A3328" w14:paraId="7A82D26F" w14:textId="77777777" w:rsidTr="003B6402">
        <w:trPr>
          <w:cantSplit/>
          <w:trHeight w:val="20"/>
          <w:tblHeader/>
        </w:trPr>
        <w:tc>
          <w:tcPr>
            <w:tcW w:w="2880" w:type="dxa"/>
          </w:tcPr>
          <w:p w14:paraId="0DBB2AEF" w14:textId="77777777" w:rsidR="00763AAD" w:rsidRPr="008A3328" w:rsidRDefault="00763AAD" w:rsidP="004955CE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6120" w:type="dxa"/>
          </w:tcPr>
          <w:p w14:paraId="606AC134" w14:textId="77777777" w:rsidR="00763AAD" w:rsidRPr="008A3328" w:rsidRDefault="00763AAD" w:rsidP="004955CE">
            <w:pPr>
              <w:tabs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763AAD" w:rsidRPr="008A3328" w14:paraId="32B2D957" w14:textId="77777777" w:rsidTr="003B6402">
        <w:trPr>
          <w:cantSplit/>
          <w:trHeight w:val="20"/>
        </w:trPr>
        <w:tc>
          <w:tcPr>
            <w:tcW w:w="2880" w:type="dxa"/>
          </w:tcPr>
          <w:p w14:paraId="07CFF7C5" w14:textId="356B1816" w:rsidR="00763AAD" w:rsidRPr="008A3328" w:rsidRDefault="00B00CFB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6120" w:type="dxa"/>
          </w:tcPr>
          <w:p w14:paraId="5060F564" w14:textId="77777777" w:rsidR="00763AAD" w:rsidRPr="008A3328" w:rsidRDefault="001C0BB4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</w:t>
            </w:r>
            <w:r w:rsidR="00141FE0" w:rsidRPr="008A3328">
              <w:rPr>
                <w:rFonts w:ascii="Angsana New" w:hAnsi="Angsana New"/>
                <w:sz w:val="28"/>
                <w:szCs w:val="28"/>
                <w:cs/>
              </w:rPr>
              <w:t>ใกล้เคียงกับราคา</w:t>
            </w:r>
            <w:r w:rsidR="00AC2FA5" w:rsidRPr="008A3328">
              <w:rPr>
                <w:rFonts w:ascii="Angsana New" w:hAnsi="Angsana New"/>
                <w:sz w:val="28"/>
                <w:szCs w:val="28"/>
                <w:cs/>
              </w:rPr>
              <w:t>ตลาดหรือ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ราคาที่ตกลงกัน</w:t>
            </w:r>
            <w:r w:rsidR="00016FDF" w:rsidRPr="008A3328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1C3A19" w:rsidRPr="008A3328" w14:paraId="47DB1D52" w14:textId="77777777" w:rsidTr="003B6402">
        <w:trPr>
          <w:cantSplit/>
          <w:trHeight w:val="20"/>
        </w:trPr>
        <w:tc>
          <w:tcPr>
            <w:tcW w:w="2880" w:type="dxa"/>
          </w:tcPr>
          <w:p w14:paraId="1248BA8C" w14:textId="77777777" w:rsidR="001C3A19" w:rsidRPr="008A3328" w:rsidRDefault="001C3A1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6120" w:type="dxa"/>
          </w:tcPr>
          <w:p w14:paraId="0B293B78" w14:textId="280136FC" w:rsidR="001C3A19" w:rsidRPr="008A3328" w:rsidRDefault="001C3A19" w:rsidP="00D94C75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ตามตั๋วสัญญาใช้เงิน อัตราร้อยละ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5E578E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15</w:t>
            </w:r>
            <w:r w:rsidR="00C35575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475A20" w:rsidRPr="008A3328">
              <w:rPr>
                <w:rFonts w:ascii="Angsana New" w:hAnsi="Angsana New"/>
                <w:sz w:val="28"/>
                <w:szCs w:val="28"/>
              </w:rPr>
              <w:t>-</w:t>
            </w:r>
            <w:r w:rsidR="00C35575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="00475A20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00</w:t>
            </w:r>
            <w:r w:rsidR="00475A20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3731" w:rsidRPr="008A3328">
              <w:rPr>
                <w:rFonts w:ascii="Angsana New" w:hAnsi="Angsana New"/>
                <w:sz w:val="28"/>
                <w:szCs w:val="28"/>
                <w:cs/>
              </w:rPr>
              <w:t>ต่อปี</w:t>
            </w:r>
          </w:p>
        </w:tc>
      </w:tr>
      <w:tr w:rsidR="000A5FFA" w:rsidRPr="008A3328" w14:paraId="6CCDBFEC" w14:textId="77777777" w:rsidTr="003B6402">
        <w:trPr>
          <w:cantSplit/>
          <w:trHeight w:val="20"/>
        </w:trPr>
        <w:tc>
          <w:tcPr>
            <w:tcW w:w="2880" w:type="dxa"/>
          </w:tcPr>
          <w:p w14:paraId="3C00AB81" w14:textId="77777777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120" w:type="dxa"/>
          </w:tcPr>
          <w:p w14:paraId="00C0501B" w14:textId="77777777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  <w:r w:rsidR="00AE2061" w:rsidRPr="008A3328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="00A30F70" w:rsidRPr="008A3328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0A5FFA" w:rsidRPr="008A3328" w14:paraId="62EFA269" w14:textId="77777777" w:rsidTr="003B6402">
        <w:trPr>
          <w:cantSplit/>
          <w:trHeight w:val="20"/>
        </w:trPr>
        <w:tc>
          <w:tcPr>
            <w:tcW w:w="2880" w:type="dxa"/>
          </w:tcPr>
          <w:p w14:paraId="2C48AFB5" w14:textId="1E646C62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  <w:r w:rsidR="0078683B" w:rsidRPr="008A3328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6120" w:type="dxa"/>
          </w:tcPr>
          <w:p w14:paraId="7B897237" w14:textId="77777777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0A5FFA" w:rsidRPr="008A3328" w14:paraId="3195F0B0" w14:textId="77777777" w:rsidTr="003B6402">
        <w:trPr>
          <w:cantSplit/>
          <w:trHeight w:val="20"/>
        </w:trPr>
        <w:tc>
          <w:tcPr>
            <w:tcW w:w="2880" w:type="dxa"/>
          </w:tcPr>
          <w:p w14:paraId="1E368EDB" w14:textId="77777777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6120" w:type="dxa"/>
          </w:tcPr>
          <w:p w14:paraId="2E1332F0" w14:textId="77777777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0A5FFA" w:rsidRPr="008A3328" w14:paraId="6DDA5EC1" w14:textId="77777777" w:rsidTr="003B6402">
        <w:trPr>
          <w:cantSplit/>
          <w:trHeight w:val="20"/>
        </w:trPr>
        <w:tc>
          <w:tcPr>
            <w:tcW w:w="2880" w:type="dxa"/>
          </w:tcPr>
          <w:p w14:paraId="603F5F0F" w14:textId="77777777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6120" w:type="dxa"/>
          </w:tcPr>
          <w:p w14:paraId="7A2EBB75" w14:textId="77777777" w:rsidR="000A5FFA" w:rsidRPr="008A3328" w:rsidRDefault="000A5FFA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</w:p>
        </w:tc>
      </w:tr>
      <w:tr w:rsidR="00A30F70" w:rsidRPr="008A3328" w14:paraId="61715A57" w14:textId="77777777" w:rsidTr="003B6402">
        <w:trPr>
          <w:cantSplit/>
          <w:trHeight w:val="20"/>
        </w:trPr>
        <w:tc>
          <w:tcPr>
            <w:tcW w:w="2880" w:type="dxa"/>
          </w:tcPr>
          <w:p w14:paraId="6D71F7A4" w14:textId="77777777" w:rsidR="00A30F70" w:rsidRPr="008A3328" w:rsidRDefault="00A30F70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120" w:type="dxa"/>
          </w:tcPr>
          <w:p w14:paraId="48362D36" w14:textId="77777777" w:rsidR="00A30F70" w:rsidRPr="008A3328" w:rsidRDefault="00A30F70" w:rsidP="004955C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ราคาใกล้เคียงกับราคาตลาด</w:t>
            </w:r>
            <w:r w:rsidR="00AE2061" w:rsidRPr="008A3328">
              <w:rPr>
                <w:rFonts w:ascii="Angsana New" w:hAnsi="Angsana New"/>
                <w:sz w:val="28"/>
                <w:szCs w:val="28"/>
                <w:cs/>
              </w:rPr>
              <w:t>หรือ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  <w:tr w:rsidR="002C29BB" w:rsidRPr="008A3328" w14:paraId="553082DF" w14:textId="77777777" w:rsidTr="003B6402">
        <w:trPr>
          <w:cantSplit/>
          <w:trHeight w:val="20"/>
        </w:trPr>
        <w:tc>
          <w:tcPr>
            <w:tcW w:w="2880" w:type="dxa"/>
          </w:tcPr>
          <w:p w14:paraId="54A3A0C2" w14:textId="77777777" w:rsidR="002C29BB" w:rsidRPr="008A3328" w:rsidRDefault="002C29B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120" w:type="dxa"/>
          </w:tcPr>
          <w:p w14:paraId="245B148F" w14:textId="77777777" w:rsidR="002C29BB" w:rsidRPr="008A3328" w:rsidRDefault="002C29B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อนุมัติจากผู้ถือหุ้นและ</w:t>
            </w:r>
            <w:r w:rsidRPr="008A3328">
              <w:rPr>
                <w:rFonts w:ascii="Angsana New" w:hAnsi="Angsana New"/>
                <w:sz w:val="28"/>
                <w:szCs w:val="28"/>
              </w:rPr>
              <w:t>/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หรือคณะกรรมการ</w:t>
            </w:r>
            <w:r w:rsidRPr="008A3328">
              <w:rPr>
                <w:rFonts w:ascii="Angsana New" w:hAnsi="Angsana New"/>
                <w:sz w:val="28"/>
                <w:szCs w:val="28"/>
              </w:rPr>
              <w:t>/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ตามสัญญาจ้างงาน</w:t>
            </w:r>
          </w:p>
        </w:tc>
      </w:tr>
    </w:tbl>
    <w:p w14:paraId="10BC6CCA" w14:textId="77777777" w:rsidR="004319F7" w:rsidRPr="008A3328" w:rsidRDefault="004319F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0"/>
          <w:szCs w:val="20"/>
        </w:rPr>
      </w:pPr>
    </w:p>
    <w:p w14:paraId="2D48183E" w14:textId="77777777" w:rsidR="00FB7624" w:rsidRPr="008A3328" w:rsidRDefault="00F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br w:type="page"/>
      </w:r>
    </w:p>
    <w:p w14:paraId="0B21377D" w14:textId="315A56AF" w:rsidR="0027479D" w:rsidRPr="008A3328" w:rsidRDefault="0084322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รายการที่สำคัญกับ</w:t>
      </w:r>
      <w:r w:rsidR="00817AA6" w:rsidRPr="008A3328">
        <w:rPr>
          <w:rFonts w:ascii="Angsana New" w:hAnsi="Angsana New"/>
          <w:b/>
          <w:sz w:val="28"/>
          <w:szCs w:val="28"/>
          <w:cs/>
        </w:rPr>
        <w:t>กิจการที่เกี่ยวข้องกัน</w:t>
      </w:r>
      <w:r w:rsidRPr="008A3328">
        <w:rPr>
          <w:rFonts w:ascii="Angsana New" w:hAnsi="Angsana New"/>
          <w:sz w:val="28"/>
          <w:szCs w:val="28"/>
          <w:cs/>
        </w:rPr>
        <w:t>สำหรับ</w:t>
      </w:r>
      <w:r w:rsidR="00475A20" w:rsidRPr="008A3328">
        <w:rPr>
          <w:rFonts w:ascii="Angsana New" w:hAnsi="Angsana New"/>
          <w:sz w:val="28"/>
          <w:szCs w:val="28"/>
          <w:cs/>
        </w:rPr>
        <w:t>แต่ละปี</w:t>
      </w:r>
      <w:r w:rsidRPr="008A3328">
        <w:rPr>
          <w:rFonts w:ascii="Angsana New" w:hAnsi="Angsana New"/>
          <w:sz w:val="28"/>
          <w:szCs w:val="28"/>
          <w:cs/>
        </w:rPr>
        <w:t>สิ้นสุด</w:t>
      </w:r>
      <w:r w:rsidR="0033279C" w:rsidRPr="008A332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33279C" w:rsidRPr="008A3328">
        <w:rPr>
          <w:rFonts w:ascii="Angsana New" w:hAnsi="Angsana New"/>
          <w:sz w:val="28"/>
          <w:szCs w:val="28"/>
        </w:rPr>
        <w:t xml:space="preserve"> </w:t>
      </w:r>
      <w:r w:rsidR="000A5FFA" w:rsidRPr="008A3328">
        <w:rPr>
          <w:rFonts w:ascii="Angsana New" w:hAnsi="Angsana New"/>
          <w:sz w:val="28"/>
          <w:szCs w:val="28"/>
          <w:cs/>
        </w:rPr>
        <w:t>ธันวาคม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สรุปได้ดังนี้</w:t>
      </w:r>
    </w:p>
    <w:p w14:paraId="145A7E6B" w14:textId="77777777" w:rsidR="000A5FFA" w:rsidRPr="008A3328" w:rsidRDefault="000A5FF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710"/>
        </w:tabs>
        <w:spacing w:line="240" w:lineRule="auto"/>
        <w:ind w:left="540"/>
        <w:jc w:val="both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8A3328" w14:paraId="21D6B66A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6EB097B3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7B89D26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717CAA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CC87900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3914" w:rsidRPr="008A3328" w14:paraId="66AE0290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4520C9F0" w14:textId="5C0B750A" w:rsidR="00D83914" w:rsidRPr="008A3328" w:rsidRDefault="0033279C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สำหรับปีสิ้นสุดวันที่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2172F1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shd w:val="clear" w:color="auto" w:fill="auto"/>
          </w:tcPr>
          <w:p w14:paraId="15EFD654" w14:textId="12BE8EC4" w:rsidR="00D8391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CFE1BB3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796AEF" w14:textId="140FC489" w:rsidR="00D8391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6C08228C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F2238E4" w14:textId="07B73644" w:rsidR="00D8391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EED4930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1D7F6B" w14:textId="73E870E6" w:rsidR="00D8391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D83914" w:rsidRPr="008A3328" w14:paraId="7E865FA3" w14:textId="77777777" w:rsidTr="0029361F">
        <w:trPr>
          <w:tblHeader/>
        </w:trPr>
        <w:tc>
          <w:tcPr>
            <w:tcW w:w="4230" w:type="dxa"/>
            <w:shd w:val="clear" w:color="auto" w:fill="auto"/>
          </w:tcPr>
          <w:p w14:paraId="3CA52E39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27EB075E" w14:textId="77777777" w:rsidR="00D83914" w:rsidRPr="008A3328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83914" w:rsidRPr="008A3328" w14:paraId="551ABD9C" w14:textId="77777777" w:rsidTr="00D83914">
        <w:tc>
          <w:tcPr>
            <w:tcW w:w="4230" w:type="dxa"/>
            <w:shd w:val="clear" w:color="auto" w:fill="auto"/>
          </w:tcPr>
          <w:p w14:paraId="040FDCCA" w14:textId="77777777" w:rsidR="00D83914" w:rsidRPr="008A3328" w:rsidRDefault="00D83914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95EC80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59ED067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8ADDA75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60A28894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65E79F2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1790D23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F9B17D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A64FB4" w:rsidRPr="008A3328" w14:paraId="261D1CC9" w14:textId="77777777" w:rsidTr="00D83914">
        <w:tc>
          <w:tcPr>
            <w:tcW w:w="4230" w:type="dxa"/>
            <w:shd w:val="clear" w:color="auto" w:fill="auto"/>
          </w:tcPr>
          <w:p w14:paraId="7DE8EDA9" w14:textId="30A0B1E6" w:rsidR="00A64FB4" w:rsidRPr="008A3328" w:rsidRDefault="00A00A46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6BF268C6" w14:textId="2C5F9319" w:rsidR="00A64FB4" w:rsidRPr="008A3328" w:rsidRDefault="002172F1" w:rsidP="00A64FB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4DAA61D9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C78ADA8" w14:textId="7A811098" w:rsidR="00A64FB4" w:rsidRPr="008A3328" w:rsidRDefault="002172F1" w:rsidP="001400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62" w:type="dxa"/>
            <w:shd w:val="clear" w:color="auto" w:fill="auto"/>
          </w:tcPr>
          <w:p w14:paraId="5CAAC81E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ECC08AF" w14:textId="2BD4FE20" w:rsidR="00A64FB4" w:rsidRPr="008A3328" w:rsidRDefault="002172F1" w:rsidP="00A64FB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1475D6A0" w14:textId="77777777" w:rsidR="00A64FB4" w:rsidRPr="008A3328" w:rsidRDefault="00A64FB4" w:rsidP="00A64FB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B782AF" w14:textId="38124512" w:rsidR="00A64FB4" w:rsidRPr="008A3328" w:rsidRDefault="002172F1" w:rsidP="00A64FB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</w:p>
        </w:tc>
      </w:tr>
      <w:tr w:rsidR="00B67F09" w:rsidRPr="008A3328" w14:paraId="0E9C4F59" w14:textId="77777777" w:rsidTr="00D83914">
        <w:tc>
          <w:tcPr>
            <w:tcW w:w="4230" w:type="dxa"/>
            <w:shd w:val="clear" w:color="auto" w:fill="auto"/>
          </w:tcPr>
          <w:p w14:paraId="3EAA3B7C" w14:textId="67955793" w:rsidR="00B67F09" w:rsidRPr="008A3328" w:rsidRDefault="00B67F09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23B8CA55" w14:textId="7CF1FE69" w:rsidR="00B67F09" w:rsidRPr="008A3328" w:rsidRDefault="002172F1" w:rsidP="00A64FB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62" w:type="dxa"/>
            <w:shd w:val="clear" w:color="auto" w:fill="auto"/>
          </w:tcPr>
          <w:p w14:paraId="0336E0E5" w14:textId="77777777" w:rsidR="00B67F09" w:rsidRPr="008A3328" w:rsidRDefault="00B67F09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5E65A4" w14:textId="493BC26E" w:rsidR="00B67F09" w:rsidRPr="008A3328" w:rsidRDefault="00B67F09" w:rsidP="00B67F0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F6E241E" w14:textId="77777777" w:rsidR="00B67F09" w:rsidRPr="008A3328" w:rsidRDefault="00B67F09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6C4DB7" w14:textId="7E0435F9" w:rsidR="00B67F09" w:rsidRPr="008A3328" w:rsidRDefault="002172F1" w:rsidP="00A64FB4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8EE55DF" w14:textId="77777777" w:rsidR="00B67F09" w:rsidRPr="008A3328" w:rsidRDefault="00B67F09" w:rsidP="00A64FB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13789" w14:textId="149EC6D0" w:rsidR="00B67F09" w:rsidRPr="008A3328" w:rsidRDefault="00B67F09" w:rsidP="007E050A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A64FB4" w:rsidRPr="008A3328" w14:paraId="4538B0E4" w14:textId="77777777" w:rsidTr="00D83914">
        <w:tc>
          <w:tcPr>
            <w:tcW w:w="4230" w:type="dxa"/>
            <w:shd w:val="clear" w:color="auto" w:fill="auto"/>
          </w:tcPr>
          <w:p w14:paraId="45E6211D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ค่าเช่าสถานที่</w:t>
            </w:r>
          </w:p>
        </w:tc>
        <w:tc>
          <w:tcPr>
            <w:tcW w:w="990" w:type="dxa"/>
            <w:shd w:val="clear" w:color="auto" w:fill="auto"/>
          </w:tcPr>
          <w:p w14:paraId="28912410" w14:textId="2FE975C4" w:rsidR="00A64FB4" w:rsidRPr="008A3328" w:rsidRDefault="002172F1" w:rsidP="00A64FB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62" w:type="dxa"/>
            <w:shd w:val="clear" w:color="auto" w:fill="auto"/>
          </w:tcPr>
          <w:p w14:paraId="63213B13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CE429C3" w14:textId="2663E905" w:rsidR="00A64FB4" w:rsidRPr="008A3328" w:rsidRDefault="002172F1" w:rsidP="001400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62" w:type="dxa"/>
            <w:shd w:val="clear" w:color="auto" w:fill="auto"/>
          </w:tcPr>
          <w:p w14:paraId="2822D9DC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0C935A" w14:textId="28663102" w:rsidR="00A64FB4" w:rsidRPr="008A3328" w:rsidRDefault="002172F1" w:rsidP="00B67F0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361</w:t>
            </w:r>
          </w:p>
        </w:tc>
        <w:tc>
          <w:tcPr>
            <w:tcW w:w="270" w:type="dxa"/>
            <w:shd w:val="clear" w:color="auto" w:fill="auto"/>
          </w:tcPr>
          <w:p w14:paraId="697DDA01" w14:textId="77777777" w:rsidR="00A64FB4" w:rsidRPr="008A3328" w:rsidRDefault="00A64FB4" w:rsidP="00A64FB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21514D" w14:textId="31469016" w:rsidR="00A64FB4" w:rsidRPr="008A3328" w:rsidRDefault="002172F1" w:rsidP="00A64FB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367</w:t>
            </w:r>
          </w:p>
        </w:tc>
      </w:tr>
      <w:tr w:rsidR="00A64FB4" w:rsidRPr="008A3328" w14:paraId="79059EFC" w14:textId="77777777" w:rsidTr="00D83914">
        <w:tc>
          <w:tcPr>
            <w:tcW w:w="4230" w:type="dxa"/>
            <w:shd w:val="clear" w:color="auto" w:fill="auto"/>
          </w:tcPr>
          <w:p w14:paraId="2AE70454" w14:textId="77777777" w:rsidR="00A64FB4" w:rsidRPr="008A3328" w:rsidRDefault="00A64FB4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7B9DDAC3" w14:textId="3C1D4C0F" w:rsidR="00A64FB4" w:rsidRPr="008A3328" w:rsidRDefault="002172F1" w:rsidP="00A64FB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14:paraId="71DE5948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A141577" w14:textId="168C380A" w:rsidR="00A64FB4" w:rsidRPr="008A3328" w:rsidRDefault="002172F1" w:rsidP="001400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311</w:t>
            </w:r>
          </w:p>
        </w:tc>
        <w:tc>
          <w:tcPr>
            <w:tcW w:w="262" w:type="dxa"/>
            <w:shd w:val="clear" w:color="auto" w:fill="auto"/>
          </w:tcPr>
          <w:p w14:paraId="6F886F3D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205E7C" w14:textId="33FF59B9" w:rsidR="00A64FB4" w:rsidRPr="008A3328" w:rsidRDefault="002172F1" w:rsidP="00A64FB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70" w:type="dxa"/>
            <w:shd w:val="clear" w:color="auto" w:fill="auto"/>
          </w:tcPr>
          <w:p w14:paraId="54D5A778" w14:textId="77777777" w:rsidR="00A64FB4" w:rsidRPr="008A3328" w:rsidRDefault="00A64FB4" w:rsidP="00A64FB4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867A11" w14:textId="0B09230B" w:rsidR="00A64FB4" w:rsidRPr="008A3328" w:rsidRDefault="002172F1" w:rsidP="00A64FB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</w:tr>
      <w:tr w:rsidR="00A64FB4" w:rsidRPr="008A3328" w14:paraId="3192C7D8" w14:textId="77777777" w:rsidTr="00D83914">
        <w:tc>
          <w:tcPr>
            <w:tcW w:w="4230" w:type="dxa"/>
            <w:shd w:val="clear" w:color="auto" w:fill="auto"/>
          </w:tcPr>
          <w:p w14:paraId="67B12E51" w14:textId="77777777" w:rsidR="00A64FB4" w:rsidRPr="008A3328" w:rsidRDefault="00A64FB4" w:rsidP="00A64F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34AD489" w14:textId="77777777" w:rsidR="00A64FB4" w:rsidRPr="008A3328" w:rsidRDefault="00A64FB4" w:rsidP="00A64FB4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8C84FF4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B028B7" w14:textId="77777777" w:rsidR="00A64FB4" w:rsidRPr="008A3328" w:rsidRDefault="00A64FB4" w:rsidP="0014003A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C16F5F5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E68D0C" w14:textId="77777777" w:rsidR="00A64FB4" w:rsidRPr="008A3328" w:rsidRDefault="00A64FB4" w:rsidP="00A64FB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2BDE56B" w14:textId="77777777" w:rsidR="00A64FB4" w:rsidRPr="008A3328" w:rsidRDefault="00A64FB4" w:rsidP="00A6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170E78" w14:textId="77777777" w:rsidR="00A64FB4" w:rsidRPr="008A3328" w:rsidRDefault="00A64FB4" w:rsidP="00A64FB4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512AE" w:rsidRPr="008A3328" w14:paraId="463C0F09" w14:textId="77777777" w:rsidTr="00B66E15">
        <w:tc>
          <w:tcPr>
            <w:tcW w:w="4230" w:type="dxa"/>
            <w:shd w:val="clear" w:color="auto" w:fill="auto"/>
          </w:tcPr>
          <w:p w14:paraId="6709706C" w14:textId="48E4570E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2ADFF5" w14:textId="331454D1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7DEBC74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6F0911E" w14:textId="176EA65C" w:rsidR="002512AE" w:rsidRPr="008A3328" w:rsidRDefault="002512AE" w:rsidP="002512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5FC2A15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5E7169C" w14:textId="14E556C6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36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70" w:type="dxa"/>
            <w:shd w:val="clear" w:color="auto" w:fill="auto"/>
          </w:tcPr>
          <w:p w14:paraId="7D5B343D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EFF2A2" w14:textId="0BB8F259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795</w:t>
            </w:r>
          </w:p>
        </w:tc>
      </w:tr>
      <w:tr w:rsidR="002512AE" w:rsidRPr="008A3328" w14:paraId="2990D00C" w14:textId="77777777" w:rsidTr="00B66E15">
        <w:tc>
          <w:tcPr>
            <w:tcW w:w="4230" w:type="dxa"/>
            <w:shd w:val="clear" w:color="auto" w:fill="auto"/>
          </w:tcPr>
          <w:p w14:paraId="0919B27A" w14:textId="77777777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E09C81" w14:textId="2E06B516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E0E4D1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B70B9A" w14:textId="56B81C48" w:rsidR="002512AE" w:rsidRPr="008A3328" w:rsidRDefault="002512AE" w:rsidP="002512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744FF85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0B4C5C" w14:textId="6118299B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7D445B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B43637" w14:textId="3A746CB3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</w:p>
        </w:tc>
      </w:tr>
      <w:tr w:rsidR="002512AE" w:rsidRPr="008A3328" w14:paraId="74204067" w14:textId="77777777" w:rsidTr="00FE1B7F">
        <w:tc>
          <w:tcPr>
            <w:tcW w:w="4230" w:type="dxa"/>
            <w:shd w:val="clear" w:color="auto" w:fill="auto"/>
          </w:tcPr>
          <w:p w14:paraId="338A1DC6" w14:textId="77862183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4A4FE5C" w14:textId="525DDAB1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8BEE98F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F13007F" w14:textId="5C2C9BB2" w:rsidR="002512AE" w:rsidRPr="008A3328" w:rsidRDefault="002512AE" w:rsidP="002512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706D10C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8E62B9" w14:textId="57660346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572</w:t>
            </w:r>
          </w:p>
        </w:tc>
        <w:tc>
          <w:tcPr>
            <w:tcW w:w="270" w:type="dxa"/>
            <w:shd w:val="clear" w:color="auto" w:fill="auto"/>
          </w:tcPr>
          <w:p w14:paraId="106E10E0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8A27A8" w14:textId="24A8E37F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551</w:t>
            </w:r>
          </w:p>
        </w:tc>
      </w:tr>
      <w:tr w:rsidR="002512AE" w:rsidRPr="008A3328" w14:paraId="5ED90ACA" w14:textId="77777777" w:rsidTr="00FE1B7F">
        <w:tc>
          <w:tcPr>
            <w:tcW w:w="4230" w:type="dxa"/>
            <w:shd w:val="clear" w:color="auto" w:fill="auto"/>
          </w:tcPr>
          <w:p w14:paraId="1453B099" w14:textId="77777777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9AA96C0" w14:textId="759BA000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66344B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BF0F457" w14:textId="4AA072D8" w:rsidR="002512AE" w:rsidRPr="008A3328" w:rsidRDefault="002512AE" w:rsidP="002512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5DA984D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E11B4FE" w14:textId="47A5849B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585920C8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4B6E72" w14:textId="41E78778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286</w:t>
            </w:r>
          </w:p>
        </w:tc>
      </w:tr>
      <w:tr w:rsidR="002512AE" w:rsidRPr="008A3328" w14:paraId="37E54A4B" w14:textId="77777777" w:rsidTr="00FE1B7F">
        <w:tc>
          <w:tcPr>
            <w:tcW w:w="4230" w:type="dxa"/>
            <w:shd w:val="clear" w:color="auto" w:fill="auto"/>
          </w:tcPr>
          <w:p w14:paraId="5301B4F4" w14:textId="558FC624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387E483" w14:textId="6E5608D2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F563056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889164D" w14:textId="49D44F90" w:rsidR="002512AE" w:rsidRPr="008A3328" w:rsidRDefault="002512AE" w:rsidP="002512AE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29779E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DEB4C0" w14:textId="6D6BCAA0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270" w:type="dxa"/>
            <w:shd w:val="clear" w:color="auto" w:fill="auto"/>
          </w:tcPr>
          <w:p w14:paraId="15C9071D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22A373" w14:textId="272E8270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382</w:t>
            </w:r>
          </w:p>
        </w:tc>
      </w:tr>
      <w:tr w:rsidR="002512AE" w:rsidRPr="008A3328" w14:paraId="1366BB53" w14:textId="77777777" w:rsidTr="00D83914">
        <w:tc>
          <w:tcPr>
            <w:tcW w:w="4230" w:type="dxa"/>
            <w:shd w:val="clear" w:color="auto" w:fill="auto"/>
          </w:tcPr>
          <w:p w14:paraId="477FDF7E" w14:textId="77777777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ADC522" w14:textId="77777777" w:rsidR="002512AE" w:rsidRPr="008A3328" w:rsidRDefault="002512AE" w:rsidP="002512A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8707375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D0A1BA2" w14:textId="77777777" w:rsidR="002512AE" w:rsidRPr="008A3328" w:rsidRDefault="002512AE" w:rsidP="002512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77D2DE4E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FA748F9" w14:textId="77777777" w:rsidR="002512AE" w:rsidRPr="008A3328" w:rsidRDefault="002512AE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7755C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64E42D5" w14:textId="77777777" w:rsidR="002512AE" w:rsidRPr="008A3328" w:rsidRDefault="002512AE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2512AE" w:rsidRPr="008A3328" w14:paraId="79956A5F" w14:textId="77777777" w:rsidTr="00D83914">
        <w:tc>
          <w:tcPr>
            <w:tcW w:w="4230" w:type="dxa"/>
            <w:shd w:val="clear" w:color="auto" w:fill="auto"/>
          </w:tcPr>
          <w:p w14:paraId="672D1FBD" w14:textId="7FD720A1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ขายสินค้าหรือการให้บริการ</w:t>
            </w:r>
          </w:p>
        </w:tc>
        <w:tc>
          <w:tcPr>
            <w:tcW w:w="990" w:type="dxa"/>
            <w:shd w:val="clear" w:color="auto" w:fill="auto"/>
          </w:tcPr>
          <w:p w14:paraId="49278587" w14:textId="05F10569" w:rsidR="002512AE" w:rsidRPr="008A3328" w:rsidRDefault="002172F1" w:rsidP="002512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262" w:type="dxa"/>
            <w:shd w:val="clear" w:color="auto" w:fill="auto"/>
          </w:tcPr>
          <w:p w14:paraId="0C3A6D27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7A343B" w14:textId="495BB1B1" w:rsidR="002512AE" w:rsidRPr="008A3328" w:rsidRDefault="002172F1" w:rsidP="002512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262" w:type="dxa"/>
            <w:shd w:val="clear" w:color="auto" w:fill="auto"/>
          </w:tcPr>
          <w:p w14:paraId="433284B7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41A2CB0" w14:textId="0370A299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3104FF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2999928" w14:textId="3FFA5263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512AE" w:rsidRPr="008A3328" w14:paraId="1D364B0D" w14:textId="77777777" w:rsidTr="00400B76">
        <w:tc>
          <w:tcPr>
            <w:tcW w:w="4230" w:type="dxa"/>
            <w:shd w:val="clear" w:color="auto" w:fill="auto"/>
          </w:tcPr>
          <w:p w14:paraId="741EAC5B" w14:textId="77777777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</w:tcPr>
          <w:p w14:paraId="57C703FC" w14:textId="207AB67A" w:rsidR="002512AE" w:rsidRPr="008A3328" w:rsidRDefault="002172F1" w:rsidP="002512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390</w:t>
            </w:r>
          </w:p>
        </w:tc>
        <w:tc>
          <w:tcPr>
            <w:tcW w:w="262" w:type="dxa"/>
            <w:shd w:val="clear" w:color="auto" w:fill="auto"/>
          </w:tcPr>
          <w:p w14:paraId="08F0CE2A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921DF27" w14:textId="1A3D6B87" w:rsidR="002512AE" w:rsidRPr="008A3328" w:rsidRDefault="002172F1" w:rsidP="002512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427</w:t>
            </w:r>
          </w:p>
        </w:tc>
        <w:tc>
          <w:tcPr>
            <w:tcW w:w="262" w:type="dxa"/>
            <w:shd w:val="clear" w:color="auto" w:fill="auto"/>
          </w:tcPr>
          <w:p w14:paraId="437A8FFE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FF2DF49" w14:textId="0BDC9B9B" w:rsidR="002512AE" w:rsidRPr="008A3328" w:rsidRDefault="002172F1" w:rsidP="002512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336CCF75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5F9078" w14:textId="455A6743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512AE" w:rsidRPr="008A3328" w14:paraId="672D6054" w14:textId="77777777" w:rsidTr="00400B76">
        <w:tc>
          <w:tcPr>
            <w:tcW w:w="4230" w:type="dxa"/>
            <w:shd w:val="clear" w:color="auto" w:fill="auto"/>
          </w:tcPr>
          <w:p w14:paraId="46E9E426" w14:textId="3EDA269A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หรือ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</w:p>
        </w:tc>
        <w:tc>
          <w:tcPr>
            <w:tcW w:w="990" w:type="dxa"/>
            <w:shd w:val="clear" w:color="auto" w:fill="auto"/>
          </w:tcPr>
          <w:p w14:paraId="15E26903" w14:textId="7804F261" w:rsidR="002512AE" w:rsidRPr="008A3328" w:rsidRDefault="002172F1" w:rsidP="002512AE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62" w:type="dxa"/>
            <w:shd w:val="clear" w:color="auto" w:fill="auto"/>
          </w:tcPr>
          <w:p w14:paraId="29E35E73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AB2AC3" w14:textId="6B22D63D" w:rsidR="002512AE" w:rsidRPr="008A3328" w:rsidRDefault="002172F1" w:rsidP="002512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262" w:type="dxa"/>
            <w:shd w:val="clear" w:color="auto" w:fill="auto"/>
          </w:tcPr>
          <w:p w14:paraId="4B942B2B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48F088" w14:textId="38048781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</w:p>
        </w:tc>
        <w:tc>
          <w:tcPr>
            <w:tcW w:w="270" w:type="dxa"/>
            <w:shd w:val="clear" w:color="auto" w:fill="auto"/>
          </w:tcPr>
          <w:p w14:paraId="1F405811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7F42AC" w14:textId="727FFE01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353</w:t>
            </w:r>
          </w:p>
        </w:tc>
      </w:tr>
      <w:tr w:rsidR="002512AE" w:rsidRPr="008A3328" w14:paraId="1717FE80" w14:textId="77777777" w:rsidTr="00D83914">
        <w:tc>
          <w:tcPr>
            <w:tcW w:w="4230" w:type="dxa"/>
            <w:shd w:val="clear" w:color="auto" w:fill="auto"/>
          </w:tcPr>
          <w:p w14:paraId="52D557ED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ซื้อสินทรัพย์</w:t>
            </w:r>
          </w:p>
        </w:tc>
        <w:tc>
          <w:tcPr>
            <w:tcW w:w="990" w:type="dxa"/>
            <w:shd w:val="clear" w:color="auto" w:fill="auto"/>
          </w:tcPr>
          <w:p w14:paraId="5D9AEEAC" w14:textId="20837743" w:rsidR="002512AE" w:rsidRPr="008A3328" w:rsidRDefault="002172F1" w:rsidP="002512AE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356</w:t>
            </w:r>
          </w:p>
        </w:tc>
        <w:tc>
          <w:tcPr>
            <w:tcW w:w="262" w:type="dxa"/>
            <w:shd w:val="clear" w:color="auto" w:fill="auto"/>
          </w:tcPr>
          <w:p w14:paraId="1BC31294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AC864B" w14:textId="51ABA72B" w:rsidR="002512AE" w:rsidRPr="008A3328" w:rsidRDefault="002172F1" w:rsidP="002512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334</w:t>
            </w:r>
          </w:p>
        </w:tc>
        <w:tc>
          <w:tcPr>
            <w:tcW w:w="262" w:type="dxa"/>
            <w:shd w:val="clear" w:color="auto" w:fill="auto"/>
          </w:tcPr>
          <w:p w14:paraId="66A8AC82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FEED915" w14:textId="699D66B1" w:rsidR="002512AE" w:rsidRPr="008A3328" w:rsidRDefault="002172F1" w:rsidP="002512A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390ADD03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CD8298" w14:textId="6B021367" w:rsidR="002512AE" w:rsidRPr="008A3328" w:rsidRDefault="002512AE" w:rsidP="002512AE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-</w:t>
            </w:r>
          </w:p>
        </w:tc>
      </w:tr>
      <w:tr w:rsidR="002512AE" w:rsidRPr="008A3328" w14:paraId="6BD9DFBD" w14:textId="77777777" w:rsidTr="00D83914">
        <w:tc>
          <w:tcPr>
            <w:tcW w:w="4230" w:type="dxa"/>
            <w:shd w:val="clear" w:color="auto" w:fill="auto"/>
          </w:tcPr>
          <w:p w14:paraId="0E8B42F4" w14:textId="77777777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0F9444F0" w14:textId="72067189" w:rsidR="002512AE" w:rsidRPr="008A3328" w:rsidRDefault="002172F1" w:rsidP="002512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262" w:type="dxa"/>
            <w:shd w:val="clear" w:color="auto" w:fill="auto"/>
          </w:tcPr>
          <w:p w14:paraId="46256ACD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7F1C7B" w14:textId="562490E6" w:rsidR="002512AE" w:rsidRPr="008A3328" w:rsidRDefault="002172F1" w:rsidP="002512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663</w:t>
            </w:r>
          </w:p>
        </w:tc>
        <w:tc>
          <w:tcPr>
            <w:tcW w:w="262" w:type="dxa"/>
            <w:shd w:val="clear" w:color="auto" w:fill="auto"/>
          </w:tcPr>
          <w:p w14:paraId="3B7464A3" w14:textId="77777777" w:rsidR="002512AE" w:rsidRPr="008A3328" w:rsidRDefault="002512AE" w:rsidP="0025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45A5C4" w14:textId="4722345E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570</w:t>
            </w:r>
          </w:p>
        </w:tc>
        <w:tc>
          <w:tcPr>
            <w:tcW w:w="270" w:type="dxa"/>
            <w:shd w:val="clear" w:color="auto" w:fill="auto"/>
          </w:tcPr>
          <w:p w14:paraId="39F54744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BBC74F" w14:textId="07BDA805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193</w:t>
            </w:r>
          </w:p>
        </w:tc>
      </w:tr>
      <w:tr w:rsidR="002512AE" w:rsidRPr="008A3328" w14:paraId="3EFD2710" w14:textId="77777777" w:rsidTr="00D83914">
        <w:tc>
          <w:tcPr>
            <w:tcW w:w="4230" w:type="dxa"/>
            <w:shd w:val="clear" w:color="auto" w:fill="auto"/>
          </w:tcPr>
          <w:p w14:paraId="20693EC9" w14:textId="77777777" w:rsidR="002512AE" w:rsidRPr="008A3328" w:rsidRDefault="002512AE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009A78DE" w14:textId="0AB6BEE4" w:rsidR="002512AE" w:rsidRPr="008A3328" w:rsidRDefault="002172F1" w:rsidP="002512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4A92">
              <w:rPr>
                <w:rFonts w:ascii="Angsana New" w:hAnsi="Angsana New"/>
                <w:sz w:val="28"/>
                <w:szCs w:val="28"/>
                <w:lang w:val="en-US" w:bidi="th-TH"/>
              </w:rPr>
              <w:t>428</w:t>
            </w:r>
          </w:p>
        </w:tc>
        <w:tc>
          <w:tcPr>
            <w:tcW w:w="262" w:type="dxa"/>
            <w:shd w:val="clear" w:color="auto" w:fill="auto"/>
          </w:tcPr>
          <w:p w14:paraId="411B99F1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AED7C5B" w14:textId="5D209362" w:rsidR="002512AE" w:rsidRPr="008A3328" w:rsidRDefault="002172F1" w:rsidP="002512AE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62" w:type="dxa"/>
            <w:shd w:val="clear" w:color="auto" w:fill="auto"/>
          </w:tcPr>
          <w:p w14:paraId="63C89123" w14:textId="77777777" w:rsidR="002512AE" w:rsidRPr="008A3328" w:rsidRDefault="002512AE" w:rsidP="002512A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074E301" w14:textId="4FBC873E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4A92">
              <w:rPr>
                <w:rFonts w:ascii="Angsana New" w:hAnsi="Angsana New"/>
                <w:sz w:val="28"/>
                <w:szCs w:val="28"/>
                <w:lang w:val="en-US" w:bidi="th-TH"/>
              </w:rPr>
              <w:t>82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F35576F" w14:textId="77777777" w:rsidR="002512AE" w:rsidRPr="008A3328" w:rsidRDefault="002512AE" w:rsidP="002512A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680E65" w14:textId="612ACAF8" w:rsidR="002512AE" w:rsidRPr="008A3328" w:rsidRDefault="002172F1" w:rsidP="002512AE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2512A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993</w:t>
            </w:r>
          </w:p>
        </w:tc>
      </w:tr>
    </w:tbl>
    <w:p w14:paraId="79ED5055" w14:textId="77777777" w:rsidR="0046218E" w:rsidRPr="008A3328" w:rsidRDefault="0046218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629C117" w14:textId="539D42CD" w:rsidR="009F449E" w:rsidRPr="008A3328" w:rsidRDefault="009F44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>ค่าตอบแทนผู้บริหารสำคัญ</w:t>
      </w:r>
    </w:p>
    <w:p w14:paraId="2AE1568A" w14:textId="77777777" w:rsidR="00994DCC" w:rsidRPr="008A3328" w:rsidRDefault="00994DC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1C1B50A" w14:textId="77777777" w:rsidR="00994DCC" w:rsidRPr="008A3328" w:rsidRDefault="00994DC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8A3328">
        <w:rPr>
          <w:rFonts w:ascii="Angsana New" w:hAnsi="Angsana New"/>
          <w:b/>
          <w:bCs/>
          <w:sz w:val="28"/>
          <w:szCs w:val="28"/>
          <w:cs/>
        </w:rPr>
        <w:t>ค่าตอบแทนผู้บริหารสำคัญประกอบด้วย</w:t>
      </w:r>
    </w:p>
    <w:p w14:paraId="1F4B105C" w14:textId="77777777" w:rsidR="00D83914" w:rsidRPr="008A3328" w:rsidRDefault="00D8391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hanging="90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D83914" w:rsidRPr="008A3328" w14:paraId="06A50AA9" w14:textId="77777777" w:rsidTr="00D83914">
        <w:tc>
          <w:tcPr>
            <w:tcW w:w="4230" w:type="dxa"/>
            <w:shd w:val="clear" w:color="auto" w:fill="auto"/>
          </w:tcPr>
          <w:p w14:paraId="1DBF5717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07CD3A3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FCFFC97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491A07AB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4003A" w:rsidRPr="008A3328" w14:paraId="48975C4B" w14:textId="77777777" w:rsidTr="00D83914">
        <w:tc>
          <w:tcPr>
            <w:tcW w:w="4230" w:type="dxa"/>
            <w:shd w:val="clear" w:color="auto" w:fill="auto"/>
          </w:tcPr>
          <w:p w14:paraId="04969937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0807FB7" w14:textId="52B46C9A" w:rsidR="0014003A" w:rsidRPr="008A3328" w:rsidRDefault="002172F1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7CB053D0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38C4595" w14:textId="02272894" w:rsidR="0014003A" w:rsidRPr="008A3328" w:rsidRDefault="002172F1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075611B7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BF24FE2" w14:textId="138B56ED" w:rsidR="0014003A" w:rsidRPr="008A3328" w:rsidRDefault="002172F1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9EF3FA1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A68FBFA" w14:textId="085B900C" w:rsidR="0014003A" w:rsidRPr="008A3328" w:rsidRDefault="002172F1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602FA9" w:rsidRPr="008A3328" w14:paraId="2C75E246" w14:textId="77777777" w:rsidTr="00D83914">
        <w:tc>
          <w:tcPr>
            <w:tcW w:w="4230" w:type="dxa"/>
            <w:shd w:val="clear" w:color="auto" w:fill="auto"/>
          </w:tcPr>
          <w:p w14:paraId="71BC851B" w14:textId="77777777" w:rsidR="00602FA9" w:rsidRPr="008A3328" w:rsidRDefault="00602FA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84B512C" w14:textId="77777777" w:rsidR="00602FA9" w:rsidRPr="008A3328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4003A" w:rsidRPr="008A3328" w14:paraId="153684C2" w14:textId="77777777" w:rsidTr="00D83914">
        <w:tc>
          <w:tcPr>
            <w:tcW w:w="4230" w:type="dxa"/>
            <w:shd w:val="clear" w:color="auto" w:fill="auto"/>
          </w:tcPr>
          <w:p w14:paraId="41765060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ผลประโยชน์ระยะสั้นของผู้บริหาร</w:t>
            </w:r>
          </w:p>
        </w:tc>
        <w:tc>
          <w:tcPr>
            <w:tcW w:w="990" w:type="dxa"/>
            <w:shd w:val="clear" w:color="auto" w:fill="auto"/>
          </w:tcPr>
          <w:p w14:paraId="72F64E82" w14:textId="3BDC7242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26</w:t>
            </w:r>
            <w:r w:rsidR="007E050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4A92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6E2ED70C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5FCD116" w14:textId="77B6E24C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1400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024</w:t>
            </w:r>
          </w:p>
        </w:tc>
        <w:tc>
          <w:tcPr>
            <w:tcW w:w="262" w:type="dxa"/>
            <w:shd w:val="clear" w:color="auto" w:fill="auto"/>
          </w:tcPr>
          <w:p w14:paraId="1EEDF7DC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A4A759C" w14:textId="29B63B38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  <w:r w:rsidR="007E050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994A92">
              <w:rPr>
                <w:rFonts w:ascii="Angsana New" w:hAnsi="Angsana New"/>
                <w:sz w:val="28"/>
                <w:szCs w:val="28"/>
                <w:lang w:val="en-US" w:bidi="th-TH"/>
              </w:rPr>
              <w:t>84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58EAE7A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C838C4" w14:textId="010B2122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1400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424</w:t>
            </w:r>
          </w:p>
        </w:tc>
      </w:tr>
      <w:tr w:rsidR="0014003A" w:rsidRPr="008A3328" w14:paraId="6DCBB114" w14:textId="77777777" w:rsidTr="00D83914">
        <w:tc>
          <w:tcPr>
            <w:tcW w:w="4230" w:type="dxa"/>
            <w:shd w:val="clear" w:color="auto" w:fill="auto"/>
          </w:tcPr>
          <w:p w14:paraId="678FB9E0" w14:textId="77777777" w:rsidR="0014003A" w:rsidRPr="008A3328" w:rsidRDefault="0014003A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DAB772" w14:textId="00FB4E54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62" w:type="dxa"/>
            <w:shd w:val="clear" w:color="auto" w:fill="auto"/>
          </w:tcPr>
          <w:p w14:paraId="54BC478F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6122D29" w14:textId="32587962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400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569</w:t>
            </w:r>
          </w:p>
        </w:tc>
        <w:tc>
          <w:tcPr>
            <w:tcW w:w="262" w:type="dxa"/>
            <w:shd w:val="clear" w:color="auto" w:fill="auto"/>
          </w:tcPr>
          <w:p w14:paraId="125B7389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96C08FD" w14:textId="25FF17BD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984</w:t>
            </w:r>
          </w:p>
        </w:tc>
        <w:tc>
          <w:tcPr>
            <w:tcW w:w="270" w:type="dxa"/>
            <w:shd w:val="clear" w:color="auto" w:fill="auto"/>
          </w:tcPr>
          <w:p w14:paraId="20A1B0EC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60D0D7F" w14:textId="66293EF5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400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569</w:t>
            </w:r>
          </w:p>
        </w:tc>
      </w:tr>
      <w:tr w:rsidR="0014003A" w:rsidRPr="008A3328" w14:paraId="1BAA0F67" w14:textId="77777777" w:rsidTr="00D83914">
        <w:tc>
          <w:tcPr>
            <w:tcW w:w="4230" w:type="dxa"/>
            <w:shd w:val="clear" w:color="auto" w:fill="auto"/>
          </w:tcPr>
          <w:p w14:paraId="3A55347E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B92B9" w14:textId="6E914823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</w:t>
            </w:r>
            <w:r w:rsidR="007E050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94A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</w:t>
            </w:r>
          </w:p>
        </w:tc>
        <w:tc>
          <w:tcPr>
            <w:tcW w:w="262" w:type="dxa"/>
            <w:shd w:val="clear" w:color="auto" w:fill="auto"/>
          </w:tcPr>
          <w:p w14:paraId="29C8B1F4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5FA31A" w14:textId="4525F214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</w:t>
            </w:r>
            <w:r w:rsidR="0014003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62" w:type="dxa"/>
            <w:shd w:val="clear" w:color="auto" w:fill="auto"/>
          </w:tcPr>
          <w:p w14:paraId="5700DE88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65E930" w14:textId="4B22F759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7E050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994A9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BAFB1D9" w14:textId="77777777" w:rsidR="0014003A" w:rsidRPr="008A3328" w:rsidRDefault="0014003A" w:rsidP="00140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6C2C0" w14:textId="4C8371AC" w:rsidR="0014003A" w:rsidRPr="008A3328" w:rsidRDefault="002172F1" w:rsidP="0014003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</w:t>
            </w:r>
            <w:r w:rsidR="0014003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993</w:t>
            </w:r>
          </w:p>
        </w:tc>
      </w:tr>
    </w:tbl>
    <w:p w14:paraId="3D9E964C" w14:textId="77777777" w:rsidR="00CD12D0" w:rsidRPr="008A3328" w:rsidRDefault="00CD12D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0"/>
          <w:szCs w:val="20"/>
        </w:rPr>
      </w:pPr>
    </w:p>
    <w:p w14:paraId="1887DE4E" w14:textId="1D856748" w:rsidR="0084322A" w:rsidRPr="008A3328" w:rsidRDefault="0084322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ยอดคงเหลือกับ</w:t>
      </w:r>
      <w:r w:rsidR="0035384C" w:rsidRPr="008A3328">
        <w:rPr>
          <w:rFonts w:ascii="Angsana New" w:hAnsi="Angsana New"/>
          <w:sz w:val="28"/>
          <w:szCs w:val="28"/>
          <w:cs/>
        </w:rPr>
        <w:t>กิจการที่เกี่ยวข้องกัน</w:t>
      </w:r>
      <w:r w:rsidRPr="008A332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AB307E" w:rsidRPr="008A3328">
        <w:rPr>
          <w:rFonts w:ascii="Angsana New" w:hAnsi="Angsana New"/>
          <w:sz w:val="28"/>
          <w:szCs w:val="28"/>
        </w:rPr>
        <w:t xml:space="preserve"> </w:t>
      </w:r>
      <w:r w:rsidR="00DC164B" w:rsidRPr="008A3328">
        <w:rPr>
          <w:rFonts w:ascii="Angsana New" w:hAnsi="Angsana New"/>
          <w:sz w:val="28"/>
          <w:szCs w:val="28"/>
          <w:cs/>
        </w:rPr>
        <w:t>ธันวาคม</w:t>
      </w:r>
      <w:r w:rsidR="00DC164B" w:rsidRPr="008A3328">
        <w:rPr>
          <w:rFonts w:ascii="Angsana New" w:hAnsi="Angsana New"/>
          <w:sz w:val="28"/>
          <w:szCs w:val="28"/>
        </w:rPr>
        <w:t xml:space="preserve"> </w:t>
      </w:r>
      <w:r w:rsidR="00AB307E" w:rsidRPr="008A3328">
        <w:rPr>
          <w:rFonts w:ascii="Angsana New" w:hAnsi="Angsana New"/>
          <w:sz w:val="28"/>
          <w:szCs w:val="28"/>
          <w:cs/>
        </w:rPr>
        <w:t>มีดังนี้</w:t>
      </w:r>
    </w:p>
    <w:p w14:paraId="29EEFE86" w14:textId="77777777" w:rsidR="00C35575" w:rsidRPr="008A3328" w:rsidRDefault="00C3557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both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tbl>
      <w:tblPr>
        <w:tblW w:w="89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0"/>
        <w:gridCol w:w="262"/>
        <w:gridCol w:w="990"/>
      </w:tblGrid>
      <w:tr w:rsidR="00D83914" w:rsidRPr="008A3328" w14:paraId="7B12D5EE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50A722FC" w14:textId="77777777" w:rsidR="00D83914" w:rsidRPr="008A3328" w:rsidRDefault="00D8391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6F60240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6C12FE3" w14:textId="77777777" w:rsidR="00D83914" w:rsidRPr="008A3328" w:rsidRDefault="00D8391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42" w:type="dxa"/>
            <w:gridSpan w:val="3"/>
            <w:shd w:val="clear" w:color="auto" w:fill="auto"/>
            <w:vAlign w:val="bottom"/>
          </w:tcPr>
          <w:p w14:paraId="0C56DAC1" w14:textId="77777777" w:rsidR="00D83914" w:rsidRPr="008A3328" w:rsidRDefault="00D8391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C7BD0" w:rsidRPr="008A3328" w14:paraId="6449A6FA" w14:textId="77777777" w:rsidTr="00630ED9">
        <w:trPr>
          <w:tblHeader/>
        </w:trPr>
        <w:tc>
          <w:tcPr>
            <w:tcW w:w="4230" w:type="dxa"/>
            <w:shd w:val="clear" w:color="auto" w:fill="auto"/>
          </w:tcPr>
          <w:p w14:paraId="1CA61807" w14:textId="15FAB0B4" w:rsidR="006C7BD0" w:rsidRPr="008A3328" w:rsidRDefault="00606DED" w:rsidP="006C7B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shd w:val="clear" w:color="auto" w:fill="auto"/>
          </w:tcPr>
          <w:p w14:paraId="2AF49518" w14:textId="222A82A8" w:rsidR="006C7BD0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4087750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D5F760" w14:textId="4CB0258D" w:rsidR="006C7BD0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2800A5F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1AB8F4" w14:textId="5DE5B7E1" w:rsidR="006C7BD0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3D362555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430CA9" w14:textId="42BA3105" w:rsidR="006C7BD0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602FA9" w:rsidRPr="008A3328" w14:paraId="48A02A6C" w14:textId="77777777" w:rsidTr="00630ED9">
        <w:trPr>
          <w:trHeight w:val="80"/>
          <w:tblHeader/>
        </w:trPr>
        <w:tc>
          <w:tcPr>
            <w:tcW w:w="4230" w:type="dxa"/>
            <w:shd w:val="clear" w:color="auto" w:fill="auto"/>
          </w:tcPr>
          <w:p w14:paraId="7897C120" w14:textId="77777777" w:rsidR="00602FA9" w:rsidRPr="008A3328" w:rsidRDefault="00602FA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2" w:type="dxa"/>
            <w:gridSpan w:val="7"/>
            <w:shd w:val="clear" w:color="auto" w:fill="auto"/>
            <w:vAlign w:val="bottom"/>
          </w:tcPr>
          <w:p w14:paraId="70D8CF93" w14:textId="77777777" w:rsidR="00602FA9" w:rsidRPr="008A3328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37484" w:rsidRPr="008A3328" w14:paraId="1D44A9AC" w14:textId="77777777" w:rsidTr="00D83914">
        <w:tc>
          <w:tcPr>
            <w:tcW w:w="4230" w:type="dxa"/>
            <w:shd w:val="clear" w:color="auto" w:fill="auto"/>
          </w:tcPr>
          <w:p w14:paraId="438839FD" w14:textId="77777777" w:rsidR="00737484" w:rsidRPr="008A3328" w:rsidRDefault="00F259A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25870F" w14:textId="77777777" w:rsidR="00737484" w:rsidRPr="008A3328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6BB36B9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72F1CBD" w14:textId="77777777" w:rsidR="00737484" w:rsidRPr="008A3328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56E6E14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81D300" w14:textId="77777777" w:rsidR="00737484" w:rsidRPr="008A3328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78889C2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C199A64" w14:textId="77777777" w:rsidR="00737484" w:rsidRPr="008A3328" w:rsidRDefault="00737484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</w:tr>
      <w:tr w:rsidR="001D50C3" w:rsidRPr="008A3328" w14:paraId="6B5B59A3" w14:textId="77777777" w:rsidTr="00D83914">
        <w:tc>
          <w:tcPr>
            <w:tcW w:w="4230" w:type="dxa"/>
            <w:shd w:val="clear" w:color="auto" w:fill="auto"/>
          </w:tcPr>
          <w:p w14:paraId="2D03A383" w14:textId="46ED7886" w:rsidR="001D50C3" w:rsidRPr="008A3328" w:rsidRDefault="001D50C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FA49BB9" w14:textId="4331A43F" w:rsidR="001D50C3" w:rsidRPr="008A3328" w:rsidRDefault="004355E2" w:rsidP="000825A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8F6FED1" w14:textId="77777777" w:rsidR="001D50C3" w:rsidRPr="008A3328" w:rsidRDefault="001D50C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69A8671" w14:textId="6D92BFCB" w:rsidR="001D50C3" w:rsidRPr="008A3328" w:rsidRDefault="004355E2" w:rsidP="000825A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249A2E" w14:textId="77777777" w:rsidR="001D50C3" w:rsidRPr="008A3328" w:rsidRDefault="001D50C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3BBD97" w14:textId="3667A0F5" w:rsidR="001D50C3" w:rsidRPr="008A3328" w:rsidRDefault="002172F1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62" w:type="dxa"/>
            <w:shd w:val="clear" w:color="auto" w:fill="auto"/>
          </w:tcPr>
          <w:p w14:paraId="02E50C65" w14:textId="77777777" w:rsidR="001D50C3" w:rsidRPr="008A3328" w:rsidRDefault="001D50C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193D8F" w14:textId="4E762A39" w:rsidR="001D50C3" w:rsidRPr="008A3328" w:rsidRDefault="001D50C3" w:rsidP="000825A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6C7BD0" w:rsidRPr="008A3328" w14:paraId="4674E24F" w14:textId="77777777" w:rsidTr="001D50C3">
        <w:tc>
          <w:tcPr>
            <w:tcW w:w="4230" w:type="dxa"/>
            <w:shd w:val="clear" w:color="auto" w:fill="auto"/>
          </w:tcPr>
          <w:p w14:paraId="7CF3CDF9" w14:textId="6627E4E3" w:rsidR="006C7BD0" w:rsidRPr="008A3328" w:rsidRDefault="006C7BD0" w:rsidP="00D15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31B2F5" w14:textId="6F0362C2" w:rsidR="006C7BD0" w:rsidRPr="008A3328" w:rsidRDefault="002172F1" w:rsidP="006C7B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14:paraId="7DAB3140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D52B2" w14:textId="34959E81" w:rsidR="006C7BD0" w:rsidRPr="008A3328" w:rsidRDefault="002172F1" w:rsidP="006C7B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67AA469C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C79C" w14:textId="401261C0" w:rsidR="006C7BD0" w:rsidRPr="008A3328" w:rsidRDefault="001D50C3" w:rsidP="00847CB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0ED6598" w14:textId="77777777" w:rsidR="006C7BD0" w:rsidRPr="008A3328" w:rsidRDefault="006C7BD0" w:rsidP="006C7BD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F3B5B" w14:textId="67397072" w:rsidR="006C7BD0" w:rsidRPr="008A3328" w:rsidRDefault="006C7BD0" w:rsidP="000825A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1D50C3" w:rsidRPr="008A3328" w14:paraId="19F0B9C5" w14:textId="77777777" w:rsidTr="001D50C3">
        <w:tc>
          <w:tcPr>
            <w:tcW w:w="4230" w:type="dxa"/>
            <w:shd w:val="clear" w:color="auto" w:fill="auto"/>
          </w:tcPr>
          <w:p w14:paraId="70DA0CC9" w14:textId="6572AA79" w:rsidR="001D50C3" w:rsidRPr="008A3328" w:rsidRDefault="00664E4D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401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295DD9" w14:textId="7EF522C4" w:rsidR="001D50C3" w:rsidRPr="008A3328" w:rsidRDefault="002172F1" w:rsidP="006C7BD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</w:t>
            </w:r>
          </w:p>
        </w:tc>
        <w:tc>
          <w:tcPr>
            <w:tcW w:w="262" w:type="dxa"/>
            <w:shd w:val="clear" w:color="auto" w:fill="auto"/>
          </w:tcPr>
          <w:p w14:paraId="66023E26" w14:textId="77777777" w:rsidR="001D50C3" w:rsidRPr="008A3328" w:rsidRDefault="001D50C3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71C6E" w14:textId="5CEE3905" w:rsidR="001D50C3" w:rsidRPr="008A3328" w:rsidRDefault="002172F1" w:rsidP="006C7B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34AAA5FE" w14:textId="77777777" w:rsidR="001D50C3" w:rsidRPr="008A3328" w:rsidRDefault="001D50C3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AEC8D5" w14:textId="6E2835DD" w:rsidR="001D50C3" w:rsidRPr="008A3328" w:rsidRDefault="002172F1" w:rsidP="001D50C3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62" w:type="dxa"/>
            <w:shd w:val="clear" w:color="auto" w:fill="auto"/>
          </w:tcPr>
          <w:p w14:paraId="795B58C2" w14:textId="77777777" w:rsidR="001D50C3" w:rsidRPr="008A3328" w:rsidRDefault="001D50C3" w:rsidP="006C7BD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691252" w14:textId="55D345E6" w:rsidR="001D50C3" w:rsidRPr="008A3328" w:rsidRDefault="001D50C3" w:rsidP="000825A2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6C7BD0" w:rsidRPr="008A3328" w14:paraId="1B8D77FB" w14:textId="77777777" w:rsidTr="00205FFB">
        <w:tc>
          <w:tcPr>
            <w:tcW w:w="4230" w:type="dxa"/>
            <w:shd w:val="clear" w:color="auto" w:fill="auto"/>
          </w:tcPr>
          <w:p w14:paraId="269994CF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EEA236" w14:textId="77777777" w:rsidR="006C7BD0" w:rsidRPr="008A3328" w:rsidRDefault="006C7BD0" w:rsidP="006C7B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19D1E9BB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5006501" w14:textId="77777777" w:rsidR="006C7BD0" w:rsidRPr="008A3328" w:rsidRDefault="006C7BD0" w:rsidP="006C7B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B2FA870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5D98B2" w14:textId="77777777" w:rsidR="006C7BD0" w:rsidRPr="008A3328" w:rsidRDefault="006C7BD0" w:rsidP="006C7B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7B7AD7F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  <w:tab w:val="center" w:pos="452"/>
              </w:tabs>
              <w:spacing w:line="240" w:lineRule="auto"/>
              <w:ind w:left="-1188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87A9E5" w14:textId="77777777" w:rsidR="006C7BD0" w:rsidRPr="008A3328" w:rsidRDefault="006C7BD0" w:rsidP="006C7B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6C7BD0" w:rsidRPr="008A3328" w14:paraId="214D867F" w14:textId="77777777" w:rsidTr="00630ED9">
        <w:tc>
          <w:tcPr>
            <w:tcW w:w="4230" w:type="dxa"/>
            <w:shd w:val="clear" w:color="auto" w:fill="auto"/>
          </w:tcPr>
          <w:p w14:paraId="1D409E18" w14:textId="72B14160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</w:t>
            </w:r>
            <w:r w:rsidR="000825A2"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</w:t>
            </w:r>
            <w:r w:rsidR="00373652"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การค้าที่ยังไม่เรียกเก็บ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FDC440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C5EBAAA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92C0FC9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7A664797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0D56730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55E475AD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835480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73652" w:rsidRPr="008A3328" w14:paraId="7FFCEEC3" w14:textId="77777777" w:rsidTr="00630ED9">
        <w:tc>
          <w:tcPr>
            <w:tcW w:w="4230" w:type="dxa"/>
            <w:shd w:val="clear" w:color="auto" w:fill="auto"/>
          </w:tcPr>
          <w:p w14:paraId="2F837B59" w14:textId="11D06566" w:rsidR="00373652" w:rsidRPr="008A3328" w:rsidRDefault="00373652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21FD414" w14:textId="6FE6A601" w:rsidR="00373652" w:rsidRPr="008A3328" w:rsidRDefault="004355E2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A17FFCB" w14:textId="77777777" w:rsidR="00373652" w:rsidRPr="008A3328" w:rsidRDefault="00373652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5BD0A9B" w14:textId="60030BC0" w:rsidR="00373652" w:rsidRPr="008A3328" w:rsidRDefault="004355E2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4C9986" w14:textId="77777777" w:rsidR="00373652" w:rsidRPr="008A3328" w:rsidRDefault="00373652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AA92E1" w14:textId="484F71FF" w:rsidR="00373652" w:rsidRPr="008A3328" w:rsidRDefault="002172F1" w:rsidP="00847CBF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262" w:type="dxa"/>
            <w:shd w:val="clear" w:color="auto" w:fill="auto"/>
          </w:tcPr>
          <w:p w14:paraId="0BD19C7B" w14:textId="77777777" w:rsidR="00373652" w:rsidRPr="008A3328" w:rsidRDefault="00373652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6CCCE4" w14:textId="3051C44D" w:rsidR="00373652" w:rsidRPr="008A3328" w:rsidRDefault="00373652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47CBF" w:rsidRPr="008A3328" w14:paraId="2514EC44" w14:textId="77777777" w:rsidTr="00847CBF">
        <w:tc>
          <w:tcPr>
            <w:tcW w:w="4230" w:type="dxa"/>
            <w:shd w:val="clear" w:color="auto" w:fill="auto"/>
          </w:tcPr>
          <w:p w14:paraId="4E769BB0" w14:textId="3D497D05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F7B97" w14:textId="2C9A3F58" w:rsidR="00847CBF" w:rsidRPr="008A3328" w:rsidRDefault="002172F1" w:rsidP="00847C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197522BB" w14:textId="77777777" w:rsidR="00847CBF" w:rsidRPr="008A3328" w:rsidRDefault="00847CBF" w:rsidP="00847C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20F5D" w14:textId="19A37754" w:rsidR="00847CBF" w:rsidRPr="008A3328" w:rsidRDefault="00847CBF" w:rsidP="00847CB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D43BCC" w14:textId="77777777" w:rsidR="00847CBF" w:rsidRPr="008A3328" w:rsidRDefault="00847CBF" w:rsidP="00847C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06F938" w14:textId="5FA08817" w:rsidR="00847CBF" w:rsidRPr="008A3328" w:rsidRDefault="00847CBF" w:rsidP="00847CBF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393B9B3" w14:textId="77777777" w:rsidR="00847CBF" w:rsidRPr="008A3328" w:rsidRDefault="00847CBF" w:rsidP="00847C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47F87F" w14:textId="4896990C" w:rsidR="00847CBF" w:rsidRPr="008A3328" w:rsidRDefault="00C64B36" w:rsidP="00C64B36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47CBF" w:rsidRPr="008A3328" w14:paraId="0928BF7E" w14:textId="77777777" w:rsidTr="00847CBF">
        <w:tc>
          <w:tcPr>
            <w:tcW w:w="4230" w:type="dxa"/>
            <w:shd w:val="clear" w:color="auto" w:fill="auto"/>
          </w:tcPr>
          <w:p w14:paraId="2BF97385" w14:textId="445725C5" w:rsidR="00847CBF" w:rsidRPr="008A3328" w:rsidRDefault="00C64B36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16DAB" w14:textId="35DAE6CA" w:rsidR="00847CBF" w:rsidRPr="008A3328" w:rsidRDefault="002172F1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4C68E883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CD24D" w14:textId="40F05959" w:rsidR="00847CBF" w:rsidRPr="008A3328" w:rsidRDefault="00847CBF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0CBAEC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BDFC2" w14:textId="4CDB82DD" w:rsidR="00847CBF" w:rsidRPr="008A3328" w:rsidRDefault="002172F1" w:rsidP="00EC42C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142</w:t>
            </w:r>
          </w:p>
        </w:tc>
        <w:tc>
          <w:tcPr>
            <w:tcW w:w="262" w:type="dxa"/>
            <w:shd w:val="clear" w:color="auto" w:fill="auto"/>
          </w:tcPr>
          <w:p w14:paraId="5073B7CB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EC7EF" w14:textId="547A4576" w:rsidR="00847CBF" w:rsidRPr="008A3328" w:rsidRDefault="00C64B36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847CBF" w:rsidRPr="008A3328" w14:paraId="1C84A8A7" w14:textId="77777777" w:rsidTr="00741B6E">
        <w:tc>
          <w:tcPr>
            <w:tcW w:w="4230" w:type="dxa"/>
            <w:shd w:val="clear" w:color="auto" w:fill="auto"/>
          </w:tcPr>
          <w:p w14:paraId="2F84B2EB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D0B6CB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2013FEC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FE00B8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F6E97B1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E3D16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D3A6262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D514C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/>
              </w:rPr>
            </w:pPr>
          </w:p>
        </w:tc>
      </w:tr>
      <w:tr w:rsidR="00847CBF" w:rsidRPr="008A3328" w14:paraId="12088FF7" w14:textId="77777777" w:rsidTr="00630ED9">
        <w:tc>
          <w:tcPr>
            <w:tcW w:w="4230" w:type="dxa"/>
            <w:shd w:val="clear" w:color="auto" w:fill="auto"/>
          </w:tcPr>
          <w:p w14:paraId="3F63D328" w14:textId="2F507591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3A86B23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1F23141B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FC702FD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0CA59B6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E05EA0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039B1338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3CFED1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47CBF" w:rsidRPr="008A3328" w14:paraId="37543613" w14:textId="77777777" w:rsidTr="00A57591">
        <w:tc>
          <w:tcPr>
            <w:tcW w:w="4230" w:type="dxa"/>
            <w:shd w:val="clear" w:color="auto" w:fill="auto"/>
          </w:tcPr>
          <w:p w14:paraId="362D815E" w14:textId="7F06C2F3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AC8B4B7" w14:textId="4AFEFE09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36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0C9817C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7943F1" w14:textId="01B9D1C4" w:rsidR="00847CBF" w:rsidRPr="008A3328" w:rsidRDefault="00847CBF" w:rsidP="00847CBF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3062D9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B4CE0B2" w14:textId="0B3ACDD5" w:rsidR="00847CBF" w:rsidRPr="008A3328" w:rsidRDefault="002172F1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847CBF" w:rsidRPr="008A3328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62" w:type="dxa"/>
            <w:shd w:val="clear" w:color="auto" w:fill="auto"/>
          </w:tcPr>
          <w:p w14:paraId="3F54D98A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52A6AE9" w14:textId="671E0355" w:rsidR="00847CBF" w:rsidRPr="008A3328" w:rsidRDefault="002172F1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847CBF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465</w:t>
            </w:r>
          </w:p>
        </w:tc>
      </w:tr>
      <w:tr w:rsidR="00847CBF" w:rsidRPr="008A3328" w14:paraId="3E276B55" w14:textId="77777777" w:rsidTr="007714A5">
        <w:tc>
          <w:tcPr>
            <w:tcW w:w="4230" w:type="dxa"/>
            <w:shd w:val="clear" w:color="auto" w:fill="auto"/>
          </w:tcPr>
          <w:p w14:paraId="460EE5EA" w14:textId="7FEE8D34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972151" w14:textId="657B555A" w:rsidR="00847CBF" w:rsidRPr="008A3328" w:rsidRDefault="002172F1" w:rsidP="00847C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74E5FC0F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03D146" w14:textId="5067280E" w:rsidR="00847CBF" w:rsidRPr="008A3328" w:rsidRDefault="002172F1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4B802DCA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69838A" w14:textId="192BDCA2" w:rsidR="00847CBF" w:rsidRPr="008A3328" w:rsidRDefault="002172F1" w:rsidP="00847CB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5DE800D9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757C1F" w14:textId="4C38636E" w:rsidR="00847CBF" w:rsidRPr="008A3328" w:rsidRDefault="002172F1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315</w:t>
            </w:r>
          </w:p>
        </w:tc>
      </w:tr>
      <w:tr w:rsidR="00847CBF" w:rsidRPr="008A3328" w14:paraId="6BF6E66D" w14:textId="77777777" w:rsidTr="0061420A">
        <w:tc>
          <w:tcPr>
            <w:tcW w:w="4230" w:type="dxa"/>
            <w:shd w:val="clear" w:color="auto" w:fill="auto"/>
          </w:tcPr>
          <w:p w14:paraId="2602D80C" w14:textId="5B2CDBB6" w:rsidR="00847CBF" w:rsidRPr="008A3328" w:rsidRDefault="00C64B36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270BD7" w14:textId="0496FEF8" w:rsidR="00847CBF" w:rsidRPr="008A3328" w:rsidRDefault="002172F1" w:rsidP="00847C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320</w:t>
            </w:r>
          </w:p>
        </w:tc>
        <w:tc>
          <w:tcPr>
            <w:tcW w:w="262" w:type="dxa"/>
            <w:shd w:val="clear" w:color="auto" w:fill="auto"/>
          </w:tcPr>
          <w:p w14:paraId="32FE1BE3" w14:textId="77777777" w:rsidR="00847CBF" w:rsidRPr="008A3328" w:rsidRDefault="00847CBF" w:rsidP="00847CB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092B4" w14:textId="24ABD335" w:rsidR="00847CBF" w:rsidRPr="008A3328" w:rsidRDefault="002172F1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3488E8EB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35C5DEF" w14:textId="22152C00" w:rsidR="00847CBF" w:rsidRPr="008A3328" w:rsidRDefault="002172F1" w:rsidP="00847CB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847CBF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62" w:type="dxa"/>
            <w:shd w:val="clear" w:color="auto" w:fill="auto"/>
          </w:tcPr>
          <w:p w14:paraId="098C5625" w14:textId="77777777" w:rsidR="00847CBF" w:rsidRPr="008A3328" w:rsidRDefault="00847CBF" w:rsidP="00847CB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7D18562" w14:textId="48B6CE95" w:rsidR="00847CBF" w:rsidRPr="008A3328" w:rsidRDefault="002172F1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847CBF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780</w:t>
            </w:r>
          </w:p>
        </w:tc>
      </w:tr>
      <w:tr w:rsidR="00847CBF" w:rsidRPr="008A3328" w14:paraId="1C16083E" w14:textId="77777777" w:rsidTr="009831CA">
        <w:tc>
          <w:tcPr>
            <w:tcW w:w="4230" w:type="dxa"/>
            <w:shd w:val="clear" w:color="auto" w:fill="auto"/>
          </w:tcPr>
          <w:p w14:paraId="6278358B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AB0BCF" w14:textId="77777777" w:rsidR="00847CBF" w:rsidRPr="008A3328" w:rsidRDefault="00847CBF" w:rsidP="00847CBF">
            <w:pPr>
              <w:pStyle w:val="acctfourfigures"/>
              <w:tabs>
                <w:tab w:val="clear" w:pos="765"/>
                <w:tab w:val="decimal" w:pos="702"/>
                <w:tab w:val="decimal" w:pos="773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4F0D6C6" w14:textId="77777777" w:rsidR="00847CBF" w:rsidRPr="008A3328" w:rsidRDefault="00847CBF" w:rsidP="00847CB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C23D9" w14:textId="77777777" w:rsidR="00847CBF" w:rsidRPr="008A3328" w:rsidRDefault="00847CBF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DA82555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88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ACFE21" w14:textId="77777777" w:rsidR="00847CBF" w:rsidRPr="008A3328" w:rsidRDefault="00847CBF" w:rsidP="00847CB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59E0011" w14:textId="77777777" w:rsidR="00847CBF" w:rsidRPr="008A3328" w:rsidRDefault="00847CBF" w:rsidP="00847CB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9758257" w14:textId="77777777" w:rsidR="00847CBF" w:rsidRPr="008A3328" w:rsidRDefault="00847CBF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847CBF" w:rsidRPr="008A3328" w14:paraId="28259296" w14:textId="77777777" w:rsidTr="00E90591">
        <w:tc>
          <w:tcPr>
            <w:tcW w:w="4230" w:type="dxa"/>
            <w:shd w:val="clear" w:color="auto" w:fill="auto"/>
          </w:tcPr>
          <w:p w14:paraId="6A96500A" w14:textId="2298FAD4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3898E7D" w14:textId="1213846A" w:rsidR="00847CBF" w:rsidRPr="008A3328" w:rsidRDefault="002172F1" w:rsidP="00847CBF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262" w:type="dxa"/>
            <w:shd w:val="clear" w:color="auto" w:fill="auto"/>
          </w:tcPr>
          <w:p w14:paraId="6F2C18BD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9BE07DE" w14:textId="5AD3EF2D" w:rsidR="00847CBF" w:rsidRPr="008A3328" w:rsidRDefault="002172F1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332</w:t>
            </w:r>
          </w:p>
        </w:tc>
        <w:tc>
          <w:tcPr>
            <w:tcW w:w="270" w:type="dxa"/>
            <w:shd w:val="clear" w:color="auto" w:fill="auto"/>
          </w:tcPr>
          <w:p w14:paraId="5A409734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AF591A2" w14:textId="43EE508C" w:rsidR="00847CBF" w:rsidRPr="008A3328" w:rsidRDefault="002172F1" w:rsidP="00847CBF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847CBF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626</w:t>
            </w:r>
          </w:p>
        </w:tc>
        <w:tc>
          <w:tcPr>
            <w:tcW w:w="262" w:type="dxa"/>
            <w:shd w:val="clear" w:color="auto" w:fill="auto"/>
          </w:tcPr>
          <w:p w14:paraId="39E0FBB2" w14:textId="77777777" w:rsidR="00847CBF" w:rsidRPr="008A3328" w:rsidRDefault="00847CBF" w:rsidP="00847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0724C1A5" w14:textId="6F36B369" w:rsidR="00847CBF" w:rsidRPr="008A3328" w:rsidRDefault="002172F1" w:rsidP="00847CB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847CBF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780</w:t>
            </w:r>
          </w:p>
        </w:tc>
      </w:tr>
    </w:tbl>
    <w:p w14:paraId="1A564C78" w14:textId="77777777" w:rsidR="0046218E" w:rsidRPr="008A3328" w:rsidRDefault="0046218E" w:rsidP="004955CE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4"/>
        <w:gridCol w:w="1072"/>
        <w:gridCol w:w="236"/>
        <w:gridCol w:w="1112"/>
        <w:gridCol w:w="236"/>
        <w:gridCol w:w="1056"/>
        <w:gridCol w:w="236"/>
        <w:gridCol w:w="1040"/>
        <w:gridCol w:w="236"/>
        <w:gridCol w:w="1112"/>
      </w:tblGrid>
      <w:tr w:rsidR="0061420A" w:rsidRPr="008A3328" w14:paraId="0F6519E1" w14:textId="77777777" w:rsidTr="006C7BD0">
        <w:trPr>
          <w:tblHeader/>
        </w:trPr>
        <w:tc>
          <w:tcPr>
            <w:tcW w:w="2664" w:type="dxa"/>
          </w:tcPr>
          <w:p w14:paraId="1439D752" w14:textId="6E0ABFB0" w:rsidR="0061420A" w:rsidRPr="008A3328" w:rsidRDefault="0061420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vAlign w:val="bottom"/>
            <w:hideMark/>
          </w:tcPr>
          <w:p w14:paraId="0A061F63" w14:textId="77777777" w:rsidR="0061420A" w:rsidRPr="008A3328" w:rsidRDefault="0061420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0" w:right="1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5028" w:type="dxa"/>
            <w:gridSpan w:val="7"/>
            <w:hideMark/>
          </w:tcPr>
          <w:p w14:paraId="27EECE17" w14:textId="77777777" w:rsidR="0061420A" w:rsidRPr="008A3328" w:rsidRDefault="0061420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7457" w:rsidRPr="008A3328" w14:paraId="64730719" w14:textId="77777777" w:rsidTr="006C7BD0">
        <w:trPr>
          <w:tblHeader/>
        </w:trPr>
        <w:tc>
          <w:tcPr>
            <w:tcW w:w="2664" w:type="dxa"/>
          </w:tcPr>
          <w:p w14:paraId="349E9831" w14:textId="0F465D1D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56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  <w:hideMark/>
          </w:tcPr>
          <w:p w14:paraId="43416645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3EFD3012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  <w:hideMark/>
          </w:tcPr>
          <w:p w14:paraId="1229F590" w14:textId="27A8246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BE52AD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</w:tcPr>
          <w:p w14:paraId="1676ADFD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1FD6F31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29F920D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EB2E21A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  <w:hideMark/>
          </w:tcPr>
          <w:p w14:paraId="3F98D012" w14:textId="78894F78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67457" w:rsidRPr="008A3328" w14:paraId="79FDFED7" w14:textId="77777777" w:rsidTr="006C7BD0">
        <w:trPr>
          <w:tblHeader/>
        </w:trPr>
        <w:tc>
          <w:tcPr>
            <w:tcW w:w="2664" w:type="dxa"/>
          </w:tcPr>
          <w:p w14:paraId="2BE42BA4" w14:textId="7B5C119E" w:rsidR="00767457" w:rsidRPr="008A3328" w:rsidRDefault="004376F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  <w:r w:rsidR="00767457"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ระยะสั้น</w:t>
            </w:r>
            <w:r w:rsidR="00D941EF"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แก่</w:t>
            </w:r>
          </w:p>
        </w:tc>
        <w:tc>
          <w:tcPr>
            <w:tcW w:w="1072" w:type="dxa"/>
            <w:vAlign w:val="bottom"/>
            <w:hideMark/>
          </w:tcPr>
          <w:p w14:paraId="6B6AF915" w14:textId="77086F27" w:rsidR="00767457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14" w:right="-10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31</w:t>
            </w:r>
            <w:r w:rsidR="00767457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7457" w:rsidRPr="008A332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01E297EA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  <w:vAlign w:val="bottom"/>
            <w:hideMark/>
          </w:tcPr>
          <w:p w14:paraId="6CEA9418" w14:textId="2219BA62" w:rsidR="00767457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767457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7457" w:rsidRPr="008A332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6" w:type="dxa"/>
          </w:tcPr>
          <w:p w14:paraId="7E403D60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  <w:vAlign w:val="bottom"/>
            <w:hideMark/>
          </w:tcPr>
          <w:p w14:paraId="017F88EF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4B4F272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  <w:vAlign w:val="bottom"/>
            <w:hideMark/>
          </w:tcPr>
          <w:p w14:paraId="7CC5CD0A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6" w:type="dxa"/>
          </w:tcPr>
          <w:p w14:paraId="4B57E4DE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vAlign w:val="bottom"/>
            <w:hideMark/>
          </w:tcPr>
          <w:p w14:paraId="05F3EDFF" w14:textId="3BA74381" w:rsidR="00767457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31</w:t>
            </w:r>
            <w:r w:rsidR="00767457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7457" w:rsidRPr="008A3328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767457" w:rsidRPr="008A3328" w14:paraId="370B8D64" w14:textId="77777777" w:rsidTr="006C7BD0">
        <w:trPr>
          <w:trHeight w:val="68"/>
          <w:tblHeader/>
        </w:trPr>
        <w:tc>
          <w:tcPr>
            <w:tcW w:w="2664" w:type="dxa"/>
          </w:tcPr>
          <w:p w14:paraId="20266895" w14:textId="62284714" w:rsidR="00767457" w:rsidRPr="008A3328" w:rsidRDefault="00D941EF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กิจการที่เกี่ยวข้องกัน</w:t>
            </w:r>
          </w:p>
        </w:tc>
        <w:tc>
          <w:tcPr>
            <w:tcW w:w="1072" w:type="dxa"/>
            <w:vAlign w:val="bottom"/>
            <w:hideMark/>
          </w:tcPr>
          <w:p w14:paraId="7C86D3F2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87" w:right="-1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B7DF77A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28" w:type="dxa"/>
            <w:gridSpan w:val="7"/>
            <w:hideMark/>
          </w:tcPr>
          <w:p w14:paraId="0A8BFA3C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67457" w:rsidRPr="008A3328" w14:paraId="3A32404D" w14:textId="77777777" w:rsidTr="006C7BD0">
        <w:tc>
          <w:tcPr>
            <w:tcW w:w="2664" w:type="dxa"/>
            <w:vAlign w:val="bottom"/>
            <w:hideMark/>
          </w:tcPr>
          <w:p w14:paraId="513BF4A4" w14:textId="72CBBC0F" w:rsidR="00767457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72" w:type="dxa"/>
            <w:vAlign w:val="bottom"/>
          </w:tcPr>
          <w:p w14:paraId="04252414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FE5C758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4D1D37A9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ED2D2D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</w:tcPr>
          <w:p w14:paraId="49EB0EEF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59A8BCC4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395E9228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19D208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059B8461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147A" w:rsidRPr="008A3328" w14:paraId="14D319B3" w14:textId="77777777" w:rsidTr="006C7BD0">
        <w:tc>
          <w:tcPr>
            <w:tcW w:w="2664" w:type="dxa"/>
            <w:hideMark/>
          </w:tcPr>
          <w:p w14:paraId="34D99341" w14:textId="77777777" w:rsidR="005B147A" w:rsidRPr="008A3328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2" w:type="dxa"/>
          </w:tcPr>
          <w:p w14:paraId="19F2F0D1" w14:textId="7B34C369" w:rsidR="005B147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9421C4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</w:tcPr>
          <w:p w14:paraId="180D515A" w14:textId="77777777" w:rsidR="005B147A" w:rsidRPr="008A3328" w:rsidRDefault="005B147A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51F6B1DA" w14:textId="1F3D4971" w:rsidR="005B147A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35</w:t>
            </w:r>
            <w:r w:rsidR="007E050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972</w:t>
            </w:r>
          </w:p>
        </w:tc>
        <w:tc>
          <w:tcPr>
            <w:tcW w:w="236" w:type="dxa"/>
          </w:tcPr>
          <w:p w14:paraId="0011CEF7" w14:textId="77777777" w:rsidR="005B147A" w:rsidRPr="008A3328" w:rsidRDefault="005B147A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bottom w:val="double" w:sz="4" w:space="0" w:color="auto"/>
            </w:tcBorders>
          </w:tcPr>
          <w:p w14:paraId="463D9A3E" w14:textId="18AF0F50" w:rsidR="005B147A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198</w:t>
            </w:r>
            <w:r w:rsidR="00BE246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866</w:t>
            </w:r>
          </w:p>
        </w:tc>
        <w:tc>
          <w:tcPr>
            <w:tcW w:w="236" w:type="dxa"/>
          </w:tcPr>
          <w:p w14:paraId="4453256D" w14:textId="77777777" w:rsidR="005B147A" w:rsidRPr="008A3328" w:rsidRDefault="005B147A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bottom w:val="double" w:sz="4" w:space="0" w:color="auto"/>
            </w:tcBorders>
          </w:tcPr>
          <w:p w14:paraId="44CF9319" w14:textId="1F087BEB" w:rsidR="005B147A" w:rsidRPr="008A3328" w:rsidRDefault="007A7AE6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85</w:t>
            </w:r>
            <w:r w:rsidR="00894F2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501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6A4B1161" w14:textId="77777777" w:rsidR="005B147A" w:rsidRPr="008A3328" w:rsidRDefault="005B147A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double" w:sz="4" w:space="0" w:color="auto"/>
            </w:tcBorders>
          </w:tcPr>
          <w:p w14:paraId="5CE69446" w14:textId="6DC7D66A" w:rsidR="005B147A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149</w:t>
            </w:r>
            <w:r w:rsidR="00894F2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337</w:t>
            </w:r>
          </w:p>
        </w:tc>
      </w:tr>
      <w:tr w:rsidR="00767457" w:rsidRPr="008A3328" w14:paraId="62C2BCA2" w14:textId="77777777" w:rsidTr="006C7BD0">
        <w:tc>
          <w:tcPr>
            <w:tcW w:w="2664" w:type="dxa"/>
          </w:tcPr>
          <w:p w14:paraId="7703D142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2" w:type="dxa"/>
            <w:vAlign w:val="bottom"/>
          </w:tcPr>
          <w:p w14:paraId="687FC051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0801E0A2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4B136E55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37C97A8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</w:tcPr>
          <w:p w14:paraId="1DD2EDA3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3FF34561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40" w:type="dxa"/>
            <w:tcBorders>
              <w:left w:val="nil"/>
              <w:bottom w:val="nil"/>
              <w:right w:val="nil"/>
            </w:tcBorders>
          </w:tcPr>
          <w:p w14:paraId="72B978CC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5C0CCA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</w:tcPr>
          <w:p w14:paraId="766383C3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7457" w:rsidRPr="008A3328" w14:paraId="728DE414" w14:textId="77777777" w:rsidTr="006C7BD0">
        <w:tc>
          <w:tcPr>
            <w:tcW w:w="2664" w:type="dxa"/>
            <w:hideMark/>
          </w:tcPr>
          <w:p w14:paraId="63CB8929" w14:textId="0DFB40AD" w:rsidR="00767457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72" w:type="dxa"/>
            <w:vAlign w:val="bottom"/>
          </w:tcPr>
          <w:p w14:paraId="1259E2D5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1D5FBF4D" w14:textId="77777777" w:rsidR="00767457" w:rsidRPr="008A3328" w:rsidRDefault="0076745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</w:tcPr>
          <w:p w14:paraId="7D3AB01B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4F82F26B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6" w:type="dxa"/>
          </w:tcPr>
          <w:p w14:paraId="6D9AE163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69C59018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0" w:type="dxa"/>
          </w:tcPr>
          <w:p w14:paraId="5B35CFBE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6FA2DC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14:paraId="67C7AEE8" w14:textId="77777777" w:rsidR="00767457" w:rsidRPr="008A3328" w:rsidRDefault="00767457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7BD0" w:rsidRPr="008A3328" w14:paraId="508A63B6" w14:textId="77777777" w:rsidTr="00E90591">
        <w:tc>
          <w:tcPr>
            <w:tcW w:w="2664" w:type="dxa"/>
            <w:hideMark/>
          </w:tcPr>
          <w:p w14:paraId="76BF1ACC" w14:textId="56F2FE10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72" w:type="dxa"/>
          </w:tcPr>
          <w:p w14:paraId="1C73E944" w14:textId="41FFBF40" w:rsidR="006C7BD0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6C7BD0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</w:rPr>
              <w:t>15</w:t>
            </w:r>
            <w:r w:rsidR="006C7BD0" w:rsidRPr="008A332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6C7BD0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36" w:type="dxa"/>
          </w:tcPr>
          <w:p w14:paraId="25C89193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1A856CE7" w14:textId="7FBA3520" w:rsidR="006C7BD0" w:rsidRPr="008A3328" w:rsidRDefault="002172F1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6C7BD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867</w:t>
            </w:r>
          </w:p>
        </w:tc>
        <w:tc>
          <w:tcPr>
            <w:tcW w:w="236" w:type="dxa"/>
          </w:tcPr>
          <w:p w14:paraId="0BAF8BC0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6890F035" w14:textId="07123AFB" w:rsidR="006C7BD0" w:rsidRPr="008A3328" w:rsidRDefault="002172F1" w:rsidP="006C7BD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="006C7BD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111</w:t>
            </w:r>
          </w:p>
        </w:tc>
        <w:tc>
          <w:tcPr>
            <w:tcW w:w="236" w:type="dxa"/>
          </w:tcPr>
          <w:p w14:paraId="1B5C0895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34C2021D" w14:textId="6123DA45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006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11D7DF0A" w14:textId="77777777" w:rsidR="006C7BD0" w:rsidRPr="008A3328" w:rsidRDefault="006C7BD0" w:rsidP="006C7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2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21944792" w14:textId="212BADE8" w:rsidR="006C7BD0" w:rsidRPr="008A3328" w:rsidRDefault="006C7BD0" w:rsidP="006C7BD0">
            <w:pPr>
              <w:pStyle w:val="acctfourfigures"/>
              <w:tabs>
                <w:tab w:val="clear" w:pos="765"/>
                <w:tab w:val="decimal" w:pos="840"/>
              </w:tabs>
              <w:spacing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972</w:t>
            </w:r>
          </w:p>
        </w:tc>
      </w:tr>
    </w:tbl>
    <w:p w14:paraId="4F1BD09A" w14:textId="77777777" w:rsidR="00777E1F" w:rsidRPr="008A3328" w:rsidRDefault="00777E1F" w:rsidP="004955C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91E8F8A" w14:textId="223EEE5F" w:rsidR="00777E1F" w:rsidRPr="008A3328" w:rsidRDefault="00702E7C" w:rsidP="00F20D25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ณ 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บริษัทมีเงินให้กู้ยืมระยะสั้นแก่กิจการที่เกี่ยวข้องกัน ซึ่งครบกำหนดจ่ายคืนเมื่อทวงถาม</w:t>
      </w:r>
      <w:r w:rsidR="005B14A3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เงินให้กู้ยืมดังกล่าวไม่มีหลักประกัน</w:t>
      </w:r>
    </w:p>
    <w:p w14:paraId="1FE06F8D" w14:textId="4591E8A8" w:rsidR="005B147A" w:rsidRPr="008A3328" w:rsidRDefault="005B147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70"/>
        <w:gridCol w:w="998"/>
        <w:gridCol w:w="262"/>
        <w:gridCol w:w="990"/>
      </w:tblGrid>
      <w:tr w:rsidR="00DB096B" w:rsidRPr="008A3328" w14:paraId="0BBD6850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0DAADFA8" w14:textId="77777777" w:rsidR="00DB096B" w:rsidRPr="008A3328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F52D5F1" w14:textId="77777777" w:rsidR="00DB096B" w:rsidRPr="008A3328" w:rsidRDefault="00DB096B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7E67B4E" w14:textId="77777777" w:rsidR="00DB096B" w:rsidRPr="008A3328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01549CF" w14:textId="77777777" w:rsidR="00DB096B" w:rsidRPr="008A3328" w:rsidRDefault="00DB096B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01330" w:rsidRPr="008A3328" w14:paraId="5D0624F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7C577DEE" w14:textId="45245D9E" w:rsidR="00601330" w:rsidRPr="008A3328" w:rsidRDefault="00606DED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shd w:val="clear" w:color="auto" w:fill="auto"/>
          </w:tcPr>
          <w:p w14:paraId="43870E7E" w14:textId="6070648C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F43DB8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48B4A2" w14:textId="49ABB052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546A3B6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03566F" w14:textId="1730196C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517A79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784CF01" w14:textId="1D95C557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602FA9" w:rsidRPr="008A3328" w14:paraId="30855517" w14:textId="77777777" w:rsidTr="00F259A4">
        <w:trPr>
          <w:tblHeader/>
        </w:trPr>
        <w:tc>
          <w:tcPr>
            <w:tcW w:w="4230" w:type="dxa"/>
            <w:shd w:val="clear" w:color="auto" w:fill="auto"/>
          </w:tcPr>
          <w:p w14:paraId="4FC4FC22" w14:textId="77777777" w:rsidR="00602FA9" w:rsidRPr="008A3328" w:rsidRDefault="00602FA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3098D7A" w14:textId="77777777" w:rsidR="00602FA9" w:rsidRPr="008A3328" w:rsidRDefault="00602FA9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37484" w:rsidRPr="008A3328" w14:paraId="2C952BED" w14:textId="77777777" w:rsidTr="00DB096B">
        <w:tc>
          <w:tcPr>
            <w:tcW w:w="4230" w:type="dxa"/>
            <w:shd w:val="clear" w:color="auto" w:fill="auto"/>
          </w:tcPr>
          <w:p w14:paraId="061E300C" w14:textId="77777777" w:rsidR="00737484" w:rsidRPr="008A3328" w:rsidRDefault="00DB096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25E3EC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7BA5AAF9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9D1549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E464AB1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9AC327B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3E196BC8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489BFD" w14:textId="77777777" w:rsidR="00737484" w:rsidRPr="008A3328" w:rsidRDefault="0073748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</w:tr>
      <w:tr w:rsidR="00BB216A" w:rsidRPr="008A3328" w14:paraId="076DF6C4" w14:textId="77777777" w:rsidTr="00B66E15">
        <w:tc>
          <w:tcPr>
            <w:tcW w:w="4230" w:type="dxa"/>
            <w:shd w:val="clear" w:color="auto" w:fill="auto"/>
          </w:tcPr>
          <w:p w14:paraId="3C950B57" w14:textId="2292CB19" w:rsidR="00BB216A" w:rsidRPr="008A3328" w:rsidRDefault="00BB216A" w:rsidP="00BB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CE0EB36" w14:textId="575C1C40" w:rsidR="00BB216A" w:rsidRPr="008A3328" w:rsidRDefault="00284048" w:rsidP="00773B6B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1BAC51F5" w14:textId="77777777" w:rsidR="00BB216A" w:rsidRPr="008A3328" w:rsidRDefault="00BB216A" w:rsidP="00BB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CD0E797" w14:textId="52A5158C" w:rsidR="00BB216A" w:rsidRPr="008A3328" w:rsidRDefault="00BB216A" w:rsidP="00284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515F8D" w14:textId="77777777" w:rsidR="00BB216A" w:rsidRPr="008A3328" w:rsidRDefault="00BB216A" w:rsidP="00BB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DCB79F2" w14:textId="646CF811" w:rsidR="00BB216A" w:rsidRPr="008A3328" w:rsidRDefault="002172F1" w:rsidP="00BB216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86</w:t>
            </w:r>
          </w:p>
        </w:tc>
        <w:tc>
          <w:tcPr>
            <w:tcW w:w="262" w:type="dxa"/>
            <w:shd w:val="clear" w:color="auto" w:fill="auto"/>
          </w:tcPr>
          <w:p w14:paraId="5211E499" w14:textId="77777777" w:rsidR="00BB216A" w:rsidRPr="008A3328" w:rsidRDefault="00BB216A" w:rsidP="00BB2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37B9774" w14:textId="3F781F7C" w:rsidR="00BB216A" w:rsidRPr="008A3328" w:rsidRDefault="002172F1" w:rsidP="00BB216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173</w:t>
            </w:r>
          </w:p>
        </w:tc>
      </w:tr>
      <w:tr w:rsidR="00284048" w:rsidRPr="008A3328" w14:paraId="01F7CFF5" w14:textId="77777777" w:rsidTr="00B66E15">
        <w:tc>
          <w:tcPr>
            <w:tcW w:w="4230" w:type="dxa"/>
            <w:shd w:val="clear" w:color="auto" w:fill="auto"/>
          </w:tcPr>
          <w:p w14:paraId="4F89ED28" w14:textId="61D1F73E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95BF663" w14:textId="2752154D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8083285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86EA36" w14:textId="52D1D464" w:rsidR="00284048" w:rsidRPr="008A3328" w:rsidRDefault="00284048" w:rsidP="00284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D407E9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0405DDF" w14:textId="46707543" w:rsidR="00284048" w:rsidRPr="008A3328" w:rsidRDefault="00284048" w:rsidP="00284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05E00E3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154EC3E" w14:textId="4BCF4665" w:rsidR="00284048" w:rsidRPr="008A3328" w:rsidRDefault="00284048" w:rsidP="00284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284048" w:rsidRPr="008A3328" w14:paraId="0D5C20D0" w14:textId="77777777" w:rsidTr="00F259A4">
        <w:tc>
          <w:tcPr>
            <w:tcW w:w="4230" w:type="dxa"/>
            <w:shd w:val="clear" w:color="auto" w:fill="auto"/>
          </w:tcPr>
          <w:p w14:paraId="20A06478" w14:textId="5BA7BC55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3B09F7" w14:textId="35A4D1A0" w:rsidR="00284048" w:rsidRPr="008A3328" w:rsidRDefault="002172F1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27FA0F51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A4DF3" w14:textId="56CDEABA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FD2D9B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0FCB7458" w14:textId="0E19C980" w:rsidR="00284048" w:rsidRPr="008A3328" w:rsidRDefault="002172F1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</w:p>
        </w:tc>
        <w:tc>
          <w:tcPr>
            <w:tcW w:w="262" w:type="dxa"/>
            <w:shd w:val="clear" w:color="auto" w:fill="auto"/>
          </w:tcPr>
          <w:p w14:paraId="0B3B1011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3E40336" w14:textId="427DA187" w:rsidR="00284048" w:rsidRPr="008A3328" w:rsidRDefault="002172F1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173</w:t>
            </w:r>
          </w:p>
        </w:tc>
      </w:tr>
      <w:tr w:rsidR="00D51FAF" w:rsidRPr="008A3328" w14:paraId="421D8856" w14:textId="77777777" w:rsidTr="00F259A4">
        <w:tc>
          <w:tcPr>
            <w:tcW w:w="4230" w:type="dxa"/>
            <w:shd w:val="clear" w:color="auto" w:fill="auto"/>
          </w:tcPr>
          <w:p w14:paraId="2A16861C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23A1F6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B092047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80954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2FAA492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48852B4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CD978D1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DFCB0F5" w14:textId="77777777" w:rsidR="00D51FAF" w:rsidRPr="008A3328" w:rsidRDefault="00D51FAF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284048" w:rsidRPr="008A3328" w14:paraId="20E58451" w14:textId="77777777" w:rsidTr="00DB096B">
        <w:tc>
          <w:tcPr>
            <w:tcW w:w="4230" w:type="dxa"/>
            <w:shd w:val="clear" w:color="auto" w:fill="auto"/>
          </w:tcPr>
          <w:p w14:paraId="22637826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050034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3E59FC9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B2FB424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01EA5EA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CFDDDF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B7F8204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AB8A4E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84048" w:rsidRPr="008A3328" w14:paraId="3791C3F5" w14:textId="77777777" w:rsidTr="00DB096B">
        <w:tc>
          <w:tcPr>
            <w:tcW w:w="4230" w:type="dxa"/>
            <w:shd w:val="clear" w:color="auto" w:fill="auto"/>
          </w:tcPr>
          <w:p w14:paraId="5CD6A80A" w14:textId="66207B8B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บริษัทใหญ่</w:t>
            </w:r>
          </w:p>
        </w:tc>
        <w:tc>
          <w:tcPr>
            <w:tcW w:w="990" w:type="dxa"/>
            <w:shd w:val="clear" w:color="auto" w:fill="auto"/>
          </w:tcPr>
          <w:p w14:paraId="31F97D1F" w14:textId="57FAE956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4B41E0E8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95E0B88" w14:textId="6623FC7B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67ED45C8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9B00A5" w14:textId="1FEBCBBA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9747E81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25D60F" w14:textId="7DD49440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</w:p>
        </w:tc>
      </w:tr>
      <w:tr w:rsidR="00284048" w:rsidRPr="008A3328" w14:paraId="37CAC746" w14:textId="77777777" w:rsidTr="003710F3">
        <w:tc>
          <w:tcPr>
            <w:tcW w:w="4230" w:type="dxa"/>
            <w:shd w:val="clear" w:color="auto" w:fill="auto"/>
          </w:tcPr>
          <w:p w14:paraId="6EF67782" w14:textId="09D661C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53A8F2" w14:textId="013AD48A" w:rsidR="00284048" w:rsidRPr="008A3328" w:rsidRDefault="00284048" w:rsidP="0028404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48502FD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DD06ACC" w14:textId="6ACD86F3" w:rsidR="00284048" w:rsidRPr="008A3328" w:rsidRDefault="00284048" w:rsidP="00773B6B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5" w:name="_Hlk63812198"/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  <w:bookmarkEnd w:id="5"/>
          </w:p>
        </w:tc>
        <w:tc>
          <w:tcPr>
            <w:tcW w:w="270" w:type="dxa"/>
            <w:shd w:val="clear" w:color="auto" w:fill="auto"/>
          </w:tcPr>
          <w:p w14:paraId="5F9DCF87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2F4975" w14:textId="6360B47E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90</w:t>
            </w:r>
          </w:p>
        </w:tc>
        <w:tc>
          <w:tcPr>
            <w:tcW w:w="262" w:type="dxa"/>
            <w:shd w:val="clear" w:color="auto" w:fill="auto"/>
          </w:tcPr>
          <w:p w14:paraId="6521D80E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E6A8706" w14:textId="1DD80BE6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406</w:t>
            </w:r>
          </w:p>
        </w:tc>
      </w:tr>
      <w:tr w:rsidR="00284048" w:rsidRPr="008A3328" w14:paraId="7D24C570" w14:textId="77777777" w:rsidTr="00B66E15">
        <w:tc>
          <w:tcPr>
            <w:tcW w:w="4230" w:type="dxa"/>
            <w:shd w:val="clear" w:color="auto" w:fill="auto"/>
          </w:tcPr>
          <w:p w14:paraId="42502CEA" w14:textId="066FE1CC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8D7F53C" w14:textId="680A047C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62" w:type="dxa"/>
            <w:shd w:val="clear" w:color="auto" w:fill="auto"/>
          </w:tcPr>
          <w:p w14:paraId="2FE7CBAD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8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A7D6D42" w14:textId="1F88E420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611</w:t>
            </w:r>
          </w:p>
        </w:tc>
        <w:tc>
          <w:tcPr>
            <w:tcW w:w="270" w:type="dxa"/>
            <w:shd w:val="clear" w:color="auto" w:fill="auto"/>
          </w:tcPr>
          <w:p w14:paraId="68D56CC4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EBA9BB4" w14:textId="41CE4DA4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262" w:type="dxa"/>
            <w:shd w:val="clear" w:color="auto" w:fill="auto"/>
          </w:tcPr>
          <w:p w14:paraId="37F435F0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C60118" w14:textId="68DF126A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230</w:t>
            </w:r>
          </w:p>
        </w:tc>
      </w:tr>
      <w:tr w:rsidR="00284048" w:rsidRPr="008A3328" w14:paraId="751386C2" w14:textId="77777777" w:rsidTr="00B66E15">
        <w:tc>
          <w:tcPr>
            <w:tcW w:w="4230" w:type="dxa"/>
            <w:shd w:val="clear" w:color="auto" w:fill="auto"/>
          </w:tcPr>
          <w:p w14:paraId="55DA8579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F5BC8" w14:textId="528C5213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445</w:t>
            </w:r>
          </w:p>
        </w:tc>
        <w:tc>
          <w:tcPr>
            <w:tcW w:w="262" w:type="dxa"/>
            <w:shd w:val="clear" w:color="auto" w:fill="auto"/>
          </w:tcPr>
          <w:p w14:paraId="08B0E5EB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12F2F" w14:textId="73F5FA2F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622BC423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0570B" w14:textId="04863D6D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174</w:t>
            </w:r>
          </w:p>
        </w:tc>
        <w:tc>
          <w:tcPr>
            <w:tcW w:w="262" w:type="dxa"/>
            <w:shd w:val="clear" w:color="auto" w:fill="auto"/>
          </w:tcPr>
          <w:p w14:paraId="41E82327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96710" w14:textId="48374A22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666</w:t>
            </w:r>
          </w:p>
        </w:tc>
      </w:tr>
      <w:tr w:rsidR="00284048" w:rsidRPr="008A3328" w14:paraId="6E811E98" w14:textId="77777777" w:rsidTr="00BB216A">
        <w:tc>
          <w:tcPr>
            <w:tcW w:w="4230" w:type="dxa"/>
            <w:shd w:val="clear" w:color="auto" w:fill="auto"/>
          </w:tcPr>
          <w:p w14:paraId="4F790C6A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DE18B8" w14:textId="77777777" w:rsidR="00284048" w:rsidRPr="008A3328" w:rsidRDefault="00284048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70673F5B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3F67148" w14:textId="77777777" w:rsidR="00284048" w:rsidRPr="008A3328" w:rsidRDefault="00284048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6064AE4C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17F7CF8" w14:textId="77777777" w:rsidR="00284048" w:rsidRPr="008A3328" w:rsidRDefault="00284048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62" w:type="dxa"/>
            <w:shd w:val="clear" w:color="auto" w:fill="auto"/>
          </w:tcPr>
          <w:p w14:paraId="62E9E406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DDA148" w14:textId="77777777" w:rsidR="00284048" w:rsidRPr="008A3328" w:rsidRDefault="00284048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284048" w:rsidRPr="008A3328" w14:paraId="2EA1571F" w14:textId="77777777" w:rsidTr="00BB216A">
        <w:tc>
          <w:tcPr>
            <w:tcW w:w="4230" w:type="dxa"/>
            <w:shd w:val="clear" w:color="auto" w:fill="auto"/>
          </w:tcPr>
          <w:p w14:paraId="4D1AF557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E42F4DB" w14:textId="316E4840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449</w:t>
            </w:r>
          </w:p>
        </w:tc>
        <w:tc>
          <w:tcPr>
            <w:tcW w:w="262" w:type="dxa"/>
            <w:shd w:val="clear" w:color="auto" w:fill="auto"/>
          </w:tcPr>
          <w:p w14:paraId="09B83EC4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C4CAA6F" w14:textId="17139A33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680</w:t>
            </w:r>
          </w:p>
        </w:tc>
        <w:tc>
          <w:tcPr>
            <w:tcW w:w="270" w:type="dxa"/>
            <w:shd w:val="clear" w:color="auto" w:fill="auto"/>
          </w:tcPr>
          <w:p w14:paraId="24335E3C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B2EBA7" w14:textId="08CD1C73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260</w:t>
            </w:r>
          </w:p>
        </w:tc>
        <w:tc>
          <w:tcPr>
            <w:tcW w:w="262" w:type="dxa"/>
            <w:shd w:val="clear" w:color="auto" w:fill="auto"/>
          </w:tcPr>
          <w:p w14:paraId="280746ED" w14:textId="77777777" w:rsidR="00284048" w:rsidRPr="008A3328" w:rsidRDefault="00284048" w:rsidP="002840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A38C319" w14:textId="367D1E67" w:rsidR="00284048" w:rsidRPr="008A3328" w:rsidRDefault="002172F1" w:rsidP="0028404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839</w:t>
            </w:r>
          </w:p>
        </w:tc>
      </w:tr>
    </w:tbl>
    <w:p w14:paraId="77EE8A4D" w14:textId="55265979" w:rsidR="00026A32" w:rsidRPr="008A3328" w:rsidRDefault="00026A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  <w:bookmarkStart w:id="6" w:name="_Hlk33138761"/>
    </w:p>
    <w:p w14:paraId="05BCAEA8" w14:textId="17E99B11" w:rsidR="0084322A" w:rsidRPr="008A3328" w:rsidRDefault="0084322A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bookmarkEnd w:id="6"/>
    <w:p w14:paraId="328519BB" w14:textId="77777777" w:rsidR="00B0698B" w:rsidRPr="008A3328" w:rsidRDefault="00B0698B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3738E557" w14:textId="77777777" w:rsidR="00AF3C24" w:rsidRPr="008A3328" w:rsidRDefault="00AF3C24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  <w:t xml:space="preserve">สัญญาการซื้อขายหรือรับบริการ </w:t>
      </w:r>
    </w:p>
    <w:p w14:paraId="1CC2FC3F" w14:textId="76820F6D" w:rsidR="00D418FF" w:rsidRPr="008A3328" w:rsidRDefault="00D418FF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22A90292" w14:textId="44218ACA" w:rsidR="00746E30" w:rsidRPr="005235A1" w:rsidRDefault="00746E30" w:rsidP="00334C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</w:rPr>
      </w:pPr>
      <w:r w:rsidRPr="005235A1">
        <w:rPr>
          <w:rFonts w:asciiTheme="majorBidi" w:eastAsia="Times New Roman" w:hAnsiTheme="majorBidi" w:cstheme="majorBidi"/>
          <w:i/>
          <w:iCs/>
          <w:sz w:val="28"/>
          <w:szCs w:val="28"/>
          <w:cs/>
        </w:rPr>
        <w:t>สัญญาให้บริการประสานงานกับลูกค้า</w:t>
      </w:r>
    </w:p>
    <w:p w14:paraId="55D6535A" w14:textId="77777777" w:rsidR="00746E30" w:rsidRPr="008A3328" w:rsidRDefault="00746E30" w:rsidP="00746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0"/>
          <w:szCs w:val="20"/>
        </w:rPr>
      </w:pPr>
    </w:p>
    <w:p w14:paraId="724ADEB5" w14:textId="088AF72F" w:rsidR="008C1CDE" w:rsidRPr="008A3328" w:rsidRDefault="008C1CDE" w:rsidP="008C1C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28"/>
          <w:szCs w:val="28"/>
        </w:rPr>
      </w:pPr>
      <w:bookmarkStart w:id="7" w:name="_Hlk64323931"/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>บริษัทและบริษัท วินท์คอม เทคโนโลยี (เอสจี) จำกัดได้ทำสัญญาบริการประสานงานกับลูกค้า</w:t>
      </w:r>
      <w:r w:rsidR="00E26518">
        <w:rPr>
          <w:rFonts w:asciiTheme="majorBidi" w:eastAsia="Times New Roman" w:hAnsiTheme="majorBidi" w:cstheme="majorBidi" w:hint="cs"/>
          <w:sz w:val="28"/>
          <w:szCs w:val="28"/>
          <w:cs/>
        </w:rPr>
        <w:t>กับ</w:t>
      </w:r>
      <w:r w:rsidR="00E26518" w:rsidRPr="008A3328">
        <w:rPr>
          <w:rFonts w:asciiTheme="majorBidi" w:eastAsia="Times New Roman" w:hAnsiTheme="majorBidi" w:cstheme="majorBidi"/>
          <w:sz w:val="28"/>
          <w:szCs w:val="28"/>
          <w:cs/>
        </w:rPr>
        <w:t>บริษัท วินท์คอม เทคโนโลยี (เมียนมาร์) จำกัด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</w:t>
      </w:r>
      <w:r w:rsidR="00334C91" w:rsidRPr="008A3328">
        <w:rPr>
          <w:rFonts w:asciiTheme="majorBidi" w:eastAsia="Times New Roman" w:hAnsiTheme="majorBidi" w:cstheme="majorBidi" w:hint="cs"/>
          <w:sz w:val="28"/>
          <w:szCs w:val="28"/>
          <w:cs/>
        </w:rPr>
        <w:t xml:space="preserve"> 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>บริษัท วินท์คอม เทคโนโลยี (เมียนมาร์) จำกัด จะเป็นผู้ให้บริการติดต่อประสานงานกับลูกค้าเพื่อสร้างโอกาสในการขายใน</w:t>
      </w:r>
      <w:r w:rsidR="004C05E4" w:rsidRPr="008A3328">
        <w:rPr>
          <w:rFonts w:ascii="Angsana New" w:hAnsi="Angsana New" w:hint="cs"/>
          <w:sz w:val="28"/>
          <w:szCs w:val="28"/>
          <w:cs/>
        </w:rPr>
        <w:t>สาธารณรัฐแห่งสหภาพเมียนมา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 xml:space="preserve"> โดยคิดอัตราคงที่เดือนละ </w:t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6</w:t>
      </w:r>
      <w:r w:rsidRPr="008A3328">
        <w:rPr>
          <w:rFonts w:asciiTheme="majorBidi" w:eastAsia="Times New Roman" w:hAnsiTheme="majorBidi" w:cstheme="majorBidi"/>
          <w:sz w:val="28"/>
          <w:szCs w:val="28"/>
        </w:rPr>
        <w:t>,</w:t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000</w:t>
      </w:r>
      <w:r w:rsidR="00334C91" w:rsidRPr="008A332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8A3328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>และ</w:t>
      </w:r>
      <w:r w:rsidR="0007525B" w:rsidRPr="008A3328">
        <w:rPr>
          <w:rFonts w:asciiTheme="majorBidi" w:eastAsia="Times New Roman" w:hAnsiTheme="majorBidi" w:cstheme="majorBidi"/>
          <w:sz w:val="28"/>
          <w:szCs w:val="28"/>
          <w:cs/>
        </w:rPr>
        <w:t>เดือนละ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 xml:space="preserve"> </w:t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14</w:t>
      </w:r>
      <w:r w:rsidRPr="008A3328">
        <w:rPr>
          <w:rFonts w:asciiTheme="majorBidi" w:eastAsia="Times New Roman" w:hAnsiTheme="majorBidi" w:cstheme="majorBidi"/>
          <w:sz w:val="28"/>
          <w:szCs w:val="28"/>
        </w:rPr>
        <w:t>,</w:t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000</w:t>
      </w:r>
      <w:r w:rsidRPr="008A332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="00334C91" w:rsidRPr="008A3328">
        <w:rPr>
          <w:rFonts w:asciiTheme="majorBidi" w:eastAsia="Times New Roman" w:hAnsiTheme="majorBidi" w:cstheme="majorBidi"/>
          <w:sz w:val="28"/>
          <w:szCs w:val="28"/>
          <w:cs/>
        </w:rPr>
        <w:t>เหรียญสหรัฐอเมริกา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 xml:space="preserve"> ตามลำดับ สัญญาทั้งสองฉบับมีกำหนดระยะเวลาตั้งแต่วันที่</w:t>
      </w:r>
      <w:r w:rsidR="0007525B">
        <w:rPr>
          <w:rFonts w:asciiTheme="majorBidi" w:eastAsia="Times New Roman" w:hAnsiTheme="majorBidi" w:cstheme="majorBidi"/>
          <w:sz w:val="28"/>
          <w:szCs w:val="28"/>
        </w:rPr>
        <w:br/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1</w:t>
      </w:r>
      <w:r w:rsidRPr="008A332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 xml:space="preserve">มกราคม </w:t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2564</w:t>
      </w:r>
      <w:r w:rsidRPr="008A332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 xml:space="preserve">ถึงวันที่ </w:t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31</w:t>
      </w:r>
      <w:r w:rsidRPr="008A3328">
        <w:rPr>
          <w:rFonts w:asciiTheme="majorBidi" w:eastAsia="Times New Roman" w:hAnsiTheme="majorBidi" w:cstheme="majorBidi"/>
          <w:sz w:val="28"/>
          <w:szCs w:val="28"/>
        </w:rPr>
        <w:t xml:space="preserve"> </w:t>
      </w:r>
      <w:r w:rsidRPr="008A3328">
        <w:rPr>
          <w:rFonts w:asciiTheme="majorBidi" w:eastAsia="Times New Roman" w:hAnsiTheme="majorBidi" w:cstheme="majorBidi"/>
          <w:sz w:val="28"/>
          <w:szCs w:val="28"/>
          <w:cs/>
        </w:rPr>
        <w:t xml:space="preserve">ธันวาคม </w:t>
      </w:r>
      <w:r w:rsidR="002172F1" w:rsidRPr="008A3328">
        <w:rPr>
          <w:rFonts w:asciiTheme="majorBidi" w:eastAsia="Times New Roman" w:hAnsiTheme="majorBidi" w:cstheme="majorBidi"/>
          <w:sz w:val="28"/>
          <w:szCs w:val="28"/>
        </w:rPr>
        <w:t>2564</w:t>
      </w:r>
    </w:p>
    <w:bookmarkEnd w:id="7"/>
    <w:p w14:paraId="5D07DB07" w14:textId="77777777" w:rsidR="00746E30" w:rsidRPr="008A3328" w:rsidRDefault="00746E30" w:rsidP="00746E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7F53B4DB" w14:textId="77777777" w:rsidR="00745B75" w:rsidRPr="008A3328" w:rsidRDefault="00B60BBD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28"/>
          <w:szCs w:val="28"/>
        </w:rPr>
      </w:pPr>
      <w:bookmarkStart w:id="8" w:name="_Hlk33138927"/>
      <w:r w:rsidRPr="008A3328">
        <w:rPr>
          <w:rFonts w:ascii="Angsana New" w:hAnsi="Angsana New"/>
          <w:i/>
          <w:iCs/>
          <w:sz w:val="28"/>
          <w:szCs w:val="28"/>
          <w:cs/>
        </w:rPr>
        <w:t>สัญญาบริการ</w:t>
      </w:r>
      <w:r w:rsidR="00FB2A4E" w:rsidRPr="008A3328">
        <w:rPr>
          <w:rFonts w:ascii="Angsana New" w:hAnsi="Angsana New"/>
          <w:i/>
          <w:iCs/>
          <w:sz w:val="28"/>
          <w:szCs w:val="28"/>
          <w:cs/>
        </w:rPr>
        <w:t>สำนักงานและบริการระบบเงินเดือน</w:t>
      </w:r>
      <w:r w:rsidRPr="008A3328">
        <w:rPr>
          <w:rFonts w:ascii="Angsana New" w:hAnsi="Angsana New"/>
          <w:i/>
          <w:iCs/>
          <w:sz w:val="28"/>
          <w:szCs w:val="28"/>
          <w:cs/>
        </w:rPr>
        <w:t xml:space="preserve">พนักงาน </w:t>
      </w:r>
    </w:p>
    <w:bookmarkEnd w:id="8"/>
    <w:p w14:paraId="494E29B2" w14:textId="77777777" w:rsidR="00440C52" w:rsidRPr="008A3328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56A2807B" w14:textId="23D15B8E" w:rsidR="00B60BBD" w:rsidRPr="008A3328" w:rsidRDefault="006B1B4A" w:rsidP="0055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บริษัท</w:t>
      </w:r>
      <w:r w:rsidR="005469D2" w:rsidRPr="008A3328">
        <w:rPr>
          <w:rFonts w:ascii="Angsana New" w:hAnsi="Angsana New"/>
          <w:sz w:val="28"/>
          <w:szCs w:val="28"/>
          <w:cs/>
        </w:rPr>
        <w:t>ได้</w:t>
      </w:r>
      <w:r w:rsidRPr="008A3328">
        <w:rPr>
          <w:rFonts w:ascii="Angsana New" w:hAnsi="Angsana New"/>
          <w:sz w:val="28"/>
          <w:szCs w:val="28"/>
          <w:cs/>
        </w:rPr>
        <w:t>ทำสัญญา</w:t>
      </w:r>
      <w:r w:rsidR="005469D2" w:rsidRPr="008A3328">
        <w:rPr>
          <w:rFonts w:ascii="Angsana New" w:hAnsi="Angsana New"/>
          <w:sz w:val="28"/>
          <w:szCs w:val="28"/>
          <w:cs/>
        </w:rPr>
        <w:t>บริการสำนักงานและบริการระบบเงินเด</w:t>
      </w:r>
      <w:r w:rsidR="008C4863" w:rsidRPr="008A3328">
        <w:rPr>
          <w:rFonts w:ascii="Angsana New" w:hAnsi="Angsana New"/>
          <w:sz w:val="28"/>
          <w:szCs w:val="28"/>
          <w:cs/>
        </w:rPr>
        <w:t>ือนพนักงาน</w:t>
      </w:r>
      <w:r w:rsidR="005469D2" w:rsidRPr="008A3328">
        <w:rPr>
          <w:rFonts w:ascii="Angsana New" w:hAnsi="Angsana New"/>
          <w:sz w:val="28"/>
          <w:szCs w:val="28"/>
          <w:cs/>
        </w:rPr>
        <w:t>กับ บริษัท วีเน็ท แคปปิทอล จำกัด โดย</w:t>
      </w:r>
      <w:r w:rsidR="00023AA6" w:rsidRPr="008A3328">
        <w:rPr>
          <w:rFonts w:ascii="Angsana New" w:hAnsi="Angsana New"/>
          <w:sz w:val="28"/>
          <w:szCs w:val="28"/>
        </w:rPr>
        <w:t xml:space="preserve"> </w:t>
      </w:r>
      <w:r w:rsidR="00023AA6" w:rsidRPr="008A3328">
        <w:rPr>
          <w:rFonts w:ascii="Angsana New" w:hAnsi="Angsana New"/>
          <w:sz w:val="28"/>
          <w:szCs w:val="28"/>
          <w:cs/>
        </w:rPr>
        <w:t>บริษัท</w:t>
      </w:r>
      <w:r w:rsidR="005B147A" w:rsidRPr="008A3328">
        <w:rPr>
          <w:rFonts w:ascii="Angsana New" w:hAnsi="Angsana New"/>
          <w:sz w:val="28"/>
          <w:szCs w:val="28"/>
        </w:rPr>
        <w:br/>
      </w:r>
      <w:r w:rsidR="00023AA6" w:rsidRPr="008A3328">
        <w:rPr>
          <w:rFonts w:ascii="Angsana New" w:hAnsi="Angsana New"/>
          <w:sz w:val="28"/>
          <w:szCs w:val="28"/>
          <w:cs/>
        </w:rPr>
        <w:t>วีเน็ท แคปปิทอล จำกัด</w:t>
      </w:r>
      <w:r w:rsidR="005469D2" w:rsidRPr="008A3328">
        <w:rPr>
          <w:rFonts w:ascii="Angsana New" w:hAnsi="Angsana New"/>
          <w:sz w:val="28"/>
          <w:szCs w:val="28"/>
          <w:cs/>
        </w:rPr>
        <w:t xml:space="preserve"> จะเป็นผู้ให้บริการด้านสำนักงาน อันได้แก่ การอำนวยความสะดวกด้านสถานที่ การต้อนรับลูกค้าและผู้มาติดต่อ การสาธารณูปโภค การจัดการห้องประชุม </w:t>
      </w:r>
      <w:r w:rsidR="00016437" w:rsidRPr="008A3328">
        <w:rPr>
          <w:rFonts w:ascii="Angsana New" w:hAnsi="Angsana New"/>
          <w:sz w:val="28"/>
          <w:szCs w:val="28"/>
          <w:cs/>
        </w:rPr>
        <w:t>รวมทั้งบริการจัดทำระบบเงินเดือน คำนวณภาษี</w:t>
      </w:r>
      <w:r w:rsidR="00334C91" w:rsidRPr="008A3328">
        <w:rPr>
          <w:rFonts w:ascii="Angsana New" w:hAnsi="Angsana New"/>
          <w:sz w:val="28"/>
          <w:szCs w:val="28"/>
          <w:cs/>
        </w:rPr>
        <w:br/>
      </w:r>
      <w:r w:rsidR="00016437" w:rsidRPr="008A3328">
        <w:rPr>
          <w:rFonts w:ascii="Angsana New" w:hAnsi="Angsana New"/>
          <w:sz w:val="28"/>
          <w:szCs w:val="28"/>
          <w:cs/>
        </w:rPr>
        <w:t>หัก</w:t>
      </w:r>
      <w:r w:rsidR="00334C91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016437" w:rsidRPr="008A3328">
        <w:rPr>
          <w:rFonts w:ascii="Angsana New" w:hAnsi="Angsana New"/>
          <w:sz w:val="28"/>
          <w:szCs w:val="28"/>
          <w:cs/>
        </w:rPr>
        <w:t>ณ</w:t>
      </w:r>
      <w:r w:rsidR="00334C91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016437" w:rsidRPr="008A3328">
        <w:rPr>
          <w:rFonts w:ascii="Angsana New" w:hAnsi="Angsana New"/>
          <w:sz w:val="28"/>
          <w:szCs w:val="28"/>
          <w:cs/>
        </w:rPr>
        <w:t xml:space="preserve">ที่จ่าย </w:t>
      </w:r>
      <w:r w:rsidR="00D271BB" w:rsidRPr="008A3328">
        <w:rPr>
          <w:rFonts w:ascii="Angsana New" w:hAnsi="Angsana New"/>
          <w:sz w:val="28"/>
          <w:szCs w:val="28"/>
          <w:cs/>
        </w:rPr>
        <w:t>คำนวณเงินสมทบกองทุนประกันสังคม และจัดเตรียม</w:t>
      </w:r>
      <w:r w:rsidR="00023AA6" w:rsidRPr="008A3328">
        <w:rPr>
          <w:rFonts w:ascii="Angsana New" w:hAnsi="Angsana New"/>
          <w:sz w:val="28"/>
          <w:szCs w:val="28"/>
          <w:cs/>
        </w:rPr>
        <w:t>แ</w:t>
      </w:r>
      <w:r w:rsidR="00D271BB" w:rsidRPr="008A3328">
        <w:rPr>
          <w:rFonts w:ascii="Angsana New" w:hAnsi="Angsana New"/>
          <w:sz w:val="28"/>
          <w:szCs w:val="28"/>
          <w:cs/>
        </w:rPr>
        <w:t>บบยื่นแสดงรายการที่เกี่ยวข้อง</w:t>
      </w:r>
      <w:r w:rsidR="00334C91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D271BB" w:rsidRPr="008A3328">
        <w:rPr>
          <w:rFonts w:ascii="Angsana New" w:hAnsi="Angsana New"/>
          <w:sz w:val="28"/>
          <w:szCs w:val="28"/>
          <w:cs/>
        </w:rPr>
        <w:t xml:space="preserve">โดยคิดอัตราคงที่เดือนละ </w:t>
      </w:r>
      <w:r w:rsidR="002172F1" w:rsidRPr="008A3328">
        <w:rPr>
          <w:rFonts w:ascii="Angsana New" w:hAnsi="Angsana New"/>
          <w:sz w:val="28"/>
          <w:szCs w:val="28"/>
        </w:rPr>
        <w:t>45</w:t>
      </w:r>
      <w:r w:rsidR="00D271BB" w:rsidRPr="008A3328">
        <w:rPr>
          <w:rFonts w:ascii="Angsana New" w:hAnsi="Angsana New"/>
          <w:sz w:val="28"/>
          <w:szCs w:val="28"/>
        </w:rPr>
        <w:t>,</w:t>
      </w:r>
      <w:r w:rsidR="002172F1" w:rsidRPr="008A3328">
        <w:rPr>
          <w:rFonts w:ascii="Angsana New" w:hAnsi="Angsana New"/>
          <w:sz w:val="28"/>
          <w:szCs w:val="28"/>
        </w:rPr>
        <w:t>000</w:t>
      </w:r>
      <w:r w:rsidR="00D271BB" w:rsidRPr="008A3328">
        <w:rPr>
          <w:rFonts w:ascii="Angsana New" w:hAnsi="Angsana New"/>
          <w:sz w:val="28"/>
          <w:szCs w:val="28"/>
        </w:rPr>
        <w:t xml:space="preserve"> </w:t>
      </w:r>
      <w:r w:rsidR="00D271BB" w:rsidRPr="008A3328">
        <w:rPr>
          <w:rFonts w:ascii="Angsana New" w:hAnsi="Angsana New"/>
          <w:sz w:val="28"/>
          <w:szCs w:val="28"/>
          <w:cs/>
        </w:rPr>
        <w:t>บาท รวมกับ</w:t>
      </w:r>
      <w:r w:rsidR="00023AA6" w:rsidRPr="008A3328">
        <w:rPr>
          <w:rFonts w:ascii="Angsana New" w:hAnsi="Angsana New"/>
          <w:sz w:val="28"/>
          <w:szCs w:val="28"/>
          <w:cs/>
        </w:rPr>
        <w:t xml:space="preserve">ค่าบริการอื่นๆที่จะเรียกเก็บตามที่เกิดขึ้นจริงในอัตราที่ตกลงกันไว้ </w:t>
      </w:r>
      <w:r w:rsidR="00016437" w:rsidRPr="008A3328">
        <w:rPr>
          <w:rFonts w:ascii="Angsana New" w:hAnsi="Angsana New"/>
          <w:sz w:val="28"/>
          <w:szCs w:val="28"/>
          <w:cs/>
        </w:rPr>
        <w:t xml:space="preserve">สัญญามีกำหนดระยะเวลาตั้งแต่วันที่ 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="00DC2CCB" w:rsidRPr="008A3328">
        <w:rPr>
          <w:rFonts w:ascii="Angsana New" w:hAnsi="Angsana New"/>
          <w:sz w:val="28"/>
          <w:szCs w:val="28"/>
        </w:rPr>
        <w:t xml:space="preserve"> </w:t>
      </w:r>
      <w:r w:rsidR="00DC2CCB" w:rsidRPr="008A3328">
        <w:rPr>
          <w:rFonts w:ascii="Angsana New" w:hAnsi="Angsana New" w:hint="cs"/>
          <w:sz w:val="28"/>
          <w:szCs w:val="28"/>
          <w:cs/>
        </w:rPr>
        <w:t xml:space="preserve">มกราคม </w:t>
      </w:r>
      <w:r w:rsidR="002172F1" w:rsidRPr="008A3328">
        <w:rPr>
          <w:rFonts w:ascii="Angsana New" w:hAnsi="Angsana New"/>
          <w:sz w:val="28"/>
          <w:szCs w:val="28"/>
        </w:rPr>
        <w:t>2564</w:t>
      </w:r>
      <w:r w:rsidR="00DC2CCB" w:rsidRPr="008A3328">
        <w:rPr>
          <w:rFonts w:ascii="Angsana New" w:hAnsi="Angsana New"/>
          <w:sz w:val="28"/>
          <w:szCs w:val="28"/>
        </w:rPr>
        <w:t xml:space="preserve"> </w:t>
      </w:r>
      <w:r w:rsidR="00DC2CCB" w:rsidRPr="008A3328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DC2CCB" w:rsidRPr="008A3328">
        <w:rPr>
          <w:rFonts w:ascii="Angsana New" w:hAnsi="Angsana New"/>
          <w:sz w:val="28"/>
          <w:szCs w:val="28"/>
        </w:rPr>
        <w:t xml:space="preserve"> </w:t>
      </w:r>
      <w:r w:rsidR="00DC2CCB" w:rsidRPr="008A332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2564</w:t>
      </w:r>
    </w:p>
    <w:p w14:paraId="3327E153" w14:textId="5DEEE9F5" w:rsidR="00E14F32" w:rsidRPr="008A3328" w:rsidRDefault="00E14F3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="Angsana New" w:hAnsi="Angsana New"/>
          <w:sz w:val="20"/>
          <w:szCs w:val="20"/>
        </w:rPr>
      </w:pPr>
    </w:p>
    <w:p w14:paraId="319241FC" w14:textId="77777777" w:rsidR="00644806" w:rsidRPr="008A3328" w:rsidRDefault="0064480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="Angsana New" w:hAnsi="Angsana New"/>
          <w:sz w:val="20"/>
          <w:szCs w:val="20"/>
        </w:rPr>
      </w:pPr>
    </w:p>
    <w:p w14:paraId="1BFC038C" w14:textId="77777777" w:rsidR="006E3670" w:rsidRPr="008A3328" w:rsidRDefault="006E367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bookmarkStart w:id="9" w:name="_Hlk33138817"/>
      <w:r w:rsidRPr="008A3328">
        <w:rPr>
          <w:rFonts w:ascii="Angsana New" w:hAnsi="Angsana New"/>
          <w:i/>
          <w:iCs/>
          <w:sz w:val="28"/>
          <w:szCs w:val="28"/>
          <w:cs/>
        </w:rPr>
        <w:t>สัญญา</w:t>
      </w:r>
      <w:r w:rsidR="00D91179" w:rsidRPr="008A3328">
        <w:rPr>
          <w:rFonts w:ascii="Angsana New" w:hAnsi="Angsana New"/>
          <w:i/>
          <w:iCs/>
          <w:sz w:val="28"/>
          <w:szCs w:val="28"/>
          <w:cs/>
        </w:rPr>
        <w:t>การบริการ</w:t>
      </w:r>
      <w:r w:rsidRPr="008A3328">
        <w:rPr>
          <w:rFonts w:ascii="Angsana New" w:hAnsi="Angsana New"/>
          <w:i/>
          <w:iCs/>
          <w:sz w:val="28"/>
          <w:szCs w:val="28"/>
          <w:cs/>
        </w:rPr>
        <w:t>บริหาร</w:t>
      </w:r>
      <w:r w:rsidR="00D91179" w:rsidRPr="008A3328">
        <w:rPr>
          <w:rFonts w:ascii="Angsana New" w:hAnsi="Angsana New"/>
          <w:i/>
          <w:iCs/>
          <w:sz w:val="28"/>
          <w:szCs w:val="28"/>
          <w:cs/>
        </w:rPr>
        <w:t>อุปกรณ์</w:t>
      </w:r>
      <w:r w:rsidR="00E14F32" w:rsidRPr="008A3328">
        <w:rPr>
          <w:rFonts w:ascii="Angsana New" w:hAnsi="Angsana New"/>
          <w:i/>
          <w:iCs/>
          <w:sz w:val="28"/>
          <w:szCs w:val="28"/>
          <w:cs/>
        </w:rPr>
        <w:t>และ</w:t>
      </w:r>
      <w:r w:rsidR="00D91179" w:rsidRPr="008A3328">
        <w:rPr>
          <w:rFonts w:ascii="Angsana New" w:hAnsi="Angsana New"/>
          <w:i/>
          <w:iCs/>
          <w:sz w:val="28"/>
          <w:szCs w:val="28"/>
          <w:cs/>
        </w:rPr>
        <w:t>อะไหล่</w:t>
      </w:r>
      <w:r w:rsidRPr="008A3328">
        <w:rPr>
          <w:rFonts w:ascii="Angsana New" w:hAnsi="Angsana New"/>
          <w:i/>
          <w:iCs/>
          <w:sz w:val="28"/>
          <w:szCs w:val="28"/>
          <w:cs/>
        </w:rPr>
        <w:t xml:space="preserve"> </w:t>
      </w:r>
    </w:p>
    <w:bookmarkEnd w:id="9"/>
    <w:p w14:paraId="2E20D5E5" w14:textId="77777777" w:rsidR="00440C52" w:rsidRPr="008A3328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spacing w:line="240" w:lineRule="auto"/>
        <w:ind w:left="360"/>
        <w:rPr>
          <w:rFonts w:ascii="Angsana New" w:hAnsi="Angsana New"/>
          <w:sz w:val="20"/>
          <w:szCs w:val="20"/>
        </w:rPr>
      </w:pPr>
    </w:p>
    <w:p w14:paraId="3CBA8955" w14:textId="2D8026D6" w:rsidR="0072565F" w:rsidRPr="008A3328" w:rsidRDefault="00CA714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บริษัท</w:t>
      </w:r>
      <w:r w:rsidR="00023AA6" w:rsidRPr="008A3328">
        <w:rPr>
          <w:rFonts w:ascii="Angsana New" w:hAnsi="Angsana New"/>
          <w:sz w:val="28"/>
          <w:szCs w:val="28"/>
          <w:cs/>
        </w:rPr>
        <w:t>ได้ทำ</w:t>
      </w:r>
      <w:r w:rsidR="00E14F32" w:rsidRPr="008A3328">
        <w:rPr>
          <w:rFonts w:ascii="Angsana New" w:hAnsi="Angsana New"/>
          <w:sz w:val="28"/>
          <w:szCs w:val="28"/>
          <w:cs/>
        </w:rPr>
        <w:t>สัญญาการบริการบริหารอุปกรณ์และ</w:t>
      </w:r>
      <w:r w:rsidR="008C4863" w:rsidRPr="008A3328">
        <w:rPr>
          <w:rFonts w:ascii="Angsana New" w:hAnsi="Angsana New"/>
          <w:sz w:val="28"/>
          <w:szCs w:val="28"/>
          <w:cs/>
        </w:rPr>
        <w:t>อะไหล่</w:t>
      </w:r>
      <w:r w:rsidR="00023AA6" w:rsidRPr="008A3328">
        <w:rPr>
          <w:rFonts w:ascii="Angsana New" w:hAnsi="Angsana New"/>
          <w:sz w:val="28"/>
          <w:szCs w:val="28"/>
          <w:cs/>
        </w:rPr>
        <w:t>กับ บริษัท วีเซิร์ฟพลัส จำกัด โดย บริษัท</w:t>
      </w:r>
      <w:r w:rsidR="009E6674" w:rsidRPr="008A3328">
        <w:rPr>
          <w:rFonts w:ascii="Angsana New" w:hAnsi="Angsana New"/>
          <w:sz w:val="28"/>
          <w:szCs w:val="28"/>
        </w:rPr>
        <w:t xml:space="preserve"> </w:t>
      </w:r>
      <w:r w:rsidR="0002258D" w:rsidRPr="008A3328">
        <w:rPr>
          <w:rFonts w:ascii="Angsana New" w:hAnsi="Angsana New"/>
          <w:sz w:val="28"/>
          <w:szCs w:val="28"/>
          <w:cs/>
        </w:rPr>
        <w:t>วีเซิร์ฟพลัส</w:t>
      </w:r>
      <w:r w:rsidR="00023AA6" w:rsidRPr="008A3328">
        <w:rPr>
          <w:rFonts w:ascii="Angsana New" w:hAnsi="Angsana New"/>
          <w:sz w:val="28"/>
          <w:szCs w:val="28"/>
          <w:cs/>
        </w:rPr>
        <w:t xml:space="preserve"> จำกัด </w:t>
      </w:r>
      <w:r w:rsidR="00A14688" w:rsidRPr="008A3328">
        <w:rPr>
          <w:rFonts w:ascii="Angsana New" w:hAnsi="Angsana New"/>
          <w:sz w:val="28"/>
          <w:szCs w:val="28"/>
        </w:rPr>
        <w:br/>
      </w:r>
      <w:r w:rsidR="00023AA6" w:rsidRPr="008A3328">
        <w:rPr>
          <w:rFonts w:ascii="Angsana New" w:hAnsi="Angsana New"/>
          <w:sz w:val="28"/>
          <w:szCs w:val="28"/>
          <w:cs/>
        </w:rPr>
        <w:t>จะเป็นผู้ให้บริการ</w:t>
      </w:r>
      <w:r w:rsidR="002C3EC5" w:rsidRPr="008A3328">
        <w:rPr>
          <w:rFonts w:ascii="Angsana New" w:hAnsi="Angsana New"/>
          <w:sz w:val="28"/>
          <w:szCs w:val="28"/>
          <w:cs/>
        </w:rPr>
        <w:t>จัดเก็บดูแล และบริการจัดส่งอุปกรณ์และอะไหล่ไปยังสถานที่ให้บริการตามเงื่อนไขที่ตกลงกัน รวมทั้งจัดทำประกันอัคคีภัยและประกันอุบัติเหตุสำหรับอุปกรณ์และอะไหล่ ดังกล่าวด้วย โ</w:t>
      </w:r>
      <w:r w:rsidR="00023AA6" w:rsidRPr="008A3328">
        <w:rPr>
          <w:rFonts w:ascii="Angsana New" w:hAnsi="Angsana New"/>
          <w:sz w:val="28"/>
          <w:szCs w:val="28"/>
          <w:cs/>
        </w:rPr>
        <w:t xml:space="preserve">ดยคิดอัตราคงที่เดือนละ </w:t>
      </w:r>
      <w:r w:rsidR="002172F1" w:rsidRPr="008A3328">
        <w:rPr>
          <w:rFonts w:ascii="Angsana New" w:hAnsi="Angsana New"/>
          <w:sz w:val="28"/>
          <w:szCs w:val="28"/>
        </w:rPr>
        <w:t>32</w:t>
      </w:r>
      <w:r w:rsidR="00023AA6" w:rsidRPr="008A3328">
        <w:rPr>
          <w:rFonts w:ascii="Angsana New" w:hAnsi="Angsana New"/>
          <w:sz w:val="28"/>
          <w:szCs w:val="28"/>
        </w:rPr>
        <w:t>,</w:t>
      </w:r>
      <w:r w:rsidR="002172F1" w:rsidRPr="008A3328">
        <w:rPr>
          <w:rFonts w:ascii="Angsana New" w:hAnsi="Angsana New"/>
          <w:sz w:val="28"/>
          <w:szCs w:val="28"/>
        </w:rPr>
        <w:t>000</w:t>
      </w:r>
      <w:r w:rsidR="00023AA6" w:rsidRPr="008A3328">
        <w:rPr>
          <w:rFonts w:ascii="Angsana New" w:hAnsi="Angsana New"/>
          <w:sz w:val="28"/>
          <w:szCs w:val="28"/>
          <w:cs/>
        </w:rPr>
        <w:t xml:space="preserve"> บาท</w:t>
      </w:r>
      <w:r w:rsidR="00C12FE4" w:rsidRPr="008A3328">
        <w:rPr>
          <w:rFonts w:ascii="Angsana New" w:hAnsi="Angsana New"/>
          <w:sz w:val="28"/>
          <w:szCs w:val="28"/>
        </w:rPr>
        <w:t xml:space="preserve"> </w:t>
      </w:r>
      <w:r w:rsidR="00C12FE4" w:rsidRPr="008A3328">
        <w:rPr>
          <w:rFonts w:ascii="Angsana New" w:hAnsi="Angsana New"/>
          <w:sz w:val="28"/>
          <w:szCs w:val="28"/>
          <w:cs/>
        </w:rPr>
        <w:t>สัญญามีกำหนดระยะเวลาตั้งแต่</w:t>
      </w:r>
      <w:r w:rsidR="0029361F" w:rsidRPr="008A332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="0029361F" w:rsidRPr="008A3328">
        <w:rPr>
          <w:rFonts w:ascii="Angsana New" w:hAnsi="Angsana New"/>
          <w:sz w:val="28"/>
          <w:szCs w:val="28"/>
        </w:rPr>
        <w:t xml:space="preserve"> </w:t>
      </w:r>
      <w:r w:rsidR="0029361F" w:rsidRPr="008A3328">
        <w:rPr>
          <w:rFonts w:ascii="Angsana New" w:hAnsi="Angsana New" w:hint="cs"/>
          <w:sz w:val="28"/>
          <w:szCs w:val="28"/>
          <w:cs/>
        </w:rPr>
        <w:t>ตุ</w:t>
      </w:r>
      <w:r w:rsidR="002E2E3C" w:rsidRPr="008A3328">
        <w:rPr>
          <w:rFonts w:ascii="Angsana New" w:hAnsi="Angsana New" w:hint="cs"/>
          <w:sz w:val="28"/>
          <w:szCs w:val="28"/>
          <w:cs/>
        </w:rPr>
        <w:t>ล</w:t>
      </w:r>
      <w:r w:rsidR="0029361F" w:rsidRPr="008A3328">
        <w:rPr>
          <w:rFonts w:ascii="Angsana New" w:hAnsi="Angsana New" w:hint="cs"/>
          <w:sz w:val="28"/>
          <w:szCs w:val="28"/>
          <w:cs/>
        </w:rPr>
        <w:t xml:space="preserve">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="00C12FE4" w:rsidRPr="008A3328">
        <w:rPr>
          <w:rFonts w:ascii="Angsana New" w:hAnsi="Angsana New"/>
          <w:sz w:val="28"/>
          <w:szCs w:val="28"/>
          <w:cs/>
        </w:rPr>
        <w:t xml:space="preserve"> ถึง</w:t>
      </w:r>
      <w:r w:rsidR="0029361F" w:rsidRPr="008A3328">
        <w:rPr>
          <w:rFonts w:ascii="Angsana New" w:hAnsi="Angsana New" w:hint="cs"/>
          <w:sz w:val="28"/>
          <w:szCs w:val="28"/>
          <w:cs/>
        </w:rPr>
        <w:t xml:space="preserve">วันที่ </w:t>
      </w:r>
      <w:r w:rsidR="002172F1" w:rsidRPr="008A3328">
        <w:rPr>
          <w:rFonts w:ascii="Angsana New" w:hAnsi="Angsana New"/>
          <w:sz w:val="28"/>
          <w:szCs w:val="28"/>
        </w:rPr>
        <w:t>30</w:t>
      </w:r>
      <w:r w:rsidR="0029361F" w:rsidRPr="008A3328">
        <w:rPr>
          <w:rFonts w:ascii="Angsana New" w:hAnsi="Angsana New"/>
          <w:sz w:val="28"/>
          <w:szCs w:val="28"/>
        </w:rPr>
        <w:t xml:space="preserve"> </w:t>
      </w:r>
      <w:r w:rsidR="0029361F" w:rsidRPr="008A332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2172F1" w:rsidRPr="008A3328">
        <w:rPr>
          <w:rFonts w:ascii="Angsana New" w:hAnsi="Angsana New"/>
          <w:sz w:val="28"/>
          <w:szCs w:val="28"/>
        </w:rPr>
        <w:t>2564</w:t>
      </w:r>
      <w:r w:rsidR="00187A55" w:rsidRPr="008A3328">
        <w:rPr>
          <w:rFonts w:ascii="Angsana New" w:hAnsi="Angsana New"/>
          <w:sz w:val="28"/>
          <w:szCs w:val="28"/>
          <w:cs/>
        </w:rPr>
        <w:t xml:space="preserve"> </w:t>
      </w:r>
    </w:p>
    <w:p w14:paraId="30EFE966" w14:textId="77777777" w:rsidR="00D51FAF" w:rsidRPr="008A3328" w:rsidRDefault="00D51FA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</w:rPr>
      </w:pPr>
      <w:bookmarkStart w:id="10" w:name="_Hlk33138845"/>
    </w:p>
    <w:p w14:paraId="5DBF8317" w14:textId="19A8B69D" w:rsidR="006E3670" w:rsidRPr="008A3328" w:rsidRDefault="006E3670" w:rsidP="006D42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5072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2"/>
          <w:szCs w:val="22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สัญญา</w:t>
      </w:r>
      <w:r w:rsidR="00B34E53" w:rsidRPr="008A3328">
        <w:rPr>
          <w:rFonts w:ascii="Angsana New" w:hAnsi="Angsana New"/>
          <w:i/>
          <w:iCs/>
          <w:sz w:val="28"/>
          <w:szCs w:val="28"/>
          <w:cs/>
        </w:rPr>
        <w:t>อนุญาตให้ใช้สิทธิในโปรแกรมคอมพิวเตอร์</w:t>
      </w:r>
      <w:r w:rsidR="006D427C" w:rsidRPr="008A3328">
        <w:rPr>
          <w:rFonts w:ascii="Angsana New" w:hAnsi="Angsana New"/>
          <w:i/>
          <w:iCs/>
          <w:sz w:val="28"/>
          <w:szCs w:val="28"/>
          <w:cs/>
        </w:rPr>
        <w:tab/>
      </w:r>
    </w:p>
    <w:bookmarkEnd w:id="10"/>
    <w:p w14:paraId="1714F076" w14:textId="77777777" w:rsidR="00440C52" w:rsidRPr="008A3328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9598FF3" w14:textId="2FF9473E" w:rsidR="00D271BB" w:rsidRPr="008A3328" w:rsidRDefault="00B34E5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บริษัท วีเซิร์ฟพลัส จำกัด ได้ทำสัญญาอนุญาตให้ใช้สิทธิในโปรแกรมคอมพิวเตอร์กับ บริษัท เอ็นทีเอ็น โซลูชั่น จำกัด</w:t>
      </w:r>
      <w:r w:rsidR="00646EF8"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โดย บริษัท เอ็นทีเอ็น โซลูชั่น จำกัด จะเป็นผู้</w:t>
      </w:r>
      <w:r w:rsidR="001C23E4" w:rsidRPr="008A3328">
        <w:rPr>
          <w:rFonts w:ascii="Angsana New" w:hAnsi="Angsana New"/>
          <w:sz w:val="28"/>
          <w:szCs w:val="28"/>
          <w:cs/>
        </w:rPr>
        <w:t>อนุญาต</w:t>
      </w:r>
      <w:r w:rsidRPr="008A3328">
        <w:rPr>
          <w:rFonts w:ascii="Angsana New" w:hAnsi="Angsana New"/>
          <w:sz w:val="28"/>
          <w:szCs w:val="28"/>
          <w:cs/>
        </w:rPr>
        <w:t>ให้</w:t>
      </w:r>
      <w:r w:rsidR="001C23E4" w:rsidRPr="008A3328">
        <w:rPr>
          <w:rFonts w:ascii="Angsana New" w:hAnsi="Angsana New"/>
          <w:sz w:val="28"/>
          <w:szCs w:val="28"/>
          <w:cs/>
        </w:rPr>
        <w:t xml:space="preserve">ใช้สิทธิในโปรแกรม </w:t>
      </w:r>
      <w:r w:rsidR="001C23E4" w:rsidRPr="008A3328">
        <w:rPr>
          <w:rFonts w:ascii="Angsana New" w:hAnsi="Angsana New"/>
          <w:sz w:val="28"/>
          <w:szCs w:val="28"/>
        </w:rPr>
        <w:t xml:space="preserve">NIMBUS (ERP) </w:t>
      </w:r>
      <w:r w:rsidR="001C23E4" w:rsidRPr="008A3328">
        <w:rPr>
          <w:rFonts w:ascii="Angsana New" w:hAnsi="Angsana New"/>
          <w:sz w:val="28"/>
          <w:szCs w:val="28"/>
          <w:cs/>
        </w:rPr>
        <w:t>ที่ใช้ในการดำเนินงาน รวมทั้งเป็นผู้ให้บ</w:t>
      </w:r>
      <w:r w:rsidRPr="008A3328">
        <w:rPr>
          <w:rFonts w:ascii="Angsana New" w:hAnsi="Angsana New"/>
          <w:sz w:val="28"/>
          <w:szCs w:val="28"/>
          <w:cs/>
        </w:rPr>
        <w:t>ริการ</w:t>
      </w:r>
      <w:r w:rsidR="001C23E4" w:rsidRPr="008A3328">
        <w:rPr>
          <w:rFonts w:ascii="Angsana New" w:hAnsi="Angsana New"/>
          <w:sz w:val="28"/>
          <w:szCs w:val="28"/>
          <w:cs/>
        </w:rPr>
        <w:t>ที่เกี่ยวข้องกับระบบงานดังกล่าว</w:t>
      </w:r>
      <w:r w:rsidR="00DB0324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โดยคิดอัตราคงที่เดือนละ </w:t>
      </w:r>
      <w:r w:rsidR="002172F1" w:rsidRPr="008A3328">
        <w:rPr>
          <w:rFonts w:ascii="Angsana New" w:hAnsi="Angsana New"/>
          <w:sz w:val="28"/>
          <w:szCs w:val="28"/>
        </w:rPr>
        <w:t>80</w:t>
      </w:r>
      <w:r w:rsidRPr="008A3328">
        <w:rPr>
          <w:rFonts w:ascii="Angsana New" w:hAnsi="Angsana New"/>
          <w:sz w:val="28"/>
          <w:szCs w:val="28"/>
        </w:rPr>
        <w:t>,</w:t>
      </w:r>
      <w:r w:rsidR="002172F1" w:rsidRPr="008A3328">
        <w:rPr>
          <w:rFonts w:ascii="Angsana New" w:hAnsi="Angsana New"/>
          <w:sz w:val="28"/>
          <w:szCs w:val="28"/>
        </w:rPr>
        <w:t>000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บาท สัญญามีกำหน</w:t>
      </w:r>
      <w:r w:rsidR="00A14688" w:rsidRPr="008A3328">
        <w:rPr>
          <w:rFonts w:ascii="Angsana New" w:hAnsi="Angsana New" w:hint="cs"/>
          <w:sz w:val="28"/>
          <w:szCs w:val="28"/>
          <w:cs/>
        </w:rPr>
        <w:t>ด</w:t>
      </w:r>
      <w:r w:rsidRPr="008A3328">
        <w:rPr>
          <w:rFonts w:ascii="Angsana New" w:hAnsi="Angsana New"/>
          <w:sz w:val="28"/>
          <w:szCs w:val="28"/>
          <w:cs/>
        </w:rPr>
        <w:t xml:space="preserve">ระยะเวลาตั้งแต่วันที่ 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="001C23E4" w:rsidRPr="008A3328">
        <w:rPr>
          <w:rFonts w:ascii="Angsana New" w:hAnsi="Angsana New"/>
          <w:sz w:val="28"/>
          <w:szCs w:val="28"/>
          <w:cs/>
        </w:rPr>
        <w:t>ก</w:t>
      </w:r>
      <w:r w:rsidR="00A14688" w:rsidRPr="008A3328">
        <w:rPr>
          <w:rFonts w:ascii="Angsana New" w:hAnsi="Angsana New" w:hint="cs"/>
          <w:sz w:val="28"/>
          <w:szCs w:val="28"/>
          <w:cs/>
        </w:rPr>
        <w:t>ุมภาพันธ์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ถึงวันที่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="00A14688" w:rsidRPr="008A3328">
        <w:rPr>
          <w:rFonts w:ascii="Angsana New" w:hAnsi="Angsana New" w:hint="cs"/>
          <w:sz w:val="28"/>
          <w:szCs w:val="28"/>
          <w:cs/>
        </w:rPr>
        <w:t>มกราคม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2564</w:t>
      </w:r>
      <w:r w:rsidR="008C0449" w:rsidRPr="008A3328">
        <w:rPr>
          <w:rFonts w:ascii="Angsana New" w:hAnsi="Angsana New"/>
          <w:sz w:val="28"/>
          <w:szCs w:val="28"/>
        </w:rPr>
        <w:t xml:space="preserve"> </w:t>
      </w:r>
    </w:p>
    <w:p w14:paraId="7F2C8C66" w14:textId="77777777" w:rsidR="004819E7" w:rsidRPr="008A3328" w:rsidRDefault="004819E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  <w:bookmarkStart w:id="11" w:name="_Hlk33139017"/>
    </w:p>
    <w:p w14:paraId="5610C32D" w14:textId="0A634785" w:rsidR="004819E7" w:rsidRPr="008A3328" w:rsidRDefault="00DB0324" w:rsidP="00481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ใน</w:t>
      </w:r>
      <w:r w:rsidR="004819E7" w:rsidRPr="008A3328">
        <w:rPr>
          <w:rFonts w:ascii="Angsana New" w:hAnsi="Angsana New" w:hint="cs"/>
          <w:sz w:val="28"/>
          <w:szCs w:val="28"/>
          <w:cs/>
        </w:rPr>
        <w:t xml:space="preserve">ปี </w:t>
      </w:r>
      <w:r w:rsidR="002172F1" w:rsidRPr="008A3328">
        <w:rPr>
          <w:rFonts w:ascii="Angsana New" w:hAnsi="Angsana New"/>
          <w:sz w:val="28"/>
          <w:szCs w:val="28"/>
        </w:rPr>
        <w:t>2564</w:t>
      </w:r>
      <w:r w:rsidR="004819E7" w:rsidRPr="008A3328">
        <w:rPr>
          <w:rFonts w:ascii="Angsana New" w:hAnsi="Angsana New"/>
          <w:sz w:val="28"/>
          <w:szCs w:val="28"/>
        </w:rPr>
        <w:t xml:space="preserve"> </w:t>
      </w:r>
      <w:r w:rsidR="004819E7" w:rsidRPr="008A3328">
        <w:rPr>
          <w:rFonts w:ascii="Angsana New" w:hAnsi="Angsana New" w:hint="cs"/>
          <w:sz w:val="28"/>
          <w:szCs w:val="28"/>
          <w:cs/>
        </w:rPr>
        <w:t xml:space="preserve">บริษัทได้ทำสัญญาภายใต้เงื่อนไขเดิม โดยสัญญามีกำหนดระยะเวลาตั้งแต่วันที่ 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="004819E7" w:rsidRPr="008A3328">
        <w:rPr>
          <w:rFonts w:ascii="Angsana New" w:hAnsi="Angsana New" w:hint="cs"/>
          <w:sz w:val="28"/>
          <w:szCs w:val="28"/>
          <w:cs/>
        </w:rPr>
        <w:t xml:space="preserve"> กุมภาพันธ์ </w:t>
      </w:r>
      <w:r w:rsidR="002172F1" w:rsidRPr="008A3328">
        <w:rPr>
          <w:rFonts w:ascii="Angsana New" w:hAnsi="Angsana New"/>
          <w:sz w:val="28"/>
          <w:szCs w:val="28"/>
        </w:rPr>
        <w:t>2564</w:t>
      </w:r>
      <w:r w:rsidR="004819E7" w:rsidRPr="008A3328">
        <w:rPr>
          <w:rFonts w:ascii="Angsana New" w:hAnsi="Angsana New"/>
          <w:sz w:val="28"/>
          <w:szCs w:val="28"/>
        </w:rPr>
        <w:t xml:space="preserve"> </w:t>
      </w:r>
      <w:r w:rsidR="004819E7" w:rsidRPr="008A3328">
        <w:rPr>
          <w:rFonts w:ascii="Angsana New" w:hAnsi="Angsana New" w:hint="cs"/>
          <w:sz w:val="28"/>
          <w:szCs w:val="28"/>
          <w:cs/>
        </w:rPr>
        <w:t>ถึง</w:t>
      </w:r>
      <w:r w:rsidR="004819E7" w:rsidRPr="008A3328">
        <w:rPr>
          <w:rFonts w:ascii="Angsana New" w:hAnsi="Angsana New"/>
          <w:sz w:val="28"/>
          <w:szCs w:val="28"/>
        </w:rPr>
        <w:br/>
      </w:r>
      <w:r w:rsidR="004819E7" w:rsidRPr="008A3328">
        <w:rPr>
          <w:rFonts w:ascii="Angsana New" w:hAnsi="Angsana New" w:hint="cs"/>
          <w:sz w:val="28"/>
          <w:szCs w:val="28"/>
          <w:cs/>
        </w:rPr>
        <w:t>วันที่</w:t>
      </w:r>
      <w:r w:rsidR="004819E7"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3</w:t>
      </w:r>
      <w:r w:rsidRPr="008A3328">
        <w:rPr>
          <w:rFonts w:ascii="Angsana New" w:hAnsi="Angsana New"/>
          <w:sz w:val="28"/>
          <w:szCs w:val="28"/>
        </w:rPr>
        <w:t>1</w:t>
      </w:r>
      <w:r w:rsidR="004819E7" w:rsidRPr="008A3328">
        <w:rPr>
          <w:rFonts w:ascii="Angsana New" w:hAnsi="Angsana New" w:hint="cs"/>
          <w:sz w:val="28"/>
          <w:szCs w:val="28"/>
          <w:cs/>
        </w:rPr>
        <w:t xml:space="preserve"> มกราคม </w:t>
      </w:r>
      <w:r w:rsidR="002172F1" w:rsidRPr="008A3328">
        <w:rPr>
          <w:rFonts w:ascii="Angsana New" w:hAnsi="Angsana New"/>
          <w:sz w:val="28"/>
          <w:szCs w:val="28"/>
        </w:rPr>
        <w:t>2565</w:t>
      </w:r>
    </w:p>
    <w:p w14:paraId="6BEC6F14" w14:textId="77777777" w:rsidR="004819E7" w:rsidRPr="008A3328" w:rsidRDefault="004819E7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0"/>
          <w:szCs w:val="20"/>
        </w:rPr>
      </w:pPr>
    </w:p>
    <w:p w14:paraId="7D0E2F77" w14:textId="6B1314C5" w:rsidR="00FB2A4E" w:rsidRPr="008A3328" w:rsidRDefault="00FB2A4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การทำสัญญาค้ำประกันหนี้</w:t>
      </w:r>
      <w:r w:rsidR="00856ADC" w:rsidRPr="008A3328">
        <w:rPr>
          <w:rFonts w:ascii="Angsana New" w:hAnsi="Angsana New"/>
          <w:i/>
          <w:iCs/>
          <w:sz w:val="28"/>
          <w:szCs w:val="28"/>
          <w:cs/>
        </w:rPr>
        <w:t>สินทางการค้า</w:t>
      </w:r>
    </w:p>
    <w:bookmarkEnd w:id="11"/>
    <w:p w14:paraId="243FD0D5" w14:textId="77777777" w:rsidR="00440C52" w:rsidRPr="008A3328" w:rsidRDefault="00440C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rPr>
          <w:rFonts w:ascii="Angsana New" w:hAnsi="Angsana New"/>
          <w:b/>
          <w:bCs/>
          <w:sz w:val="20"/>
          <w:szCs w:val="20"/>
        </w:rPr>
      </w:pPr>
    </w:p>
    <w:p w14:paraId="3F3B44BC" w14:textId="2BFBD4F6" w:rsidR="0083119A" w:rsidRPr="008A3328" w:rsidRDefault="00FB2A4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บริษัทเข้าทำสัญญาค้ำประกันหนี้</w:t>
      </w:r>
      <w:r w:rsidR="00856ADC" w:rsidRPr="008A3328">
        <w:rPr>
          <w:rFonts w:ascii="Angsana New" w:hAnsi="Angsana New"/>
          <w:sz w:val="28"/>
          <w:szCs w:val="28"/>
          <w:cs/>
        </w:rPr>
        <w:t>สินทางการค้า</w:t>
      </w:r>
      <w:r w:rsidRPr="008A3328">
        <w:rPr>
          <w:rFonts w:ascii="Angsana New" w:hAnsi="Angsana New"/>
          <w:sz w:val="28"/>
          <w:szCs w:val="28"/>
          <w:cs/>
        </w:rPr>
        <w:t>ของ บริษัท วีเซิร์ฟพลัส จำกัด</w:t>
      </w:r>
      <w:r w:rsidR="00DB1880" w:rsidRPr="008A3328">
        <w:rPr>
          <w:rFonts w:ascii="Angsana New" w:hAnsi="Angsana New"/>
          <w:sz w:val="28"/>
          <w:szCs w:val="28"/>
          <w:cs/>
        </w:rPr>
        <w:t xml:space="preserve"> </w:t>
      </w:r>
      <w:r w:rsidR="00363EF2" w:rsidRPr="008A3328">
        <w:rPr>
          <w:rFonts w:ascii="Angsana New" w:hAnsi="Angsana New"/>
          <w:sz w:val="28"/>
          <w:szCs w:val="28"/>
          <w:cs/>
        </w:rPr>
        <w:t>โดยบริษัท</w:t>
      </w:r>
      <w:r w:rsidR="00856ADC" w:rsidRPr="008A3328">
        <w:rPr>
          <w:rFonts w:ascii="Angsana New" w:hAnsi="Angsana New"/>
          <w:sz w:val="28"/>
          <w:szCs w:val="28"/>
          <w:cs/>
        </w:rPr>
        <w:t xml:space="preserve">มีภาระค้ำประกันในหนี้สินทางการค้าร้อยละ </w:t>
      </w:r>
      <w:r w:rsidR="002172F1" w:rsidRPr="008A3328">
        <w:rPr>
          <w:rFonts w:ascii="Angsana New" w:hAnsi="Angsana New"/>
          <w:sz w:val="28"/>
          <w:szCs w:val="28"/>
        </w:rPr>
        <w:t>51</w:t>
      </w:r>
      <w:r w:rsidR="00856ADC" w:rsidRPr="008A3328">
        <w:rPr>
          <w:rFonts w:ascii="Angsana New" w:hAnsi="Angsana New"/>
          <w:sz w:val="28"/>
          <w:szCs w:val="28"/>
        </w:rPr>
        <w:t xml:space="preserve"> </w:t>
      </w:r>
      <w:r w:rsidR="00E06C18" w:rsidRPr="008A3328">
        <w:rPr>
          <w:rFonts w:ascii="Angsana New" w:hAnsi="Angsana New"/>
          <w:sz w:val="28"/>
          <w:szCs w:val="28"/>
          <w:cs/>
        </w:rPr>
        <w:t>ตามสัดส่วนการ</w:t>
      </w:r>
      <w:r w:rsidR="00856ADC" w:rsidRPr="008A3328">
        <w:rPr>
          <w:rFonts w:ascii="Angsana New" w:hAnsi="Angsana New"/>
          <w:sz w:val="28"/>
          <w:szCs w:val="28"/>
          <w:cs/>
        </w:rPr>
        <w:t>ถือหุ้นใ</w:t>
      </w:r>
      <w:r w:rsidR="00C673A0" w:rsidRPr="008A3328">
        <w:rPr>
          <w:rFonts w:ascii="Angsana New" w:hAnsi="Angsana New"/>
          <w:sz w:val="28"/>
          <w:szCs w:val="28"/>
          <w:cs/>
        </w:rPr>
        <w:t>นบริษัท</w:t>
      </w:r>
      <w:r w:rsidR="00C673A0" w:rsidRPr="008A3328">
        <w:rPr>
          <w:rFonts w:ascii="Angsana New" w:hAnsi="Angsana New"/>
          <w:sz w:val="28"/>
          <w:szCs w:val="28"/>
        </w:rPr>
        <w:t xml:space="preserve"> </w:t>
      </w:r>
      <w:r w:rsidR="00856ADC" w:rsidRPr="008A3328">
        <w:rPr>
          <w:rFonts w:ascii="Angsana New" w:hAnsi="Angsana New"/>
          <w:sz w:val="28"/>
          <w:szCs w:val="28"/>
          <w:cs/>
        </w:rPr>
        <w:t>วีเซิร์ฟพลัส จำกัด</w:t>
      </w:r>
    </w:p>
    <w:p w14:paraId="1F53F1F1" w14:textId="77777777" w:rsidR="0046218E" w:rsidRPr="008A3328" w:rsidRDefault="0046218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66413CC" w14:textId="7F670BAD" w:rsidR="001F2BAF" w:rsidRPr="008A3328" w:rsidRDefault="002172F1" w:rsidP="004955CE">
      <w:pPr>
        <w:pStyle w:val="Heading6"/>
        <w:tabs>
          <w:tab w:val="left" w:pos="540"/>
        </w:tabs>
        <w:ind w:left="540" w:hanging="540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lang w:val="en-US"/>
        </w:rPr>
        <w:t>6</w:t>
      </w:r>
      <w:r w:rsidR="001F2BAF" w:rsidRPr="008A3328">
        <w:rPr>
          <w:rFonts w:ascii="Angsana New" w:hAnsi="Angsana New"/>
          <w:sz w:val="28"/>
          <w:szCs w:val="28"/>
          <w:lang w:val="en-US"/>
        </w:rPr>
        <w:tab/>
      </w:r>
      <w:r w:rsidR="001F2BAF" w:rsidRPr="008A3328">
        <w:rPr>
          <w:rFonts w:ascii="Angsana New" w:hAnsi="Angsana New"/>
          <w:sz w:val="28"/>
          <w:szCs w:val="28"/>
          <w:cs/>
        </w:rPr>
        <w:t>เงินสดและรายการเทียบเท่าเงินสด</w:t>
      </w:r>
    </w:p>
    <w:p w14:paraId="1D1D43A3" w14:textId="77777777" w:rsidR="00606DED" w:rsidRPr="008A3328" w:rsidRDefault="00606DED" w:rsidP="00606DED">
      <w:pPr>
        <w:rPr>
          <w:rFonts w:asciiTheme="majorBidi" w:hAnsiTheme="majorBidi" w:cstheme="majorBidi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990"/>
        <w:gridCol w:w="262"/>
        <w:gridCol w:w="998"/>
        <w:gridCol w:w="262"/>
        <w:gridCol w:w="998"/>
        <w:gridCol w:w="270"/>
        <w:gridCol w:w="990"/>
      </w:tblGrid>
      <w:tr w:rsidR="001F2BAF" w:rsidRPr="008A3328" w14:paraId="2B840366" w14:textId="77777777" w:rsidTr="00E62E83">
        <w:tc>
          <w:tcPr>
            <w:tcW w:w="4230" w:type="dxa"/>
            <w:shd w:val="clear" w:color="auto" w:fill="auto"/>
          </w:tcPr>
          <w:p w14:paraId="6E3B7014" w14:textId="576FAE95" w:rsidR="001F2BAF" w:rsidRPr="008A3328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  <w:r w:rsidRPr="008A3328">
              <w:rPr>
                <w:rFonts w:asciiTheme="majorBidi" w:hAnsiTheme="majorBidi" w:cstheme="majorBidi"/>
                <w:sz w:val="20"/>
                <w:szCs w:val="20"/>
                <w:lang w:val="x-none" w:eastAsia="x-none"/>
              </w:rPr>
              <w:tab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947946A" w14:textId="77777777" w:rsidR="001F2BAF" w:rsidRPr="008A3328" w:rsidRDefault="001F2BAF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4A15AF1A" w14:textId="77777777" w:rsidR="001F2BAF" w:rsidRPr="008A3328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3CEB5761" w14:textId="77777777" w:rsidR="001F2BAF" w:rsidRPr="008A3328" w:rsidRDefault="001F2BAF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01330" w:rsidRPr="008A3328" w14:paraId="6D2A803B" w14:textId="77777777" w:rsidTr="00E62E83">
        <w:tc>
          <w:tcPr>
            <w:tcW w:w="4230" w:type="dxa"/>
            <w:shd w:val="clear" w:color="auto" w:fill="auto"/>
          </w:tcPr>
          <w:p w14:paraId="02832DC2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7F2CD0" w14:textId="0EE9062A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2E7106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6C9B3A" w14:textId="7A8EA0D2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728BE42C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BBD5F98" w14:textId="785E6086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B0954EA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0B50E1" w14:textId="2B419529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1F2BAF" w:rsidRPr="008A3328" w14:paraId="27957922" w14:textId="77777777" w:rsidTr="00E62E83">
        <w:tc>
          <w:tcPr>
            <w:tcW w:w="4230" w:type="dxa"/>
            <w:shd w:val="clear" w:color="auto" w:fill="auto"/>
          </w:tcPr>
          <w:p w14:paraId="128655FE" w14:textId="77777777" w:rsidR="001F2BAF" w:rsidRPr="008A3328" w:rsidRDefault="001F2BA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69D9CCF" w14:textId="77777777" w:rsidR="001F2BAF" w:rsidRPr="008A3328" w:rsidRDefault="001F2BAF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01330" w:rsidRPr="008A3328" w14:paraId="4D6B42EF" w14:textId="77777777" w:rsidTr="00E62E83">
        <w:tc>
          <w:tcPr>
            <w:tcW w:w="4230" w:type="dxa"/>
            <w:shd w:val="clear" w:color="auto" w:fill="auto"/>
          </w:tcPr>
          <w:p w14:paraId="2C54CF37" w14:textId="77777777" w:rsidR="00601330" w:rsidRPr="008A3328" w:rsidRDefault="00601330" w:rsidP="006013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990" w:type="dxa"/>
            <w:shd w:val="clear" w:color="auto" w:fill="auto"/>
          </w:tcPr>
          <w:p w14:paraId="4C9E3DDB" w14:textId="6E38C1E4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20ED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274</w:t>
            </w:r>
          </w:p>
        </w:tc>
        <w:tc>
          <w:tcPr>
            <w:tcW w:w="262" w:type="dxa"/>
            <w:shd w:val="clear" w:color="auto" w:fill="auto"/>
          </w:tcPr>
          <w:p w14:paraId="6DB7E25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72C6AC" w14:textId="296DE409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788</w:t>
            </w:r>
          </w:p>
        </w:tc>
        <w:tc>
          <w:tcPr>
            <w:tcW w:w="262" w:type="dxa"/>
            <w:shd w:val="clear" w:color="auto" w:fill="auto"/>
          </w:tcPr>
          <w:p w14:paraId="483C8E9F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8574E" w14:textId="36E52D2A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4A7A3A9B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71C08" w14:textId="4B3A3EF4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580</w:t>
            </w:r>
          </w:p>
        </w:tc>
      </w:tr>
      <w:tr w:rsidR="00601330" w:rsidRPr="008A3328" w14:paraId="38641298" w14:textId="77777777" w:rsidTr="00E62E83">
        <w:tc>
          <w:tcPr>
            <w:tcW w:w="4230" w:type="dxa"/>
            <w:shd w:val="clear" w:color="auto" w:fill="auto"/>
          </w:tcPr>
          <w:p w14:paraId="26F3B779" w14:textId="77777777" w:rsidR="00601330" w:rsidRPr="008A3328" w:rsidRDefault="00601330" w:rsidP="006013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D25EF7" w14:textId="5DE23C91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  <w:r w:rsidR="00720EDE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2" w:type="dxa"/>
            <w:shd w:val="clear" w:color="auto" w:fill="auto"/>
          </w:tcPr>
          <w:p w14:paraId="17922AE9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D84E5D0" w14:textId="4B0C8123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60133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838</w:t>
            </w:r>
          </w:p>
        </w:tc>
        <w:tc>
          <w:tcPr>
            <w:tcW w:w="262" w:type="dxa"/>
            <w:shd w:val="clear" w:color="auto" w:fill="auto"/>
          </w:tcPr>
          <w:p w14:paraId="4E714D1B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A7D7E7" w14:textId="1C8697BE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2112A39E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31BB10C" w14:textId="523AF75F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120</w:t>
            </w:r>
          </w:p>
        </w:tc>
      </w:tr>
      <w:tr w:rsidR="00601330" w:rsidRPr="008A3328" w14:paraId="32F40449" w14:textId="77777777" w:rsidTr="00E62E83">
        <w:tc>
          <w:tcPr>
            <w:tcW w:w="4230" w:type="dxa"/>
            <w:shd w:val="clear" w:color="auto" w:fill="auto"/>
          </w:tcPr>
          <w:p w14:paraId="722A2702" w14:textId="77777777" w:rsidR="00601330" w:rsidRPr="008A3328" w:rsidRDefault="00601330" w:rsidP="006013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990" w:type="dxa"/>
            <w:shd w:val="clear" w:color="auto" w:fill="auto"/>
          </w:tcPr>
          <w:p w14:paraId="5627771B" w14:textId="0661A520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  <w:r w:rsidR="00720EDE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168</w:t>
            </w:r>
          </w:p>
        </w:tc>
        <w:tc>
          <w:tcPr>
            <w:tcW w:w="262" w:type="dxa"/>
            <w:shd w:val="clear" w:color="auto" w:fill="auto"/>
          </w:tcPr>
          <w:p w14:paraId="4311188E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1E7DFF3" w14:textId="17AE7870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  <w:r w:rsidR="0060133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015</w:t>
            </w:r>
          </w:p>
        </w:tc>
        <w:tc>
          <w:tcPr>
            <w:tcW w:w="262" w:type="dxa"/>
            <w:shd w:val="clear" w:color="auto" w:fill="auto"/>
          </w:tcPr>
          <w:p w14:paraId="3787110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A4B8F2" w14:textId="30C98652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="003504C9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495</w:t>
            </w:r>
          </w:p>
        </w:tc>
        <w:tc>
          <w:tcPr>
            <w:tcW w:w="270" w:type="dxa"/>
            <w:shd w:val="clear" w:color="auto" w:fill="auto"/>
          </w:tcPr>
          <w:p w14:paraId="7157FB5F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535516" w14:textId="3EF15B8A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121</w:t>
            </w:r>
            <w:r w:rsidR="0060133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950</w:t>
            </w:r>
          </w:p>
        </w:tc>
      </w:tr>
      <w:tr w:rsidR="00601330" w:rsidRPr="008A3328" w14:paraId="0809FA85" w14:textId="77777777" w:rsidTr="00E62E83">
        <w:tc>
          <w:tcPr>
            <w:tcW w:w="4230" w:type="dxa"/>
            <w:shd w:val="clear" w:color="auto" w:fill="auto"/>
          </w:tcPr>
          <w:p w14:paraId="56552F72" w14:textId="64E6E1F3" w:rsidR="00601330" w:rsidRPr="008A3328" w:rsidRDefault="00601330" w:rsidP="006013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เงินฝากธนาคารประเภทประจำ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990" w:type="dxa"/>
            <w:shd w:val="clear" w:color="auto" w:fill="auto"/>
          </w:tcPr>
          <w:p w14:paraId="1D0A1AD5" w14:textId="3DD2A657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62" w:type="dxa"/>
            <w:shd w:val="clear" w:color="auto" w:fill="auto"/>
          </w:tcPr>
          <w:p w14:paraId="27B41EDE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10FB0C" w14:textId="2FC01998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  <w:r w:rsidR="0060133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044</w:t>
            </w:r>
          </w:p>
        </w:tc>
        <w:tc>
          <w:tcPr>
            <w:tcW w:w="262" w:type="dxa"/>
            <w:shd w:val="clear" w:color="auto" w:fill="auto"/>
          </w:tcPr>
          <w:p w14:paraId="5A7BD160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C3DCB" w14:textId="5598ABAF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57B807E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DFD4341" w14:textId="33EDC023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601330" w:rsidRPr="008A3328" w14:paraId="6E8413FC" w14:textId="77777777" w:rsidTr="00E62E83">
        <w:tc>
          <w:tcPr>
            <w:tcW w:w="4230" w:type="dxa"/>
            <w:shd w:val="clear" w:color="auto" w:fill="auto"/>
          </w:tcPr>
          <w:p w14:paraId="01DC74FF" w14:textId="77777777" w:rsidR="00601330" w:rsidRPr="008A3328" w:rsidRDefault="00601330" w:rsidP="0060133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181025A" w14:textId="24906684" w:rsidR="00601330" w:rsidRPr="008A3328" w:rsidRDefault="002172F1" w:rsidP="0060133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720EDE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</w:p>
        </w:tc>
        <w:tc>
          <w:tcPr>
            <w:tcW w:w="262" w:type="dxa"/>
            <w:shd w:val="clear" w:color="auto" w:fill="auto"/>
          </w:tcPr>
          <w:p w14:paraId="4D43F483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30830CE" w14:textId="1BC760C7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0133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052</w:t>
            </w:r>
          </w:p>
        </w:tc>
        <w:tc>
          <w:tcPr>
            <w:tcW w:w="262" w:type="dxa"/>
            <w:shd w:val="clear" w:color="auto" w:fill="auto"/>
          </w:tcPr>
          <w:p w14:paraId="2C453929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76AEAA11" w14:textId="79914C38" w:rsidR="00601330" w:rsidRPr="008A3328" w:rsidRDefault="002172F1" w:rsidP="00601330">
            <w:pPr>
              <w:pStyle w:val="acctfourfigures"/>
              <w:tabs>
                <w:tab w:val="clear" w:pos="765"/>
                <w:tab w:val="decimal" w:pos="7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3504C9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</w:p>
        </w:tc>
        <w:tc>
          <w:tcPr>
            <w:tcW w:w="270" w:type="dxa"/>
            <w:shd w:val="clear" w:color="auto" w:fill="auto"/>
          </w:tcPr>
          <w:p w14:paraId="25BF35A7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7A1BAA" w14:textId="72590ECA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0133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052</w:t>
            </w:r>
          </w:p>
        </w:tc>
      </w:tr>
      <w:tr w:rsidR="00601330" w:rsidRPr="008A3328" w14:paraId="3D3AA0C7" w14:textId="77777777" w:rsidTr="00A438EA">
        <w:tc>
          <w:tcPr>
            <w:tcW w:w="4230" w:type="dxa"/>
            <w:shd w:val="clear" w:color="auto" w:fill="auto"/>
          </w:tcPr>
          <w:p w14:paraId="5BFF9279" w14:textId="77777777" w:rsidR="00601330" w:rsidRPr="008A3328" w:rsidRDefault="00601330" w:rsidP="00601330">
            <w:pPr>
              <w:ind w:left="144" w:hanging="14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เงินสดและรายการเทียบเท่าเงินสดใน</w:t>
            </w:r>
          </w:p>
          <w:p w14:paraId="76A3036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งบแสดงฐานะการเงินและงบกระแสเงินสด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C638EB" w14:textId="70FCE16B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284</w:t>
            </w:r>
            <w:r w:rsidR="00720EDE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986</w:t>
            </w:r>
          </w:p>
        </w:tc>
        <w:tc>
          <w:tcPr>
            <w:tcW w:w="262" w:type="dxa"/>
            <w:shd w:val="clear" w:color="auto" w:fill="auto"/>
          </w:tcPr>
          <w:p w14:paraId="5D8279B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8371D6" w14:textId="2DFE4A3D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260</w:t>
            </w:r>
            <w:r w:rsidR="0060133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737</w:t>
            </w:r>
          </w:p>
        </w:tc>
        <w:tc>
          <w:tcPr>
            <w:tcW w:w="262" w:type="dxa"/>
            <w:shd w:val="clear" w:color="auto" w:fill="auto"/>
          </w:tcPr>
          <w:p w14:paraId="5AB30638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026657" w14:textId="0BF79484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</w:t>
            </w:r>
            <w:r w:rsidR="003504C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579</w:t>
            </w:r>
          </w:p>
        </w:tc>
        <w:tc>
          <w:tcPr>
            <w:tcW w:w="270" w:type="dxa"/>
            <w:shd w:val="clear" w:color="auto" w:fill="auto"/>
          </w:tcPr>
          <w:p w14:paraId="741CE2D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36ED4F" w14:textId="5F1AD29A" w:rsidR="00601330" w:rsidRPr="008A3328" w:rsidRDefault="002172F1" w:rsidP="00601330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124</w:t>
            </w:r>
            <w:r w:rsidR="0060133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706</w:t>
            </w:r>
          </w:p>
        </w:tc>
      </w:tr>
    </w:tbl>
    <w:p w14:paraId="7A364F1F" w14:textId="5B7708D3" w:rsidR="00FB7624" w:rsidRPr="008A3328" w:rsidRDefault="001F2BAF" w:rsidP="004955CE">
      <w:pPr>
        <w:rPr>
          <w:rFonts w:asciiTheme="majorBidi" w:hAnsiTheme="majorBidi" w:cstheme="majorBidi"/>
          <w:sz w:val="20"/>
          <w:szCs w:val="20"/>
          <w:lang w:val="x-none" w:eastAsia="x-none"/>
        </w:rPr>
      </w:pPr>
      <w:r w:rsidRPr="008A3328">
        <w:rPr>
          <w:rFonts w:asciiTheme="majorBidi" w:hAnsiTheme="majorBidi" w:cstheme="majorBidi"/>
          <w:sz w:val="20"/>
          <w:szCs w:val="20"/>
          <w:lang w:val="x-none" w:eastAsia="x-none"/>
        </w:rPr>
        <w:tab/>
      </w:r>
    </w:p>
    <w:p w14:paraId="009A7387" w14:textId="77777777" w:rsidR="00FB7624" w:rsidRPr="008A3328" w:rsidRDefault="00FB7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x-none" w:eastAsia="x-none"/>
        </w:rPr>
      </w:pPr>
      <w:r w:rsidRPr="008A3328">
        <w:rPr>
          <w:rFonts w:asciiTheme="majorBidi" w:hAnsiTheme="majorBidi" w:cstheme="majorBidi"/>
          <w:sz w:val="20"/>
          <w:szCs w:val="20"/>
          <w:lang w:val="x-none" w:eastAsia="x-none"/>
        </w:rPr>
        <w:br w:type="page"/>
      </w:r>
    </w:p>
    <w:p w14:paraId="4DECC541" w14:textId="77673EAF" w:rsidR="00063DE7" w:rsidRPr="008A3328" w:rsidRDefault="002172F1" w:rsidP="004955CE">
      <w:pPr>
        <w:pStyle w:val="Heading6"/>
        <w:tabs>
          <w:tab w:val="left" w:pos="540"/>
        </w:tabs>
        <w:ind w:left="540" w:hanging="540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lang w:val="en-US"/>
        </w:rPr>
        <w:lastRenderedPageBreak/>
        <w:t>7</w:t>
      </w:r>
      <w:r w:rsidR="0062376B" w:rsidRPr="008A3328">
        <w:rPr>
          <w:rFonts w:ascii="Angsana New" w:hAnsi="Angsana New"/>
          <w:sz w:val="28"/>
          <w:szCs w:val="28"/>
          <w:cs/>
        </w:rPr>
        <w:t xml:space="preserve"> </w:t>
      </w:r>
      <w:r w:rsidR="0062376B" w:rsidRPr="008A3328">
        <w:rPr>
          <w:rFonts w:ascii="Angsana New" w:hAnsi="Angsana New"/>
          <w:sz w:val="28"/>
          <w:szCs w:val="28"/>
          <w:cs/>
        </w:rPr>
        <w:tab/>
      </w:r>
      <w:r w:rsidR="00E14F32" w:rsidRPr="008A3328">
        <w:rPr>
          <w:rFonts w:ascii="Angsana New" w:hAnsi="Angsana New"/>
          <w:sz w:val="28"/>
          <w:szCs w:val="28"/>
          <w:cs/>
        </w:rPr>
        <w:t>เงินฝากสถาบันการเงินที่มี</w:t>
      </w:r>
      <w:r w:rsidR="00063DE7" w:rsidRPr="008A3328">
        <w:rPr>
          <w:rFonts w:ascii="Angsana New" w:hAnsi="Angsana New"/>
          <w:sz w:val="28"/>
          <w:szCs w:val="28"/>
          <w:cs/>
        </w:rPr>
        <w:t>ภาระ</w:t>
      </w:r>
      <w:r w:rsidR="00E14F32" w:rsidRPr="008A3328">
        <w:rPr>
          <w:rFonts w:ascii="Angsana New" w:hAnsi="Angsana New"/>
          <w:sz w:val="28"/>
          <w:szCs w:val="28"/>
          <w:cs/>
        </w:rPr>
        <w:t>ผูกพั</w:t>
      </w:r>
      <w:r w:rsidR="00063DE7" w:rsidRPr="008A3328">
        <w:rPr>
          <w:rFonts w:ascii="Angsana New" w:hAnsi="Angsana New"/>
          <w:sz w:val="28"/>
          <w:szCs w:val="28"/>
          <w:cs/>
        </w:rPr>
        <w:t>น</w:t>
      </w:r>
    </w:p>
    <w:p w14:paraId="0F58223D" w14:textId="77777777" w:rsidR="00063DE7" w:rsidRPr="008A3328" w:rsidRDefault="00063DE7" w:rsidP="00E34CCB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6EF45EF" w14:textId="1BBD21E7" w:rsidR="00917EA2" w:rsidRPr="008A3328" w:rsidRDefault="00DB69A7" w:rsidP="00FC3B98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 xml:space="preserve">ณ วันที่ </w:t>
      </w:r>
      <w:r w:rsidR="002172F1" w:rsidRPr="008A3328">
        <w:rPr>
          <w:rFonts w:ascii="Angsana New" w:hAnsi="Angsana New"/>
          <w:sz w:val="28"/>
          <w:szCs w:val="28"/>
          <w:lang w:eastAsia="x-none"/>
        </w:rPr>
        <w:t>31</w:t>
      </w: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 xml:space="preserve"> ธันวาคม</w:t>
      </w:r>
      <w:r w:rsidR="00D13548" w:rsidRPr="008A3328">
        <w:rPr>
          <w:rFonts w:ascii="Angsana New" w:hAnsi="Angsana New"/>
          <w:sz w:val="28"/>
          <w:szCs w:val="28"/>
          <w:lang w:eastAsia="x-none"/>
        </w:rPr>
        <w:t xml:space="preserve"> </w:t>
      </w:r>
      <w:r w:rsidR="002172F1" w:rsidRPr="008A3328">
        <w:rPr>
          <w:rFonts w:ascii="Angsana New" w:hAnsi="Angsana New"/>
          <w:sz w:val="28"/>
          <w:szCs w:val="28"/>
          <w:lang w:eastAsia="x-none"/>
        </w:rPr>
        <w:t>2563</w:t>
      </w:r>
      <w:r w:rsidR="00D13548" w:rsidRPr="008A3328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 xml:space="preserve">เงินฝากออมทรัพย์และเงินฝากประจำในงบการเงินรวมและงบการเงินเฉพาะกิจการจำนวน </w:t>
      </w:r>
      <w:r w:rsidR="00FC3B98" w:rsidRPr="008A3328">
        <w:rPr>
          <w:rFonts w:ascii="Angsana New" w:hAnsi="Angsana New"/>
          <w:sz w:val="28"/>
          <w:szCs w:val="28"/>
          <w:cs/>
          <w:lang w:val="x-none" w:eastAsia="x-none"/>
        </w:rPr>
        <w:br/>
      </w:r>
      <w:r w:rsidR="002172F1" w:rsidRPr="008A3328">
        <w:rPr>
          <w:rFonts w:ascii="Angsana New" w:hAnsi="Angsana New"/>
          <w:sz w:val="28"/>
          <w:szCs w:val="28"/>
          <w:lang w:eastAsia="x-none"/>
        </w:rPr>
        <w:t>27</w:t>
      </w:r>
      <w:r w:rsidR="00720EDE" w:rsidRPr="008A3328">
        <w:rPr>
          <w:rFonts w:ascii="Angsana New" w:hAnsi="Angsana New"/>
          <w:sz w:val="28"/>
          <w:szCs w:val="28"/>
          <w:lang w:eastAsia="x-none"/>
        </w:rPr>
        <w:t>.</w:t>
      </w:r>
      <w:r w:rsidR="002172F1" w:rsidRPr="008A3328">
        <w:rPr>
          <w:rFonts w:ascii="Angsana New" w:hAnsi="Angsana New"/>
          <w:sz w:val="28"/>
          <w:szCs w:val="28"/>
          <w:lang w:eastAsia="x-none"/>
        </w:rPr>
        <w:t>00</w:t>
      </w:r>
      <w:r w:rsidR="00E34CCB" w:rsidRPr="008A3328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>ล้าน</w:t>
      </w:r>
      <w:r w:rsidRPr="008A3328">
        <w:rPr>
          <w:rFonts w:ascii="Angsana New" w:hAnsi="Angsana New"/>
          <w:sz w:val="28"/>
          <w:szCs w:val="28"/>
          <w:cs/>
          <w:lang w:eastAsia="x-none"/>
        </w:rPr>
        <w:t>บาท</w:t>
      </w: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eastAsia="x-none"/>
        </w:rPr>
        <w:t>และ</w:t>
      </w:r>
      <w:r w:rsidR="009421C4" w:rsidRPr="008A3328">
        <w:rPr>
          <w:rFonts w:ascii="Angsana New" w:hAnsi="Angsana New"/>
          <w:sz w:val="28"/>
          <w:szCs w:val="28"/>
          <w:lang w:eastAsia="x-none"/>
        </w:rPr>
        <w:t xml:space="preserve"> </w:t>
      </w:r>
      <w:r w:rsidR="002172F1" w:rsidRPr="008A3328">
        <w:rPr>
          <w:rFonts w:ascii="Angsana New" w:hAnsi="Angsana New"/>
          <w:sz w:val="28"/>
          <w:szCs w:val="28"/>
          <w:lang w:eastAsia="x-none"/>
        </w:rPr>
        <w:t>26</w:t>
      </w:r>
      <w:r w:rsidR="009421C4" w:rsidRPr="008A3328">
        <w:rPr>
          <w:rFonts w:ascii="Angsana New" w:hAnsi="Angsana New"/>
          <w:sz w:val="28"/>
          <w:szCs w:val="28"/>
          <w:lang w:eastAsia="x-none"/>
        </w:rPr>
        <w:t>.</w:t>
      </w:r>
      <w:r w:rsidR="002172F1" w:rsidRPr="008A3328">
        <w:rPr>
          <w:rFonts w:ascii="Angsana New" w:hAnsi="Angsana New"/>
          <w:sz w:val="28"/>
          <w:szCs w:val="28"/>
          <w:lang w:eastAsia="x-none"/>
        </w:rPr>
        <w:t>73</w:t>
      </w:r>
      <w:r w:rsidRPr="008A3328">
        <w:rPr>
          <w:rFonts w:ascii="Angsana New" w:hAnsi="Angsana New"/>
          <w:sz w:val="28"/>
          <w:szCs w:val="28"/>
          <w:lang w:eastAsia="x-none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eastAsia="x-none"/>
        </w:rPr>
        <w:t xml:space="preserve">ล้านบาท ตามลำดับ </w:t>
      </w:r>
      <w:r w:rsidRPr="008A3328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>(</w:t>
      </w:r>
      <w:r w:rsidR="002172F1" w:rsidRPr="008A3328">
        <w:rPr>
          <w:rFonts w:ascii="Angsana New" w:hAnsi="Angsana New"/>
          <w:i/>
          <w:iCs/>
          <w:sz w:val="28"/>
          <w:szCs w:val="28"/>
          <w:lang w:eastAsia="x-none"/>
        </w:rPr>
        <w:t>2562</w:t>
      </w:r>
      <w:r w:rsidRPr="008A3328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 xml:space="preserve">: </w:t>
      </w:r>
      <w:r w:rsidR="002172F1" w:rsidRPr="008A3328">
        <w:rPr>
          <w:rFonts w:ascii="Angsana New" w:hAnsi="Angsana New"/>
          <w:i/>
          <w:iCs/>
          <w:sz w:val="28"/>
          <w:szCs w:val="28"/>
          <w:lang w:eastAsia="x-none"/>
        </w:rPr>
        <w:t>17</w:t>
      </w:r>
      <w:r w:rsidR="00601330" w:rsidRPr="008A3328">
        <w:rPr>
          <w:rFonts w:ascii="Angsana New" w:hAnsi="Angsana New"/>
          <w:i/>
          <w:iCs/>
          <w:sz w:val="28"/>
          <w:szCs w:val="28"/>
          <w:lang w:eastAsia="x-none"/>
        </w:rPr>
        <w:t>.</w:t>
      </w:r>
      <w:r w:rsidR="002172F1" w:rsidRPr="008A3328">
        <w:rPr>
          <w:rFonts w:ascii="Angsana New" w:hAnsi="Angsana New"/>
          <w:i/>
          <w:iCs/>
          <w:sz w:val="28"/>
          <w:szCs w:val="28"/>
          <w:lang w:eastAsia="x-none"/>
        </w:rPr>
        <w:t>4</w:t>
      </w:r>
      <w:r w:rsidR="004C05E4" w:rsidRPr="008A3328">
        <w:rPr>
          <w:rFonts w:ascii="Angsana New" w:hAnsi="Angsana New"/>
          <w:i/>
          <w:iCs/>
          <w:sz w:val="28"/>
          <w:szCs w:val="28"/>
          <w:lang w:eastAsia="x-none"/>
        </w:rPr>
        <w:t>7</w:t>
      </w:r>
      <w:r w:rsidRPr="008A3328">
        <w:rPr>
          <w:rFonts w:ascii="Angsana New" w:hAnsi="Angsana New"/>
          <w:i/>
          <w:iCs/>
          <w:sz w:val="28"/>
          <w:szCs w:val="28"/>
          <w:lang w:eastAsia="x-none"/>
        </w:rPr>
        <w:t xml:space="preserve"> </w:t>
      </w:r>
      <w:r w:rsidRPr="008A3328">
        <w:rPr>
          <w:rFonts w:ascii="Angsana New" w:hAnsi="Angsana New"/>
          <w:i/>
          <w:iCs/>
          <w:sz w:val="28"/>
          <w:szCs w:val="28"/>
          <w:cs/>
          <w:lang w:eastAsia="x-none"/>
        </w:rPr>
        <w:t xml:space="preserve">ล้านบาท และ </w:t>
      </w:r>
      <w:r w:rsidR="002172F1" w:rsidRPr="008A3328">
        <w:rPr>
          <w:rFonts w:ascii="Angsana New" w:hAnsi="Angsana New"/>
          <w:i/>
          <w:iCs/>
          <w:sz w:val="28"/>
          <w:szCs w:val="28"/>
          <w:lang w:eastAsia="x-none"/>
        </w:rPr>
        <w:t>16</w:t>
      </w:r>
      <w:r w:rsidRPr="008A3328">
        <w:rPr>
          <w:rFonts w:ascii="Angsana New" w:hAnsi="Angsana New"/>
          <w:i/>
          <w:iCs/>
          <w:sz w:val="28"/>
          <w:szCs w:val="28"/>
          <w:lang w:eastAsia="x-none"/>
        </w:rPr>
        <w:t>.</w:t>
      </w:r>
      <w:r w:rsidR="002172F1" w:rsidRPr="008A3328">
        <w:rPr>
          <w:rFonts w:ascii="Angsana New" w:hAnsi="Angsana New"/>
          <w:i/>
          <w:iCs/>
          <w:sz w:val="28"/>
          <w:szCs w:val="28"/>
          <w:lang w:eastAsia="x-none"/>
        </w:rPr>
        <w:t>73</w:t>
      </w:r>
      <w:r w:rsidRPr="008A3328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 xml:space="preserve"> ล้านบาท</w:t>
      </w:r>
      <w:r w:rsidR="001362E9" w:rsidRPr="008A3328">
        <w:rPr>
          <w:rFonts w:ascii="Angsana New" w:hAnsi="Angsana New"/>
          <w:i/>
          <w:iCs/>
          <w:sz w:val="28"/>
          <w:szCs w:val="28"/>
          <w:lang w:eastAsia="x-none"/>
        </w:rPr>
        <w:t xml:space="preserve"> </w:t>
      </w:r>
      <w:r w:rsidR="001362E9" w:rsidRPr="008A3328">
        <w:rPr>
          <w:rFonts w:ascii="Angsana New" w:hAnsi="Angsana New"/>
          <w:i/>
          <w:iCs/>
          <w:sz w:val="28"/>
          <w:szCs w:val="28"/>
          <w:cs/>
          <w:lang w:eastAsia="x-none"/>
        </w:rPr>
        <w:t>ตามลำดับ</w:t>
      </w:r>
      <w:r w:rsidRPr="008A3328">
        <w:rPr>
          <w:rFonts w:ascii="Angsana New" w:hAnsi="Angsana New"/>
          <w:i/>
          <w:iCs/>
          <w:sz w:val="28"/>
          <w:szCs w:val="28"/>
          <w:cs/>
          <w:lang w:val="x-none" w:eastAsia="x-none"/>
        </w:rPr>
        <w:t>)</w:t>
      </w: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 xml:space="preserve"> ได้ใช้เป็น</w:t>
      </w:r>
      <w:r w:rsidR="00FC3B98" w:rsidRPr="008A3328">
        <w:rPr>
          <w:rFonts w:ascii="Angsana New" w:hAnsi="Angsana New" w:hint="cs"/>
          <w:sz w:val="28"/>
          <w:szCs w:val="28"/>
          <w:cs/>
          <w:lang w:val="x-none" w:eastAsia="x-none"/>
        </w:rPr>
        <w:t>ห</w:t>
      </w: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>ลักประกันต่อธนาคารสำหรับ</w:t>
      </w:r>
      <w:r w:rsidRPr="008A3328">
        <w:rPr>
          <w:rFonts w:ascii="Angsana New" w:hAnsi="Angsana New"/>
          <w:sz w:val="28"/>
          <w:szCs w:val="28"/>
          <w:cs/>
          <w:lang w:eastAsia="x-none"/>
        </w:rPr>
        <w:t>วงเงินเบิกเกินบัญชีธนาคารและภาระผูกพันและหนี้สินที่อาจเกิดขึ้น</w:t>
      </w:r>
    </w:p>
    <w:p w14:paraId="369C4BCC" w14:textId="77777777" w:rsidR="00D51FAF" w:rsidRPr="008A3328" w:rsidRDefault="00D51FAF" w:rsidP="00917EA2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eastAsia="x-none"/>
        </w:rPr>
      </w:pPr>
    </w:p>
    <w:p w14:paraId="2CD39429" w14:textId="68A97AC1" w:rsidR="00EC6792" w:rsidRPr="008A3328" w:rsidRDefault="002172F1" w:rsidP="004955CE">
      <w:pPr>
        <w:pStyle w:val="Heading6"/>
        <w:tabs>
          <w:tab w:val="left" w:pos="540"/>
        </w:tabs>
        <w:ind w:left="720" w:hanging="720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30"/>
          <w:szCs w:val="30"/>
          <w:lang w:val="en-US"/>
        </w:rPr>
        <w:t>8</w:t>
      </w:r>
      <w:r w:rsidR="0062376B" w:rsidRPr="008A3328">
        <w:rPr>
          <w:rFonts w:ascii="Angsana New" w:hAnsi="Angsana New"/>
          <w:sz w:val="30"/>
          <w:szCs w:val="30"/>
          <w:cs/>
        </w:rPr>
        <w:tab/>
      </w:r>
      <w:r w:rsidR="00EC6792" w:rsidRPr="008A3328">
        <w:rPr>
          <w:rFonts w:ascii="Angsana New" w:hAnsi="Angsana New"/>
          <w:sz w:val="28"/>
          <w:szCs w:val="28"/>
          <w:cs/>
        </w:rPr>
        <w:t>ลูกหนี้การค้า</w:t>
      </w:r>
      <w:r w:rsidR="00A90672" w:rsidRPr="008A3328">
        <w:rPr>
          <w:rFonts w:ascii="Angsana New" w:hAnsi="Angsana New"/>
          <w:sz w:val="28"/>
          <w:szCs w:val="28"/>
          <w:cs/>
        </w:rPr>
        <w:t>และลูกหนี้อื่น</w:t>
      </w:r>
    </w:p>
    <w:p w14:paraId="4BE7A9DB" w14:textId="77777777" w:rsidR="00C1234E" w:rsidRPr="008A3328" w:rsidRDefault="00C1234E" w:rsidP="004955CE">
      <w:pPr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0"/>
        <w:gridCol w:w="1000"/>
        <w:gridCol w:w="260"/>
        <w:gridCol w:w="1000"/>
        <w:gridCol w:w="270"/>
        <w:gridCol w:w="990"/>
      </w:tblGrid>
      <w:tr w:rsidR="007A64EE" w:rsidRPr="008A3328" w14:paraId="40737932" w14:textId="77777777" w:rsidTr="00601330">
        <w:trPr>
          <w:tblHeader/>
        </w:trPr>
        <w:tc>
          <w:tcPr>
            <w:tcW w:w="3240" w:type="dxa"/>
            <w:shd w:val="clear" w:color="auto" w:fill="auto"/>
          </w:tcPr>
          <w:p w14:paraId="116C22E8" w14:textId="77777777" w:rsidR="007A64EE" w:rsidRPr="008A3328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C83EAC8" w14:textId="77777777" w:rsidR="007A64EE" w:rsidRPr="008A3328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BD2E5F4" w14:textId="77777777" w:rsidR="007A64EE" w:rsidRPr="008A3328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14CC9FAE" w14:textId="77777777" w:rsidR="007A64EE" w:rsidRPr="008A3328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09168831" w14:textId="77777777" w:rsidR="007A64EE" w:rsidRPr="008A3328" w:rsidRDefault="007A64E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01330" w:rsidRPr="008A3328" w14:paraId="350E26C2" w14:textId="77777777" w:rsidTr="00601330">
        <w:trPr>
          <w:tblHeader/>
        </w:trPr>
        <w:tc>
          <w:tcPr>
            <w:tcW w:w="3240" w:type="dxa"/>
            <w:shd w:val="clear" w:color="auto" w:fill="auto"/>
          </w:tcPr>
          <w:p w14:paraId="28FD5240" w14:textId="2FACD2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94927FC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268FB402" w14:textId="64DB9FAC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71F972D0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9B67759" w14:textId="2CDED45B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380D467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7054C806" w14:textId="49EE5D67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F8A7FFE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5D302D" w14:textId="0F935035" w:rsidR="00601330" w:rsidRPr="008A3328" w:rsidRDefault="002172F1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B11A98" w:rsidRPr="008A3328" w14:paraId="47BD9C61" w14:textId="77777777" w:rsidTr="00D76386">
        <w:trPr>
          <w:trHeight w:val="281"/>
          <w:tblHeader/>
        </w:trPr>
        <w:tc>
          <w:tcPr>
            <w:tcW w:w="3240" w:type="dxa"/>
            <w:shd w:val="clear" w:color="auto" w:fill="auto"/>
          </w:tcPr>
          <w:p w14:paraId="7AF1B66B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5F00DD3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4F2150" w14:textId="77777777" w:rsidR="00B11A98" w:rsidRPr="008A3328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A64EE" w:rsidRPr="008A3328" w14:paraId="0B983538" w14:textId="77777777" w:rsidTr="00601330">
        <w:tc>
          <w:tcPr>
            <w:tcW w:w="3240" w:type="dxa"/>
            <w:shd w:val="clear" w:color="auto" w:fill="auto"/>
          </w:tcPr>
          <w:p w14:paraId="5025166B" w14:textId="77777777" w:rsidR="007A64EE" w:rsidRPr="008A3328" w:rsidRDefault="007A64E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D9F744" w14:textId="77777777" w:rsidR="007A64EE" w:rsidRPr="008A3328" w:rsidRDefault="007A64E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EFB0DC" w14:textId="77777777" w:rsidR="007A64EE" w:rsidRPr="008A3328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B60DADC" w14:textId="77777777" w:rsidR="007A64EE" w:rsidRPr="008A3328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DB91C56" w14:textId="77777777" w:rsidR="007A64EE" w:rsidRPr="008A3328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180F72B" w14:textId="77777777" w:rsidR="007A64EE" w:rsidRPr="008A3328" w:rsidRDefault="007A64E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B9703FC" w14:textId="77777777" w:rsidR="007A64EE" w:rsidRPr="008A3328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80D2CE" w14:textId="77777777" w:rsidR="007A64EE" w:rsidRPr="008A3328" w:rsidRDefault="007A64EE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241722" w14:textId="77777777" w:rsidR="007A64EE" w:rsidRPr="008A3328" w:rsidRDefault="007A64EE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01330" w:rsidRPr="008A3328" w14:paraId="188DC395" w14:textId="77777777" w:rsidTr="00601330">
        <w:tc>
          <w:tcPr>
            <w:tcW w:w="3240" w:type="dxa"/>
            <w:shd w:val="clear" w:color="auto" w:fill="auto"/>
          </w:tcPr>
          <w:p w14:paraId="693E4BDB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5F0F856" w14:textId="2CFA1C1C" w:rsidR="00601330" w:rsidRPr="008A3328" w:rsidRDefault="002172F1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873C4AC" w14:textId="0DA440BF" w:rsidR="00601330" w:rsidRPr="008A3328" w:rsidRDefault="002172F1" w:rsidP="00601330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</w:p>
        </w:tc>
        <w:tc>
          <w:tcPr>
            <w:tcW w:w="260" w:type="dxa"/>
            <w:shd w:val="clear" w:color="auto" w:fill="auto"/>
          </w:tcPr>
          <w:p w14:paraId="6C4CD49F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85C54E" w14:textId="5AEB62F6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</w:p>
        </w:tc>
        <w:tc>
          <w:tcPr>
            <w:tcW w:w="260" w:type="dxa"/>
            <w:shd w:val="clear" w:color="auto" w:fill="auto"/>
          </w:tcPr>
          <w:p w14:paraId="58EF30C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B2E39C5" w14:textId="01A73BD2" w:rsidR="00601330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778</w:t>
            </w:r>
          </w:p>
        </w:tc>
        <w:tc>
          <w:tcPr>
            <w:tcW w:w="270" w:type="dxa"/>
            <w:shd w:val="clear" w:color="auto" w:fill="auto"/>
          </w:tcPr>
          <w:p w14:paraId="676B3CB7" w14:textId="77777777" w:rsidR="00601330" w:rsidRPr="008A3328" w:rsidRDefault="00601330" w:rsidP="0060133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80525F4" w14:textId="7022FDB8" w:rsidR="00601330" w:rsidRPr="008A3328" w:rsidRDefault="00601330" w:rsidP="0060133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01330" w:rsidRPr="008A3328" w14:paraId="03D8A926" w14:textId="77777777" w:rsidTr="00601330">
        <w:tc>
          <w:tcPr>
            <w:tcW w:w="3240" w:type="dxa"/>
            <w:shd w:val="clear" w:color="auto" w:fill="auto"/>
          </w:tcPr>
          <w:p w14:paraId="1194D89D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646BC54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B3AC52" w14:textId="60496259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535</w:t>
            </w:r>
            <w:r w:rsidR="002B7739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260" w:type="dxa"/>
            <w:shd w:val="clear" w:color="auto" w:fill="auto"/>
          </w:tcPr>
          <w:p w14:paraId="31E69C68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770B1AB8" w14:textId="516877E2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60133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60" w:type="dxa"/>
            <w:shd w:val="clear" w:color="auto" w:fill="auto"/>
          </w:tcPr>
          <w:p w14:paraId="000CF5FD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C45A92E" w14:textId="3FBC7CF8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388</w:t>
            </w:r>
            <w:r w:rsidR="00FF11D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394</w:t>
            </w:r>
          </w:p>
        </w:tc>
        <w:tc>
          <w:tcPr>
            <w:tcW w:w="270" w:type="dxa"/>
            <w:shd w:val="clear" w:color="auto" w:fill="auto"/>
          </w:tcPr>
          <w:p w14:paraId="6777FB03" w14:textId="77777777" w:rsidR="00601330" w:rsidRPr="008A3328" w:rsidRDefault="00601330" w:rsidP="0060133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E59D85" w14:textId="208D8788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  <w:r w:rsidR="0060133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119</w:t>
            </w:r>
          </w:p>
        </w:tc>
      </w:tr>
      <w:tr w:rsidR="00601330" w:rsidRPr="008A3328" w14:paraId="184F0E12" w14:textId="77777777" w:rsidTr="00A401DB">
        <w:tc>
          <w:tcPr>
            <w:tcW w:w="3240" w:type="dxa"/>
            <w:shd w:val="clear" w:color="auto" w:fill="auto"/>
          </w:tcPr>
          <w:p w14:paraId="29DDC244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B72772A" w14:textId="7C0A40FF" w:rsidR="00601330" w:rsidRPr="008A3328" w:rsidRDefault="00C11E27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52533F" w14:textId="262E192B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535</w:t>
            </w:r>
            <w:r w:rsidR="002B773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945</w:t>
            </w:r>
          </w:p>
        </w:tc>
        <w:tc>
          <w:tcPr>
            <w:tcW w:w="260" w:type="dxa"/>
            <w:shd w:val="clear" w:color="auto" w:fill="auto"/>
          </w:tcPr>
          <w:p w14:paraId="3E5076E5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EE1552" w14:textId="4885A90E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60133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703</w:t>
            </w:r>
          </w:p>
        </w:tc>
        <w:tc>
          <w:tcPr>
            <w:tcW w:w="260" w:type="dxa"/>
            <w:shd w:val="clear" w:color="auto" w:fill="auto"/>
          </w:tcPr>
          <w:p w14:paraId="5BB4B45E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86239" w14:textId="764B7329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389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172</w:t>
            </w:r>
          </w:p>
        </w:tc>
        <w:tc>
          <w:tcPr>
            <w:tcW w:w="270" w:type="dxa"/>
            <w:shd w:val="clear" w:color="auto" w:fill="auto"/>
          </w:tcPr>
          <w:p w14:paraId="2B5D0A03" w14:textId="77777777" w:rsidR="00601330" w:rsidRPr="008A3328" w:rsidRDefault="00601330" w:rsidP="0060133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5DEBF" w14:textId="278830C9" w:rsidR="00601330" w:rsidRPr="008A3328" w:rsidRDefault="002172F1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206</w:t>
            </w:r>
            <w:r w:rsidR="0060133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119</w:t>
            </w:r>
          </w:p>
        </w:tc>
      </w:tr>
      <w:tr w:rsidR="00601330" w:rsidRPr="008A3328" w14:paraId="2BA32224" w14:textId="77777777" w:rsidTr="00D76386">
        <w:trPr>
          <w:trHeight w:val="58"/>
        </w:trPr>
        <w:tc>
          <w:tcPr>
            <w:tcW w:w="3240" w:type="dxa"/>
            <w:shd w:val="clear" w:color="auto" w:fill="auto"/>
          </w:tcPr>
          <w:p w14:paraId="59114A6F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615AB8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CE208E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467B76E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098C7919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6D0E6203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5BD2F43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46EED33E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2ACA63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01330" w:rsidRPr="008A3328" w14:paraId="4275EDAB" w14:textId="77777777" w:rsidTr="00601330">
        <w:tc>
          <w:tcPr>
            <w:tcW w:w="3240" w:type="dxa"/>
            <w:shd w:val="clear" w:color="auto" w:fill="auto"/>
          </w:tcPr>
          <w:p w14:paraId="2C61815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AAC9C8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A0BD0D4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2572051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37FB253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4E8C709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128768B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85876E8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D675E6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601330" w:rsidRPr="008A3328" w14:paraId="1017FFEF" w14:textId="77777777" w:rsidTr="00601330">
        <w:tc>
          <w:tcPr>
            <w:tcW w:w="3240" w:type="dxa"/>
            <w:shd w:val="clear" w:color="auto" w:fill="auto"/>
          </w:tcPr>
          <w:p w14:paraId="412B8F4A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F24DF60" w14:textId="17570B8C" w:rsidR="00601330" w:rsidRPr="008A3328" w:rsidRDefault="00C11E27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27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9A4962" w14:textId="55BA5733" w:rsidR="00601330" w:rsidRPr="008A3328" w:rsidRDefault="002172F1" w:rsidP="002B773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  <w:lang w:val="en-US"/>
              </w:rPr>
              <w:t>46</w:t>
            </w:r>
            <w:r w:rsidR="002B7739" w:rsidRPr="008A3328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sz w:val="28"/>
                <w:szCs w:val="28"/>
                <w:lang w:val="en-US"/>
              </w:rPr>
              <w:t>232</w:t>
            </w:r>
          </w:p>
        </w:tc>
        <w:tc>
          <w:tcPr>
            <w:tcW w:w="260" w:type="dxa"/>
            <w:shd w:val="clear" w:color="auto" w:fill="auto"/>
          </w:tcPr>
          <w:p w14:paraId="2DFDF078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1FF0A75" w14:textId="479333C4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</w:rPr>
              <w:t xml:space="preserve">    </w:t>
            </w:r>
            <w:r w:rsidR="002172F1" w:rsidRPr="008A3328">
              <w:rPr>
                <w:rFonts w:ascii="Angsana New" w:hAnsi="Angsana New"/>
                <w:b/>
                <w:sz w:val="28"/>
                <w:szCs w:val="28"/>
                <w:lang w:val="en-US"/>
              </w:rPr>
              <w:t>10</w:t>
            </w:r>
            <w:r w:rsidRPr="008A3328">
              <w:rPr>
                <w:rFonts w:ascii="Angsana New" w:hAnsi="Angsana New"/>
                <w:b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b/>
                <w:sz w:val="28"/>
                <w:szCs w:val="28"/>
                <w:lang w:val="en-US"/>
              </w:rPr>
              <w:t>361</w:t>
            </w:r>
          </w:p>
        </w:tc>
        <w:tc>
          <w:tcPr>
            <w:tcW w:w="260" w:type="dxa"/>
            <w:shd w:val="clear" w:color="auto" w:fill="auto"/>
          </w:tcPr>
          <w:p w14:paraId="3040DC5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3517AB4" w14:textId="08FEDC43" w:rsidR="00601330" w:rsidRPr="008A3328" w:rsidRDefault="00FF11DC" w:rsidP="0060133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DD235C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9A23D56" w14:textId="0DA3F4DC" w:rsidR="00601330" w:rsidRPr="008A3328" w:rsidRDefault="00601330" w:rsidP="0060133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</w:rPr>
              <w:t>-</w:t>
            </w:r>
          </w:p>
        </w:tc>
      </w:tr>
      <w:tr w:rsidR="00601330" w:rsidRPr="008A3328" w14:paraId="19818B92" w14:textId="77777777" w:rsidTr="00D76386">
        <w:trPr>
          <w:trHeight w:val="58"/>
        </w:trPr>
        <w:tc>
          <w:tcPr>
            <w:tcW w:w="3240" w:type="dxa"/>
            <w:shd w:val="clear" w:color="auto" w:fill="auto"/>
          </w:tcPr>
          <w:p w14:paraId="03C238B0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D0568A4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38C37F6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154BD726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9898D2C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4CF98595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1B86929A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4B2DFE3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D43B4F3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="Angsana New" w:hAnsi="Angsana New"/>
                <w:bCs/>
                <w:sz w:val="16"/>
                <w:szCs w:val="16"/>
              </w:rPr>
            </w:pPr>
          </w:p>
        </w:tc>
      </w:tr>
      <w:tr w:rsidR="00601330" w:rsidRPr="008A3328" w14:paraId="35DE3E66" w14:textId="77777777" w:rsidTr="00FF11DC">
        <w:trPr>
          <w:trHeight w:val="80"/>
        </w:trPr>
        <w:tc>
          <w:tcPr>
            <w:tcW w:w="3240" w:type="dxa"/>
            <w:shd w:val="clear" w:color="auto" w:fill="auto"/>
          </w:tcPr>
          <w:p w14:paraId="30E0635B" w14:textId="175F6BCE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ลูกหนี้การค้าที่ยังไม่เรียกเก็บ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B5067B0" w14:textId="77777777" w:rsidR="00601330" w:rsidRPr="008A3328" w:rsidRDefault="00601330" w:rsidP="006013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6A6854E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D54EE47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3E461E0B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22FB5667" w14:textId="77777777" w:rsidR="00601330" w:rsidRPr="008A3328" w:rsidRDefault="00601330" w:rsidP="00601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F2E6F0F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674A6B" w14:textId="77777777" w:rsidR="00601330" w:rsidRPr="008A3328" w:rsidRDefault="00601330" w:rsidP="0060133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9EDF03" w14:textId="77777777" w:rsidR="00601330" w:rsidRPr="008A3328" w:rsidRDefault="00601330" w:rsidP="0060133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11DC" w:rsidRPr="008A3328" w14:paraId="3454518C" w14:textId="77777777" w:rsidTr="001D0587">
        <w:tc>
          <w:tcPr>
            <w:tcW w:w="3240" w:type="dxa"/>
            <w:shd w:val="clear" w:color="auto" w:fill="auto"/>
          </w:tcPr>
          <w:p w14:paraId="3EF3BF74" w14:textId="1ED28B5C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804A86C" w14:textId="241C118E" w:rsidR="00FF11DC" w:rsidRPr="008A3328" w:rsidRDefault="002172F1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55BE048F" w14:textId="35027DA9" w:rsidR="00FF11DC" w:rsidRPr="008A3328" w:rsidRDefault="002172F1" w:rsidP="00DD73A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60" w:type="dxa"/>
            <w:shd w:val="clear" w:color="auto" w:fill="auto"/>
          </w:tcPr>
          <w:p w14:paraId="75C1CD2B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6E8E80E" w14:textId="02FFE42C" w:rsidR="00FF11DC" w:rsidRPr="008A3328" w:rsidRDefault="00FF11DC" w:rsidP="00FF11D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0" w:type="dxa"/>
            <w:shd w:val="clear" w:color="auto" w:fill="auto"/>
          </w:tcPr>
          <w:p w14:paraId="501B1742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3A582554" w14:textId="1C28A032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142</w:t>
            </w:r>
          </w:p>
        </w:tc>
        <w:tc>
          <w:tcPr>
            <w:tcW w:w="270" w:type="dxa"/>
            <w:shd w:val="clear" w:color="auto" w:fill="auto"/>
          </w:tcPr>
          <w:p w14:paraId="629CE600" w14:textId="77777777" w:rsidR="00FF11DC" w:rsidRPr="008A3328" w:rsidRDefault="00FF11DC" w:rsidP="00FF11D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3069B7" w14:textId="5E8E9F86" w:rsidR="00FF11DC" w:rsidRPr="008A3328" w:rsidRDefault="00FF11DC" w:rsidP="00FF11D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F11DC" w:rsidRPr="008A3328" w14:paraId="6CBF9E3D" w14:textId="77777777" w:rsidTr="001D0587">
        <w:tc>
          <w:tcPr>
            <w:tcW w:w="3240" w:type="dxa"/>
            <w:shd w:val="clear" w:color="auto" w:fill="auto"/>
          </w:tcPr>
          <w:p w14:paraId="60CBDD2A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7F06E07" w14:textId="7114A09C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B9A6E2" w14:textId="2CC718A2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2B7739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446</w:t>
            </w:r>
          </w:p>
        </w:tc>
        <w:tc>
          <w:tcPr>
            <w:tcW w:w="260" w:type="dxa"/>
            <w:shd w:val="clear" w:color="auto" w:fill="auto"/>
          </w:tcPr>
          <w:p w14:paraId="4644099D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B3199E3" w14:textId="53C3CF9D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44</w:t>
            </w:r>
            <w:r w:rsidR="00FF11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0" w:type="dxa"/>
            <w:shd w:val="clear" w:color="auto" w:fill="auto"/>
          </w:tcPr>
          <w:p w14:paraId="78E968BC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2D63FB3F" w14:textId="2415FFF6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FF11D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70" w:type="dxa"/>
            <w:shd w:val="clear" w:color="auto" w:fill="auto"/>
          </w:tcPr>
          <w:p w14:paraId="6FAA589B" w14:textId="77777777" w:rsidR="00FF11DC" w:rsidRPr="008A3328" w:rsidRDefault="00FF11DC" w:rsidP="00FF11D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161F67" w14:textId="2E978ECB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10</w:t>
            </w:r>
            <w:r w:rsidR="00FF11D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358</w:t>
            </w:r>
          </w:p>
        </w:tc>
      </w:tr>
      <w:tr w:rsidR="00FF11DC" w:rsidRPr="008A3328" w14:paraId="55776073" w14:textId="77777777" w:rsidTr="001D0587">
        <w:tc>
          <w:tcPr>
            <w:tcW w:w="3240" w:type="dxa"/>
            <w:shd w:val="clear" w:color="auto" w:fill="auto"/>
          </w:tcPr>
          <w:p w14:paraId="5AD7532D" w14:textId="48A241E1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19EBC91" w14:textId="701C8761" w:rsidR="00FF11DC" w:rsidRPr="008A3328" w:rsidRDefault="00DB0324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21</w:t>
            </w:r>
            <w:r w:rsidR="00C11E27" w:rsidRPr="008A332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, 27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4CAA4" w14:textId="02E48439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</w:t>
            </w:r>
            <w:r w:rsidR="002B7739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260" w:type="dxa"/>
            <w:shd w:val="clear" w:color="auto" w:fill="auto"/>
          </w:tcPr>
          <w:p w14:paraId="5FCE9F63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C58072" w14:textId="5EFDBF30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0" w:type="dxa"/>
            <w:shd w:val="clear" w:color="auto" w:fill="auto"/>
          </w:tcPr>
          <w:p w14:paraId="77DD42F8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5F0EB7" w14:textId="147229ED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1D0587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725</w:t>
            </w:r>
          </w:p>
        </w:tc>
        <w:tc>
          <w:tcPr>
            <w:tcW w:w="270" w:type="dxa"/>
            <w:shd w:val="clear" w:color="auto" w:fill="auto"/>
          </w:tcPr>
          <w:p w14:paraId="1FC46E9B" w14:textId="77777777" w:rsidR="00FF11DC" w:rsidRPr="008A3328" w:rsidRDefault="00FF11DC" w:rsidP="00FF11D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3E7FB" w14:textId="58985BF2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358</w:t>
            </w:r>
          </w:p>
        </w:tc>
      </w:tr>
      <w:tr w:rsidR="00FF11DC" w:rsidRPr="008A3328" w14:paraId="1ADA9E7C" w14:textId="77777777" w:rsidTr="00D76386">
        <w:trPr>
          <w:trHeight w:val="58"/>
        </w:trPr>
        <w:tc>
          <w:tcPr>
            <w:tcW w:w="3240" w:type="dxa"/>
            <w:shd w:val="clear" w:color="auto" w:fill="auto"/>
          </w:tcPr>
          <w:p w14:paraId="0E2672B0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0A8C65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3B90350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7BC10161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65EE6F7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71CF6DF7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3DBA8D93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D60929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62A2BAF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F11DC" w:rsidRPr="008A3328" w14:paraId="67701B23" w14:textId="77777777" w:rsidTr="00601330">
        <w:tc>
          <w:tcPr>
            <w:tcW w:w="3240" w:type="dxa"/>
            <w:shd w:val="clear" w:color="auto" w:fill="auto"/>
          </w:tcPr>
          <w:p w14:paraId="4FFEC094" w14:textId="77777777" w:rsidR="00FF11DC" w:rsidRPr="008A3328" w:rsidRDefault="00FF11DC" w:rsidP="00FF11DC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eastAsia="Batang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B2EDD2E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E831BC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9C8D53D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8A933C4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1E33BF4C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423E78F6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B3519A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4E71CB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F11DC" w:rsidRPr="008A3328" w14:paraId="5ABC43D0" w14:textId="77777777" w:rsidTr="00601330">
        <w:tc>
          <w:tcPr>
            <w:tcW w:w="3240" w:type="dxa"/>
            <w:shd w:val="clear" w:color="auto" w:fill="auto"/>
          </w:tcPr>
          <w:p w14:paraId="52CDF5DD" w14:textId="77777777" w:rsidR="00FF11DC" w:rsidRPr="008A3328" w:rsidRDefault="00FF11DC" w:rsidP="00FF11DC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25E0B8F" w14:textId="08A9CDC5" w:rsidR="00FF11DC" w:rsidRPr="008A3328" w:rsidRDefault="002172F1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CEE327C" w14:textId="4C2423F6" w:rsidR="00FF11DC" w:rsidRPr="008A3328" w:rsidRDefault="002172F1" w:rsidP="00FF11DC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320</w:t>
            </w:r>
          </w:p>
        </w:tc>
        <w:tc>
          <w:tcPr>
            <w:tcW w:w="260" w:type="dxa"/>
            <w:shd w:val="clear" w:color="auto" w:fill="auto"/>
          </w:tcPr>
          <w:p w14:paraId="4913881A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D592B1C" w14:textId="5907D2DE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315</w:t>
            </w:r>
          </w:p>
        </w:tc>
        <w:tc>
          <w:tcPr>
            <w:tcW w:w="260" w:type="dxa"/>
            <w:shd w:val="clear" w:color="auto" w:fill="auto"/>
          </w:tcPr>
          <w:p w14:paraId="30D78699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753629D" w14:textId="10FFE1D8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1D0587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706</w:t>
            </w:r>
          </w:p>
        </w:tc>
        <w:tc>
          <w:tcPr>
            <w:tcW w:w="270" w:type="dxa"/>
            <w:shd w:val="clear" w:color="auto" w:fill="auto"/>
          </w:tcPr>
          <w:p w14:paraId="34FB025E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96A81E" w14:textId="36AD7352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FF11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780</w:t>
            </w:r>
          </w:p>
        </w:tc>
      </w:tr>
      <w:tr w:rsidR="00FF11DC" w:rsidRPr="008A3328" w14:paraId="53862AFC" w14:textId="77777777" w:rsidTr="00601330">
        <w:tc>
          <w:tcPr>
            <w:tcW w:w="3240" w:type="dxa"/>
            <w:shd w:val="clear" w:color="auto" w:fill="auto"/>
          </w:tcPr>
          <w:p w14:paraId="03827641" w14:textId="77777777" w:rsidR="00FF11DC" w:rsidRPr="008A3328" w:rsidRDefault="00FF11DC" w:rsidP="00FF11DC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EFF6079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24D906" w14:textId="3A68B19C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165</w:t>
            </w:r>
            <w:r w:rsidR="00506CC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918</w:t>
            </w:r>
          </w:p>
        </w:tc>
        <w:tc>
          <w:tcPr>
            <w:tcW w:w="260" w:type="dxa"/>
            <w:shd w:val="clear" w:color="auto" w:fill="auto"/>
          </w:tcPr>
          <w:p w14:paraId="2EA69791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48116E17" w14:textId="31A63114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144</w:t>
            </w:r>
            <w:r w:rsidR="00FF11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60" w:type="dxa"/>
            <w:shd w:val="clear" w:color="auto" w:fill="auto"/>
          </w:tcPr>
          <w:p w14:paraId="5FB94F15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631BB397" w14:textId="56DD0873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123</w:t>
            </w:r>
            <w:r w:rsidR="00A438E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270" w:type="dxa"/>
            <w:shd w:val="clear" w:color="auto" w:fill="auto"/>
          </w:tcPr>
          <w:p w14:paraId="38C59554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EFE7975" w14:textId="0595984A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122</w:t>
            </w:r>
            <w:r w:rsidR="00FF11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058</w:t>
            </w:r>
          </w:p>
        </w:tc>
      </w:tr>
      <w:tr w:rsidR="00FF11DC" w:rsidRPr="008A3328" w14:paraId="4127D272" w14:textId="77777777" w:rsidTr="00601330">
        <w:tc>
          <w:tcPr>
            <w:tcW w:w="3240" w:type="dxa"/>
            <w:shd w:val="clear" w:color="auto" w:fill="auto"/>
          </w:tcPr>
          <w:p w14:paraId="5D2BE933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89E39B1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83847" w14:textId="343C8E0E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</w:t>
            </w:r>
            <w:r w:rsidR="00506CC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260" w:type="dxa"/>
            <w:shd w:val="clear" w:color="auto" w:fill="auto"/>
          </w:tcPr>
          <w:p w14:paraId="6133FB18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4B8DD" w14:textId="0EB41388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0" w:type="dxa"/>
            <w:shd w:val="clear" w:color="auto" w:fill="auto"/>
          </w:tcPr>
          <w:p w14:paraId="5BA4B466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99D25" w14:textId="09FF39FE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127</w:t>
            </w:r>
            <w:r w:rsidR="00A438E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7DFE8A73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126134" w14:textId="4B89433C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123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</w:tr>
      <w:tr w:rsidR="00FF11DC" w:rsidRPr="008A3328" w14:paraId="30C6B731" w14:textId="77777777" w:rsidTr="00A401DB">
        <w:tc>
          <w:tcPr>
            <w:tcW w:w="3240" w:type="dxa"/>
            <w:shd w:val="clear" w:color="auto" w:fill="auto"/>
          </w:tcPr>
          <w:p w14:paraId="2FC12EFD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1347601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49FD2E3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326A3618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2FA9F24A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25C0C3DF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  <w:shd w:val="clear" w:color="auto" w:fill="auto"/>
          </w:tcPr>
          <w:p w14:paraId="6F270452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DDB47A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617B5F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FF11DC" w:rsidRPr="008A3328" w14:paraId="191AB4BF" w14:textId="77777777" w:rsidTr="00A401DB">
        <w:tc>
          <w:tcPr>
            <w:tcW w:w="3240" w:type="dxa"/>
            <w:shd w:val="clear" w:color="auto" w:fill="auto"/>
          </w:tcPr>
          <w:p w14:paraId="526E97CF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7C2C533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14300A" w14:textId="7CC7D3B6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781</w:t>
            </w:r>
            <w:r w:rsidR="009232EF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871</w:t>
            </w:r>
          </w:p>
        </w:tc>
        <w:tc>
          <w:tcPr>
            <w:tcW w:w="260" w:type="dxa"/>
            <w:shd w:val="clear" w:color="auto" w:fill="auto"/>
          </w:tcPr>
          <w:p w14:paraId="4F83A282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07FE3BE2" w14:textId="5EBC00B1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544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738</w:t>
            </w:r>
          </w:p>
        </w:tc>
        <w:tc>
          <w:tcPr>
            <w:tcW w:w="260" w:type="dxa"/>
            <w:shd w:val="clear" w:color="auto" w:fill="auto"/>
          </w:tcPr>
          <w:p w14:paraId="3F4BFABC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0DEC986" w14:textId="53194E84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523</w:t>
            </w:r>
            <w:r w:rsidR="00A438E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976</w:t>
            </w:r>
          </w:p>
        </w:tc>
        <w:tc>
          <w:tcPr>
            <w:tcW w:w="270" w:type="dxa"/>
            <w:shd w:val="clear" w:color="auto" w:fill="auto"/>
          </w:tcPr>
          <w:p w14:paraId="5DE6019B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D86EAC" w14:textId="5C52FD38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315</w:t>
            </w:r>
          </w:p>
        </w:tc>
      </w:tr>
      <w:tr w:rsidR="00FF11DC" w:rsidRPr="008A3328" w14:paraId="4FB4ED5F" w14:textId="77777777" w:rsidTr="00A401DB">
        <w:tc>
          <w:tcPr>
            <w:tcW w:w="3240" w:type="dxa"/>
            <w:shd w:val="clear" w:color="auto" w:fill="auto"/>
          </w:tcPr>
          <w:p w14:paraId="32056D96" w14:textId="73A3860F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หัก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549D1B0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BFDF746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690403F5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5A18AB70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7F75D4EE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676A838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204CA0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287F9F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FF11DC" w:rsidRPr="008A3328" w14:paraId="7586235F" w14:textId="77777777" w:rsidTr="00A401DB">
        <w:tc>
          <w:tcPr>
            <w:tcW w:w="3240" w:type="dxa"/>
            <w:shd w:val="clear" w:color="auto" w:fill="auto"/>
          </w:tcPr>
          <w:p w14:paraId="2308DD15" w14:textId="180B5E8D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ค่าเผื่อหนี้สงสัยจะสูญ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6163D88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34826" w14:textId="7FC5E507" w:rsidR="00FF11DC" w:rsidRPr="008A3328" w:rsidRDefault="002B7739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846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3633A70F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CA856" w14:textId="2408E833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706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0" w:type="dxa"/>
            <w:shd w:val="clear" w:color="auto" w:fill="auto"/>
          </w:tcPr>
          <w:p w14:paraId="72F2ECCA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7303D5" w14:textId="71B4FF42" w:rsidR="00FF11DC" w:rsidRPr="008A3328" w:rsidRDefault="001D0587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372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366E55D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9D24F" w14:textId="4E10080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FF11DC" w:rsidRPr="008A3328" w14:paraId="4B08F1C8" w14:textId="77777777" w:rsidTr="00A401DB">
        <w:tc>
          <w:tcPr>
            <w:tcW w:w="3240" w:type="dxa"/>
            <w:shd w:val="clear" w:color="auto" w:fill="auto"/>
          </w:tcPr>
          <w:p w14:paraId="1D953891" w14:textId="32DA6BBA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0A7CB53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2FEEEB" w14:textId="623B8E02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</w:t>
            </w:r>
            <w:r w:rsidR="00A438E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025</w:t>
            </w:r>
          </w:p>
        </w:tc>
        <w:tc>
          <w:tcPr>
            <w:tcW w:w="260" w:type="dxa"/>
            <w:shd w:val="clear" w:color="auto" w:fill="auto"/>
          </w:tcPr>
          <w:p w14:paraId="09ED76F5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F93BD0" w14:textId="3F7719EF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544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60" w:type="dxa"/>
            <w:shd w:val="clear" w:color="auto" w:fill="auto"/>
          </w:tcPr>
          <w:p w14:paraId="75789E35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A5D01" w14:textId="6EBBC8C4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519</w:t>
            </w:r>
            <w:r w:rsidR="00A438E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38AEABAE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D1485" w14:textId="188AEE9C" w:rsidR="00FF11DC" w:rsidRPr="008A3328" w:rsidRDefault="002172F1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340</w:t>
            </w:r>
            <w:r w:rsidR="00FF11D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</w:tr>
      <w:tr w:rsidR="00FF11DC" w:rsidRPr="008A3328" w14:paraId="26F2E460" w14:textId="77777777" w:rsidTr="00FB7624">
        <w:trPr>
          <w:trHeight w:val="38"/>
        </w:trPr>
        <w:tc>
          <w:tcPr>
            <w:tcW w:w="3240" w:type="dxa"/>
            <w:shd w:val="clear" w:color="auto" w:fill="auto"/>
          </w:tcPr>
          <w:p w14:paraId="3094CB52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748CAA6" w14:textId="77777777" w:rsidR="00FF11DC" w:rsidRPr="008A3328" w:rsidRDefault="00FF11DC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E93358C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1079FD46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32F62FDC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2996E510" w14:textId="77777777" w:rsidR="00FF11DC" w:rsidRPr="008A3328" w:rsidRDefault="00FF11DC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1CDE5DFF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C8C88B" w14:textId="77777777" w:rsidR="00FF11DC" w:rsidRPr="008A3328" w:rsidRDefault="00FF11DC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6C24C38" w14:textId="77777777" w:rsidR="00FF11DC" w:rsidRPr="008A3328" w:rsidRDefault="00FF11DC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FB7624" w:rsidRPr="008A3328" w14:paraId="344F3F2B" w14:textId="77777777" w:rsidTr="00FB7624">
        <w:trPr>
          <w:trHeight w:val="38"/>
        </w:trPr>
        <w:tc>
          <w:tcPr>
            <w:tcW w:w="3240" w:type="dxa"/>
            <w:shd w:val="clear" w:color="auto" w:fill="auto"/>
          </w:tcPr>
          <w:p w14:paraId="64BE4A59" w14:textId="77777777" w:rsidR="00FB7624" w:rsidRPr="008A3328" w:rsidRDefault="00FB7624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3722E1" w14:textId="77777777" w:rsidR="00FB7624" w:rsidRPr="008A3328" w:rsidRDefault="00FB7624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2541F6D2" w14:textId="77777777" w:rsidR="00FB7624" w:rsidRPr="008A3328" w:rsidRDefault="00FB7624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60" w:type="dxa"/>
            <w:shd w:val="clear" w:color="auto" w:fill="auto"/>
          </w:tcPr>
          <w:p w14:paraId="6EA68B1C" w14:textId="77777777" w:rsidR="00FB7624" w:rsidRPr="008A3328" w:rsidRDefault="00FB7624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0633B38D" w14:textId="77777777" w:rsidR="00FB7624" w:rsidRPr="008A3328" w:rsidRDefault="00FB7624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0" w:type="dxa"/>
            <w:shd w:val="clear" w:color="auto" w:fill="auto"/>
          </w:tcPr>
          <w:p w14:paraId="087BDDCD" w14:textId="77777777" w:rsidR="00FB7624" w:rsidRPr="008A3328" w:rsidRDefault="00FB7624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00" w:type="dxa"/>
            <w:shd w:val="clear" w:color="auto" w:fill="auto"/>
          </w:tcPr>
          <w:p w14:paraId="12F8B015" w14:textId="77777777" w:rsidR="00FB7624" w:rsidRPr="008A3328" w:rsidRDefault="00FB7624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87C85A" w14:textId="77777777" w:rsidR="00FB7624" w:rsidRPr="008A3328" w:rsidRDefault="00FB7624" w:rsidP="00FF11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191E23C7" w14:textId="77777777" w:rsidR="00FB7624" w:rsidRPr="008A3328" w:rsidRDefault="00FB7624" w:rsidP="00FF11DC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1033B2A6" w14:textId="42A6AFE7" w:rsidR="00956846" w:rsidRPr="008A3328" w:rsidRDefault="00956846" w:rsidP="00994905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FB70C09" w14:textId="7C5563F2" w:rsidR="005163CD" w:rsidRPr="008A3328" w:rsidRDefault="005163CD" w:rsidP="00994905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0"/>
        <w:gridCol w:w="1000"/>
        <w:gridCol w:w="260"/>
        <w:gridCol w:w="1000"/>
        <w:gridCol w:w="270"/>
        <w:gridCol w:w="990"/>
      </w:tblGrid>
      <w:tr w:rsidR="005163CD" w:rsidRPr="008A3328" w14:paraId="0ED3ABF6" w14:textId="77777777" w:rsidTr="00BB4F88">
        <w:trPr>
          <w:tblHeader/>
        </w:trPr>
        <w:tc>
          <w:tcPr>
            <w:tcW w:w="3240" w:type="dxa"/>
            <w:shd w:val="clear" w:color="auto" w:fill="auto"/>
          </w:tcPr>
          <w:p w14:paraId="531F54FC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0C322B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2ED87AC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  <w:shd w:val="clear" w:color="auto" w:fill="auto"/>
          </w:tcPr>
          <w:p w14:paraId="3D7A8243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60" w:type="dxa"/>
            <w:gridSpan w:val="3"/>
            <w:shd w:val="clear" w:color="auto" w:fill="auto"/>
            <w:vAlign w:val="bottom"/>
          </w:tcPr>
          <w:p w14:paraId="1FE427B2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163CD" w:rsidRPr="008A3328" w14:paraId="29B4D14B" w14:textId="77777777" w:rsidTr="00BB4F88">
        <w:trPr>
          <w:tblHeader/>
        </w:trPr>
        <w:tc>
          <w:tcPr>
            <w:tcW w:w="3240" w:type="dxa"/>
            <w:shd w:val="clear" w:color="auto" w:fill="auto"/>
          </w:tcPr>
          <w:p w14:paraId="6978BD1A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7FB8C40" w14:textId="60672370" w:rsidR="005163CD" w:rsidRPr="008A3328" w:rsidRDefault="005163CD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8404C1D" w14:textId="6E01FF66" w:rsidR="005163CD" w:rsidRPr="008A3328" w:rsidRDefault="002172F1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0" w:type="dxa"/>
            <w:shd w:val="clear" w:color="auto" w:fill="auto"/>
          </w:tcPr>
          <w:p w14:paraId="05B4DEB6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6D0AE5C" w14:textId="40BF9508" w:rsidR="005163CD" w:rsidRPr="008A3328" w:rsidRDefault="002172F1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0" w:type="dxa"/>
            <w:shd w:val="clear" w:color="auto" w:fill="auto"/>
          </w:tcPr>
          <w:p w14:paraId="0EBDA26B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C0C8FAE" w14:textId="77AF6799" w:rsidR="005163CD" w:rsidRPr="008A3328" w:rsidRDefault="002172F1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8F0D184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A27D7C" w14:textId="1CDB4C30" w:rsidR="005163CD" w:rsidRPr="008A3328" w:rsidRDefault="002172F1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5163CD" w:rsidRPr="008A3328" w14:paraId="5E6ADB8D" w14:textId="77777777" w:rsidTr="00BB4F88">
        <w:trPr>
          <w:trHeight w:val="281"/>
          <w:tblHeader/>
        </w:trPr>
        <w:tc>
          <w:tcPr>
            <w:tcW w:w="3240" w:type="dxa"/>
            <w:shd w:val="clear" w:color="auto" w:fill="auto"/>
          </w:tcPr>
          <w:p w14:paraId="18CDFC85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15D3EBA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613C3930" w14:textId="77777777" w:rsidR="005163CD" w:rsidRPr="008A3328" w:rsidRDefault="005163CD" w:rsidP="00BB4F8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163CD" w:rsidRPr="008A3328" w14:paraId="0CB80059" w14:textId="77777777" w:rsidTr="00BB4F88">
        <w:tc>
          <w:tcPr>
            <w:tcW w:w="3240" w:type="dxa"/>
            <w:shd w:val="clear" w:color="auto" w:fill="auto"/>
          </w:tcPr>
          <w:p w14:paraId="48BA2421" w14:textId="77777777" w:rsidR="005163CD" w:rsidRPr="008A3328" w:rsidRDefault="005163CD" w:rsidP="00BB4F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808E9A5" w14:textId="77777777" w:rsidR="005163CD" w:rsidRPr="008A3328" w:rsidRDefault="005163CD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8F828BE" w14:textId="0FA49341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737</w:t>
            </w:r>
            <w:r w:rsidR="005163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698</w:t>
            </w:r>
          </w:p>
        </w:tc>
        <w:tc>
          <w:tcPr>
            <w:tcW w:w="260" w:type="dxa"/>
            <w:shd w:val="clear" w:color="auto" w:fill="auto"/>
          </w:tcPr>
          <w:p w14:paraId="633FFE01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2900454E" w14:textId="3C17E366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  <w:r w:rsidR="005163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109</w:t>
            </w:r>
          </w:p>
        </w:tc>
        <w:tc>
          <w:tcPr>
            <w:tcW w:w="260" w:type="dxa"/>
            <w:shd w:val="clear" w:color="auto" w:fill="auto"/>
          </w:tcPr>
          <w:p w14:paraId="0A6F8C1E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00" w:type="dxa"/>
            <w:shd w:val="clear" w:color="auto" w:fill="auto"/>
          </w:tcPr>
          <w:p w14:paraId="745F1903" w14:textId="506F907E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519</w:t>
            </w:r>
            <w:r w:rsidR="005163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7F4F782E" w14:textId="77777777" w:rsidR="005163CD" w:rsidRPr="008A3328" w:rsidRDefault="005163CD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6C272BA" w14:textId="57DA8076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  <w:r w:rsidR="005163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087</w:t>
            </w:r>
          </w:p>
        </w:tc>
      </w:tr>
      <w:tr w:rsidR="005163CD" w:rsidRPr="008A3328" w14:paraId="568173C4" w14:textId="77777777" w:rsidTr="00BB4F88">
        <w:tc>
          <w:tcPr>
            <w:tcW w:w="3240" w:type="dxa"/>
            <w:shd w:val="clear" w:color="auto" w:fill="auto"/>
          </w:tcPr>
          <w:p w14:paraId="09F20158" w14:textId="77777777" w:rsidR="005163CD" w:rsidRPr="008A3328" w:rsidRDefault="005163CD" w:rsidP="00BB4F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42A4A7D" w14:textId="77777777" w:rsidR="005163CD" w:rsidRPr="008A3328" w:rsidRDefault="005163CD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7855C3" w14:textId="573F1EBC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32</w:t>
            </w:r>
            <w:r w:rsidR="005163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327</w:t>
            </w:r>
          </w:p>
        </w:tc>
        <w:tc>
          <w:tcPr>
            <w:tcW w:w="260" w:type="dxa"/>
            <w:shd w:val="clear" w:color="auto" w:fill="auto"/>
          </w:tcPr>
          <w:p w14:paraId="747EBDBA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3D4188FF" w14:textId="1F91E081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5163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923</w:t>
            </w:r>
          </w:p>
        </w:tc>
        <w:tc>
          <w:tcPr>
            <w:tcW w:w="260" w:type="dxa"/>
            <w:shd w:val="clear" w:color="auto" w:fill="auto"/>
          </w:tcPr>
          <w:p w14:paraId="1631855E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  <w:shd w:val="clear" w:color="auto" w:fill="auto"/>
          </w:tcPr>
          <w:p w14:paraId="04D61BC1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35BDC" w14:textId="77777777" w:rsidR="005163CD" w:rsidRPr="008A3328" w:rsidRDefault="005163CD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717C8DC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163CD" w:rsidRPr="008A3328" w14:paraId="30C7C070" w14:textId="77777777" w:rsidTr="00BB4F88">
        <w:tc>
          <w:tcPr>
            <w:tcW w:w="3240" w:type="dxa"/>
            <w:shd w:val="clear" w:color="auto" w:fill="auto"/>
          </w:tcPr>
          <w:p w14:paraId="3F4309DC" w14:textId="77777777" w:rsidR="005163CD" w:rsidRPr="008A3328" w:rsidRDefault="005163CD" w:rsidP="00BB4F8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9DE06BB" w14:textId="77777777" w:rsidR="005163CD" w:rsidRPr="008A3328" w:rsidRDefault="005163CD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4E430" w14:textId="2E10AB6B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770</w:t>
            </w:r>
            <w:r w:rsidR="005163C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025</w:t>
            </w:r>
          </w:p>
        </w:tc>
        <w:tc>
          <w:tcPr>
            <w:tcW w:w="260" w:type="dxa"/>
            <w:shd w:val="clear" w:color="auto" w:fill="auto"/>
          </w:tcPr>
          <w:p w14:paraId="27A2DE61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FA05" w14:textId="41E89D95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544</w:t>
            </w:r>
            <w:r w:rsidR="005163C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032</w:t>
            </w:r>
          </w:p>
        </w:tc>
        <w:tc>
          <w:tcPr>
            <w:tcW w:w="260" w:type="dxa"/>
            <w:shd w:val="clear" w:color="auto" w:fill="auto"/>
          </w:tcPr>
          <w:p w14:paraId="01394FF0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BC4D8F" w14:textId="5484CFE1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519</w:t>
            </w:r>
            <w:r w:rsidR="005163C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604</w:t>
            </w:r>
          </w:p>
        </w:tc>
        <w:tc>
          <w:tcPr>
            <w:tcW w:w="270" w:type="dxa"/>
            <w:shd w:val="clear" w:color="auto" w:fill="auto"/>
          </w:tcPr>
          <w:p w14:paraId="68F8103C" w14:textId="77777777" w:rsidR="005163CD" w:rsidRPr="008A3328" w:rsidRDefault="005163CD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93B65D" w14:textId="4B1B9B4B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340</w:t>
            </w:r>
            <w:r w:rsidR="005163C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087</w:t>
            </w:r>
          </w:p>
        </w:tc>
      </w:tr>
      <w:tr w:rsidR="005163CD" w:rsidRPr="008A3328" w14:paraId="06B6AF2D" w14:textId="77777777" w:rsidTr="00BB4F88">
        <w:tc>
          <w:tcPr>
            <w:tcW w:w="3240" w:type="dxa"/>
            <w:shd w:val="clear" w:color="auto" w:fill="auto"/>
          </w:tcPr>
          <w:p w14:paraId="7A2E5A6E" w14:textId="77777777" w:rsidR="005163CD" w:rsidRPr="008A3328" w:rsidRDefault="005163CD" w:rsidP="00BB4F88">
            <w:pPr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5034AE" w14:textId="77777777" w:rsidR="005163CD" w:rsidRPr="008A3328" w:rsidRDefault="005163CD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301E7D5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1B278A15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56E907D7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0" w:type="dxa"/>
            <w:shd w:val="clear" w:color="auto" w:fill="auto"/>
          </w:tcPr>
          <w:p w14:paraId="44DEB67F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00" w:type="dxa"/>
            <w:tcBorders>
              <w:top w:val="double" w:sz="4" w:space="0" w:color="auto"/>
            </w:tcBorders>
            <w:shd w:val="clear" w:color="auto" w:fill="auto"/>
          </w:tcPr>
          <w:p w14:paraId="2F0BF57D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D57D98" w14:textId="77777777" w:rsidR="005163CD" w:rsidRPr="008A3328" w:rsidRDefault="005163CD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1403179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5163CD" w:rsidRPr="008A3328" w14:paraId="44A57D44" w14:textId="77777777" w:rsidTr="00BB4F88">
        <w:trPr>
          <w:trHeight w:val="38"/>
        </w:trPr>
        <w:tc>
          <w:tcPr>
            <w:tcW w:w="4230" w:type="dxa"/>
            <w:gridSpan w:val="2"/>
            <w:shd w:val="clear" w:color="auto" w:fill="auto"/>
          </w:tcPr>
          <w:p w14:paraId="296AF803" w14:textId="77777777" w:rsidR="005163CD" w:rsidRPr="008A3328" w:rsidRDefault="005163CD" w:rsidP="00BB4F88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7B95A71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6CCF623C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AF8990C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0" w:type="dxa"/>
            <w:shd w:val="clear" w:color="auto" w:fill="auto"/>
          </w:tcPr>
          <w:p w14:paraId="5E1447EF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4B188F4A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3DE034" w14:textId="77777777" w:rsidR="005163CD" w:rsidRPr="008A3328" w:rsidRDefault="005163CD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CEE7F5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163CD" w:rsidRPr="008A3328" w14:paraId="6A0F1A0C" w14:textId="77777777" w:rsidTr="00BB4F88">
        <w:tc>
          <w:tcPr>
            <w:tcW w:w="4230" w:type="dxa"/>
            <w:gridSpan w:val="2"/>
            <w:shd w:val="clear" w:color="auto" w:fill="auto"/>
          </w:tcPr>
          <w:p w14:paraId="1BC37CB0" w14:textId="08C375FD" w:rsidR="005163CD" w:rsidRPr="008A3328" w:rsidRDefault="005163CD" w:rsidP="00BB4F8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  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2172F1" w:rsidRPr="008A3328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หนี้สูญและหนี้สงสัยจะสูญ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สำหรับปี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931D64" w14:textId="6A985B2B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="005163C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140</w:t>
            </w:r>
          </w:p>
        </w:tc>
        <w:tc>
          <w:tcPr>
            <w:tcW w:w="260" w:type="dxa"/>
            <w:shd w:val="clear" w:color="auto" w:fill="auto"/>
          </w:tcPr>
          <w:p w14:paraId="67DB5AAB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324E0D" w14:textId="051CAE41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</w:p>
        </w:tc>
        <w:tc>
          <w:tcPr>
            <w:tcW w:w="260" w:type="dxa"/>
            <w:shd w:val="clear" w:color="auto" w:fill="auto"/>
          </w:tcPr>
          <w:p w14:paraId="55E93332" w14:textId="77777777" w:rsidR="005163CD" w:rsidRPr="008A3328" w:rsidRDefault="005163CD" w:rsidP="00BB4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5DE346" w14:textId="58E091E2" w:rsidR="005163CD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5163C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22E4D3AA" w14:textId="77777777" w:rsidR="005163CD" w:rsidRPr="008A3328" w:rsidRDefault="005163CD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98F581" w14:textId="77777777" w:rsidR="005163CD" w:rsidRPr="008A3328" w:rsidRDefault="005163CD" w:rsidP="00BB4F8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2E84155" w14:textId="77777777" w:rsidR="005163CD" w:rsidRPr="008A3328" w:rsidRDefault="005163CD" w:rsidP="00994905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911A7AA" w14:textId="69A91250" w:rsidR="0066358A" w:rsidRPr="008A3328" w:rsidRDefault="0066358A" w:rsidP="00994905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eastAsia="MS Mincho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ลูกหนี้</w:t>
      </w:r>
      <w:r w:rsidRPr="008A3328">
        <w:rPr>
          <w:rFonts w:ascii="Angsana New" w:hAnsi="Angsana New"/>
          <w:sz w:val="28"/>
          <w:szCs w:val="28"/>
          <w:cs/>
          <w:lang w:val="x-none" w:eastAsia="x-none"/>
        </w:rPr>
        <w:t>อื่น</w:t>
      </w:r>
      <w:r w:rsidRPr="008A3328">
        <w:rPr>
          <w:rFonts w:ascii="Angsana New" w:eastAsia="MS Mincho" w:hAnsi="Angsana New" w:hint="cs"/>
          <w:sz w:val="28"/>
          <w:szCs w:val="28"/>
          <w:cs/>
        </w:rPr>
        <w:t>ประกอบด้วย</w:t>
      </w:r>
    </w:p>
    <w:p w14:paraId="155A057E" w14:textId="77777777" w:rsidR="0066358A" w:rsidRPr="008A3328" w:rsidRDefault="0066358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450"/>
        <w:gridCol w:w="990"/>
        <w:gridCol w:w="262"/>
        <w:gridCol w:w="998"/>
        <w:gridCol w:w="262"/>
        <w:gridCol w:w="998"/>
        <w:gridCol w:w="270"/>
        <w:gridCol w:w="990"/>
      </w:tblGrid>
      <w:tr w:rsidR="0066358A" w:rsidRPr="008A3328" w14:paraId="4D6B4366" w14:textId="77777777" w:rsidTr="0066358A">
        <w:tc>
          <w:tcPr>
            <w:tcW w:w="3780" w:type="dxa"/>
            <w:shd w:val="clear" w:color="auto" w:fill="auto"/>
          </w:tcPr>
          <w:p w14:paraId="3991795B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CE975F2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435E8F3E" w14:textId="77777777" w:rsidR="0066358A" w:rsidRPr="008A3328" w:rsidRDefault="0066358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1DAA1E8F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263100B" w14:textId="77777777" w:rsidR="0066358A" w:rsidRPr="008A3328" w:rsidRDefault="0066358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6358A" w:rsidRPr="008A3328" w14:paraId="737FC4CA" w14:textId="77777777" w:rsidTr="0066358A">
        <w:tc>
          <w:tcPr>
            <w:tcW w:w="3780" w:type="dxa"/>
            <w:shd w:val="clear" w:color="auto" w:fill="auto"/>
          </w:tcPr>
          <w:p w14:paraId="27056BE2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608900D" w14:textId="77777777" w:rsidR="0066358A" w:rsidRPr="008A3328" w:rsidRDefault="0066358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18AF91E" w14:textId="7973C6D3" w:rsidR="0066358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B83EF28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7AA3A6" w14:textId="29F3F369" w:rsidR="0066358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1EE51A82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636A2CD" w14:textId="068A506D" w:rsidR="0066358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9106772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5D3324" w14:textId="34BD1283" w:rsidR="0066358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66358A" w:rsidRPr="008A3328" w14:paraId="1A003BE9" w14:textId="77777777" w:rsidTr="0066358A">
        <w:tc>
          <w:tcPr>
            <w:tcW w:w="3780" w:type="dxa"/>
            <w:shd w:val="clear" w:color="auto" w:fill="auto"/>
          </w:tcPr>
          <w:p w14:paraId="07AD7BFD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257A3D1A" w14:textId="77777777" w:rsidR="0066358A" w:rsidRPr="008A3328" w:rsidRDefault="0066358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D86DE05" w14:textId="77777777" w:rsidR="0066358A" w:rsidRPr="008A3328" w:rsidRDefault="0066358A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60C02" w:rsidRPr="008A3328" w14:paraId="7EE27C6F" w14:textId="77777777" w:rsidTr="0066358A">
        <w:tc>
          <w:tcPr>
            <w:tcW w:w="3780" w:type="dxa"/>
            <w:shd w:val="clear" w:color="auto" w:fill="auto"/>
          </w:tcPr>
          <w:p w14:paraId="1607282C" w14:textId="77777777" w:rsidR="00160C02" w:rsidRPr="008A3328" w:rsidRDefault="00160C02" w:rsidP="00994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5" w:firstLine="15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ต้นทุน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ขายและ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บริการ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2B9CE140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7A0FBE" w14:textId="6E3C231F" w:rsidR="00160C02" w:rsidRPr="008A3328" w:rsidRDefault="002172F1" w:rsidP="00160C0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  <w:r w:rsidR="007E411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407</w:t>
            </w:r>
          </w:p>
        </w:tc>
        <w:tc>
          <w:tcPr>
            <w:tcW w:w="262" w:type="dxa"/>
            <w:shd w:val="clear" w:color="auto" w:fill="auto"/>
          </w:tcPr>
          <w:p w14:paraId="31BACE68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68D3236" w14:textId="49C6E5B7" w:rsidR="00160C02" w:rsidRPr="008A3328" w:rsidRDefault="002172F1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160C0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008</w:t>
            </w:r>
          </w:p>
        </w:tc>
        <w:tc>
          <w:tcPr>
            <w:tcW w:w="262" w:type="dxa"/>
            <w:shd w:val="clear" w:color="auto" w:fill="auto"/>
          </w:tcPr>
          <w:p w14:paraId="51CC37EE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8A7809" w14:textId="3726F695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120</w:t>
            </w:r>
            <w:r w:rsidR="009273C9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031</w:t>
            </w:r>
          </w:p>
        </w:tc>
        <w:tc>
          <w:tcPr>
            <w:tcW w:w="270" w:type="dxa"/>
            <w:shd w:val="clear" w:color="auto" w:fill="auto"/>
          </w:tcPr>
          <w:p w14:paraId="352BAB31" w14:textId="77777777" w:rsidR="00160C02" w:rsidRPr="008A3328" w:rsidRDefault="00160C02" w:rsidP="00160C0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5339EF" w14:textId="696463F5" w:rsidR="00160C02" w:rsidRPr="008A3328" w:rsidRDefault="002172F1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113</w:t>
            </w:r>
            <w:r w:rsidR="00160C0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410</w:t>
            </w:r>
          </w:p>
        </w:tc>
      </w:tr>
      <w:tr w:rsidR="007275D0" w:rsidRPr="008A3328" w14:paraId="0A67371F" w14:textId="77777777" w:rsidTr="0066358A">
        <w:tc>
          <w:tcPr>
            <w:tcW w:w="3780" w:type="dxa"/>
            <w:shd w:val="clear" w:color="auto" w:fill="auto"/>
          </w:tcPr>
          <w:p w14:paraId="481637FC" w14:textId="2DF5E554" w:rsidR="007275D0" w:rsidRPr="008A3328" w:rsidRDefault="007275D0" w:rsidP="0072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ภาษีซื้อรอเครดิตและลูกหนี้กรมสรรพากร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176EA19B" w14:textId="77777777" w:rsidR="007275D0" w:rsidRPr="008A3328" w:rsidRDefault="007275D0" w:rsidP="007275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3A6FBC" w14:textId="35B54C74" w:rsidR="007275D0" w:rsidRPr="008A3328" w:rsidRDefault="002172F1" w:rsidP="007275D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7275D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563</w:t>
            </w:r>
          </w:p>
        </w:tc>
        <w:tc>
          <w:tcPr>
            <w:tcW w:w="262" w:type="dxa"/>
            <w:shd w:val="clear" w:color="auto" w:fill="auto"/>
          </w:tcPr>
          <w:p w14:paraId="7EDD2A27" w14:textId="77777777" w:rsidR="007275D0" w:rsidRPr="008A3328" w:rsidRDefault="007275D0" w:rsidP="007275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5A7167A" w14:textId="13CF05A7" w:rsidR="007275D0" w:rsidRPr="008A3328" w:rsidRDefault="002172F1" w:rsidP="007275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  <w:r w:rsidR="007275D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433</w:t>
            </w:r>
          </w:p>
        </w:tc>
        <w:tc>
          <w:tcPr>
            <w:tcW w:w="262" w:type="dxa"/>
            <w:shd w:val="clear" w:color="auto" w:fill="auto"/>
          </w:tcPr>
          <w:p w14:paraId="761606FB" w14:textId="77777777" w:rsidR="007275D0" w:rsidRPr="008A3328" w:rsidRDefault="007275D0" w:rsidP="0072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616C205" w14:textId="296FA584" w:rsidR="007275D0" w:rsidRPr="008A3328" w:rsidRDefault="002172F1" w:rsidP="007275D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</w:tcPr>
          <w:p w14:paraId="721E16F3" w14:textId="77777777" w:rsidR="007275D0" w:rsidRPr="008A3328" w:rsidRDefault="007275D0" w:rsidP="007275D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636004" w14:textId="30C15A90" w:rsidR="007275D0" w:rsidRPr="008A3328" w:rsidRDefault="002172F1" w:rsidP="007275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7275D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802</w:t>
            </w:r>
          </w:p>
        </w:tc>
      </w:tr>
      <w:tr w:rsidR="00853FB2" w:rsidRPr="008A3328" w14:paraId="64275FE2" w14:textId="77777777" w:rsidTr="0066358A">
        <w:tc>
          <w:tcPr>
            <w:tcW w:w="3780" w:type="dxa"/>
            <w:shd w:val="clear" w:color="auto" w:fill="auto"/>
          </w:tcPr>
          <w:p w14:paraId="1BF43CC6" w14:textId="027E406B" w:rsidR="00853FB2" w:rsidRPr="008A3328" w:rsidRDefault="00853FB2" w:rsidP="00853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03CC2989" w14:textId="77777777" w:rsidR="00853FB2" w:rsidRPr="008A3328" w:rsidRDefault="00853FB2" w:rsidP="00853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6229B0" w14:textId="472A27AF" w:rsidR="00853FB2" w:rsidRPr="008A3328" w:rsidRDefault="002172F1" w:rsidP="00853FB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B22C3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62" w:type="dxa"/>
            <w:shd w:val="clear" w:color="auto" w:fill="auto"/>
          </w:tcPr>
          <w:p w14:paraId="32E61244" w14:textId="77777777" w:rsidR="00853FB2" w:rsidRPr="008A3328" w:rsidRDefault="00853FB2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F577F90" w14:textId="5AF1BE77" w:rsidR="00853FB2" w:rsidRPr="008A3328" w:rsidRDefault="002172F1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853FB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262" w:type="dxa"/>
            <w:shd w:val="clear" w:color="auto" w:fill="auto"/>
          </w:tcPr>
          <w:p w14:paraId="1AC58E62" w14:textId="77777777" w:rsidR="00853FB2" w:rsidRPr="008A3328" w:rsidRDefault="00853FB2" w:rsidP="00853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7F3FBA0" w14:textId="2AAA1284" w:rsidR="00853FB2" w:rsidRPr="008A3328" w:rsidRDefault="002172F1" w:rsidP="00853FB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853FB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119</w:t>
            </w:r>
          </w:p>
        </w:tc>
        <w:tc>
          <w:tcPr>
            <w:tcW w:w="270" w:type="dxa"/>
            <w:shd w:val="clear" w:color="auto" w:fill="auto"/>
          </w:tcPr>
          <w:p w14:paraId="5609018A" w14:textId="77777777" w:rsidR="00853FB2" w:rsidRPr="008A3328" w:rsidRDefault="00853FB2" w:rsidP="00853FB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8CF1DC" w14:textId="3965AA7E" w:rsidR="00853FB2" w:rsidRPr="008A3328" w:rsidRDefault="002172F1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53FB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335</w:t>
            </w:r>
          </w:p>
        </w:tc>
      </w:tr>
      <w:tr w:rsidR="007275D0" w:rsidRPr="008A3328" w14:paraId="6D6974FE" w14:textId="77777777" w:rsidTr="0066358A">
        <w:tc>
          <w:tcPr>
            <w:tcW w:w="3780" w:type="dxa"/>
            <w:shd w:val="clear" w:color="auto" w:fill="auto"/>
          </w:tcPr>
          <w:p w14:paraId="4CABF7DB" w14:textId="55E7F74F" w:rsidR="007275D0" w:rsidRPr="008A3328" w:rsidRDefault="007275D0" w:rsidP="0072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5E345A8E" w14:textId="77777777" w:rsidR="007275D0" w:rsidRPr="008A3328" w:rsidRDefault="007275D0" w:rsidP="0072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C50789A" w14:textId="5FCFF9FA" w:rsidR="007275D0" w:rsidRPr="008A3328" w:rsidRDefault="002172F1" w:rsidP="007275D0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275D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62" w:type="dxa"/>
            <w:shd w:val="clear" w:color="auto" w:fill="auto"/>
          </w:tcPr>
          <w:p w14:paraId="362FA94D" w14:textId="77777777" w:rsidR="007275D0" w:rsidRPr="008A3328" w:rsidRDefault="007275D0" w:rsidP="007275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D7EC477" w14:textId="4A0BA470" w:rsidR="007275D0" w:rsidRPr="008A3328" w:rsidRDefault="002172F1" w:rsidP="007275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275D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928</w:t>
            </w:r>
          </w:p>
        </w:tc>
        <w:tc>
          <w:tcPr>
            <w:tcW w:w="262" w:type="dxa"/>
            <w:shd w:val="clear" w:color="auto" w:fill="auto"/>
          </w:tcPr>
          <w:p w14:paraId="6343ECBC" w14:textId="77777777" w:rsidR="007275D0" w:rsidRPr="008A3328" w:rsidRDefault="007275D0" w:rsidP="00727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FDDCA87" w14:textId="6515F141" w:rsidR="007275D0" w:rsidRPr="008A3328" w:rsidRDefault="002172F1" w:rsidP="007275D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7275D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234</w:t>
            </w:r>
          </w:p>
        </w:tc>
        <w:tc>
          <w:tcPr>
            <w:tcW w:w="270" w:type="dxa"/>
            <w:shd w:val="clear" w:color="auto" w:fill="auto"/>
          </w:tcPr>
          <w:p w14:paraId="3AAF7BE7" w14:textId="77777777" w:rsidR="007275D0" w:rsidRPr="008A3328" w:rsidRDefault="007275D0" w:rsidP="007275D0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31251B" w14:textId="01CE462A" w:rsidR="007275D0" w:rsidRPr="008A3328" w:rsidRDefault="002172F1" w:rsidP="007275D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275D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647</w:t>
            </w:r>
          </w:p>
        </w:tc>
      </w:tr>
      <w:tr w:rsidR="00853FB2" w:rsidRPr="008A3328" w14:paraId="22FEF581" w14:textId="77777777" w:rsidTr="005C6A67">
        <w:tc>
          <w:tcPr>
            <w:tcW w:w="3780" w:type="dxa"/>
            <w:shd w:val="clear" w:color="auto" w:fill="auto"/>
          </w:tcPr>
          <w:p w14:paraId="10FC5ABB" w14:textId="77777777" w:rsidR="00853FB2" w:rsidRPr="008A3328" w:rsidRDefault="00853FB2" w:rsidP="00853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C3169E9" w14:textId="77777777" w:rsidR="00853FB2" w:rsidRPr="008A3328" w:rsidRDefault="00853FB2" w:rsidP="00853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EB8EF67" w14:textId="4E04F663" w:rsidR="00853FB2" w:rsidRPr="008A3328" w:rsidRDefault="002172F1" w:rsidP="00853FB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624</w:t>
            </w:r>
          </w:p>
        </w:tc>
        <w:tc>
          <w:tcPr>
            <w:tcW w:w="262" w:type="dxa"/>
            <w:shd w:val="clear" w:color="auto" w:fill="auto"/>
          </w:tcPr>
          <w:p w14:paraId="27C52181" w14:textId="77777777" w:rsidR="00853FB2" w:rsidRPr="008A3328" w:rsidRDefault="00853FB2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0A31898" w14:textId="3F351523" w:rsidR="00853FB2" w:rsidRPr="008A3328" w:rsidRDefault="002172F1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262" w:type="dxa"/>
            <w:shd w:val="clear" w:color="auto" w:fill="auto"/>
          </w:tcPr>
          <w:p w14:paraId="1BF36B0B" w14:textId="77777777" w:rsidR="00853FB2" w:rsidRPr="008A3328" w:rsidRDefault="00853FB2" w:rsidP="00853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45E4715" w14:textId="393EAC40" w:rsidR="00853FB2" w:rsidRPr="008A3328" w:rsidRDefault="002172F1" w:rsidP="00853FB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853FB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0FD9D26A" w14:textId="77777777" w:rsidR="00853FB2" w:rsidRPr="008A3328" w:rsidRDefault="00853FB2" w:rsidP="00853FB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69E18F" w14:textId="077D9514" w:rsidR="00853FB2" w:rsidRPr="008A3328" w:rsidRDefault="002172F1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644</w:t>
            </w:r>
          </w:p>
        </w:tc>
      </w:tr>
      <w:tr w:rsidR="00853FB2" w:rsidRPr="008A3328" w14:paraId="570EC12C" w14:textId="77777777" w:rsidTr="005C6A67">
        <w:tc>
          <w:tcPr>
            <w:tcW w:w="3780" w:type="dxa"/>
            <w:shd w:val="clear" w:color="auto" w:fill="auto"/>
          </w:tcPr>
          <w:p w14:paraId="2A1D2570" w14:textId="77777777" w:rsidR="00853FB2" w:rsidRPr="008A3328" w:rsidRDefault="00853FB2" w:rsidP="00853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auto"/>
          </w:tcPr>
          <w:p w14:paraId="3B320FC8" w14:textId="77777777" w:rsidR="00853FB2" w:rsidRPr="008A3328" w:rsidRDefault="00853FB2" w:rsidP="00853F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43A2F" w14:textId="1B201D85" w:rsidR="00853FB2" w:rsidRPr="008A3328" w:rsidRDefault="002172F1" w:rsidP="00853FB2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166</w:t>
            </w:r>
            <w:r w:rsidR="00AA7F15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238</w:t>
            </w:r>
          </w:p>
        </w:tc>
        <w:tc>
          <w:tcPr>
            <w:tcW w:w="262" w:type="dxa"/>
            <w:shd w:val="clear" w:color="auto" w:fill="auto"/>
          </w:tcPr>
          <w:p w14:paraId="7388DE55" w14:textId="77777777" w:rsidR="00853FB2" w:rsidRPr="008A3328" w:rsidRDefault="00853FB2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C66B19" w14:textId="702341FE" w:rsidR="00853FB2" w:rsidRPr="008A3328" w:rsidRDefault="002172F1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144</w:t>
            </w:r>
            <w:r w:rsidR="00853FB2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793</w:t>
            </w:r>
          </w:p>
        </w:tc>
        <w:tc>
          <w:tcPr>
            <w:tcW w:w="262" w:type="dxa"/>
            <w:shd w:val="clear" w:color="auto" w:fill="auto"/>
          </w:tcPr>
          <w:p w14:paraId="2B07809D" w14:textId="77777777" w:rsidR="00853FB2" w:rsidRPr="008A3328" w:rsidRDefault="00853FB2" w:rsidP="00853F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DDB67" w14:textId="1ED45FD1" w:rsidR="00853FB2" w:rsidRPr="008A3328" w:rsidRDefault="002172F1" w:rsidP="00853FB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127</w:t>
            </w:r>
            <w:r w:rsidR="009273C9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2F36EC7D" w14:textId="77777777" w:rsidR="00853FB2" w:rsidRPr="008A3328" w:rsidRDefault="00853FB2" w:rsidP="00853FB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B4ABA" w14:textId="4CC52E94" w:rsidR="00853FB2" w:rsidRPr="008A3328" w:rsidRDefault="002172F1" w:rsidP="00853FB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123</w:t>
            </w:r>
            <w:r w:rsidR="00853FB2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838</w:t>
            </w:r>
          </w:p>
        </w:tc>
      </w:tr>
    </w:tbl>
    <w:p w14:paraId="293EA9D3" w14:textId="7E58BECC" w:rsidR="002C6125" w:rsidRPr="008A3328" w:rsidRDefault="002C6125" w:rsidP="00D51FAF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2D9C8C79" w14:textId="77777777" w:rsidR="002C6125" w:rsidRPr="008A3328" w:rsidRDefault="002C6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 w:rsidRPr="008A3328">
        <w:rPr>
          <w:rFonts w:ascii="Angsana New" w:hAnsi="Angsana New"/>
          <w:sz w:val="20"/>
          <w:szCs w:val="20"/>
          <w:cs/>
        </w:rPr>
        <w:br w:type="page"/>
      </w:r>
    </w:p>
    <w:p w14:paraId="738C99F4" w14:textId="64AAF2B7" w:rsidR="00C7724F" w:rsidRPr="008A3328" w:rsidRDefault="002172F1" w:rsidP="004955CE">
      <w:pPr>
        <w:pStyle w:val="Heading6"/>
        <w:ind w:left="540" w:hanging="540"/>
        <w:jc w:val="both"/>
        <w:rPr>
          <w:rFonts w:ascii="Angsana New" w:hAnsi="Angsana New"/>
          <w:sz w:val="28"/>
          <w:szCs w:val="28"/>
          <w:lang w:val="en-US"/>
        </w:rPr>
      </w:pPr>
      <w:r w:rsidRPr="008A3328">
        <w:rPr>
          <w:rFonts w:ascii="Angsana New" w:hAnsi="Angsana New"/>
          <w:sz w:val="28"/>
          <w:szCs w:val="28"/>
          <w:lang w:val="en-US"/>
        </w:rPr>
        <w:lastRenderedPageBreak/>
        <w:t>9</w:t>
      </w:r>
      <w:r w:rsidR="00C7724F" w:rsidRPr="008A3328">
        <w:rPr>
          <w:rFonts w:ascii="Angsana New" w:hAnsi="Angsana New"/>
          <w:sz w:val="28"/>
          <w:szCs w:val="28"/>
          <w:lang w:val="en-US"/>
        </w:rPr>
        <w:tab/>
        <w:t xml:space="preserve"> </w:t>
      </w:r>
      <w:r w:rsidR="00DB4640" w:rsidRPr="008A3328">
        <w:rPr>
          <w:rFonts w:ascii="Angsana New" w:hAnsi="Angsana New"/>
          <w:sz w:val="28"/>
          <w:szCs w:val="28"/>
          <w:cs/>
          <w:lang w:val="en-US"/>
        </w:rPr>
        <w:t>สินค้าคงเหลือ</w:t>
      </w:r>
    </w:p>
    <w:p w14:paraId="73FB16DB" w14:textId="77777777" w:rsidR="00532A3A" w:rsidRPr="008A3328" w:rsidRDefault="00532A3A" w:rsidP="004955CE">
      <w:pPr>
        <w:rPr>
          <w:rFonts w:ascii="Angsana New" w:hAnsi="Angsana New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00"/>
        <w:gridCol w:w="990"/>
        <w:gridCol w:w="262"/>
        <w:gridCol w:w="1088"/>
        <w:gridCol w:w="239"/>
        <w:gridCol w:w="1021"/>
        <w:gridCol w:w="270"/>
        <w:gridCol w:w="990"/>
      </w:tblGrid>
      <w:tr w:rsidR="00EA320D" w:rsidRPr="008A3328" w14:paraId="3C933228" w14:textId="77777777" w:rsidTr="00160C02">
        <w:trPr>
          <w:tblHeader/>
        </w:trPr>
        <w:tc>
          <w:tcPr>
            <w:tcW w:w="3240" w:type="dxa"/>
            <w:shd w:val="clear" w:color="auto" w:fill="auto"/>
          </w:tcPr>
          <w:p w14:paraId="02A8BB16" w14:textId="77777777" w:rsidR="00EA320D" w:rsidRPr="008A3328" w:rsidRDefault="00EA32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E1DE148" w14:textId="77777777" w:rsidR="00EA320D" w:rsidRPr="008A3328" w:rsidRDefault="00EA32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  <w:shd w:val="clear" w:color="auto" w:fill="auto"/>
            <w:vAlign w:val="bottom"/>
          </w:tcPr>
          <w:p w14:paraId="7B585A07" w14:textId="77777777" w:rsidR="00EA320D" w:rsidRPr="008A3328" w:rsidRDefault="00EA320D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39" w:type="dxa"/>
            <w:shd w:val="clear" w:color="auto" w:fill="auto"/>
          </w:tcPr>
          <w:p w14:paraId="0782AB58" w14:textId="77777777" w:rsidR="00EA320D" w:rsidRPr="008A3328" w:rsidRDefault="00EA320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81" w:type="dxa"/>
            <w:gridSpan w:val="3"/>
            <w:shd w:val="clear" w:color="auto" w:fill="auto"/>
            <w:vAlign w:val="bottom"/>
          </w:tcPr>
          <w:p w14:paraId="3AF3F88E" w14:textId="77777777" w:rsidR="00EA320D" w:rsidRPr="008A3328" w:rsidRDefault="00EA320D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160C02" w:rsidRPr="008A3328" w14:paraId="1DD155B1" w14:textId="77777777" w:rsidTr="00160C02">
        <w:trPr>
          <w:tblHeader/>
        </w:trPr>
        <w:tc>
          <w:tcPr>
            <w:tcW w:w="3240" w:type="dxa"/>
            <w:shd w:val="clear" w:color="auto" w:fill="auto"/>
          </w:tcPr>
          <w:p w14:paraId="75F808D0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776FD10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3AD71F10" w14:textId="246A3B90" w:rsidR="00160C02" w:rsidRPr="008A3328" w:rsidRDefault="002172F1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9CF70E4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8" w:type="dxa"/>
            <w:shd w:val="clear" w:color="auto" w:fill="auto"/>
          </w:tcPr>
          <w:p w14:paraId="562AD0FD" w14:textId="195F1B31" w:rsidR="00160C02" w:rsidRPr="008A3328" w:rsidRDefault="002172F1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  <w:tc>
          <w:tcPr>
            <w:tcW w:w="239" w:type="dxa"/>
            <w:shd w:val="clear" w:color="auto" w:fill="auto"/>
          </w:tcPr>
          <w:p w14:paraId="43A064E8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</w:tcPr>
          <w:p w14:paraId="7B4C00CE" w14:textId="3582461A" w:rsidR="00160C02" w:rsidRPr="008A3328" w:rsidRDefault="002172F1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DC7C796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409CEE" w14:textId="5350CB4D" w:rsidR="00160C02" w:rsidRPr="008A3328" w:rsidRDefault="002172F1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A00BB7" w:rsidRPr="008A3328" w14:paraId="762F9CB1" w14:textId="77777777" w:rsidTr="00160C02">
        <w:trPr>
          <w:tblHeader/>
        </w:trPr>
        <w:tc>
          <w:tcPr>
            <w:tcW w:w="3240" w:type="dxa"/>
            <w:shd w:val="clear" w:color="auto" w:fill="auto"/>
          </w:tcPr>
          <w:p w14:paraId="02D12B1D" w14:textId="77777777" w:rsidR="00A00BB7" w:rsidRPr="008A3328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D6FB9C6" w14:textId="77777777" w:rsidR="00A00BB7" w:rsidRPr="008A3328" w:rsidRDefault="00A00BB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3236AA4A" w14:textId="77777777" w:rsidR="00A00BB7" w:rsidRPr="008A3328" w:rsidRDefault="00A00BB7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60C02" w:rsidRPr="008A3328" w14:paraId="74B8FBE8" w14:textId="77777777" w:rsidTr="00160C02">
        <w:trPr>
          <w:trHeight w:val="80"/>
        </w:trPr>
        <w:tc>
          <w:tcPr>
            <w:tcW w:w="3240" w:type="dxa"/>
            <w:shd w:val="clear" w:color="auto" w:fill="auto"/>
          </w:tcPr>
          <w:p w14:paraId="1B9B1AE7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863D946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93259A" w14:textId="5926ED04" w:rsidR="00160C02" w:rsidRPr="008A3328" w:rsidRDefault="002172F1" w:rsidP="00160C0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636A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780</w:t>
            </w:r>
          </w:p>
        </w:tc>
        <w:tc>
          <w:tcPr>
            <w:tcW w:w="262" w:type="dxa"/>
            <w:shd w:val="clear" w:color="auto" w:fill="auto"/>
          </w:tcPr>
          <w:p w14:paraId="3D165040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1C116FC8" w14:textId="425390B1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  <w:r w:rsidR="00160C0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352</w:t>
            </w:r>
          </w:p>
        </w:tc>
        <w:tc>
          <w:tcPr>
            <w:tcW w:w="239" w:type="dxa"/>
            <w:shd w:val="clear" w:color="auto" w:fill="auto"/>
          </w:tcPr>
          <w:p w14:paraId="63FA1EE6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0D805631" w14:textId="6C05AAF0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772</w:t>
            </w:r>
          </w:p>
        </w:tc>
        <w:tc>
          <w:tcPr>
            <w:tcW w:w="270" w:type="dxa"/>
            <w:shd w:val="clear" w:color="auto" w:fill="auto"/>
          </w:tcPr>
          <w:p w14:paraId="0F775A37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CC9D3C" w14:textId="1345287B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160C0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441</w:t>
            </w:r>
          </w:p>
        </w:tc>
      </w:tr>
      <w:tr w:rsidR="00160C02" w:rsidRPr="008A3328" w14:paraId="749199EF" w14:textId="77777777" w:rsidTr="00160C02">
        <w:trPr>
          <w:trHeight w:val="80"/>
        </w:trPr>
        <w:tc>
          <w:tcPr>
            <w:tcW w:w="3240" w:type="dxa"/>
            <w:shd w:val="clear" w:color="auto" w:fill="auto"/>
          </w:tcPr>
          <w:p w14:paraId="77A4EFE2" w14:textId="77777777" w:rsidR="00160C02" w:rsidRPr="008A3328" w:rsidRDefault="00160C02" w:rsidP="00160C0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D93B401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6D4A6D" w14:textId="1FDD6F0E" w:rsidR="00160C02" w:rsidRPr="008A3328" w:rsidRDefault="002172F1" w:rsidP="00160C02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A636A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437</w:t>
            </w:r>
          </w:p>
        </w:tc>
        <w:tc>
          <w:tcPr>
            <w:tcW w:w="262" w:type="dxa"/>
            <w:shd w:val="clear" w:color="auto" w:fill="auto"/>
          </w:tcPr>
          <w:p w14:paraId="59CD1D0D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2CE05377" w14:textId="041F172E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160C0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394</w:t>
            </w:r>
          </w:p>
        </w:tc>
        <w:tc>
          <w:tcPr>
            <w:tcW w:w="239" w:type="dxa"/>
            <w:shd w:val="clear" w:color="auto" w:fill="auto"/>
          </w:tcPr>
          <w:p w14:paraId="34EECA9B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47DF75FF" w14:textId="5CB1B97B" w:rsidR="00160C02" w:rsidRPr="008A3328" w:rsidRDefault="00853FB2" w:rsidP="005C6A6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BEA1BC" w14:textId="77777777" w:rsidR="00160C02" w:rsidRPr="008A3328" w:rsidRDefault="00160C02" w:rsidP="00160C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F8AEE" w14:textId="3E5C42C5" w:rsidR="00160C02" w:rsidRPr="008A3328" w:rsidRDefault="00160C02" w:rsidP="005C6A67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0C02" w:rsidRPr="008A3328" w14:paraId="529E621C" w14:textId="77777777" w:rsidTr="00160C02">
        <w:trPr>
          <w:trHeight w:val="68"/>
        </w:trPr>
        <w:tc>
          <w:tcPr>
            <w:tcW w:w="3240" w:type="dxa"/>
            <w:shd w:val="clear" w:color="auto" w:fill="auto"/>
          </w:tcPr>
          <w:p w14:paraId="10CB5EFD" w14:textId="77777777" w:rsidR="00160C02" w:rsidRPr="008A3328" w:rsidRDefault="00160C02" w:rsidP="00160C0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507B872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3BD184" w14:textId="16BD9A9A" w:rsidR="00160C02" w:rsidRPr="008A3328" w:rsidRDefault="002172F1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636A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506</w:t>
            </w:r>
          </w:p>
        </w:tc>
        <w:tc>
          <w:tcPr>
            <w:tcW w:w="262" w:type="dxa"/>
            <w:shd w:val="clear" w:color="auto" w:fill="auto"/>
          </w:tcPr>
          <w:p w14:paraId="35E1A892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2D0CA702" w14:textId="3107028E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60C0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289</w:t>
            </w:r>
          </w:p>
        </w:tc>
        <w:tc>
          <w:tcPr>
            <w:tcW w:w="239" w:type="dxa"/>
            <w:shd w:val="clear" w:color="auto" w:fill="auto"/>
          </w:tcPr>
          <w:p w14:paraId="596FB385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D46CD35" w14:textId="2C504537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973</w:t>
            </w:r>
          </w:p>
        </w:tc>
        <w:tc>
          <w:tcPr>
            <w:tcW w:w="270" w:type="dxa"/>
            <w:shd w:val="clear" w:color="auto" w:fill="auto"/>
          </w:tcPr>
          <w:p w14:paraId="103B4692" w14:textId="77777777" w:rsidR="00160C02" w:rsidRPr="008A3328" w:rsidRDefault="00160C02" w:rsidP="00160C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D0EFA1F" w14:textId="1C1FD2FF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795</w:t>
            </w:r>
          </w:p>
        </w:tc>
      </w:tr>
      <w:tr w:rsidR="00160C02" w:rsidRPr="008A3328" w14:paraId="068628E6" w14:textId="77777777" w:rsidTr="00160C02">
        <w:tc>
          <w:tcPr>
            <w:tcW w:w="3240" w:type="dxa"/>
          </w:tcPr>
          <w:p w14:paraId="2126A6C3" w14:textId="77777777" w:rsidR="00160C02" w:rsidRPr="008A3328" w:rsidRDefault="00160C02" w:rsidP="00160C0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2D85177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BA3F23" w14:textId="12FD25E2" w:rsidR="00160C02" w:rsidRPr="008A3328" w:rsidRDefault="00A636A4" w:rsidP="00A636A4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714F3B0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9D575D7" w14:textId="536E9E16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</w:p>
        </w:tc>
        <w:tc>
          <w:tcPr>
            <w:tcW w:w="239" w:type="dxa"/>
            <w:shd w:val="clear" w:color="auto" w:fill="auto"/>
          </w:tcPr>
          <w:p w14:paraId="5D1676D8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41DA3015" w14:textId="269FFB1A" w:rsidR="00160C02" w:rsidRPr="008A3328" w:rsidRDefault="00BC40A2" w:rsidP="00BC40A2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379E1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17AE49" w14:textId="630E274D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476</w:t>
            </w:r>
          </w:p>
        </w:tc>
      </w:tr>
      <w:tr w:rsidR="00160C02" w:rsidRPr="008A3328" w14:paraId="09289D0D" w14:textId="77777777" w:rsidTr="00160C02">
        <w:tc>
          <w:tcPr>
            <w:tcW w:w="3240" w:type="dxa"/>
            <w:shd w:val="clear" w:color="auto" w:fill="auto"/>
          </w:tcPr>
          <w:p w14:paraId="63DBB520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7EC087F4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B2C9B18" w14:textId="3ACA1398" w:rsidR="00160C02" w:rsidRPr="008A3328" w:rsidRDefault="002172F1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</w:t>
            </w:r>
            <w:r w:rsidR="00A636A4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723</w:t>
            </w:r>
          </w:p>
        </w:tc>
        <w:tc>
          <w:tcPr>
            <w:tcW w:w="262" w:type="dxa"/>
            <w:shd w:val="clear" w:color="auto" w:fill="auto"/>
          </w:tcPr>
          <w:p w14:paraId="3946C082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A541E6E" w14:textId="3F70706B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160C02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511</w:t>
            </w:r>
          </w:p>
        </w:tc>
        <w:tc>
          <w:tcPr>
            <w:tcW w:w="239" w:type="dxa"/>
            <w:shd w:val="clear" w:color="auto" w:fill="auto"/>
          </w:tcPr>
          <w:p w14:paraId="38204EAF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shd w:val="clear" w:color="auto" w:fill="auto"/>
          </w:tcPr>
          <w:p w14:paraId="4A77588E" w14:textId="144A1857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C40A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745</w:t>
            </w:r>
          </w:p>
        </w:tc>
        <w:tc>
          <w:tcPr>
            <w:tcW w:w="270" w:type="dxa"/>
            <w:shd w:val="clear" w:color="auto" w:fill="auto"/>
          </w:tcPr>
          <w:p w14:paraId="5F8D1647" w14:textId="77777777" w:rsidR="00160C02" w:rsidRPr="008A3328" w:rsidRDefault="00160C02" w:rsidP="00160C0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29C81B4" w14:textId="45D8C1A8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</w:t>
            </w:r>
            <w:r w:rsidR="00160C0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712</w:t>
            </w:r>
          </w:p>
        </w:tc>
      </w:tr>
      <w:tr w:rsidR="00160C02" w:rsidRPr="008A3328" w14:paraId="206EFF8B" w14:textId="77777777" w:rsidTr="00160C02">
        <w:tc>
          <w:tcPr>
            <w:tcW w:w="3240" w:type="dxa"/>
            <w:shd w:val="clear" w:color="auto" w:fill="auto"/>
          </w:tcPr>
          <w:p w14:paraId="761DBA36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6D7D9630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F790EC" w14:textId="51319614" w:rsidR="00160C02" w:rsidRPr="008A3328" w:rsidRDefault="00A636A4" w:rsidP="005C6A67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57F6D5A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0492D158" w14:textId="7A01EE82" w:rsidR="00160C02" w:rsidRPr="008A3328" w:rsidRDefault="00160C02" w:rsidP="005C6A6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9" w:type="dxa"/>
            <w:shd w:val="clear" w:color="auto" w:fill="auto"/>
          </w:tcPr>
          <w:p w14:paraId="0F75C090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33691281" w14:textId="11D1E02C" w:rsidR="00160C02" w:rsidRPr="008A3328" w:rsidRDefault="00BC40A2" w:rsidP="005C6A67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493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0F7AF8F" w14:textId="77777777" w:rsidR="00160C02" w:rsidRPr="008A3328" w:rsidRDefault="00160C02" w:rsidP="00160C0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16F2D8" w14:textId="109FAF25" w:rsidR="00160C02" w:rsidRPr="008A3328" w:rsidRDefault="00160C02" w:rsidP="00160C0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383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60C02" w:rsidRPr="008A3328" w14:paraId="72A00789" w14:textId="77777777" w:rsidTr="00160C02">
        <w:tc>
          <w:tcPr>
            <w:tcW w:w="3240" w:type="dxa"/>
            <w:shd w:val="clear" w:color="auto" w:fill="auto"/>
          </w:tcPr>
          <w:p w14:paraId="5D4E3E60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1DBBE2A3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F2410F" w14:textId="4456A643" w:rsidR="00160C02" w:rsidRPr="008A3328" w:rsidRDefault="002172F1" w:rsidP="005C6A67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A636A4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230</w:t>
            </w:r>
          </w:p>
        </w:tc>
        <w:tc>
          <w:tcPr>
            <w:tcW w:w="262" w:type="dxa"/>
            <w:shd w:val="clear" w:color="auto" w:fill="auto"/>
          </w:tcPr>
          <w:p w14:paraId="27B6BEFB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C9778E" w14:textId="2969CC9B" w:rsidR="00160C02" w:rsidRPr="008A3328" w:rsidRDefault="002172F1" w:rsidP="005C6A67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  <w:r w:rsidR="00160C0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128</w:t>
            </w:r>
          </w:p>
        </w:tc>
        <w:tc>
          <w:tcPr>
            <w:tcW w:w="239" w:type="dxa"/>
            <w:shd w:val="clear" w:color="auto" w:fill="auto"/>
          </w:tcPr>
          <w:p w14:paraId="53FC4A4B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BAF292" w14:textId="55611890" w:rsidR="00160C02" w:rsidRPr="008A3328" w:rsidRDefault="002172F1" w:rsidP="005C6A67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252</w:t>
            </w:r>
          </w:p>
        </w:tc>
        <w:tc>
          <w:tcPr>
            <w:tcW w:w="270" w:type="dxa"/>
            <w:shd w:val="clear" w:color="auto" w:fill="auto"/>
          </w:tcPr>
          <w:p w14:paraId="6EF87DEA" w14:textId="77777777" w:rsidR="00160C02" w:rsidRPr="008A3328" w:rsidRDefault="00160C02" w:rsidP="00160C0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360A9" w14:textId="5D40ACFD" w:rsidR="00160C02" w:rsidRPr="008A3328" w:rsidRDefault="002172F1" w:rsidP="005C6A67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17</w:t>
            </w:r>
            <w:r w:rsidR="00160C0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329</w:t>
            </w:r>
          </w:p>
        </w:tc>
      </w:tr>
      <w:tr w:rsidR="00160C02" w:rsidRPr="008A3328" w14:paraId="6984293A" w14:textId="77777777" w:rsidTr="00160C02">
        <w:trPr>
          <w:trHeight w:val="80"/>
        </w:trPr>
        <w:tc>
          <w:tcPr>
            <w:tcW w:w="3240" w:type="dxa"/>
            <w:shd w:val="clear" w:color="auto" w:fill="auto"/>
          </w:tcPr>
          <w:p w14:paraId="004E124D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4E20CD71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5B764E1A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649F32CE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4A6CF03D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39" w:type="dxa"/>
            <w:shd w:val="clear" w:color="auto" w:fill="auto"/>
          </w:tcPr>
          <w:p w14:paraId="5049211C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20881DEB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0F085AF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453EB9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</w:tr>
      <w:tr w:rsidR="00160C02" w:rsidRPr="008A3328" w14:paraId="2621B09E" w14:textId="77777777" w:rsidTr="00160C02">
        <w:trPr>
          <w:trHeight w:val="80"/>
        </w:trPr>
        <w:tc>
          <w:tcPr>
            <w:tcW w:w="3240" w:type="dxa"/>
            <w:shd w:val="clear" w:color="auto" w:fill="auto"/>
          </w:tcPr>
          <w:p w14:paraId="6C76419B" w14:textId="2E610B7A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ต้นทุนของสินค้าคงเหลือที่บันทึกรวมในบัญชีต้นทุนขายและบริการ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0FBFCF1F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799CD2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08205D8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47271C57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04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14:paraId="42770C99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6C2B1EFF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D511F89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33B132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0C02" w:rsidRPr="008A3328" w14:paraId="30D843B1" w14:textId="77777777" w:rsidTr="00160C02">
        <w:tc>
          <w:tcPr>
            <w:tcW w:w="3240" w:type="dxa"/>
          </w:tcPr>
          <w:p w14:paraId="592DF26E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8A3328">
              <w:rPr>
                <w:rFonts w:ascii="Angsana New" w:hAnsi="Angsana New"/>
                <w:b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52BA4F9C" w14:textId="4179A190" w:rsidR="00160C02" w:rsidRPr="008A3328" w:rsidRDefault="002172F1" w:rsidP="00160C0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990" w:type="dxa"/>
            <w:shd w:val="clear" w:color="auto" w:fill="auto"/>
          </w:tcPr>
          <w:p w14:paraId="508CF1DB" w14:textId="513B2FD1" w:rsidR="00160C02" w:rsidRPr="008A3328" w:rsidRDefault="002172F1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E669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501</w:t>
            </w:r>
            <w:r w:rsidR="009E669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691</w:t>
            </w:r>
          </w:p>
        </w:tc>
        <w:tc>
          <w:tcPr>
            <w:tcW w:w="262" w:type="dxa"/>
            <w:shd w:val="clear" w:color="auto" w:fill="auto"/>
          </w:tcPr>
          <w:p w14:paraId="4A2744C3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shd w:val="clear" w:color="auto" w:fill="auto"/>
          </w:tcPr>
          <w:p w14:paraId="5F85BD63" w14:textId="536E6815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984</w:t>
            </w:r>
            <w:r w:rsidR="00160C0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790</w:t>
            </w:r>
          </w:p>
        </w:tc>
        <w:tc>
          <w:tcPr>
            <w:tcW w:w="239" w:type="dxa"/>
            <w:shd w:val="clear" w:color="auto" w:fill="auto"/>
          </w:tcPr>
          <w:p w14:paraId="28BF62EC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shd w:val="clear" w:color="auto" w:fill="auto"/>
          </w:tcPr>
          <w:p w14:paraId="5142B70C" w14:textId="6D540BD9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  <w:r w:rsidR="009273C9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656</w:t>
            </w:r>
          </w:p>
        </w:tc>
        <w:tc>
          <w:tcPr>
            <w:tcW w:w="270" w:type="dxa"/>
            <w:shd w:val="clear" w:color="auto" w:fill="auto"/>
          </w:tcPr>
          <w:p w14:paraId="077533DC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65332FF" w14:textId="5293F47C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597</w:t>
            </w:r>
            <w:r w:rsidR="00160C0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261</w:t>
            </w:r>
          </w:p>
        </w:tc>
      </w:tr>
      <w:tr w:rsidR="00160C02" w:rsidRPr="008A3328" w14:paraId="6FE6236D" w14:textId="77777777" w:rsidTr="00160C02">
        <w:tc>
          <w:tcPr>
            <w:tcW w:w="3240" w:type="dxa"/>
          </w:tcPr>
          <w:p w14:paraId="73A9BC15" w14:textId="77B6A7DF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</w:rPr>
              <w:t xml:space="preserve">- </w:t>
            </w:r>
            <w:r w:rsidRPr="008A3328">
              <w:rPr>
                <w:rFonts w:ascii="Angsana New" w:hAnsi="Angsana New"/>
                <w:b/>
                <w:sz w:val="28"/>
                <w:szCs w:val="28"/>
                <w:cs/>
              </w:rPr>
              <w:t>การปรับลดมูลค่าเป็น</w:t>
            </w:r>
          </w:p>
          <w:p w14:paraId="51A16937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342"/>
              </w:tabs>
              <w:spacing w:line="240" w:lineRule="auto"/>
              <w:ind w:left="250" w:hanging="162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sz w:val="28"/>
                <w:szCs w:val="28"/>
                <w:cs/>
              </w:rPr>
              <w:t xml:space="preserve">  มูลค่าสุทธิที่คาดว่าจะได้รับ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384E38ED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4B5163" w14:textId="77777777" w:rsidR="00D76386" w:rsidRPr="008A3328" w:rsidRDefault="00D76386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289D571" w14:textId="5A3A7078" w:rsidR="009E669D" w:rsidRPr="008A3328" w:rsidRDefault="002172F1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262" w:type="dxa"/>
            <w:shd w:val="clear" w:color="auto" w:fill="auto"/>
          </w:tcPr>
          <w:p w14:paraId="5CCE3128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6E200AFF" w14:textId="77777777" w:rsidR="00D76386" w:rsidRPr="008A3328" w:rsidRDefault="00D76386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  <w:p w14:paraId="666AE448" w14:textId="6F6D9787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  <w:tc>
          <w:tcPr>
            <w:tcW w:w="239" w:type="dxa"/>
            <w:shd w:val="clear" w:color="auto" w:fill="auto"/>
          </w:tcPr>
          <w:p w14:paraId="2DC490DF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28E2DE0C" w14:textId="77777777" w:rsidR="00D76386" w:rsidRPr="008A3328" w:rsidRDefault="00D76386" w:rsidP="00160C0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7405ACA" w14:textId="669802AE" w:rsidR="00BC40A2" w:rsidRPr="008A3328" w:rsidRDefault="002172F1" w:rsidP="00160C02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110</w:t>
            </w:r>
          </w:p>
        </w:tc>
        <w:tc>
          <w:tcPr>
            <w:tcW w:w="270" w:type="dxa"/>
            <w:shd w:val="clear" w:color="auto" w:fill="auto"/>
          </w:tcPr>
          <w:p w14:paraId="5AE7CEE6" w14:textId="77777777" w:rsidR="00160C02" w:rsidRPr="008A3328" w:rsidRDefault="00160C02" w:rsidP="00160C02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B28D7C" w14:textId="77777777" w:rsidR="00D76386" w:rsidRPr="008A3328" w:rsidRDefault="00D76386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374F1505" w14:textId="7046A51A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</w:p>
        </w:tc>
      </w:tr>
      <w:tr w:rsidR="00160C02" w:rsidRPr="008A3328" w14:paraId="11046E02" w14:textId="77777777" w:rsidTr="00160C02">
        <w:tc>
          <w:tcPr>
            <w:tcW w:w="3240" w:type="dxa"/>
            <w:shd w:val="clear" w:color="auto" w:fill="auto"/>
          </w:tcPr>
          <w:p w14:paraId="6AE9F8CB" w14:textId="3C44810A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left w:val="nil"/>
            </w:tcBorders>
            <w:shd w:val="clear" w:color="auto" w:fill="auto"/>
          </w:tcPr>
          <w:p w14:paraId="2CFA68AD" w14:textId="77777777" w:rsidR="00160C02" w:rsidRPr="008A3328" w:rsidRDefault="00160C02" w:rsidP="00160C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8E821A" w14:textId="301FF3BC" w:rsidR="00160C02" w:rsidRPr="008A3328" w:rsidRDefault="002172F1" w:rsidP="00160C02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9E669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501</w:t>
            </w:r>
            <w:r w:rsidR="009E669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801</w:t>
            </w:r>
          </w:p>
        </w:tc>
        <w:tc>
          <w:tcPr>
            <w:tcW w:w="262" w:type="dxa"/>
            <w:shd w:val="clear" w:color="auto" w:fill="auto"/>
          </w:tcPr>
          <w:p w14:paraId="7F21DD55" w14:textId="77777777" w:rsidR="00160C02" w:rsidRPr="008A3328" w:rsidRDefault="00160C02" w:rsidP="00160C0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35076E" w14:textId="6AC7423C" w:rsidR="00160C02" w:rsidRPr="008A3328" w:rsidRDefault="002172F1" w:rsidP="00160C02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108"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984</w:t>
            </w:r>
            <w:r w:rsidR="00160C0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925</w:t>
            </w:r>
          </w:p>
        </w:tc>
        <w:tc>
          <w:tcPr>
            <w:tcW w:w="239" w:type="dxa"/>
            <w:shd w:val="clear" w:color="auto" w:fill="auto"/>
          </w:tcPr>
          <w:p w14:paraId="7A6AE30B" w14:textId="77777777" w:rsidR="00160C02" w:rsidRPr="008A3328" w:rsidRDefault="00160C02" w:rsidP="00160C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952643" w14:textId="63476810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913</w:t>
            </w:r>
            <w:r w:rsidR="009273C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766</w:t>
            </w:r>
          </w:p>
        </w:tc>
        <w:tc>
          <w:tcPr>
            <w:tcW w:w="270" w:type="dxa"/>
            <w:shd w:val="clear" w:color="auto" w:fill="auto"/>
          </w:tcPr>
          <w:p w14:paraId="01E9CF8E" w14:textId="77777777" w:rsidR="00160C02" w:rsidRPr="008A3328" w:rsidRDefault="00160C02" w:rsidP="00160C02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CC2DC4" w14:textId="65C27244" w:rsidR="00160C02" w:rsidRPr="008A3328" w:rsidRDefault="002172F1" w:rsidP="00160C02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597</w:t>
            </w:r>
            <w:r w:rsidR="00160C0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396</w:t>
            </w:r>
          </w:p>
        </w:tc>
      </w:tr>
    </w:tbl>
    <w:p w14:paraId="1248A1FC" w14:textId="77777777" w:rsidR="00D51FAF" w:rsidRPr="008A3328" w:rsidRDefault="00D51FAF" w:rsidP="00D763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4B12B5E4" w14:textId="11B62962" w:rsidR="004B5EFF" w:rsidRPr="008A3328" w:rsidRDefault="002172F1" w:rsidP="00D76386">
      <w:pPr>
        <w:pStyle w:val="Heading6"/>
        <w:tabs>
          <w:tab w:val="left" w:pos="540"/>
          <w:tab w:val="left" w:pos="2160"/>
        </w:tabs>
        <w:jc w:val="thaiDistribute"/>
        <w:rPr>
          <w:rFonts w:ascii="Angsana New" w:hAnsi="Angsana New"/>
          <w:sz w:val="28"/>
          <w:szCs w:val="28"/>
          <w:lang w:val="en-US"/>
        </w:rPr>
      </w:pPr>
      <w:r w:rsidRPr="008A3328">
        <w:rPr>
          <w:rFonts w:ascii="Angsana New" w:hAnsi="Angsana New"/>
          <w:sz w:val="28"/>
          <w:szCs w:val="28"/>
          <w:lang w:val="en-US"/>
        </w:rPr>
        <w:t>10</w:t>
      </w:r>
      <w:r w:rsidR="004B5EFF" w:rsidRPr="008A3328">
        <w:rPr>
          <w:rFonts w:ascii="Angsana New" w:hAnsi="Angsana New"/>
          <w:sz w:val="28"/>
          <w:szCs w:val="28"/>
          <w:lang w:val="en-US"/>
        </w:rPr>
        <w:tab/>
      </w:r>
      <w:r w:rsidR="004B5EFF" w:rsidRPr="008A3328">
        <w:rPr>
          <w:rFonts w:ascii="Angsana New" w:hAnsi="Angsana New" w:hint="cs"/>
          <w:sz w:val="28"/>
          <w:szCs w:val="28"/>
          <w:cs/>
          <w:lang w:val="en-US"/>
        </w:rPr>
        <w:t>เงินลงทุนในบริษัทร่วม</w:t>
      </w:r>
    </w:p>
    <w:p w14:paraId="27D8D5A1" w14:textId="17A73858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630"/>
        <w:gridCol w:w="450"/>
        <w:gridCol w:w="1260"/>
        <w:gridCol w:w="270"/>
        <w:gridCol w:w="1178"/>
      </w:tblGrid>
      <w:tr w:rsidR="002C6125" w:rsidRPr="008A3328" w14:paraId="34B2D1CB" w14:textId="77777777" w:rsidTr="002C6125">
        <w:tc>
          <w:tcPr>
            <w:tcW w:w="5220" w:type="dxa"/>
            <w:shd w:val="clear" w:color="auto" w:fill="auto"/>
          </w:tcPr>
          <w:p w14:paraId="1D6C6CF6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left w:val="nil"/>
            </w:tcBorders>
            <w:shd w:val="clear" w:color="auto" w:fill="auto"/>
          </w:tcPr>
          <w:p w14:paraId="639CEC9C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62E154F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2A2CE948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8A33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/ </w:t>
            </w:r>
          </w:p>
          <w:p w14:paraId="00F43C1D" w14:textId="599E54ED" w:rsidR="002C6125" w:rsidRPr="008A3328" w:rsidRDefault="002C6125" w:rsidP="002C6125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C6125" w:rsidRPr="008A3328" w14:paraId="69B0747C" w14:textId="77777777" w:rsidTr="002C6125">
        <w:tc>
          <w:tcPr>
            <w:tcW w:w="5220" w:type="dxa"/>
            <w:shd w:val="clear" w:color="auto" w:fill="auto"/>
          </w:tcPr>
          <w:p w14:paraId="4B27277F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0" w:type="dxa"/>
            <w:shd w:val="clear" w:color="auto" w:fill="auto"/>
          </w:tcPr>
          <w:p w14:paraId="382314CE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34E206F1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E3118CD" w14:textId="22382AD6" w:rsidR="002C6125" w:rsidRPr="008A3328" w:rsidRDefault="002172F1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C9154BB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0E6C3EC3" w14:textId="4A78439A" w:rsidR="002C6125" w:rsidRPr="008A3328" w:rsidRDefault="002172F1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2C6125" w:rsidRPr="008A3328" w14:paraId="414FBA27" w14:textId="77777777" w:rsidTr="002C6125">
        <w:trPr>
          <w:trHeight w:val="80"/>
        </w:trPr>
        <w:tc>
          <w:tcPr>
            <w:tcW w:w="5220" w:type="dxa"/>
            <w:shd w:val="clear" w:color="auto" w:fill="auto"/>
          </w:tcPr>
          <w:p w14:paraId="3171BB59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32D1A4C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2456D510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32389F9B" w14:textId="77777777" w:rsidR="002C6125" w:rsidRPr="008A3328" w:rsidRDefault="002C6125" w:rsidP="002C61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2C6125" w:rsidRPr="008A3328" w14:paraId="092F2449" w14:textId="77777777" w:rsidTr="002C6125">
        <w:trPr>
          <w:trHeight w:val="68"/>
        </w:trPr>
        <w:tc>
          <w:tcPr>
            <w:tcW w:w="5220" w:type="dxa"/>
            <w:shd w:val="clear" w:color="auto" w:fill="auto"/>
          </w:tcPr>
          <w:p w14:paraId="2AA53087" w14:textId="00C37026" w:rsidR="002C6125" w:rsidRPr="008A3328" w:rsidRDefault="002C6125" w:rsidP="002C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30" w:type="dxa"/>
            <w:shd w:val="clear" w:color="auto" w:fill="auto"/>
          </w:tcPr>
          <w:p w14:paraId="1E437407" w14:textId="77777777" w:rsidR="002C6125" w:rsidRPr="008A3328" w:rsidRDefault="002C6125" w:rsidP="002C61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450" w:type="dxa"/>
            <w:shd w:val="clear" w:color="auto" w:fill="auto"/>
          </w:tcPr>
          <w:p w14:paraId="1CC6E0E0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14ADAAEC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82E664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69CD6F2E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6125" w:rsidRPr="008A3328" w14:paraId="50A6D71E" w14:textId="77777777" w:rsidTr="002C6125">
        <w:trPr>
          <w:trHeight w:val="80"/>
        </w:trPr>
        <w:tc>
          <w:tcPr>
            <w:tcW w:w="5220" w:type="dxa"/>
            <w:shd w:val="clear" w:color="auto" w:fill="auto"/>
          </w:tcPr>
          <w:p w14:paraId="708FBF8F" w14:textId="77777777" w:rsidR="002C6125" w:rsidRPr="008A3328" w:rsidRDefault="002C6125" w:rsidP="002C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ส่วนแบ่ง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630" w:type="dxa"/>
            <w:shd w:val="clear" w:color="auto" w:fill="auto"/>
          </w:tcPr>
          <w:p w14:paraId="55B4D63F" w14:textId="77777777" w:rsidR="002C6125" w:rsidRPr="008A3328" w:rsidRDefault="002C6125" w:rsidP="002C612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158C0E20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39068FEE" w14:textId="1B086521" w:rsidR="002C6125" w:rsidRPr="008A3328" w:rsidRDefault="002C6125" w:rsidP="002C612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BCC810A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7F7F45D4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C6125" w:rsidRPr="008A3328" w14:paraId="0AD83370" w14:textId="77777777" w:rsidTr="002C6125">
        <w:tc>
          <w:tcPr>
            <w:tcW w:w="5220" w:type="dxa"/>
          </w:tcPr>
          <w:p w14:paraId="2B97728A" w14:textId="77777777" w:rsidR="002C6125" w:rsidRPr="008A3328" w:rsidRDefault="002C6125" w:rsidP="002C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630" w:type="dxa"/>
            <w:shd w:val="clear" w:color="auto" w:fill="auto"/>
          </w:tcPr>
          <w:p w14:paraId="6C11ED66" w14:textId="77777777" w:rsidR="002C6125" w:rsidRPr="008A3328" w:rsidRDefault="002C6125" w:rsidP="002C6125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06CD5706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0E902320" w14:textId="41E14DE4" w:rsidR="002C6125" w:rsidRPr="008A3328" w:rsidRDefault="002172F1" w:rsidP="002C6125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17</w:t>
            </w:r>
            <w:r w:rsidR="002C612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600</w:t>
            </w:r>
          </w:p>
        </w:tc>
        <w:tc>
          <w:tcPr>
            <w:tcW w:w="270" w:type="dxa"/>
            <w:shd w:val="clear" w:color="auto" w:fill="auto"/>
          </w:tcPr>
          <w:p w14:paraId="4AA040F7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0E9225E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2C6125" w:rsidRPr="008A3328" w14:paraId="5F095363" w14:textId="77777777" w:rsidTr="002C6125">
        <w:trPr>
          <w:trHeight w:val="262"/>
        </w:trPr>
        <w:tc>
          <w:tcPr>
            <w:tcW w:w="5220" w:type="dxa"/>
            <w:shd w:val="clear" w:color="auto" w:fill="auto"/>
          </w:tcPr>
          <w:p w14:paraId="233A0783" w14:textId="59895E3C" w:rsidR="002C6125" w:rsidRPr="008A3328" w:rsidRDefault="002C6125" w:rsidP="002C61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30" w:type="dxa"/>
            <w:shd w:val="clear" w:color="auto" w:fill="auto"/>
          </w:tcPr>
          <w:p w14:paraId="043EF7EF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  <w:shd w:val="clear" w:color="auto" w:fill="auto"/>
          </w:tcPr>
          <w:p w14:paraId="7EBA44A7" w14:textId="77777777" w:rsidR="002C6125" w:rsidRPr="008A3328" w:rsidRDefault="002C6125" w:rsidP="002C61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E8C566" w14:textId="01D87892" w:rsidR="002C6125" w:rsidRPr="008A3328" w:rsidRDefault="002172F1" w:rsidP="002C6125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2C6125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270" w:type="dxa"/>
            <w:shd w:val="clear" w:color="auto" w:fill="auto"/>
          </w:tcPr>
          <w:p w14:paraId="5EE9AC8D" w14:textId="77777777" w:rsidR="002C6125" w:rsidRPr="008A3328" w:rsidRDefault="002C6125" w:rsidP="002C612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8D768A" w14:textId="77777777" w:rsidR="002C6125" w:rsidRPr="008A3328" w:rsidRDefault="002C6125" w:rsidP="002C612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5295347" w14:textId="77777777" w:rsidR="002C6125" w:rsidRPr="008A3328" w:rsidRDefault="002C6125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4488473F" w14:textId="71CC238B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172F1" w:rsidRPr="008A3328">
        <w:rPr>
          <w:rFonts w:ascii="Angsana New" w:hAnsi="Angsana New"/>
          <w:sz w:val="28"/>
          <w:szCs w:val="28"/>
        </w:rPr>
        <w:t>23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กันยายน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บริษัทได้ซื้อหุ้นสามัญของบริษัท เอ็ม อินเทลลิเจนซ์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จำกัด โดยซื้อหุ้นสามัญจำนวน </w:t>
      </w:r>
      <w:r w:rsidR="002172F1" w:rsidRPr="008A3328">
        <w:rPr>
          <w:rFonts w:ascii="Angsana New" w:hAnsi="Angsana New"/>
          <w:sz w:val="28"/>
          <w:szCs w:val="28"/>
        </w:rPr>
        <w:t>132</w:t>
      </w:r>
      <w:r w:rsidRPr="008A3328">
        <w:rPr>
          <w:rFonts w:ascii="Angsana New" w:hAnsi="Angsana New"/>
          <w:sz w:val="28"/>
          <w:szCs w:val="28"/>
        </w:rPr>
        <w:t>,</w:t>
      </w:r>
      <w:r w:rsidR="002172F1" w:rsidRPr="008A3328">
        <w:rPr>
          <w:rFonts w:ascii="Angsana New" w:hAnsi="Angsana New"/>
          <w:sz w:val="28"/>
          <w:szCs w:val="28"/>
        </w:rPr>
        <w:t>000</w:t>
      </w:r>
      <w:r w:rsidRPr="008A3328">
        <w:rPr>
          <w:rFonts w:ascii="Angsana New" w:hAnsi="Angsana New" w:hint="cs"/>
          <w:sz w:val="28"/>
          <w:szCs w:val="28"/>
          <w:cs/>
        </w:rPr>
        <w:t xml:space="preserve"> หุ้น ตามมติของที่ประชุมคณะกรรมการของบริษัทครั้งที่ </w:t>
      </w:r>
      <w:r w:rsidR="002172F1" w:rsidRPr="008A3328">
        <w:rPr>
          <w:rFonts w:ascii="Angsana New" w:hAnsi="Angsana New"/>
          <w:sz w:val="28"/>
          <w:szCs w:val="28"/>
        </w:rPr>
        <w:t>5</w:t>
      </w:r>
      <w:r w:rsidRPr="008A3328">
        <w:rPr>
          <w:rFonts w:ascii="Angsana New" w:hAnsi="Angsana New"/>
          <w:sz w:val="28"/>
          <w:szCs w:val="28"/>
        </w:rPr>
        <w:t>/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="002172F1" w:rsidRPr="008A3328">
        <w:rPr>
          <w:rFonts w:ascii="Angsana New" w:hAnsi="Angsana New"/>
          <w:sz w:val="28"/>
          <w:szCs w:val="28"/>
        </w:rPr>
        <w:t>13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สิงหาคม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คิดเป็นสัดส่วนร้อยละ </w:t>
      </w:r>
      <w:r w:rsidR="002172F1" w:rsidRPr="008A3328">
        <w:rPr>
          <w:rFonts w:ascii="Angsana New" w:hAnsi="Angsana New"/>
          <w:sz w:val="28"/>
          <w:szCs w:val="28"/>
        </w:rPr>
        <w:t>22</w:t>
      </w:r>
      <w:r w:rsidRPr="008A3328">
        <w:rPr>
          <w:rFonts w:ascii="Angsana New" w:hAnsi="Angsana New" w:hint="cs"/>
          <w:sz w:val="28"/>
          <w:szCs w:val="28"/>
          <w:cs/>
        </w:rPr>
        <w:t xml:space="preserve"> ของหุ้นที่ออกและจำหน่ายแล้ว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เป็นจำนวนเงิน </w:t>
      </w:r>
      <w:r w:rsidR="002172F1" w:rsidRPr="008A3328">
        <w:rPr>
          <w:rFonts w:ascii="Angsana New" w:hAnsi="Angsana New"/>
          <w:sz w:val="28"/>
          <w:szCs w:val="28"/>
        </w:rPr>
        <w:t>17</w:t>
      </w:r>
      <w:r w:rsidRPr="008A3328">
        <w:rPr>
          <w:rFonts w:ascii="Angsana New" w:hAnsi="Angsana New" w:hint="cs"/>
          <w:sz w:val="28"/>
          <w:szCs w:val="28"/>
          <w:cs/>
        </w:rPr>
        <w:t>.</w:t>
      </w:r>
      <w:r w:rsidR="002172F1" w:rsidRPr="008A3328">
        <w:rPr>
          <w:rFonts w:ascii="Angsana New" w:hAnsi="Angsana New"/>
          <w:sz w:val="28"/>
          <w:szCs w:val="28"/>
        </w:rPr>
        <w:t>60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ล้านบาท</w:t>
      </w:r>
    </w:p>
    <w:p w14:paraId="3B2219D9" w14:textId="77777777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0"/>
          <w:szCs w:val="20"/>
        </w:rPr>
      </w:pPr>
    </w:p>
    <w:p w14:paraId="26466B22" w14:textId="3F7C810F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lastRenderedPageBreak/>
        <w:t xml:space="preserve">ผู้ถือหุ้นเดิมตกลงร่วมกันโอนหุ้นโดยไม่คิดค่าตอบแทน </w:t>
      </w:r>
      <w:r w:rsidRPr="008A3328">
        <w:rPr>
          <w:rFonts w:ascii="Angsana New" w:hAnsi="Angsana New"/>
          <w:sz w:val="28"/>
          <w:szCs w:val="28"/>
        </w:rPr>
        <w:t xml:space="preserve">(Free share) </w:t>
      </w:r>
      <w:r w:rsidRPr="008A3328">
        <w:rPr>
          <w:rFonts w:ascii="Angsana New" w:hAnsi="Angsana New" w:hint="cs"/>
          <w:sz w:val="28"/>
          <w:szCs w:val="28"/>
          <w:cs/>
        </w:rPr>
        <w:t>ให้แก่บริษัทเป็นจำนวนร้อยละหนึ่งและสูงสุดรวมกันไม่เกินร้อยละห้าของทุนจดทะเบียนหลังเข้าทำรายการ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หากบริษัทสามารถแนะนำลูกค้าในกลุ่มประเทศ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/>
          <w:sz w:val="28"/>
          <w:szCs w:val="28"/>
        </w:rPr>
        <w:t>CLM (</w:t>
      </w:r>
      <w:r w:rsidRPr="008A3328">
        <w:rPr>
          <w:rFonts w:ascii="Angsana New" w:hAnsi="Angsana New" w:hint="cs"/>
          <w:sz w:val="28"/>
          <w:szCs w:val="28"/>
          <w:cs/>
        </w:rPr>
        <w:t>ราชอาณาจักรกัมพูชา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สาธารณรัฐประชาธิปไตยประชาชนลาว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และสาธารณรัฐแห่งสหภาพเมียนมา</w:t>
      </w:r>
      <w:r w:rsidRPr="008A3328">
        <w:rPr>
          <w:rFonts w:ascii="Angsana New" w:hAnsi="Angsana New"/>
          <w:sz w:val="28"/>
          <w:szCs w:val="28"/>
          <w:cs/>
        </w:rPr>
        <w:t xml:space="preserve">) </w:t>
      </w:r>
      <w:r w:rsidRPr="008A3328">
        <w:rPr>
          <w:rFonts w:ascii="Angsana New" w:hAnsi="Angsana New" w:hint="cs"/>
          <w:sz w:val="28"/>
          <w:szCs w:val="28"/>
          <w:cs/>
        </w:rPr>
        <w:t>โดยส่งผลให้บริษัท เอ็ม</w:t>
      </w:r>
      <w:r w:rsidR="00741B6E"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อินเทลลิเจนซ์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จำกัด มีรายได้จากลูกค้ากลุ่มดังกล่าวเป็นจำนวนตามที่จะได้ตกลงกันภายในระยะเวลา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2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ปี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นับแต่วันที่ได้เข้าร่วมลงทุน</w:t>
      </w:r>
    </w:p>
    <w:p w14:paraId="0F582B00" w14:textId="77777777" w:rsidR="00A76D72" w:rsidRPr="008A3328" w:rsidRDefault="00A76D72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2"/>
        <w:jc w:val="thaiDistribute"/>
        <w:rPr>
          <w:rFonts w:ascii="Angsana New" w:hAnsi="Angsana New"/>
          <w:sz w:val="28"/>
          <w:szCs w:val="28"/>
          <w:cs/>
        </w:rPr>
      </w:pPr>
    </w:p>
    <w:p w14:paraId="0EB426EC" w14:textId="77777777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28"/>
          <w:szCs w:val="28"/>
        </w:rPr>
        <w:sectPr w:rsidR="004B5EFF" w:rsidRPr="008A3328" w:rsidSect="00560CD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440" w:header="720" w:footer="720" w:gutter="0"/>
          <w:pgNumType w:start="20"/>
          <w:cols w:space="720"/>
          <w:docGrid w:linePitch="245"/>
        </w:sectPr>
      </w:pPr>
    </w:p>
    <w:p w14:paraId="71731490" w14:textId="1B584F5D" w:rsidR="00FA6869" w:rsidRPr="008A3328" w:rsidRDefault="00FA6869" w:rsidP="00FA68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>เงินลงทุนในบริษัท</w:t>
      </w:r>
      <w:r w:rsidR="004C05E4" w:rsidRPr="008A3328">
        <w:rPr>
          <w:rFonts w:ascii="Angsana New" w:hAnsi="Angsana New" w:hint="cs"/>
          <w:sz w:val="28"/>
          <w:szCs w:val="28"/>
          <w:cs/>
        </w:rPr>
        <w:t>ร่วม</w:t>
      </w:r>
      <w:r w:rsidRPr="008A3328">
        <w:rPr>
          <w:rFonts w:ascii="Angsana New" w:hAnsi="Angsana New"/>
          <w:sz w:val="28"/>
          <w:szCs w:val="28"/>
          <w:cs/>
        </w:rPr>
        <w:t xml:space="preserve"> ณ 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/>
          <w:sz w:val="28"/>
          <w:szCs w:val="28"/>
        </w:rPr>
        <w:t>2562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มีดังนี้</w:t>
      </w:r>
      <w:r w:rsidRPr="008A3328">
        <w:rPr>
          <w:rFonts w:ascii="Angsana New" w:hAnsi="Angsana New"/>
          <w:sz w:val="28"/>
          <w:szCs w:val="28"/>
        </w:rPr>
        <w:t xml:space="preserve"> </w:t>
      </w:r>
    </w:p>
    <w:p w14:paraId="052ED9AC" w14:textId="77777777" w:rsidR="004B5EFF" w:rsidRPr="008A3328" w:rsidRDefault="004B5EFF" w:rsidP="004B5EFF">
      <w:pPr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450"/>
        <w:gridCol w:w="900"/>
        <w:gridCol w:w="180"/>
        <w:gridCol w:w="630"/>
        <w:gridCol w:w="180"/>
        <w:gridCol w:w="72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4B5EFF" w:rsidRPr="00797F6B" w14:paraId="3A5BE4DB" w14:textId="77777777" w:rsidTr="00FA590D">
        <w:trPr>
          <w:cantSplit/>
          <w:trHeight w:val="68"/>
          <w:tblHeader/>
        </w:trPr>
        <w:tc>
          <w:tcPr>
            <w:tcW w:w="14850" w:type="dxa"/>
            <w:gridSpan w:val="23"/>
            <w:vAlign w:val="bottom"/>
          </w:tcPr>
          <w:p w14:paraId="71613C86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797F6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797F6B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5EFF" w:rsidRPr="00797F6B" w14:paraId="616C4456" w14:textId="77777777" w:rsidTr="00FA590D">
        <w:trPr>
          <w:cantSplit/>
          <w:trHeight w:val="68"/>
          <w:tblHeader/>
        </w:trPr>
        <w:tc>
          <w:tcPr>
            <w:tcW w:w="3960" w:type="dxa"/>
            <w:vAlign w:val="bottom"/>
            <w:hideMark/>
          </w:tcPr>
          <w:p w14:paraId="726768EB" w14:textId="77777777" w:rsidR="004B5EFF" w:rsidRPr="00797F6B" w:rsidRDefault="004B5EFF" w:rsidP="004B5EF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บริษัทร่วม</w:t>
            </w:r>
          </w:p>
        </w:tc>
        <w:tc>
          <w:tcPr>
            <w:tcW w:w="450" w:type="dxa"/>
          </w:tcPr>
          <w:p w14:paraId="0430E487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9642B81" w14:textId="77777777" w:rsidR="004B5EFF" w:rsidRPr="00797F6B" w:rsidRDefault="004B5EFF" w:rsidP="004B5EF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72E5CC0D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gridSpan w:val="3"/>
            <w:vAlign w:val="bottom"/>
            <w:hideMark/>
          </w:tcPr>
          <w:p w14:paraId="74D206E8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สัดส่วน</w:t>
            </w:r>
          </w:p>
          <w:p w14:paraId="385FD99C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84" w:right="-84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502BFBBB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  <w:hideMark/>
          </w:tcPr>
          <w:p w14:paraId="08AC3124" w14:textId="77777777" w:rsidR="002C6125" w:rsidRPr="00797F6B" w:rsidRDefault="002C6125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39003E98" w14:textId="50E5D7C4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96E2BA1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161F85FC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263D369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  <w:hideMark/>
          </w:tcPr>
          <w:p w14:paraId="5AB24C31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0521E6F8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0A6728B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  <w:hideMark/>
          </w:tcPr>
          <w:p w14:paraId="0C84E5B0" w14:textId="609DA60E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เงินปันผลรับสำหรับปี</w:t>
            </w:r>
          </w:p>
        </w:tc>
      </w:tr>
      <w:tr w:rsidR="004B5EFF" w:rsidRPr="00797F6B" w14:paraId="7B8D4770" w14:textId="77777777" w:rsidTr="00FA590D">
        <w:trPr>
          <w:cantSplit/>
          <w:trHeight w:val="68"/>
          <w:tblHeader/>
        </w:trPr>
        <w:tc>
          <w:tcPr>
            <w:tcW w:w="3960" w:type="dxa"/>
          </w:tcPr>
          <w:p w14:paraId="5875405C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2532E510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8A4FE9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12860DB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630" w:type="dxa"/>
          </w:tcPr>
          <w:p w14:paraId="151888C7" w14:textId="7410CC26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6943FE40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707DD3C9" w14:textId="7357D12A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632AD7F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0136B523" w14:textId="1E80A6DC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2ACFA495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7AE9A9B0" w14:textId="0DAD814D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11FCE2A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C352834" w14:textId="22E14363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E5431F9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0F0E0AA2" w14:textId="3CAE93D9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8BA8EEB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8098B57" w14:textId="69879C2A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1334466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66D3D4F2" w14:textId="2AA36A28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79D2439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2839685" w14:textId="6D8ED9FD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5D3230CD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6987030F" w14:textId="6DB22CF7" w:rsidR="004B5EFF" w:rsidRPr="00797F6B" w:rsidRDefault="002172F1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2562</w:t>
            </w:r>
          </w:p>
        </w:tc>
      </w:tr>
      <w:tr w:rsidR="004B5EFF" w:rsidRPr="00797F6B" w14:paraId="2DEAF58E" w14:textId="77777777" w:rsidTr="00FA590D">
        <w:trPr>
          <w:cantSplit/>
          <w:trHeight w:val="68"/>
          <w:tblHeader/>
        </w:trPr>
        <w:tc>
          <w:tcPr>
            <w:tcW w:w="3960" w:type="dxa"/>
          </w:tcPr>
          <w:p w14:paraId="75FA9097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2889E944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DC6ABA5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59B3BFE4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gridSpan w:val="3"/>
          </w:tcPr>
          <w:p w14:paraId="5FD57DB2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7F6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ร้อยละ</w:t>
            </w:r>
            <w:r w:rsidRPr="00797F6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1C43F6C6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650" w:type="dxa"/>
            <w:gridSpan w:val="15"/>
          </w:tcPr>
          <w:p w14:paraId="765ECCFD" w14:textId="77777777" w:rsidR="004B5EFF" w:rsidRPr="00797F6B" w:rsidRDefault="004B5EFF" w:rsidP="004B5EF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797F6B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797F6B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4B5EFF" w:rsidRPr="00797F6B" w14:paraId="3EBA944A" w14:textId="77777777" w:rsidTr="00FA590D">
        <w:trPr>
          <w:cantSplit/>
        </w:trPr>
        <w:tc>
          <w:tcPr>
            <w:tcW w:w="3960" w:type="dxa"/>
            <w:hideMark/>
          </w:tcPr>
          <w:p w14:paraId="29DB14F1" w14:textId="77777777" w:rsidR="004B5EFF" w:rsidRPr="00797F6B" w:rsidRDefault="004B5EFF" w:rsidP="004B5EFF">
            <w:pPr>
              <w:spacing w:line="240" w:lineRule="auto"/>
              <w:ind w:left="191" w:right="-468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</w:rPr>
              <w:t>บริษัท เอ็ม อินเทลลิเจนซ์ จำกัด</w:t>
            </w:r>
          </w:p>
        </w:tc>
        <w:tc>
          <w:tcPr>
            <w:tcW w:w="450" w:type="dxa"/>
          </w:tcPr>
          <w:p w14:paraId="54BF188C" w14:textId="636197BD" w:rsidR="004B5EFF" w:rsidRPr="00797F6B" w:rsidRDefault="004B5EFF" w:rsidP="004B5EF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2172F1"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797F6B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21D9923" w14:textId="77777777" w:rsidR="004B5EFF" w:rsidRPr="00797F6B" w:rsidRDefault="004B5EFF" w:rsidP="004B5EF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0488AB3C" w14:textId="77777777" w:rsidR="004B5EFF" w:rsidRPr="00797F6B" w:rsidRDefault="004B5EFF" w:rsidP="004B5EF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0A1DD645" w14:textId="7EE8E6E4" w:rsidR="004B5EFF" w:rsidRPr="00797F6B" w:rsidRDefault="002172F1" w:rsidP="00797F6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180" w:type="dxa"/>
            <w:vAlign w:val="bottom"/>
          </w:tcPr>
          <w:p w14:paraId="35B1D4C2" w14:textId="77777777" w:rsidR="004B5EFF" w:rsidRPr="00797F6B" w:rsidRDefault="004B5EFF" w:rsidP="004B5EF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</w:tcPr>
          <w:p w14:paraId="023BD918" w14:textId="77777777" w:rsidR="004B5EFF" w:rsidRPr="00797F6B" w:rsidRDefault="004B5EFF" w:rsidP="004B5EFF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040D30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F7ACF5F" w14:textId="685963B4" w:rsidR="004B5EFF" w:rsidRPr="00797F6B" w:rsidRDefault="002172F1" w:rsidP="004B5EF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4B5EFF" w:rsidRPr="00797F6B">
              <w:rPr>
                <w:rFonts w:ascii="Angsana New" w:hAnsi="Angsana New" w:hint="cs"/>
                <w:sz w:val="28"/>
                <w:szCs w:val="28"/>
                <w:lang w:bidi="th-TH"/>
              </w:rPr>
              <w:t>,</w:t>
            </w:r>
            <w:r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5722D55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</w:tcPr>
          <w:p w14:paraId="5841C3BC" w14:textId="77777777" w:rsidR="004B5EFF" w:rsidRPr="00797F6B" w:rsidRDefault="004B5EFF" w:rsidP="004B5EFF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FEE36D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667CE85" w14:textId="0A250119" w:rsidR="004B5EFF" w:rsidRPr="00797F6B" w:rsidRDefault="002172F1" w:rsidP="00B33D6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AA3553"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376AC352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5D3F60F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936C0C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5A4F6F4" w14:textId="44DFCBE6" w:rsidR="004B5EFF" w:rsidRPr="00797F6B" w:rsidRDefault="002172F1" w:rsidP="004B5EFF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AA3553" w:rsidRPr="00797F6B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797F6B">
              <w:rPr>
                <w:rFonts w:ascii="Angsana New" w:hAnsi="Angsana New"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0" w:type="dxa"/>
            <w:vAlign w:val="bottom"/>
          </w:tcPr>
          <w:p w14:paraId="34A2CC60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</w:tcPr>
          <w:p w14:paraId="648761A1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B946C3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DC888C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 w:hint="cs"/>
                <w:sz w:val="28"/>
                <w:szCs w:val="28"/>
                <w:lang w:bidi="th-TH"/>
              </w:rPr>
              <w:t xml:space="preserve">     -</w:t>
            </w:r>
          </w:p>
        </w:tc>
        <w:tc>
          <w:tcPr>
            <w:tcW w:w="180" w:type="dxa"/>
            <w:vAlign w:val="bottom"/>
          </w:tcPr>
          <w:p w14:paraId="456F374E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56A97A02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4B5EFF" w:rsidRPr="00797F6B" w14:paraId="55611F9C" w14:textId="77777777" w:rsidTr="00FA590D">
        <w:trPr>
          <w:cantSplit/>
          <w:trHeight w:val="58"/>
        </w:trPr>
        <w:tc>
          <w:tcPr>
            <w:tcW w:w="3960" w:type="dxa"/>
            <w:vAlign w:val="bottom"/>
            <w:hideMark/>
          </w:tcPr>
          <w:p w14:paraId="16D7B480" w14:textId="77777777" w:rsidR="004B5EFF" w:rsidRPr="00797F6B" w:rsidRDefault="004B5EFF" w:rsidP="004B5EFF">
            <w:pPr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97F6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6C344F44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DD1C975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42A5AC1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30" w:type="dxa"/>
          </w:tcPr>
          <w:p w14:paraId="47E8825E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DDE2B56" w14:textId="77777777" w:rsidR="004B5EFF" w:rsidRPr="00797F6B" w:rsidRDefault="004B5EFF" w:rsidP="004B5EF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</w:tcPr>
          <w:p w14:paraId="0F315E42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73F9BF8C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4F365931" w14:textId="77777777" w:rsidR="004B5EFF" w:rsidRPr="00797F6B" w:rsidRDefault="004B5EFF" w:rsidP="004B5EFF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308860A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90B1449" w14:textId="77777777" w:rsidR="004B5EFF" w:rsidRPr="00797F6B" w:rsidRDefault="004B5EFF" w:rsidP="004B5EF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91608AA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573AEC" w14:textId="44FE6C4F" w:rsidR="004B5EFF" w:rsidRPr="00797F6B" w:rsidRDefault="002172F1" w:rsidP="00B33D6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AA3553" w:rsidRPr="00797F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267C4F6B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9FF93FE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CDD1BC4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7EF34A" w14:textId="5FB3AAD9" w:rsidR="004B5EFF" w:rsidRPr="00797F6B" w:rsidRDefault="002172F1" w:rsidP="004B5EF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</w:t>
            </w:r>
            <w:r w:rsidR="00AA3553" w:rsidRPr="00797F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267</w:t>
            </w:r>
          </w:p>
        </w:tc>
        <w:tc>
          <w:tcPr>
            <w:tcW w:w="180" w:type="dxa"/>
            <w:vAlign w:val="bottom"/>
          </w:tcPr>
          <w:p w14:paraId="5648237D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8668CC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</w:tcPr>
          <w:p w14:paraId="476F33A6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D4378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B2161B" w14:textId="77777777" w:rsidR="004B5EFF" w:rsidRPr="00797F6B" w:rsidRDefault="004B5EFF" w:rsidP="004B5EF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06D689" w14:textId="77777777" w:rsidR="004B5EFF" w:rsidRPr="00797F6B" w:rsidRDefault="004B5EFF" w:rsidP="00B33D69">
            <w:pPr>
              <w:pStyle w:val="acctfourfigures"/>
              <w:tabs>
                <w:tab w:val="clear" w:pos="765"/>
                <w:tab w:val="decimal" w:pos="2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97F6B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</w:tr>
    </w:tbl>
    <w:p w14:paraId="0A067559" w14:textId="77777777" w:rsidR="004B5EFF" w:rsidRPr="008A3328" w:rsidRDefault="004B5EFF" w:rsidP="004B5EFF">
      <w:pPr>
        <w:spacing w:line="240" w:lineRule="auto"/>
        <w:rPr>
          <w:rFonts w:ascii="Angsana New" w:hAnsi="Angsana New"/>
          <w:b/>
          <w:bCs/>
          <w:sz w:val="20"/>
          <w:szCs w:val="20"/>
        </w:rPr>
      </w:pPr>
    </w:p>
    <w:p w14:paraId="34D08A5C" w14:textId="5E06DF4E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8"/>
          <w:szCs w:val="28"/>
        </w:rPr>
      </w:pPr>
      <w:r w:rsidRPr="008A3328">
        <w:rPr>
          <w:rFonts w:ascii="Angsana New" w:eastAsia="MS Mincho" w:hAnsi="Angsana New" w:hint="cs"/>
          <w:b/>
          <w:bCs/>
          <w:sz w:val="28"/>
          <w:szCs w:val="28"/>
          <w:cs/>
        </w:rPr>
        <w:t>ลักษณะธุรกิจ</w:t>
      </w:r>
    </w:p>
    <w:p w14:paraId="48B1987D" w14:textId="77777777" w:rsidR="00114BF0" w:rsidRPr="008A3328" w:rsidRDefault="00114BF0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eastAsia="MS Mincho" w:hAnsi="Angsana New"/>
          <w:b/>
          <w:bCs/>
          <w:sz w:val="20"/>
          <w:szCs w:val="20"/>
        </w:rPr>
      </w:pPr>
    </w:p>
    <w:p w14:paraId="3F58B9A6" w14:textId="3F26AD07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</w:rPr>
        <w:t>(</w:t>
      </w:r>
      <w:r w:rsidR="002172F1" w:rsidRPr="008A3328">
        <w:rPr>
          <w:rFonts w:ascii="Angsana New" w:hAnsi="Angsana New"/>
          <w:sz w:val="28"/>
          <w:szCs w:val="28"/>
        </w:rPr>
        <w:t>1</w:t>
      </w:r>
      <w:r w:rsidRPr="008A3328">
        <w:rPr>
          <w:rFonts w:ascii="Angsana New" w:hAnsi="Angsana New"/>
          <w:sz w:val="28"/>
          <w:szCs w:val="28"/>
        </w:rPr>
        <w:t xml:space="preserve">) </w:t>
      </w:r>
      <w:r w:rsidRPr="008A3328">
        <w:rPr>
          <w:rFonts w:ascii="Angsana New" w:hAnsi="Angsana New" w:hint="cs"/>
          <w:sz w:val="28"/>
          <w:szCs w:val="28"/>
          <w:cs/>
        </w:rPr>
        <w:t>จำหน่าย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ให้บริการติดตั้ง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และบำรุงรักษาซอฟต์แวร์เพื่อวิเคราะห์และบริหารจัดการข้อมูลลูกค้าสัมพันธ์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รวมทั้งฝึกอบรมการใช้งาน</w:t>
      </w:r>
    </w:p>
    <w:p w14:paraId="49D6E10F" w14:textId="77777777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0"/>
          <w:szCs w:val="20"/>
          <w:cs/>
        </w:rPr>
      </w:pPr>
    </w:p>
    <w:p w14:paraId="5384C86D" w14:textId="77777777" w:rsidR="004B5EFF" w:rsidRPr="008A3328" w:rsidRDefault="004B5EFF" w:rsidP="004B5E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MS Mincho" w:hAnsi="Angsana New"/>
          <w:sz w:val="28"/>
          <w:szCs w:val="28"/>
          <w:cs/>
        </w:rPr>
        <w:sectPr w:rsidR="004B5EFF" w:rsidRPr="008A3328" w:rsidSect="004B5EFF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 w:rsidRPr="008A3328">
        <w:rPr>
          <w:rFonts w:ascii="Angsana New" w:eastAsia="MS Mincho" w:hAnsi="Angsana New" w:hint="cs"/>
          <w:sz w:val="28"/>
          <w:szCs w:val="28"/>
          <w:cs/>
        </w:rPr>
        <w:t>กลุ่มบริษัทไม่มีเงินลงทุนในบริษัทร่วมซึ่งจดทะเบียนในตลาดหลักทรัพย์</w:t>
      </w:r>
      <w:r w:rsidRPr="008A3328">
        <w:rPr>
          <w:rFonts w:ascii="Angsana New" w:eastAsia="MS Mincho" w:hAnsi="Angsana New"/>
          <w:sz w:val="28"/>
          <w:szCs w:val="28"/>
          <w:cs/>
        </w:rPr>
        <w:t xml:space="preserve"> </w:t>
      </w:r>
      <w:r w:rsidRPr="008A3328">
        <w:rPr>
          <w:rFonts w:ascii="Angsana New" w:eastAsia="MS Mincho" w:hAnsi="Angsana New" w:hint="cs"/>
          <w:sz w:val="28"/>
          <w:szCs w:val="28"/>
          <w:cs/>
        </w:rPr>
        <w:t>ดังนั้นจึงไม่มีราคาที่เปิดเผยต่อสาธารณชน</w:t>
      </w:r>
    </w:p>
    <w:p w14:paraId="1097AB6A" w14:textId="401F64E7" w:rsidR="00F524D2" w:rsidRPr="008A3328" w:rsidRDefault="002172F1" w:rsidP="004955CE">
      <w:pPr>
        <w:pStyle w:val="Heading6"/>
        <w:tabs>
          <w:tab w:val="left" w:pos="540"/>
          <w:tab w:val="left" w:pos="2160"/>
        </w:tabs>
        <w:jc w:val="thaiDistribute"/>
        <w:rPr>
          <w:rFonts w:ascii="Angsana New" w:hAnsi="Angsana New"/>
          <w:sz w:val="28"/>
          <w:szCs w:val="28"/>
          <w:lang w:val="en-US"/>
        </w:rPr>
      </w:pPr>
      <w:r w:rsidRPr="008A3328">
        <w:rPr>
          <w:rFonts w:ascii="Angsana New" w:hAnsi="Angsana New"/>
          <w:sz w:val="30"/>
          <w:szCs w:val="30"/>
          <w:lang w:val="en-US"/>
        </w:rPr>
        <w:lastRenderedPageBreak/>
        <w:t>11</w:t>
      </w:r>
      <w:r w:rsidR="005A5C8C" w:rsidRPr="008A3328">
        <w:rPr>
          <w:rFonts w:ascii="Angsana New" w:hAnsi="Angsana New"/>
          <w:sz w:val="30"/>
          <w:szCs w:val="30"/>
          <w:lang w:val="en-US"/>
        </w:rPr>
        <w:tab/>
      </w:r>
      <w:r w:rsidR="00F524D2" w:rsidRPr="008A3328">
        <w:rPr>
          <w:rFonts w:ascii="Angsana New" w:hAnsi="Angsana New"/>
          <w:sz w:val="28"/>
          <w:szCs w:val="28"/>
          <w:cs/>
          <w:lang w:val="en-US"/>
        </w:rPr>
        <w:t>เงินลงทุนในบริษัทย่อย</w:t>
      </w:r>
    </w:p>
    <w:p w14:paraId="2597C03A" w14:textId="77777777" w:rsidR="0096723B" w:rsidRPr="008A3328" w:rsidRDefault="0096723B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0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810"/>
        <w:gridCol w:w="270"/>
        <w:gridCol w:w="1260"/>
        <w:gridCol w:w="270"/>
        <w:gridCol w:w="1178"/>
      </w:tblGrid>
      <w:tr w:rsidR="00EF4783" w:rsidRPr="008A3328" w14:paraId="6C51F6E1" w14:textId="77777777" w:rsidTr="00EF4783">
        <w:tc>
          <w:tcPr>
            <w:tcW w:w="5220" w:type="dxa"/>
            <w:shd w:val="clear" w:color="auto" w:fill="auto"/>
          </w:tcPr>
          <w:p w14:paraId="49B625D2" w14:textId="77777777" w:rsidR="00EF4783" w:rsidRPr="008A3328" w:rsidRDefault="00EF478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left w:val="nil"/>
            </w:tcBorders>
            <w:shd w:val="clear" w:color="auto" w:fill="auto"/>
          </w:tcPr>
          <w:p w14:paraId="01F3A2F1" w14:textId="77777777" w:rsidR="00EF4783" w:rsidRPr="008A3328" w:rsidRDefault="00EF4783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BEA5EE" w14:textId="77777777" w:rsidR="00EF4783" w:rsidRPr="008A3328" w:rsidRDefault="00EF4783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</w:tcPr>
          <w:p w14:paraId="7EF08602" w14:textId="77777777" w:rsidR="00EF4783" w:rsidRPr="008A3328" w:rsidRDefault="00EF4783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40FE9" w:rsidRPr="008A3328" w14:paraId="04C948AD" w14:textId="77777777" w:rsidTr="00A57591">
        <w:tc>
          <w:tcPr>
            <w:tcW w:w="5220" w:type="dxa"/>
            <w:shd w:val="clear" w:color="auto" w:fill="auto"/>
          </w:tcPr>
          <w:p w14:paraId="3B9D392C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9A72CF8" w14:textId="12D2DC21" w:rsidR="00040FE9" w:rsidRPr="008A3328" w:rsidRDefault="00040FE9" w:rsidP="000E2F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ind w:left="-108" w:right="-108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D74F3B8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AB6BA93" w14:textId="3CCED3AA" w:rsidR="00040FE9" w:rsidRPr="008A3328" w:rsidRDefault="002172F1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F208659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</w:tcPr>
          <w:p w14:paraId="7DCEE237" w14:textId="06DCE220" w:rsidR="00040FE9" w:rsidRPr="008A3328" w:rsidRDefault="002172F1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2562</w:t>
            </w:r>
          </w:p>
        </w:tc>
      </w:tr>
      <w:tr w:rsidR="00A26734" w:rsidRPr="008A3328" w14:paraId="7951D1A5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348210B0" w14:textId="77777777" w:rsidR="00A26734" w:rsidRPr="008A3328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CC702E1" w14:textId="77777777" w:rsidR="00A26734" w:rsidRPr="008A3328" w:rsidRDefault="00A26734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C674DC" w14:textId="77777777" w:rsidR="00A26734" w:rsidRPr="008A3328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8" w:type="dxa"/>
            <w:gridSpan w:val="3"/>
            <w:shd w:val="clear" w:color="auto" w:fill="auto"/>
          </w:tcPr>
          <w:p w14:paraId="4D7E1754" w14:textId="77777777" w:rsidR="00A26734" w:rsidRPr="008A3328" w:rsidRDefault="00A26734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040FE9" w:rsidRPr="008A3328" w14:paraId="1BD4F425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3F206FC5" w14:textId="2749B1A2" w:rsidR="00040FE9" w:rsidRPr="008A3328" w:rsidRDefault="00040FE9" w:rsidP="002E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0" w:type="dxa"/>
            <w:shd w:val="clear" w:color="auto" w:fill="auto"/>
          </w:tcPr>
          <w:p w14:paraId="5A6CA0CC" w14:textId="77777777" w:rsidR="00040FE9" w:rsidRPr="008A3328" w:rsidRDefault="00040FE9" w:rsidP="00040F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618FD9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7DD83439" w14:textId="64697546" w:rsidR="00040FE9" w:rsidRPr="008A3328" w:rsidRDefault="002172F1" w:rsidP="00040FE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362</w:t>
            </w:r>
            <w:r w:rsidR="00040FE9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6A5857FB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5A3419F7" w14:textId="13DA864E" w:rsidR="00040FE9" w:rsidRPr="008A3328" w:rsidRDefault="002172F1" w:rsidP="00040FE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310</w:t>
            </w:r>
            <w:r w:rsidR="00040FE9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241</w:t>
            </w:r>
          </w:p>
        </w:tc>
      </w:tr>
      <w:tr w:rsidR="00040FE9" w:rsidRPr="008A3328" w14:paraId="0521ABDA" w14:textId="77777777" w:rsidTr="00A57591">
        <w:trPr>
          <w:trHeight w:val="80"/>
        </w:trPr>
        <w:tc>
          <w:tcPr>
            <w:tcW w:w="5220" w:type="dxa"/>
            <w:shd w:val="clear" w:color="auto" w:fill="auto"/>
          </w:tcPr>
          <w:p w14:paraId="5D38C0A4" w14:textId="0C1C3233" w:rsidR="00040FE9" w:rsidRPr="008A3328" w:rsidRDefault="00040FE9" w:rsidP="002E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ส่วนแบ่งกำไรสุทธิ</w:t>
            </w:r>
          </w:p>
        </w:tc>
        <w:tc>
          <w:tcPr>
            <w:tcW w:w="810" w:type="dxa"/>
            <w:shd w:val="clear" w:color="auto" w:fill="auto"/>
          </w:tcPr>
          <w:p w14:paraId="65433B34" w14:textId="77777777" w:rsidR="00040FE9" w:rsidRPr="008A3328" w:rsidRDefault="00040FE9" w:rsidP="00040FE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F431BBF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8C50C5" w14:textId="66FA1D1D" w:rsidR="00040FE9" w:rsidRPr="008A3328" w:rsidRDefault="002172F1" w:rsidP="00040FE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C619B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1E035C00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1ED3BF4" w14:textId="21412D19" w:rsidR="00040FE9" w:rsidRPr="008A3328" w:rsidRDefault="002172F1" w:rsidP="00040FE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47</w:t>
            </w:r>
            <w:r w:rsidR="00040FE9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757</w:t>
            </w:r>
          </w:p>
        </w:tc>
      </w:tr>
      <w:tr w:rsidR="00040FE9" w:rsidRPr="008A3328" w14:paraId="25C395D9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77CA841D" w14:textId="77777777" w:rsidR="00040FE9" w:rsidRPr="008A3328" w:rsidRDefault="00040FE9" w:rsidP="00040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องค์ประกอบอื่นของส่วนของผู้ถือหุ้น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810" w:type="dxa"/>
            <w:shd w:val="clear" w:color="auto" w:fill="auto"/>
          </w:tcPr>
          <w:p w14:paraId="2F3B4D07" w14:textId="77777777" w:rsidR="00040FE9" w:rsidRPr="008A3328" w:rsidRDefault="00040FE9" w:rsidP="00040F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06E3E2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5060FC83" w14:textId="283322A1" w:rsidR="00040FE9" w:rsidRPr="008A3328" w:rsidRDefault="00C619B0" w:rsidP="00040FE9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910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C41C43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057CF4AF" w14:textId="1EA8DAD5" w:rsidR="00040FE9" w:rsidRPr="008A3328" w:rsidRDefault="00040FE9" w:rsidP="00040F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634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040FE9" w:rsidRPr="008A3328" w14:paraId="2C2951A1" w14:textId="77777777" w:rsidTr="00EE488B">
        <w:trPr>
          <w:trHeight w:val="68"/>
        </w:trPr>
        <w:tc>
          <w:tcPr>
            <w:tcW w:w="5220" w:type="dxa"/>
            <w:shd w:val="clear" w:color="auto" w:fill="auto"/>
          </w:tcPr>
          <w:p w14:paraId="5B58691E" w14:textId="77777777" w:rsidR="00040FE9" w:rsidRPr="008A3328" w:rsidRDefault="00040FE9" w:rsidP="00040F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810" w:type="dxa"/>
            <w:shd w:val="clear" w:color="auto" w:fill="auto"/>
          </w:tcPr>
          <w:p w14:paraId="69C58215" w14:textId="77777777" w:rsidR="00040FE9" w:rsidRPr="008A3328" w:rsidRDefault="00040FE9" w:rsidP="00040F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91C45D4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CAFCCEE" w14:textId="7D06BAF1" w:rsidR="00040FE9" w:rsidRPr="008A3328" w:rsidRDefault="002172F1" w:rsidP="00C619B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</w:p>
        </w:tc>
        <w:tc>
          <w:tcPr>
            <w:tcW w:w="270" w:type="dxa"/>
            <w:shd w:val="clear" w:color="auto" w:fill="auto"/>
          </w:tcPr>
          <w:p w14:paraId="6F55840D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3EB7CC67" w14:textId="37DCA10B" w:rsidR="00040FE9" w:rsidRPr="008A3328" w:rsidRDefault="00040FE9" w:rsidP="00040FE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40FE9" w:rsidRPr="008A3328" w14:paraId="735E614C" w14:textId="77777777" w:rsidTr="00A57591">
        <w:tc>
          <w:tcPr>
            <w:tcW w:w="5220" w:type="dxa"/>
          </w:tcPr>
          <w:p w14:paraId="06811CE8" w14:textId="55A96940" w:rsidR="00040FE9" w:rsidRPr="008A3328" w:rsidRDefault="00040FE9" w:rsidP="002E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810" w:type="dxa"/>
            <w:shd w:val="clear" w:color="auto" w:fill="auto"/>
          </w:tcPr>
          <w:p w14:paraId="223EB19F" w14:textId="3FF8AD42" w:rsidR="00040FE9" w:rsidRPr="008A3328" w:rsidRDefault="00040FE9" w:rsidP="00040FE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30E339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</w:tcPr>
          <w:p w14:paraId="2089DFF8" w14:textId="15F426D7" w:rsidR="00040FE9" w:rsidRPr="008A3328" w:rsidRDefault="00C619B0" w:rsidP="00C619B0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61F3E6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shd w:val="clear" w:color="auto" w:fill="auto"/>
          </w:tcPr>
          <w:p w14:paraId="1CD6B159" w14:textId="3166BC5A" w:rsidR="00040FE9" w:rsidRPr="008A3328" w:rsidRDefault="002172F1" w:rsidP="00040FE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40FE9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</w:p>
        </w:tc>
      </w:tr>
      <w:tr w:rsidR="00040FE9" w:rsidRPr="008A3328" w14:paraId="61CF65F2" w14:textId="77777777" w:rsidTr="00EE488B">
        <w:trPr>
          <w:trHeight w:val="68"/>
        </w:trPr>
        <w:tc>
          <w:tcPr>
            <w:tcW w:w="5220" w:type="dxa"/>
          </w:tcPr>
          <w:p w14:paraId="6BB378DC" w14:textId="2D2AD490" w:rsidR="00040FE9" w:rsidRPr="008A3328" w:rsidRDefault="00C619B0" w:rsidP="002E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10" w:type="dxa"/>
            <w:shd w:val="clear" w:color="auto" w:fill="auto"/>
          </w:tcPr>
          <w:p w14:paraId="5F308A0E" w14:textId="274CEE87" w:rsidR="00040FE9" w:rsidRPr="008A3328" w:rsidRDefault="00040FE9" w:rsidP="00040FE9">
            <w:pPr>
              <w:pStyle w:val="acctfourfigures"/>
              <w:tabs>
                <w:tab w:val="clear" w:pos="765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2D17EC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0FB9499" w14:textId="0061196D" w:rsidR="00040FE9" w:rsidRPr="008A3328" w:rsidRDefault="00C619B0" w:rsidP="00C619B0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07F95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62AB5457" w14:textId="7B9AA265" w:rsidR="00040FE9" w:rsidRPr="008A3328" w:rsidRDefault="00040FE9" w:rsidP="00040FE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040FE9" w:rsidRPr="008A3328" w14:paraId="612B1757" w14:textId="77777777" w:rsidTr="00CA6219">
        <w:trPr>
          <w:trHeight w:val="70"/>
        </w:trPr>
        <w:tc>
          <w:tcPr>
            <w:tcW w:w="5220" w:type="dxa"/>
            <w:shd w:val="clear" w:color="auto" w:fill="auto"/>
          </w:tcPr>
          <w:p w14:paraId="6B291222" w14:textId="0A32892C" w:rsidR="00040FE9" w:rsidRPr="008A3328" w:rsidRDefault="00040FE9" w:rsidP="002E70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10" w:type="dxa"/>
            <w:shd w:val="clear" w:color="auto" w:fill="auto"/>
          </w:tcPr>
          <w:p w14:paraId="21A98DF3" w14:textId="77777777" w:rsidR="00040FE9" w:rsidRPr="008A3328" w:rsidRDefault="00040FE9" w:rsidP="00040F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B776D4" w14:textId="77777777" w:rsidR="00040FE9" w:rsidRPr="008A3328" w:rsidRDefault="00040FE9" w:rsidP="00040F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564470" w14:textId="1D802A44" w:rsidR="00040FE9" w:rsidRPr="008A3328" w:rsidRDefault="002172F1" w:rsidP="00040FE9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398</w:t>
            </w:r>
            <w:r w:rsidR="000D0DDB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1D8C309E" w14:textId="77777777" w:rsidR="00040FE9" w:rsidRPr="008A3328" w:rsidRDefault="00040FE9" w:rsidP="00040F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1D7A8" w14:textId="7A0A1FE9" w:rsidR="00040FE9" w:rsidRPr="008A3328" w:rsidRDefault="002172F1" w:rsidP="00040FE9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362</w:t>
            </w:r>
            <w:r w:rsidR="00040FE9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</w:tr>
    </w:tbl>
    <w:p w14:paraId="3BB34145" w14:textId="1975AB52" w:rsidR="00CB5A25" w:rsidRPr="008A3328" w:rsidRDefault="00CB5A2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p w14:paraId="4D2B5BDA" w14:textId="6BBAD629" w:rsidR="00AE0B4D" w:rsidRPr="008A3328" w:rsidRDefault="00AE0B4D" w:rsidP="004955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8A3328">
        <w:rPr>
          <w:rFonts w:ascii="Angsana New" w:hAnsi="Angsana New"/>
          <w:sz w:val="28"/>
          <w:szCs w:val="28"/>
          <w:cs/>
          <w:lang w:val="en-US" w:bidi="th-TH"/>
        </w:rPr>
        <w:t xml:space="preserve">การซื้อเงินลงทุนในบริษัทย่อยในระหว่างปีสิ้นสุดวันที่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31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val="en-US" w:bidi="th-TH"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2562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8A3328">
        <w:rPr>
          <w:rFonts w:ascii="Angsana New" w:hAnsi="Angsana New"/>
          <w:sz w:val="28"/>
          <w:szCs w:val="28"/>
          <w:cs/>
          <w:lang w:val="en-US" w:bidi="th-TH"/>
        </w:rPr>
        <w:t>มีดังนี้</w:t>
      </w:r>
    </w:p>
    <w:p w14:paraId="136FAA4B" w14:textId="1AB9AEAF" w:rsidR="00AE0B4D" w:rsidRPr="008A3328" w:rsidRDefault="00AE0B4D" w:rsidP="004955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0"/>
          <w:lang w:val="en-US" w:bidi="th-TH"/>
        </w:rPr>
      </w:pPr>
    </w:p>
    <w:p w14:paraId="51C8746D" w14:textId="32B1AE99" w:rsidR="008E3079" w:rsidRPr="008A3328" w:rsidRDefault="008E3079" w:rsidP="00640D01">
      <w:pPr>
        <w:pStyle w:val="block"/>
        <w:spacing w:after="0" w:line="240" w:lineRule="atLeast"/>
        <w:ind w:left="540"/>
        <w:jc w:val="thaiDistribute"/>
        <w:rPr>
          <w:rFonts w:asciiTheme="majorBidi" w:eastAsia="MS Mincho" w:hAnsiTheme="majorBidi"/>
          <w:sz w:val="28"/>
          <w:szCs w:val="28"/>
          <w:lang w:val="en-US"/>
        </w:rPr>
      </w:pP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เมื่อวันที่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="002172F1" w:rsidRPr="008A3328">
        <w:rPr>
          <w:rFonts w:asciiTheme="majorBidi" w:eastAsia="MS Mincho" w:hAnsiTheme="majorBidi"/>
          <w:sz w:val="28"/>
          <w:szCs w:val="28"/>
          <w:lang w:val="en-US"/>
        </w:rPr>
        <w:t>15</w:t>
      </w:r>
      <w:r w:rsidRPr="008A3328">
        <w:rPr>
          <w:rFonts w:asciiTheme="majorBidi" w:eastAsia="MS Mincho" w:hAnsiTheme="majorBidi"/>
          <w:sz w:val="28"/>
          <w:szCs w:val="28"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กุมภาพันธ์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="002172F1" w:rsidRPr="008A3328">
        <w:rPr>
          <w:rFonts w:asciiTheme="majorBidi" w:eastAsia="MS Mincho" w:hAnsiTheme="majorBidi"/>
          <w:sz w:val="28"/>
          <w:szCs w:val="28"/>
          <w:lang w:val="en-US"/>
        </w:rPr>
        <w:t>2562</w:t>
      </w:r>
      <w:r w:rsidRPr="008A3328">
        <w:rPr>
          <w:rFonts w:asciiTheme="majorBidi" w:eastAsia="MS Mincho" w:hAnsiTheme="majorBidi"/>
          <w:sz w:val="28"/>
          <w:szCs w:val="28"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บริษัทได้ลงทุนเพิ่มในบริษัท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วินท์คอม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เทคโนโลยี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(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เมียนมาร์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)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จำกัด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ซึ่งเป็นบริษัทที่จัดตั้งขึ้นในประเทศเมียนมาร์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เป็นจำนวนเงิน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="002172F1" w:rsidRPr="008A3328">
        <w:rPr>
          <w:rFonts w:asciiTheme="majorBidi" w:eastAsia="MS Mincho" w:hAnsiTheme="majorBidi"/>
          <w:sz w:val="28"/>
          <w:szCs w:val="28"/>
          <w:lang w:val="en-US"/>
        </w:rPr>
        <w:t>4</w:t>
      </w:r>
      <w:r w:rsidRPr="008A3328">
        <w:rPr>
          <w:rFonts w:asciiTheme="majorBidi" w:eastAsia="MS Mincho" w:hAnsiTheme="majorBidi"/>
          <w:sz w:val="28"/>
          <w:szCs w:val="28"/>
          <w:lang w:val="en-US"/>
        </w:rPr>
        <w:t>.</w:t>
      </w:r>
      <w:r w:rsidR="002172F1" w:rsidRPr="008A3328">
        <w:rPr>
          <w:rFonts w:asciiTheme="majorBidi" w:eastAsia="MS Mincho" w:hAnsiTheme="majorBidi"/>
          <w:sz w:val="28"/>
          <w:szCs w:val="28"/>
          <w:lang w:val="en-US"/>
        </w:rPr>
        <w:t>72</w:t>
      </w:r>
      <w:r w:rsidRPr="008A3328">
        <w:rPr>
          <w:rFonts w:asciiTheme="majorBidi" w:eastAsia="MS Mincho" w:hAnsiTheme="majorBidi"/>
          <w:sz w:val="28"/>
          <w:szCs w:val="28"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ล้านบาท</w:t>
      </w:r>
      <w:r w:rsidRPr="008A3328">
        <w:rPr>
          <w:rFonts w:asciiTheme="majorBidi" w:eastAsia="MS Mincho" w:hAnsiTheme="majorBidi"/>
          <w:sz w:val="28"/>
          <w:szCs w:val="28"/>
          <w:cs/>
          <w:lang w:val="en-US"/>
        </w:rPr>
        <w:t xml:space="preserve"> </w:t>
      </w:r>
      <w:r w:rsidRPr="008A3328">
        <w:rPr>
          <w:rFonts w:asciiTheme="majorBidi" w:eastAsia="MS Mincho" w:hAnsiTheme="majorBidi" w:hint="cs"/>
          <w:sz w:val="28"/>
          <w:szCs w:val="28"/>
          <w:cs/>
          <w:lang w:val="en-US"/>
        </w:rPr>
        <w:t>สัดส่วนการลงทุนในบริษัทดังกล่าวไม่มีการเปลี่ยนแปลง</w:t>
      </w:r>
    </w:p>
    <w:p w14:paraId="38179915" w14:textId="15BAE286" w:rsidR="00A26734" w:rsidRPr="008A3328" w:rsidRDefault="00A26734" w:rsidP="005038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14798798" w14:textId="3C2D7CC0" w:rsidR="00E17E33" w:rsidRPr="008A3328" w:rsidRDefault="00E17E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>การทดสอบการด้อยค่า</w:t>
      </w:r>
    </w:p>
    <w:p w14:paraId="155397AE" w14:textId="77777777" w:rsidR="00E17E33" w:rsidRPr="008A3328" w:rsidRDefault="00E17E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2EEB04C" w14:textId="49DAC434" w:rsidR="00AE0B4D" w:rsidRPr="008A3328" w:rsidRDefault="00E17E3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A3328">
        <w:rPr>
          <w:rFonts w:ascii="Angsana New" w:hAnsi="Angsana New"/>
          <w:sz w:val="28"/>
          <w:szCs w:val="28"/>
          <w:cs/>
        </w:rPr>
        <w:t>ผู้บริหารของ</w:t>
      </w:r>
      <w:r w:rsidR="003B6752" w:rsidRPr="008A3328">
        <w:rPr>
          <w:rFonts w:ascii="Angsana New" w:hAnsi="Angsana New"/>
          <w:sz w:val="28"/>
          <w:szCs w:val="28"/>
          <w:cs/>
        </w:rPr>
        <w:t>กลุ่ม</w:t>
      </w:r>
      <w:r w:rsidRPr="008A3328">
        <w:rPr>
          <w:rFonts w:ascii="Angsana New" w:hAnsi="Angsana New"/>
          <w:sz w:val="28"/>
          <w:szCs w:val="28"/>
          <w:cs/>
        </w:rPr>
        <w:t>บริษัทได้มีการทดสอบการด้อยค่าของมูลค่าตามบัญชีของเงินลงทุนในบริษัทย่อย โดยใช้</w:t>
      </w:r>
      <w:r w:rsidR="00A37E4B" w:rsidRPr="008A3328">
        <w:rPr>
          <w:rFonts w:ascii="Angsana New" w:hAnsi="Angsana New"/>
          <w:sz w:val="28"/>
          <w:szCs w:val="28"/>
          <w:cs/>
        </w:rPr>
        <w:t>เ</w:t>
      </w:r>
      <w:r w:rsidRPr="008A3328">
        <w:rPr>
          <w:rFonts w:ascii="Angsana New" w:hAnsi="Angsana New"/>
          <w:sz w:val="28"/>
          <w:szCs w:val="28"/>
          <w:cs/>
        </w:rPr>
        <w:t xml:space="preserve">ทคนิคและข้อสมมติที่สำคัญเช่นเดียวกับที่อธิบายไว้ในหมายเหตุข้อ </w:t>
      </w:r>
      <w:r w:rsidR="002172F1" w:rsidRPr="008A3328">
        <w:rPr>
          <w:rFonts w:ascii="Angsana New" w:hAnsi="Angsana New"/>
          <w:sz w:val="28"/>
          <w:szCs w:val="28"/>
        </w:rPr>
        <w:t>15</w:t>
      </w:r>
      <w:r w:rsidR="003B6752" w:rsidRPr="008A3328">
        <w:rPr>
          <w:rFonts w:ascii="Angsana New" w:hAnsi="Angsana New"/>
          <w:sz w:val="28"/>
          <w:szCs w:val="28"/>
          <w:cs/>
        </w:rPr>
        <w:t xml:space="preserve"> ใน</w:t>
      </w:r>
      <w:r w:rsidRPr="008A3328">
        <w:rPr>
          <w:rFonts w:ascii="Angsana New" w:hAnsi="Angsana New"/>
          <w:sz w:val="28"/>
          <w:szCs w:val="28"/>
          <w:cs/>
        </w:rPr>
        <w:t>เรื่อง</w:t>
      </w:r>
      <w:r w:rsidR="003B6752" w:rsidRPr="008A3328">
        <w:rPr>
          <w:rFonts w:ascii="Angsana New" w:hAnsi="Angsana New"/>
          <w:sz w:val="28"/>
          <w:szCs w:val="28"/>
          <w:cs/>
        </w:rPr>
        <w:t>เกี่ยวกับ</w:t>
      </w:r>
      <w:r w:rsidRPr="008A3328">
        <w:rPr>
          <w:rFonts w:ascii="Angsana New" w:hAnsi="Angsana New"/>
          <w:sz w:val="28"/>
          <w:szCs w:val="28"/>
          <w:cs/>
        </w:rPr>
        <w:t>การทดสอบการด้อยค่า</w:t>
      </w:r>
      <w:r w:rsidR="00F35242" w:rsidRPr="008A332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9EE3564" w14:textId="77777777" w:rsidR="00D13E29" w:rsidRPr="008A3328" w:rsidRDefault="00D13E29" w:rsidP="004955CE">
      <w:pPr>
        <w:framePr w:w="8580" w:wrap="auto" w:hAnchor="text" w:x="198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  <w:sectPr w:rsidR="00D13E29" w:rsidRPr="008A3328" w:rsidSect="00560CD8">
          <w:headerReference w:type="even" r:id="rId14"/>
          <w:headerReference w:type="default" r:id="rId15"/>
          <w:headerReference w:type="first" r:id="rId16"/>
          <w:pgSz w:w="11909" w:h="16834" w:code="9"/>
          <w:pgMar w:top="691" w:right="1152" w:bottom="576" w:left="1440" w:header="634" w:footer="662" w:gutter="0"/>
          <w:cols w:space="720"/>
        </w:sectPr>
      </w:pPr>
    </w:p>
    <w:p w14:paraId="228318BE" w14:textId="12CECB3A" w:rsidR="003D53C9" w:rsidRPr="008A3328" w:rsidRDefault="008C00A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="00117649" w:rsidRPr="008A3328">
        <w:rPr>
          <w:rFonts w:ascii="Angsana New" w:hAnsi="Angsana New"/>
          <w:sz w:val="28"/>
          <w:szCs w:val="28"/>
        </w:rPr>
        <w:t xml:space="preserve"> </w:t>
      </w:r>
      <w:r w:rsidR="00117649" w:rsidRPr="008A3328">
        <w:rPr>
          <w:rFonts w:ascii="Angsana New" w:hAnsi="Angsana New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/>
          <w:sz w:val="28"/>
          <w:szCs w:val="28"/>
        </w:rPr>
        <w:t>2562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มีดังนี้</w:t>
      </w:r>
      <w:r w:rsidR="00EF2E5E" w:rsidRPr="008A3328">
        <w:rPr>
          <w:rFonts w:ascii="Angsana New" w:hAnsi="Angsana New"/>
          <w:sz w:val="28"/>
          <w:szCs w:val="28"/>
        </w:rPr>
        <w:t xml:space="preserve"> </w:t>
      </w:r>
    </w:p>
    <w:p w14:paraId="1A58FB94" w14:textId="77777777" w:rsidR="007C2A00" w:rsidRPr="008A3328" w:rsidRDefault="007C2A0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040"/>
          <w:tab w:val="left" w:pos="5220"/>
          <w:tab w:val="left" w:pos="5400"/>
        </w:tabs>
        <w:spacing w:line="240" w:lineRule="auto"/>
        <w:ind w:left="540" w:hanging="540"/>
        <w:jc w:val="thaiDistribute"/>
        <w:rPr>
          <w:rFonts w:ascii="Angsana New" w:hAnsi="Angsana New"/>
          <w:sz w:val="20"/>
          <w:szCs w:val="20"/>
        </w:rPr>
      </w:pPr>
    </w:p>
    <w:tbl>
      <w:tblPr>
        <w:tblpPr w:leftFromText="180" w:rightFromText="180" w:vertAnchor="text" w:horzAnchor="margin" w:tblpX="-112" w:tblpY="47"/>
        <w:tblW w:w="148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450"/>
        <w:gridCol w:w="900"/>
        <w:gridCol w:w="180"/>
        <w:gridCol w:w="540"/>
        <w:gridCol w:w="180"/>
        <w:gridCol w:w="540"/>
        <w:gridCol w:w="180"/>
        <w:gridCol w:w="720"/>
        <w:gridCol w:w="181"/>
        <w:gridCol w:w="719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900"/>
      </w:tblGrid>
      <w:tr w:rsidR="00722A9A" w:rsidRPr="008A3328" w14:paraId="6E732AAF" w14:textId="77777777" w:rsidTr="00E00B0F">
        <w:trPr>
          <w:cantSplit/>
          <w:trHeight w:val="68"/>
          <w:tblHeader/>
        </w:trPr>
        <w:tc>
          <w:tcPr>
            <w:tcW w:w="4230" w:type="dxa"/>
            <w:vAlign w:val="bottom"/>
          </w:tcPr>
          <w:p w14:paraId="43A08852" w14:textId="6B534CA6" w:rsidR="00722A9A" w:rsidRPr="008A3328" w:rsidRDefault="00722A9A" w:rsidP="00E00B0F">
            <w:pPr>
              <w:pStyle w:val="acctfourfigures"/>
              <w:tabs>
                <w:tab w:val="clear" w:pos="765"/>
                <w:tab w:val="left" w:pos="87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450" w:type="dxa"/>
          </w:tcPr>
          <w:p w14:paraId="009A784D" w14:textId="04FC72AA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170" w:type="dxa"/>
            <w:gridSpan w:val="21"/>
          </w:tcPr>
          <w:p w14:paraId="40F76890" w14:textId="7304D682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22A9A" w:rsidRPr="008A3328" w14:paraId="59F39522" w14:textId="77777777" w:rsidTr="00E00B0F">
        <w:trPr>
          <w:cantSplit/>
          <w:trHeight w:val="507"/>
          <w:tblHeader/>
        </w:trPr>
        <w:tc>
          <w:tcPr>
            <w:tcW w:w="4230" w:type="dxa"/>
            <w:vAlign w:val="bottom"/>
          </w:tcPr>
          <w:p w14:paraId="59ADFE3E" w14:textId="5CB6F377" w:rsidR="00722A9A" w:rsidRPr="008A3328" w:rsidRDefault="00722A9A" w:rsidP="00E00B0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450" w:type="dxa"/>
          </w:tcPr>
          <w:p w14:paraId="02FF7DA0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28DC228" w14:textId="77777777" w:rsidR="002C6125" w:rsidRPr="008A3328" w:rsidRDefault="002C6125" w:rsidP="00E00B0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830239" w14:textId="0E2CAA4B" w:rsidR="00722A9A" w:rsidRPr="008A3328" w:rsidRDefault="00722A9A" w:rsidP="00E00B0F">
            <w:pPr>
              <w:pStyle w:val="acctfourfigures"/>
              <w:tabs>
                <w:tab w:val="clear" w:pos="765"/>
              </w:tabs>
              <w:spacing w:line="240" w:lineRule="auto"/>
              <w:ind w:left="-84" w:right="-8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ประเทศที่ดำเนินธุรกิจ</w:t>
            </w:r>
          </w:p>
        </w:tc>
        <w:tc>
          <w:tcPr>
            <w:tcW w:w="180" w:type="dxa"/>
          </w:tcPr>
          <w:p w14:paraId="22F906CC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gridSpan w:val="3"/>
            <w:vAlign w:val="bottom"/>
          </w:tcPr>
          <w:p w14:paraId="31AD2F00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สัดส่วน</w:t>
            </w:r>
          </w:p>
          <w:p w14:paraId="46869288" w14:textId="5BF0D7DC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ความเป็นเจ้าของ</w:t>
            </w:r>
          </w:p>
        </w:tc>
        <w:tc>
          <w:tcPr>
            <w:tcW w:w="180" w:type="dxa"/>
            <w:vAlign w:val="bottom"/>
          </w:tcPr>
          <w:p w14:paraId="33B03DC1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4195E9FD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ทุนชำระแล้ว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</w:p>
          <w:p w14:paraId="0B3DE07F" w14:textId="2F3E6B4C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ทุนเรียกชำระ</w:t>
            </w:r>
          </w:p>
        </w:tc>
        <w:tc>
          <w:tcPr>
            <w:tcW w:w="180" w:type="dxa"/>
            <w:vAlign w:val="bottom"/>
          </w:tcPr>
          <w:p w14:paraId="5FDA1145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08A71B07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BD5798E" w14:textId="0DC49BE9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57A50F3B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4A9DEE3E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มูลค่าตาม</w:t>
            </w:r>
          </w:p>
          <w:p w14:paraId="724631AF" w14:textId="27C9ADFF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09ECEBF5" w14:textId="77777777" w:rsidR="00722A9A" w:rsidRPr="008A3328" w:rsidRDefault="00722A9A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6124C056" w14:textId="30860DBC" w:rsidR="00722A9A" w:rsidRPr="008A3328" w:rsidRDefault="00783198" w:rsidP="00E00B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เงินปั</w:t>
            </w:r>
            <w:r w:rsidR="002C6125"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น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ผลรับสำหรับปี</w:t>
            </w:r>
          </w:p>
        </w:tc>
      </w:tr>
      <w:tr w:rsidR="00246B2D" w:rsidRPr="008A3328" w14:paraId="0DE596EE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53397BA0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5F48934C" w14:textId="7ACDECCB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D8F56F1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264D3964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0" w:type="dxa"/>
            <w:hideMark/>
          </w:tcPr>
          <w:p w14:paraId="1FB2E7F9" w14:textId="07C15815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2D7A0EB4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hideMark/>
          </w:tcPr>
          <w:p w14:paraId="3E92E1AA" w14:textId="46339177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23E7FB2B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hideMark/>
          </w:tcPr>
          <w:p w14:paraId="159B743E" w14:textId="61827E2D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1" w:type="dxa"/>
          </w:tcPr>
          <w:p w14:paraId="07C73D47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hideMark/>
          </w:tcPr>
          <w:p w14:paraId="01867C9A" w14:textId="45A1420E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F66CF14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4622EF69" w14:textId="1C462FC7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45475684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5CCECD22" w14:textId="5DA45530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4A080A0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C73237D" w14:textId="2E61B61F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08253014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15B2358D" w14:textId="608709B0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1C31406C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hideMark/>
          </w:tcPr>
          <w:p w14:paraId="28813392" w14:textId="7D2F6E1A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80" w:type="dxa"/>
          </w:tcPr>
          <w:p w14:paraId="7FA434B0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9863D2C" w14:textId="4F6D2713" w:rsidR="00246B2D" w:rsidRPr="008A3328" w:rsidRDefault="002172F1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</w:tr>
      <w:tr w:rsidR="00246B2D" w:rsidRPr="008A3328" w14:paraId="3CC53A9A" w14:textId="77777777" w:rsidTr="00E00B0F">
        <w:trPr>
          <w:cantSplit/>
          <w:trHeight w:val="389"/>
          <w:tblHeader/>
        </w:trPr>
        <w:tc>
          <w:tcPr>
            <w:tcW w:w="4230" w:type="dxa"/>
          </w:tcPr>
          <w:p w14:paraId="1F489844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0" w:type="dxa"/>
          </w:tcPr>
          <w:p w14:paraId="3F062E9D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B370291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386A6418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8848878" w14:textId="62CDCB0C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5F741EEF" w14:textId="77777777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50" w:type="dxa"/>
            <w:gridSpan w:val="15"/>
          </w:tcPr>
          <w:p w14:paraId="73631FBB" w14:textId="66C5AABD" w:rsidR="00246B2D" w:rsidRPr="008A3328" w:rsidRDefault="00246B2D" w:rsidP="00E00B0F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26142" w:rsidRPr="008A3328" w14:paraId="7C038F56" w14:textId="77777777" w:rsidTr="00E00B0F">
        <w:trPr>
          <w:cantSplit/>
        </w:trPr>
        <w:tc>
          <w:tcPr>
            <w:tcW w:w="4230" w:type="dxa"/>
            <w:hideMark/>
          </w:tcPr>
          <w:p w14:paraId="311A16E0" w14:textId="5DF4D4D5" w:rsidR="00926142" w:rsidRPr="008A3328" w:rsidRDefault="00926142" w:rsidP="00E00B0F">
            <w:pPr>
              <w:tabs>
                <w:tab w:val="clear" w:pos="227"/>
                <w:tab w:val="clear" w:pos="454"/>
              </w:tabs>
              <w:spacing w:line="240" w:lineRule="auto"/>
              <w:ind w:left="11" w:right="-84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วินท์คอม เทคโนโลยี (เมียนมาร์) จำกัด</w:t>
            </w:r>
          </w:p>
        </w:tc>
        <w:tc>
          <w:tcPr>
            <w:tcW w:w="450" w:type="dxa"/>
          </w:tcPr>
          <w:p w14:paraId="14CFFFB9" w14:textId="48A5D3B3" w:rsidR="00926142" w:rsidRPr="008A3328" w:rsidRDefault="00926142" w:rsidP="00E00B0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40309D2B" w14:textId="5E0B3DFF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เมียนมาร์</w:t>
            </w:r>
          </w:p>
        </w:tc>
        <w:tc>
          <w:tcPr>
            <w:tcW w:w="180" w:type="dxa"/>
          </w:tcPr>
          <w:p w14:paraId="5C44BEF4" w14:textId="77777777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32DAB914" w14:textId="41892CC4" w:rsidR="00926142" w:rsidRPr="008A3328" w:rsidRDefault="002172F1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FB0B30" w14:textId="77777777" w:rsidR="00926142" w:rsidRPr="008A3328" w:rsidRDefault="00926142" w:rsidP="00E00B0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57C76D56" w14:textId="4D6968E4" w:rsidR="00926142" w:rsidRPr="008A3328" w:rsidRDefault="002172F1" w:rsidP="00E00B0F">
            <w:pPr>
              <w:pStyle w:val="acctfourfigures"/>
              <w:tabs>
                <w:tab w:val="decimal" w:pos="37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18BA6239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CE9A6A6" w14:textId="5BAC368F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1" w:type="dxa"/>
            <w:vAlign w:val="bottom"/>
          </w:tcPr>
          <w:p w14:paraId="6AAB12DB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4111694A" w14:textId="7E3E801A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54011951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6F30AE2" w14:textId="597F6B9D" w:rsidR="00926142" w:rsidRPr="008A3328" w:rsidRDefault="00926142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4F539F3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E3B78C9" w14:textId="325DD0D7" w:rsidR="00926142" w:rsidRPr="008A3328" w:rsidRDefault="002172F1" w:rsidP="00E00B0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556</w:t>
            </w:r>
          </w:p>
        </w:tc>
        <w:tc>
          <w:tcPr>
            <w:tcW w:w="180" w:type="dxa"/>
            <w:vAlign w:val="bottom"/>
          </w:tcPr>
          <w:p w14:paraId="0A957EBB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2C99C12" w14:textId="72DBFBE4" w:rsidR="00926142" w:rsidRPr="008A3328" w:rsidRDefault="002172F1" w:rsidP="00E00B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141</w:t>
            </w:r>
          </w:p>
        </w:tc>
        <w:tc>
          <w:tcPr>
            <w:tcW w:w="180" w:type="dxa"/>
            <w:vAlign w:val="bottom"/>
          </w:tcPr>
          <w:p w14:paraId="7B751ED3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116164" w14:textId="026643C2" w:rsidR="00926142" w:rsidRPr="008A3328" w:rsidRDefault="00926142" w:rsidP="00E00B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</w:p>
        </w:tc>
        <w:tc>
          <w:tcPr>
            <w:tcW w:w="180" w:type="dxa"/>
            <w:vAlign w:val="bottom"/>
          </w:tcPr>
          <w:p w14:paraId="6BA89A37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C5517F5" w14:textId="54198B1E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8516ED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1DA5C858" w14:textId="4DAB3369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26142" w:rsidRPr="008A3328" w14:paraId="62FEC17D" w14:textId="77777777" w:rsidTr="00E00B0F">
        <w:trPr>
          <w:cantSplit/>
        </w:trPr>
        <w:tc>
          <w:tcPr>
            <w:tcW w:w="4230" w:type="dxa"/>
            <w:hideMark/>
          </w:tcPr>
          <w:p w14:paraId="7CEBB5D8" w14:textId="67143B1D" w:rsidR="00926142" w:rsidRPr="008A3328" w:rsidRDefault="00926142" w:rsidP="00E00B0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วินท์คอม เทคโนโลยี</w:t>
            </w:r>
            <w:r w:rsidR="002C6125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(เอสจี) จำกัด</w:t>
            </w:r>
          </w:p>
        </w:tc>
        <w:tc>
          <w:tcPr>
            <w:tcW w:w="450" w:type="dxa"/>
          </w:tcPr>
          <w:p w14:paraId="58CC97E3" w14:textId="45788428" w:rsidR="00926142" w:rsidRPr="008A3328" w:rsidRDefault="00926142" w:rsidP="00E00B0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3B14E784" w14:textId="3BECB52F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สิงคโปร์</w:t>
            </w:r>
          </w:p>
        </w:tc>
        <w:tc>
          <w:tcPr>
            <w:tcW w:w="180" w:type="dxa"/>
          </w:tcPr>
          <w:p w14:paraId="4ABF7A4C" w14:textId="77777777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C25D3DC" w14:textId="54F1BCD2" w:rsidR="00926142" w:rsidRPr="008A3328" w:rsidRDefault="002172F1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423D5B17" w14:textId="77777777" w:rsidR="00926142" w:rsidRPr="008A3328" w:rsidRDefault="00926142" w:rsidP="00E00B0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DD18848" w14:textId="7D1DFC14" w:rsidR="00926142" w:rsidRPr="008A3328" w:rsidRDefault="002172F1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A65DF1D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6E4E7694" w14:textId="572FAE57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1" w:type="dxa"/>
            <w:vAlign w:val="bottom"/>
          </w:tcPr>
          <w:p w14:paraId="53280646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3A3F7AC6" w14:textId="468FCB67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055D1ED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650E2413" w14:textId="2CB934FC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6A8AEAA1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4506FFAE" w14:textId="2366F27A" w:rsidR="00926142" w:rsidRPr="008A3328" w:rsidRDefault="002172F1" w:rsidP="00E00B0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180" w:type="dxa"/>
            <w:vAlign w:val="bottom"/>
          </w:tcPr>
          <w:p w14:paraId="388B9E70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444AB17" w14:textId="1455E1A2" w:rsidR="00926142" w:rsidRPr="008A3328" w:rsidRDefault="002172F1" w:rsidP="00E00B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745</w:t>
            </w:r>
          </w:p>
        </w:tc>
        <w:tc>
          <w:tcPr>
            <w:tcW w:w="180" w:type="dxa"/>
            <w:vAlign w:val="bottom"/>
          </w:tcPr>
          <w:p w14:paraId="49645AC9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6E20B14" w14:textId="07376A55" w:rsidR="00926142" w:rsidRPr="008A3328" w:rsidRDefault="00926142" w:rsidP="00E00B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431</w:t>
            </w:r>
          </w:p>
        </w:tc>
        <w:tc>
          <w:tcPr>
            <w:tcW w:w="180" w:type="dxa"/>
            <w:vAlign w:val="bottom"/>
          </w:tcPr>
          <w:p w14:paraId="1CB6C02E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3DEDA01" w14:textId="398C3D54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5E1E92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2695FC5A" w14:textId="213A7069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26142" w:rsidRPr="008A3328" w14:paraId="53B0CF52" w14:textId="77777777" w:rsidTr="00E00B0F">
        <w:trPr>
          <w:cantSplit/>
          <w:trHeight w:val="80"/>
        </w:trPr>
        <w:tc>
          <w:tcPr>
            <w:tcW w:w="4230" w:type="dxa"/>
            <w:hideMark/>
          </w:tcPr>
          <w:p w14:paraId="6251CC79" w14:textId="77777777" w:rsidR="00926142" w:rsidRPr="008A3328" w:rsidRDefault="00926142" w:rsidP="00E00B0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ไอ-ซีเคียว จำกัด</w:t>
            </w:r>
          </w:p>
        </w:tc>
        <w:tc>
          <w:tcPr>
            <w:tcW w:w="450" w:type="dxa"/>
            <w:hideMark/>
          </w:tcPr>
          <w:p w14:paraId="771E25A8" w14:textId="5C91B710" w:rsidR="00926142" w:rsidRPr="008A3328" w:rsidRDefault="00926142" w:rsidP="00E00B0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75C3DD3D" w14:textId="02EFA4DE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1FE17AC3" w14:textId="77777777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021D5DE6" w14:textId="6D07A08D" w:rsidR="00926142" w:rsidRPr="008A3328" w:rsidRDefault="002172F1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3BA7E7F8" w14:textId="77777777" w:rsidR="00926142" w:rsidRPr="008A3328" w:rsidRDefault="00926142" w:rsidP="00E00B0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337ADD67" w14:textId="201ECB75" w:rsidR="00926142" w:rsidRPr="008A3328" w:rsidRDefault="002172F1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100</w:t>
            </w:r>
          </w:p>
        </w:tc>
        <w:tc>
          <w:tcPr>
            <w:tcW w:w="180" w:type="dxa"/>
            <w:vAlign w:val="bottom"/>
          </w:tcPr>
          <w:p w14:paraId="0B8C8DC4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2A274769" w14:textId="6468D6F8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3FEB4B41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40B2DAB9" w14:textId="52409B49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287DCA71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CCC25B7" w14:textId="0AF612F9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249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3ECFE76D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48EE0382" w14:textId="1FE99D5E" w:rsidR="00926142" w:rsidRPr="008A3328" w:rsidRDefault="002172F1" w:rsidP="00E00B0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249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6E0973EE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BB16C44" w14:textId="732BC49F" w:rsidR="00926142" w:rsidRPr="008A3328" w:rsidRDefault="002172F1" w:rsidP="00E00B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306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426</w:t>
            </w:r>
          </w:p>
        </w:tc>
        <w:tc>
          <w:tcPr>
            <w:tcW w:w="180" w:type="dxa"/>
            <w:vAlign w:val="bottom"/>
          </w:tcPr>
          <w:p w14:paraId="609361D0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111C652C" w14:textId="60B9C477" w:rsidR="00926142" w:rsidRPr="008A3328" w:rsidRDefault="002172F1" w:rsidP="00E00B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277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990</w:t>
            </w:r>
          </w:p>
        </w:tc>
        <w:tc>
          <w:tcPr>
            <w:tcW w:w="180" w:type="dxa"/>
            <w:vAlign w:val="bottom"/>
          </w:tcPr>
          <w:p w14:paraId="77A456F2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6A87BF8" w14:textId="0DAEC65E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A8D540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4009D157" w14:textId="78A766E1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26142" w:rsidRPr="008A3328" w14:paraId="2F857550" w14:textId="77777777" w:rsidTr="00E00B0F">
        <w:trPr>
          <w:cantSplit/>
        </w:trPr>
        <w:tc>
          <w:tcPr>
            <w:tcW w:w="4230" w:type="dxa"/>
            <w:hideMark/>
          </w:tcPr>
          <w:p w14:paraId="410E5907" w14:textId="77777777" w:rsidR="00926142" w:rsidRPr="008A3328" w:rsidRDefault="00926142" w:rsidP="00E00B0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 วีเซิร์ฟพลัส จำกัด</w:t>
            </w:r>
          </w:p>
        </w:tc>
        <w:tc>
          <w:tcPr>
            <w:tcW w:w="450" w:type="dxa"/>
            <w:hideMark/>
          </w:tcPr>
          <w:p w14:paraId="5E7A2C05" w14:textId="6CCD9DC9" w:rsidR="00926142" w:rsidRPr="008A3328" w:rsidRDefault="00926142" w:rsidP="00E00B0F">
            <w:pPr>
              <w:pStyle w:val="acctfourfigures"/>
              <w:tabs>
                <w:tab w:val="clear" w:pos="765"/>
                <w:tab w:val="left" w:pos="675"/>
                <w:tab w:val="center" w:pos="10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900" w:type="dxa"/>
          </w:tcPr>
          <w:p w14:paraId="2DF6CB66" w14:textId="3E94957E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180" w:type="dxa"/>
          </w:tcPr>
          <w:p w14:paraId="38F7A9C5" w14:textId="77777777" w:rsidR="00926142" w:rsidRPr="008A3328" w:rsidRDefault="00926142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2B5FBB3C" w14:textId="58F510E7" w:rsidR="00926142" w:rsidRPr="008A3328" w:rsidRDefault="002172F1" w:rsidP="00E00B0F">
            <w:pPr>
              <w:pStyle w:val="acctfourfigures"/>
              <w:tabs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129EBAF3" w14:textId="77777777" w:rsidR="00926142" w:rsidRPr="008A3328" w:rsidRDefault="00926142" w:rsidP="00E00B0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  <w:hideMark/>
          </w:tcPr>
          <w:p w14:paraId="6E76C10F" w14:textId="3FCC86CD" w:rsidR="00926142" w:rsidRPr="008A3328" w:rsidRDefault="002172F1" w:rsidP="00E00B0F">
            <w:pPr>
              <w:pStyle w:val="acctfourfigures"/>
              <w:tabs>
                <w:tab w:val="decimal" w:pos="46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180" w:type="dxa"/>
            <w:vAlign w:val="bottom"/>
          </w:tcPr>
          <w:p w14:paraId="5CD952E9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184E953B" w14:textId="3965F5E9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1" w:type="dxa"/>
            <w:vAlign w:val="bottom"/>
          </w:tcPr>
          <w:p w14:paraId="19BFB115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9" w:type="dxa"/>
            <w:vAlign w:val="bottom"/>
            <w:hideMark/>
          </w:tcPr>
          <w:p w14:paraId="69F93264" w14:textId="35408F0E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180" w:type="dxa"/>
            <w:vAlign w:val="bottom"/>
          </w:tcPr>
          <w:p w14:paraId="180F1646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5D63D25" w14:textId="5099F49B" w:rsidR="00926142" w:rsidRPr="008A3328" w:rsidRDefault="00926142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56F47361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  <w:hideMark/>
          </w:tcPr>
          <w:p w14:paraId="7AFB4041" w14:textId="52F05B88" w:rsidR="00926142" w:rsidRPr="008A3328" w:rsidRDefault="00926142" w:rsidP="00E00B0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13DCECA9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D6FCA5E" w14:textId="65C1F559" w:rsidR="00926142" w:rsidRPr="008A3328" w:rsidRDefault="002172F1" w:rsidP="00E00B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92614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80" w:type="dxa"/>
            <w:vAlign w:val="bottom"/>
          </w:tcPr>
          <w:p w14:paraId="64B329C0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48558E08" w14:textId="1E51E5BD" w:rsidR="00926142" w:rsidRPr="008A3328" w:rsidRDefault="00926142" w:rsidP="00E00B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 xml:space="preserve">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180" w:type="dxa"/>
            <w:vAlign w:val="bottom"/>
          </w:tcPr>
          <w:p w14:paraId="39DD8703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13E75" w14:textId="189696A0" w:rsidR="00926142" w:rsidRPr="008A3328" w:rsidRDefault="002172F1" w:rsidP="00E00B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30</w:t>
            </w:r>
            <w:r w:rsidR="0092614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1915C31B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hideMark/>
          </w:tcPr>
          <w:p w14:paraId="72EAA9EA" w14:textId="5455D436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26142" w:rsidRPr="008A3328" w14:paraId="3DED1741" w14:textId="77777777" w:rsidTr="00E00B0F">
        <w:trPr>
          <w:cantSplit/>
          <w:trHeight w:val="58"/>
        </w:trPr>
        <w:tc>
          <w:tcPr>
            <w:tcW w:w="4230" w:type="dxa"/>
            <w:vAlign w:val="bottom"/>
            <w:hideMark/>
          </w:tcPr>
          <w:p w14:paraId="2DF248EB" w14:textId="77777777" w:rsidR="00926142" w:rsidRPr="008A3328" w:rsidRDefault="00926142" w:rsidP="00E00B0F">
            <w:pPr>
              <w:tabs>
                <w:tab w:val="clear" w:pos="227"/>
                <w:tab w:val="clear" w:pos="454"/>
              </w:tabs>
              <w:spacing w:line="240" w:lineRule="auto"/>
              <w:ind w:left="1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50" w:type="dxa"/>
          </w:tcPr>
          <w:p w14:paraId="42E42475" w14:textId="703E9755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</w:tcPr>
          <w:p w14:paraId="6173DBB9" w14:textId="0760FD91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A7DB65A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445BC28F" w14:textId="1038B4D3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F43C17E" w14:textId="77777777" w:rsidR="00926142" w:rsidRPr="008A3328" w:rsidRDefault="00926142" w:rsidP="00E00B0F">
            <w:pPr>
              <w:pStyle w:val="acctfourfigures"/>
              <w:tabs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0" w:type="dxa"/>
            <w:vAlign w:val="bottom"/>
          </w:tcPr>
          <w:p w14:paraId="3562B493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6B62EEA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20" w:type="dxa"/>
            <w:vAlign w:val="bottom"/>
          </w:tcPr>
          <w:p w14:paraId="363293BC" w14:textId="77777777" w:rsidR="00926142" w:rsidRPr="008A3328" w:rsidRDefault="00926142" w:rsidP="00E00B0F">
            <w:pPr>
              <w:pStyle w:val="acctfourfigures"/>
              <w:tabs>
                <w:tab w:val="decimal" w:pos="43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D5A6D23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9" w:type="dxa"/>
            <w:vAlign w:val="bottom"/>
          </w:tcPr>
          <w:p w14:paraId="2119A964" w14:textId="77777777" w:rsidR="00926142" w:rsidRPr="008A3328" w:rsidRDefault="00926142" w:rsidP="00E00B0F">
            <w:pPr>
              <w:pStyle w:val="acctfourfigures"/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084145A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0DB549" w14:textId="49CF6C2D" w:rsidR="00926142" w:rsidRPr="008A3328" w:rsidRDefault="002172F1" w:rsidP="00E00B0F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  <w:r w:rsidR="00926142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26F07D46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302B267" w14:textId="0434A8CB" w:rsidR="00926142" w:rsidRPr="008A3328" w:rsidRDefault="002172F1" w:rsidP="00E00B0F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  <w:r w:rsidR="00926142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302</w:t>
            </w:r>
          </w:p>
        </w:tc>
        <w:tc>
          <w:tcPr>
            <w:tcW w:w="180" w:type="dxa"/>
            <w:vAlign w:val="bottom"/>
          </w:tcPr>
          <w:p w14:paraId="498320AA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88EE5A" w14:textId="31D5ED62" w:rsidR="00926142" w:rsidRPr="008A3328" w:rsidRDefault="002172F1" w:rsidP="00E00B0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398</w:t>
            </w:r>
            <w:r w:rsidR="000D0DDB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251</w:t>
            </w:r>
          </w:p>
        </w:tc>
        <w:tc>
          <w:tcPr>
            <w:tcW w:w="180" w:type="dxa"/>
            <w:vAlign w:val="bottom"/>
          </w:tcPr>
          <w:p w14:paraId="0E2CCF4F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819D0A7" w14:textId="6EC65653" w:rsidR="00926142" w:rsidRPr="008A3328" w:rsidRDefault="002172F1" w:rsidP="00E00B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362</w:t>
            </w:r>
            <w:r w:rsidR="00926142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079</w:t>
            </w:r>
          </w:p>
        </w:tc>
        <w:tc>
          <w:tcPr>
            <w:tcW w:w="180" w:type="dxa"/>
            <w:vAlign w:val="bottom"/>
          </w:tcPr>
          <w:p w14:paraId="2D8F1757" w14:textId="77777777" w:rsidR="00926142" w:rsidRPr="008A3328" w:rsidRDefault="00926142" w:rsidP="00E00B0F">
            <w:pPr>
              <w:pStyle w:val="acctfourfigures"/>
              <w:tabs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7F39CC" w14:textId="7684281D" w:rsidR="00926142" w:rsidRPr="008A3328" w:rsidRDefault="002172F1" w:rsidP="00E00B0F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</w:t>
            </w:r>
            <w:r w:rsidR="00926142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180" w:type="dxa"/>
            <w:vAlign w:val="bottom"/>
          </w:tcPr>
          <w:p w14:paraId="5CD9351A" w14:textId="77777777" w:rsidR="00926142" w:rsidRPr="008A3328" w:rsidRDefault="00926142" w:rsidP="00E00B0F">
            <w:pPr>
              <w:pStyle w:val="acctfourfigures"/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3D7192A" w14:textId="52808BF9" w:rsidR="00926142" w:rsidRPr="008A3328" w:rsidRDefault="00926142" w:rsidP="00E00B0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BA1FEE4" w14:textId="77777777" w:rsidR="000F2B5C" w:rsidRPr="008A3328" w:rsidRDefault="000F2B5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58543D8E" w14:textId="49DD91E8" w:rsidR="008E3079" w:rsidRPr="008A3328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b/>
          <w:bCs/>
          <w:sz w:val="28"/>
          <w:szCs w:val="28"/>
        </w:rPr>
      </w:pPr>
      <w:r w:rsidRPr="008A3328">
        <w:rPr>
          <w:rFonts w:asciiTheme="majorBidi" w:eastAsia="MS Mincho" w:hAnsiTheme="majorBidi" w:cstheme="majorBidi"/>
          <w:b/>
          <w:bCs/>
          <w:sz w:val="28"/>
          <w:szCs w:val="28"/>
          <w:cs/>
        </w:rPr>
        <w:t>ลักษณะธุรกิจ</w:t>
      </w:r>
    </w:p>
    <w:p w14:paraId="32CA5777" w14:textId="66BF5A00" w:rsidR="008E3079" w:rsidRPr="008A3328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8A3328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1</w:t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  <w:r w:rsidR="00203713" w:rsidRPr="008A3328">
        <w:rPr>
          <w:rFonts w:asciiTheme="majorBidi" w:eastAsia="MS Mincho" w:hAnsiTheme="majorBidi" w:cstheme="majorBidi"/>
          <w:sz w:val="28"/>
          <w:szCs w:val="28"/>
        </w:rPr>
        <w:tab/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3</w:t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ให้บริการเกี่ยวกับระบบรักษาความปลอดภัยทางคอมพิวเตอร์และระบบเครือข่าย</w:t>
      </w:r>
    </w:p>
    <w:p w14:paraId="178A32C5" w14:textId="6855E613" w:rsidR="008E3079" w:rsidRPr="008A3328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eastAsia="MS Mincho" w:hAnsiTheme="majorBidi" w:cstheme="majorBidi"/>
          <w:sz w:val="28"/>
          <w:szCs w:val="28"/>
        </w:rPr>
      </w:pPr>
      <w:r w:rsidRPr="008A3328">
        <w:rPr>
          <w:rFonts w:asciiTheme="majorBidi" w:eastAsia="MS Mincho" w:hAnsiTheme="majorBidi" w:cstheme="majorBidi"/>
          <w:sz w:val="28"/>
          <w:szCs w:val="28"/>
          <w:cs/>
        </w:rPr>
        <w:t>(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2</w:t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>) การขายเครื่องคอมพิวเตอร์ และอุปกรณ์รวมทั้งซอฟต์แวร์ที่เกี่ยวข้อง</w:t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ab/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ab/>
        <w:t>(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4</w:t>
      </w:r>
      <w:r w:rsidRPr="008A3328">
        <w:rPr>
          <w:rFonts w:asciiTheme="majorBidi" w:eastAsia="MS Mincho" w:hAnsiTheme="majorBidi" w:cstheme="majorBidi"/>
          <w:sz w:val="28"/>
          <w:szCs w:val="28"/>
          <w:cs/>
        </w:rPr>
        <w:t>) ให้บริการเกี่ยวกับการติดตั้ง ให้คำปรึกษา และซ่อมบำรุงเกี่ยวกับระบบคอมพิวเตอร์</w:t>
      </w:r>
    </w:p>
    <w:p w14:paraId="34D53FE5" w14:textId="77777777" w:rsidR="00265D04" w:rsidRPr="008A3328" w:rsidRDefault="00265D0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08CD9E91" w14:textId="5E712842" w:rsidR="008E3079" w:rsidRPr="008A3328" w:rsidRDefault="008E307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8E3079" w:rsidRPr="008A3328" w:rsidSect="00987679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5348DC05" w14:textId="19DA04F4" w:rsidR="00FC6C94" w:rsidRPr="008A3328" w:rsidRDefault="002172F1" w:rsidP="00CA6219">
      <w:pPr>
        <w:pStyle w:val="Heading6"/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US"/>
        </w:rPr>
      </w:pPr>
      <w:r w:rsidRPr="008A3328">
        <w:rPr>
          <w:rFonts w:ascii="Angsana New" w:hAnsi="Angsana New"/>
          <w:sz w:val="30"/>
          <w:szCs w:val="30"/>
          <w:lang w:val="en-US"/>
        </w:rPr>
        <w:lastRenderedPageBreak/>
        <w:t>12</w:t>
      </w:r>
      <w:r w:rsidR="005A5C8C" w:rsidRPr="008A3328">
        <w:rPr>
          <w:rFonts w:ascii="Angsana New" w:hAnsi="Angsana New"/>
          <w:sz w:val="30"/>
          <w:szCs w:val="30"/>
          <w:lang w:val="en-US"/>
        </w:rPr>
        <w:tab/>
      </w:r>
      <w:r w:rsidR="00027795" w:rsidRPr="008A3328">
        <w:rPr>
          <w:rFonts w:ascii="Angsana New" w:hAnsi="Angsana New"/>
          <w:sz w:val="28"/>
          <w:szCs w:val="28"/>
          <w:cs/>
          <w:lang w:val="en-US"/>
        </w:rPr>
        <w:t>ส่วน</w:t>
      </w:r>
      <w:r w:rsidR="00A26734" w:rsidRPr="008A3328">
        <w:rPr>
          <w:rFonts w:ascii="Angsana New" w:hAnsi="Angsana New" w:hint="cs"/>
          <w:sz w:val="28"/>
          <w:szCs w:val="28"/>
          <w:cs/>
          <w:lang w:val="en-US"/>
        </w:rPr>
        <w:t>ได้เสีย</w:t>
      </w:r>
      <w:r w:rsidR="00FC6C94" w:rsidRPr="008A3328">
        <w:rPr>
          <w:rFonts w:ascii="Angsana New" w:hAnsi="Angsana New"/>
          <w:sz w:val="28"/>
          <w:szCs w:val="28"/>
          <w:cs/>
          <w:lang w:val="en-US"/>
        </w:rPr>
        <w:t>ที่ไม่มีอำนาจควบคุม</w:t>
      </w:r>
    </w:p>
    <w:p w14:paraId="2D2D8043" w14:textId="77777777" w:rsidR="00FC6C94" w:rsidRPr="008A3328" w:rsidRDefault="00FC6C94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459E5904" w14:textId="77777777" w:rsidR="00FC6C94" w:rsidRPr="008A3328" w:rsidRDefault="00FC6C94" w:rsidP="004955CE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ตารางต่อไปนี้สรุปข้อมูลเกี่ยวกับบริษัทย่อยแต่ละรายของกลุ่มบริษัทที่มีส่วนได้เสียที่ไม่มีอำนาจควบคุมที่มีสาระสำคัญ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ก่อนตัดรายการระหว่างกัน</w:t>
      </w:r>
    </w:p>
    <w:p w14:paraId="66C9BDA6" w14:textId="77777777" w:rsidR="00FC6C94" w:rsidRPr="008A3328" w:rsidRDefault="00FC6C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line="240" w:lineRule="auto"/>
        <w:rPr>
          <w:rFonts w:ascii="Angsana New" w:eastAsia="MS Mincho" w:hAnsi="Angsana New"/>
          <w:sz w:val="20"/>
          <w:szCs w:val="20"/>
        </w:rPr>
      </w:pPr>
    </w:p>
    <w:tbl>
      <w:tblPr>
        <w:tblW w:w="8820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030"/>
        <w:gridCol w:w="720"/>
        <w:gridCol w:w="2070"/>
      </w:tblGrid>
      <w:tr w:rsidR="00906CEC" w:rsidRPr="008A3328" w14:paraId="444F8A88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D8948" w14:textId="77777777" w:rsidR="00906CEC" w:rsidRPr="008A3328" w:rsidRDefault="00906CEC" w:rsidP="004955CE">
            <w:pPr>
              <w:pStyle w:val="acctfourfigures"/>
              <w:spacing w:line="240" w:lineRule="atLeast"/>
              <w:ind w:left="188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87249" w14:textId="77777777" w:rsidR="00906CEC" w:rsidRPr="008A3328" w:rsidRDefault="00906CEC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54046" w14:textId="781423F6" w:rsidR="00906CEC" w:rsidRPr="008A3328" w:rsidRDefault="002172F1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>31</w:t>
            </w:r>
            <w:r w:rsidR="00906CEC" w:rsidRPr="008A3328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 xml:space="preserve"> </w:t>
            </w:r>
            <w:r w:rsidR="00906CEC" w:rsidRPr="008A3328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 w:rsidRPr="008A3328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>2563</w:t>
            </w:r>
          </w:p>
        </w:tc>
      </w:tr>
      <w:tr w:rsidR="00906CEC" w:rsidRPr="008A3328" w14:paraId="501F3DCA" w14:textId="77777777" w:rsidTr="00015B18">
        <w:trPr>
          <w:cantSplit/>
          <w:trHeight w:val="68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259B9" w14:textId="77777777" w:rsidR="00906CEC" w:rsidRPr="008A3328" w:rsidRDefault="00906CEC" w:rsidP="004955CE">
            <w:pPr>
              <w:pStyle w:val="acctfourfigures"/>
              <w:spacing w:line="240" w:lineRule="atLeast"/>
              <w:ind w:left="373" w:hanging="18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F1A3" w14:textId="77777777" w:rsidR="00906CEC" w:rsidRPr="008A3328" w:rsidRDefault="00906CEC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7C8C4E" w14:textId="6317A727" w:rsidR="00906CEC" w:rsidRPr="008A3328" w:rsidRDefault="00906CEC" w:rsidP="004955CE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906CEC" w:rsidRPr="008A3328" w14:paraId="4B8D608C" w14:textId="77777777" w:rsidTr="00015B18">
        <w:trPr>
          <w:cantSplit/>
          <w:trHeight w:val="68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243BA" w14:textId="77777777" w:rsidR="00906CEC" w:rsidRPr="008A3328" w:rsidRDefault="00906CEC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D0C23" w14:textId="77777777" w:rsidR="00906CEC" w:rsidRPr="008A3328" w:rsidRDefault="00906CEC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78530" w14:textId="77777777" w:rsidR="00906CEC" w:rsidRPr="008A3328" w:rsidRDefault="00906CEC" w:rsidP="004955CE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021F6B" w:rsidRPr="008A3328" w14:paraId="7D0D29B1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BDBA19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8FF63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5C8B" w14:textId="475E56C7" w:rsidR="00021F6B" w:rsidRPr="008A3328" w:rsidRDefault="002172F1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eastAsia="en-GB"/>
              </w:rPr>
              <w:t>49</w:t>
            </w:r>
            <w:r w:rsidR="008F7CF4" w:rsidRPr="008A3328"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  <w:t>%</w:t>
            </w:r>
          </w:p>
        </w:tc>
      </w:tr>
      <w:tr w:rsidR="00021F6B" w:rsidRPr="008A3328" w14:paraId="40752951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056C66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1C840F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50308CA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</w:tr>
      <w:tr w:rsidR="00021F6B" w:rsidRPr="008A3328" w14:paraId="7945EC1F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ECC89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B981E1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B873FA" w14:textId="1FA73AE5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156</w:t>
            </w:r>
            <w:r w:rsidR="009F682C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147</w:t>
            </w:r>
          </w:p>
        </w:tc>
      </w:tr>
      <w:tr w:rsidR="00021F6B" w:rsidRPr="008A3328" w14:paraId="2B1AD1DE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806B36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9DAA17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A932C63" w14:textId="202F608E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17</w:t>
            </w:r>
            <w:r w:rsidR="009F682C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733</w:t>
            </w:r>
          </w:p>
        </w:tc>
      </w:tr>
      <w:tr w:rsidR="00021F6B" w:rsidRPr="008A3328" w14:paraId="6425D353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F20DD0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708A812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5224ADA1" w14:textId="1EB61F88" w:rsidR="00021F6B" w:rsidRPr="008A3328" w:rsidRDefault="009F682C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61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784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021F6B" w:rsidRPr="008A3328" w14:paraId="0FBCA247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A290F31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387DD4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3FFC3D" w14:textId="6C1F8E61" w:rsidR="00021F6B" w:rsidRPr="008A3328" w:rsidRDefault="009F682C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411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021F6B" w:rsidRPr="008A3328" w14:paraId="7BA3DC74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AA49D8" w14:textId="77777777" w:rsidR="00021F6B" w:rsidRPr="008A3328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9DFCB51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7D930" w14:textId="25E6A054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109</w:t>
            </w:r>
            <w:r w:rsidR="009F682C"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685</w:t>
            </w:r>
          </w:p>
        </w:tc>
      </w:tr>
      <w:tr w:rsidR="00021F6B" w:rsidRPr="008A3328" w14:paraId="70F67BBB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D3C0F" w14:textId="77777777" w:rsidR="00021F6B" w:rsidRPr="008A3328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605F746" w14:textId="77777777" w:rsidR="00021F6B" w:rsidRPr="008A3328" w:rsidRDefault="00021F6B" w:rsidP="004955CE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EBFA84" w14:textId="3571063B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53</w:t>
            </w:r>
            <w:r w:rsidR="009F682C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745</w:t>
            </w:r>
          </w:p>
        </w:tc>
      </w:tr>
      <w:tr w:rsidR="00021F6B" w:rsidRPr="008A3328" w14:paraId="2798B1B2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F5B6B6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F6F2EAB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5E4C0E" w14:textId="0E80BD45" w:rsidR="00021F6B" w:rsidRPr="008A3328" w:rsidRDefault="009F682C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8A3328" w14:paraId="6508B466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E5AFC4" w14:textId="77777777" w:rsidR="00021F6B" w:rsidRPr="008A3328" w:rsidRDefault="00021F6B" w:rsidP="004955CE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194AB3A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798C50" w14:textId="0C5047C2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53</w:t>
            </w:r>
            <w:r w:rsidR="009F682C"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745</w:t>
            </w:r>
          </w:p>
        </w:tc>
      </w:tr>
      <w:tr w:rsidR="00021F6B" w:rsidRPr="008A3328" w14:paraId="195A21AC" w14:textId="77777777" w:rsidTr="00015B18">
        <w:trPr>
          <w:cantSplit/>
          <w:trHeight w:val="3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9FD9702" w14:textId="77777777" w:rsidR="00021F6B" w:rsidRPr="008A3328" w:rsidRDefault="00021F6B" w:rsidP="004955CE">
            <w:pPr>
              <w:pStyle w:val="ListBullet3"/>
              <w:numPr>
                <w:ilvl w:val="0"/>
                <w:numId w:val="0"/>
              </w:num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096D50F" w14:textId="77777777" w:rsidR="00021F6B" w:rsidRPr="008A3328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78762B" w14:textId="6567863C" w:rsidR="00021F6B" w:rsidRPr="008A3328" w:rsidRDefault="00021F6B" w:rsidP="004955CE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021F6B" w:rsidRPr="008A3328" w14:paraId="620723A8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A72FD" w14:textId="19DB972D" w:rsidR="00021F6B" w:rsidRPr="008A3328" w:rsidRDefault="00021F6B" w:rsidP="004955CE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EAA33E5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295A5D2" w14:textId="1F542E6F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293</w:t>
            </w:r>
            <w:r w:rsidR="009F682C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155</w:t>
            </w:r>
          </w:p>
        </w:tc>
      </w:tr>
      <w:tr w:rsidR="00021F6B" w:rsidRPr="008A3328" w14:paraId="41030CA9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FD0FA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930E4B4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63C2BE15" w14:textId="78B767CA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33</w:t>
            </w:r>
            <w:r w:rsidR="009F682C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313</w:t>
            </w:r>
          </w:p>
        </w:tc>
      </w:tr>
      <w:tr w:rsidR="00021F6B" w:rsidRPr="008A3328" w14:paraId="124FD118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0991DA" w14:textId="77777777" w:rsidR="00021F6B" w:rsidRPr="008A3328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2D2598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082A69" w14:textId="23FA6185" w:rsidR="00021F6B" w:rsidRPr="008A3328" w:rsidRDefault="009F682C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8A3328" w14:paraId="6F1CA17B" w14:textId="77777777" w:rsidTr="00015B18">
        <w:trPr>
          <w:cantSplit/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153C1F" w14:textId="77777777" w:rsidR="00021F6B" w:rsidRPr="008A3328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กำไรขาดทุนเบ็ดเสร็จรวม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B01FCB" w14:textId="77777777" w:rsidR="00021F6B" w:rsidRPr="008A3328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C080DE" w14:textId="19364A45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33</w:t>
            </w:r>
            <w:r w:rsidR="009F682C"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313</w:t>
            </w:r>
          </w:p>
        </w:tc>
      </w:tr>
      <w:tr w:rsidR="00021F6B" w:rsidRPr="008A3328" w14:paraId="0644784B" w14:textId="77777777" w:rsidTr="00CA6219">
        <w:trPr>
          <w:cantSplit/>
          <w:trHeight w:val="5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6BEDE9" w14:textId="77777777" w:rsidR="00021F6B" w:rsidRPr="008A3328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92D1CC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E8743E4" w14:textId="5459CB11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16</w:t>
            </w:r>
            <w:r w:rsidR="009F682C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323</w:t>
            </w:r>
          </w:p>
        </w:tc>
      </w:tr>
      <w:tr w:rsidR="00021F6B" w:rsidRPr="008A3328" w14:paraId="0172A76C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DB4DEB1" w14:textId="2F213A7E" w:rsidR="00021F6B" w:rsidRPr="008A3328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D01FFE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681822" w14:textId="53AFA788" w:rsidR="00021F6B" w:rsidRPr="008A3328" w:rsidRDefault="009F682C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8A3328" w14:paraId="3F8E2D68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2EBB3D5" w14:textId="30D0D4EE" w:rsidR="00021F6B" w:rsidRPr="008A3328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75ED848" w14:textId="77777777" w:rsidR="00021F6B" w:rsidRPr="008A3328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9C3445" w14:textId="368E3709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16</w:t>
            </w:r>
            <w:r w:rsidR="009F682C"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323</w:t>
            </w:r>
          </w:p>
        </w:tc>
      </w:tr>
      <w:tr w:rsidR="00021F6B" w:rsidRPr="008A3328" w14:paraId="75E65142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C78F65" w14:textId="77777777" w:rsidR="00021F6B" w:rsidRPr="008A3328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1D4C75F" w14:textId="77777777" w:rsidR="00021F6B" w:rsidRPr="008A3328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AF14B65" w14:textId="6162ECC5" w:rsidR="00021F6B" w:rsidRPr="008A3328" w:rsidRDefault="009F682C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8A3328" w14:paraId="5D3D31E0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C85394" w14:textId="61230305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33B1F51" w14:textId="77777777" w:rsidR="00021F6B" w:rsidRPr="008A3328" w:rsidRDefault="00021F6B" w:rsidP="004955CE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2D5C5C" w14:textId="2B222154" w:rsidR="00021F6B" w:rsidRPr="008A3328" w:rsidRDefault="009F682C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8A3328" w14:paraId="1BC2B614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F5357" w14:textId="50473565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CF8D6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30779" w14:textId="57654C3C" w:rsidR="00021F6B" w:rsidRPr="008A3328" w:rsidRDefault="009F682C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021F6B" w:rsidRPr="008A3328" w14:paraId="005EB038" w14:textId="77777777" w:rsidTr="00015B18">
        <w:trPr>
          <w:cantSplit/>
          <w:trHeight w:val="3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D20BC" w14:textId="77777777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D88C4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16"/>
                <w:szCs w:val="16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A49114" w14:textId="77777777" w:rsidR="00021F6B" w:rsidRPr="008A3328" w:rsidRDefault="00021F6B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</w:tr>
      <w:tr w:rsidR="00021F6B" w:rsidRPr="008A3328" w14:paraId="1363FC15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EB33F" w14:textId="79FB7043" w:rsidR="00021F6B" w:rsidRPr="008A3328" w:rsidRDefault="00021F6B" w:rsidP="004955CE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F29DD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885E30C" w14:textId="60C1A62B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58</w:t>
            </w:r>
            <w:r w:rsidR="00D5384D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198</w:t>
            </w:r>
          </w:p>
        </w:tc>
      </w:tr>
      <w:tr w:rsidR="00021F6B" w:rsidRPr="008A3328" w14:paraId="4AEBE97C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CFE054" w14:textId="77777777" w:rsidR="00021F6B" w:rsidRPr="008A3328" w:rsidRDefault="00021F6B" w:rsidP="004955CE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BFCC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213C151" w14:textId="6A6791C7" w:rsidR="00021F6B" w:rsidRPr="008A3328" w:rsidRDefault="00D5384D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544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CF77C2" w:rsidRPr="008A3328" w14:paraId="13EA401E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92891" w14:textId="77777777" w:rsidR="00CF77C2" w:rsidRPr="008A3328" w:rsidRDefault="00CF77C2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  <w:p w14:paraId="78463071" w14:textId="45FEF91A" w:rsidR="00CF77C2" w:rsidRPr="008A3328" w:rsidRDefault="00CF77C2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right="-167" w:hanging="18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  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proofErr w:type="gramStart"/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>:</w:t>
            </w:r>
            <w:proofErr w:type="gramEnd"/>
            <w:r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 xml:space="preserve"> </w:t>
            </w:r>
            <w:r w:rsidR="00CA6219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29,400,</w:t>
            </w:r>
            <w:r w:rsidR="000677CB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15</w:t>
            </w:r>
            <w:r w:rsidR="00CA6219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0 </w:t>
            </w:r>
            <w:r w:rsidR="00CA6219" w:rsidRPr="008A332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บาท</w:t>
            </w:r>
            <w:r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>)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7BD633A" w14:textId="77777777" w:rsidR="00CF77C2" w:rsidRPr="008A3328" w:rsidRDefault="00CF77C2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C9B35C2" w14:textId="77777777" w:rsidR="00CF77C2" w:rsidRPr="008A3328" w:rsidRDefault="00CF77C2" w:rsidP="004955CE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  <w:p w14:paraId="77946B6E" w14:textId="68631617" w:rsidR="00D5384D" w:rsidRPr="008A3328" w:rsidRDefault="00D5384D" w:rsidP="00D5384D">
            <w:pPr>
              <w:pStyle w:val="acctfourfigures"/>
              <w:tabs>
                <w:tab w:val="clear" w:pos="765"/>
                <w:tab w:val="decimal" w:pos="1724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60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000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021F6B" w:rsidRPr="008A3328" w14:paraId="477DE5C3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7957BDC3" w14:textId="4DC8C332" w:rsidR="00021F6B" w:rsidRPr="008A3328" w:rsidRDefault="00021F6B" w:rsidP="004955CE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17ED6F" w14:textId="77777777" w:rsidR="00021F6B" w:rsidRPr="008A3328" w:rsidRDefault="00021F6B" w:rsidP="004955CE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FC7E16" w14:textId="17535831" w:rsidR="00021F6B" w:rsidRPr="008A3328" w:rsidRDefault="002172F1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700</w:t>
            </w:r>
          </w:p>
        </w:tc>
      </w:tr>
      <w:tr w:rsidR="00021F6B" w:rsidRPr="008A3328" w14:paraId="455F8E2F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A7AC5" w14:textId="34121ECD" w:rsidR="00021F6B" w:rsidRPr="008A3328" w:rsidRDefault="00021F6B" w:rsidP="004955CE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เงินสดและรายการเทียบเท่าเงินสด</w:t>
            </w:r>
            <w:r w:rsidR="00CA6219"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ลดลง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349010" w14:textId="77777777" w:rsidR="00021F6B" w:rsidRPr="008A3328" w:rsidRDefault="00021F6B" w:rsidP="004955CE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878E01" w14:textId="573AC936" w:rsidR="00021F6B" w:rsidRPr="008A3328" w:rsidRDefault="00D5384D" w:rsidP="004955CE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646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)</w:t>
            </w:r>
          </w:p>
        </w:tc>
      </w:tr>
      <w:tr w:rsidR="00213039" w:rsidRPr="008A3328" w14:paraId="69395AEF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3EBA" w14:textId="77777777" w:rsidR="00213039" w:rsidRPr="008A3328" w:rsidRDefault="00213039" w:rsidP="00E90591">
            <w:pPr>
              <w:pStyle w:val="acctfourfigures"/>
              <w:spacing w:line="240" w:lineRule="atLeast"/>
              <w:ind w:left="188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67647F" w14:textId="77777777" w:rsidR="00213039" w:rsidRPr="008A3328" w:rsidRDefault="00213039" w:rsidP="00E905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750F3" w14:textId="6B7F3078" w:rsidR="00213039" w:rsidRPr="008A3328" w:rsidRDefault="002172F1" w:rsidP="00E905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>31</w:t>
            </w:r>
            <w:r w:rsidR="00213039" w:rsidRPr="008A3328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 xml:space="preserve"> </w:t>
            </w:r>
            <w:r w:rsidR="00213039" w:rsidRPr="008A3328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eastAsia="en-GB" w:bidi="th-TH"/>
              </w:rPr>
              <w:t xml:space="preserve">ธันวาคม </w:t>
            </w:r>
            <w:r w:rsidRPr="008A3328">
              <w:rPr>
                <w:rFonts w:ascii="Angsana New" w:hAnsi="Angsana New" w:cs="Angsana New"/>
                <w:b w:val="0"/>
                <w:sz w:val="28"/>
                <w:szCs w:val="28"/>
                <w:lang w:val="en-US" w:eastAsia="en-GB" w:bidi="th-TH"/>
              </w:rPr>
              <w:t>2562</w:t>
            </w:r>
          </w:p>
        </w:tc>
      </w:tr>
      <w:tr w:rsidR="00213039" w:rsidRPr="008A3328" w14:paraId="56E69BC4" w14:textId="77777777" w:rsidTr="00015B18">
        <w:trPr>
          <w:cantSplit/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268CD" w14:textId="77777777" w:rsidR="00213039" w:rsidRPr="008A3328" w:rsidRDefault="00213039" w:rsidP="00E90591">
            <w:pPr>
              <w:pStyle w:val="acctfourfigures"/>
              <w:spacing w:line="240" w:lineRule="atLeast"/>
              <w:ind w:left="373" w:hanging="18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B627A" w14:textId="77777777" w:rsidR="00213039" w:rsidRPr="008A3328" w:rsidRDefault="00213039" w:rsidP="00E9059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DD2A4" w14:textId="77777777" w:rsidR="00213039" w:rsidRPr="008A3328" w:rsidRDefault="00213039" w:rsidP="00E90591">
            <w:pPr>
              <w:pStyle w:val="acctmergecolhdg"/>
              <w:spacing w:line="240" w:lineRule="atLeast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บริษัท วีเซิร์ฟพลัส จำกัด</w:t>
            </w:r>
          </w:p>
        </w:tc>
      </w:tr>
      <w:tr w:rsidR="00213039" w:rsidRPr="008A3328" w14:paraId="0385AAE6" w14:textId="77777777" w:rsidTr="00015B18">
        <w:trPr>
          <w:cantSplit/>
          <w:trHeight w:val="20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2A543" w14:textId="77777777" w:rsidR="00213039" w:rsidRPr="008A3328" w:rsidRDefault="00213039" w:rsidP="00E905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AED3B" w14:textId="77777777" w:rsidR="00213039" w:rsidRPr="008A3328" w:rsidRDefault="00213039" w:rsidP="00E905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BCDDF" w14:textId="77777777" w:rsidR="00213039" w:rsidRPr="008A3328" w:rsidRDefault="00213039" w:rsidP="00E9059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213039" w:rsidRPr="008A3328" w14:paraId="5B322B51" w14:textId="77777777" w:rsidTr="00015B18">
        <w:trPr>
          <w:cantSplit/>
          <w:trHeight w:val="68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F9E696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ร้อยละของส่วนได้เสียที่ไม่มีอำนาจควบคุม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FE8B3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EFD8F" w14:textId="1AD8B324" w:rsidR="00213039" w:rsidRPr="008A3328" w:rsidRDefault="002172F1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 w:cs="Angsana New"/>
                <w:b w:val="0"/>
                <w:bCs/>
                <w:sz w:val="28"/>
                <w:szCs w:val="28"/>
                <w:lang w:val="en-US" w:eastAsia="en-GB"/>
              </w:rPr>
              <w:t>49</w:t>
            </w:r>
            <w:r w:rsidR="00213039" w:rsidRPr="008A3328"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  <w:t>%</w:t>
            </w:r>
          </w:p>
        </w:tc>
      </w:tr>
      <w:tr w:rsidR="00213039" w:rsidRPr="008A3328" w14:paraId="5051FFAD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EB4B07F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0"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E3CB74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20120BF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0"/>
                <w:lang w:eastAsia="en-GB"/>
              </w:rPr>
            </w:pPr>
          </w:p>
        </w:tc>
      </w:tr>
      <w:tr w:rsidR="00213039" w:rsidRPr="008A3328" w14:paraId="1B825C39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CA63D7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36520B3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9A43497" w14:textId="07C5E328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173</w:t>
            </w:r>
            <w:r w:rsidR="00213039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826</w:t>
            </w:r>
          </w:p>
        </w:tc>
      </w:tr>
      <w:tr w:rsidR="00213039" w:rsidRPr="008A3328" w14:paraId="0E6178D8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8C89A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สินทรัพย์ไม่หมุนเวียน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D4AA3E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193CE63" w14:textId="3FF1CE7A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29</w:t>
            </w:r>
            <w:r w:rsidR="00213039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748</w:t>
            </w:r>
          </w:p>
        </w:tc>
      </w:tr>
      <w:tr w:rsidR="00213039" w:rsidRPr="008A3328" w14:paraId="10D6E31F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65B7E1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54C2287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04D5958D" w14:textId="01F17C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61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797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213039" w:rsidRPr="008A3328" w14:paraId="48BD4753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3C5C6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หนี้สินไม่หมุนเวียน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D570888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EF2DCF" w14:textId="7265DE7B" w:rsidR="00213039" w:rsidRPr="008A3328" w:rsidRDefault="00213039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5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405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213039" w:rsidRPr="008A3328" w14:paraId="62C6B423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660EED" w14:textId="77777777" w:rsidR="00213039" w:rsidRPr="008A3328" w:rsidRDefault="00213039" w:rsidP="00E90591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สินทรัพย์สุทธิ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657506D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B50D29" w14:textId="47E466B4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136</w:t>
            </w:r>
            <w:r w:rsidR="00213039"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372</w:t>
            </w:r>
          </w:p>
        </w:tc>
      </w:tr>
      <w:tr w:rsidR="00213039" w:rsidRPr="008A3328" w14:paraId="6FD77157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97F2C" w14:textId="77777777" w:rsidR="00213039" w:rsidRPr="008A3328" w:rsidRDefault="00213039" w:rsidP="00E90591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มูลค่าตามบัญชีของส่วนได้เสียที่ไม่มีอำนาจควบคุม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D90C0BC" w14:textId="77777777" w:rsidR="00213039" w:rsidRPr="008A3328" w:rsidRDefault="00213039" w:rsidP="00E9059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53EA89E" w14:textId="1861BF93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66</w:t>
            </w:r>
            <w:r w:rsidR="00213039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822</w:t>
            </w:r>
          </w:p>
        </w:tc>
      </w:tr>
      <w:tr w:rsidR="00213039" w:rsidRPr="008A3328" w14:paraId="01A88850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23FC6F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A980277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A38EC2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213039" w:rsidRPr="008A3328" w14:paraId="65F0638F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8224C1" w14:textId="77777777" w:rsidR="00213039" w:rsidRPr="008A3328" w:rsidRDefault="00213039" w:rsidP="00E9059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C8C2BA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E32ADE" w14:textId="6E3591E4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66</w:t>
            </w:r>
            <w:r w:rsidR="00213039"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 w:bidi="th-TH"/>
              </w:rPr>
              <w:t>822</w:t>
            </w:r>
          </w:p>
        </w:tc>
      </w:tr>
      <w:tr w:rsidR="00213039" w:rsidRPr="008A3328" w14:paraId="2647DDF4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22847C7" w14:textId="77777777" w:rsidR="00213039" w:rsidRPr="008A3328" w:rsidRDefault="00213039" w:rsidP="00E90591">
            <w:pPr>
              <w:pStyle w:val="ListBullet3"/>
              <w:numPr>
                <w:ilvl w:val="0"/>
                <w:numId w:val="0"/>
              </w:numPr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 w:eastAsia="en-GB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68D88" w14:textId="77777777" w:rsidR="00213039" w:rsidRPr="008A3328" w:rsidRDefault="00213039" w:rsidP="00E90591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809E5C" w14:textId="77777777" w:rsidR="00213039" w:rsidRPr="008A3328" w:rsidRDefault="00213039" w:rsidP="00E90591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16"/>
                <w:szCs w:val="16"/>
                <w:lang w:eastAsia="en-GB"/>
              </w:rPr>
            </w:pPr>
          </w:p>
        </w:tc>
      </w:tr>
      <w:tr w:rsidR="00213039" w:rsidRPr="008A3328" w14:paraId="7797901D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1AABC3" w14:textId="77777777" w:rsidR="00213039" w:rsidRPr="008A3328" w:rsidRDefault="00213039" w:rsidP="00E90591">
            <w:pPr>
              <w:pStyle w:val="ListBullet3"/>
              <w:numPr>
                <w:ilvl w:val="0"/>
                <w:numId w:val="0"/>
              </w:numPr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รายได้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03C34AD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30BDACB6" w14:textId="4E7EDE29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390</w:t>
            </w:r>
            <w:r w:rsidR="00213039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490</w:t>
            </w:r>
          </w:p>
        </w:tc>
      </w:tr>
      <w:tr w:rsidR="00213039" w:rsidRPr="008A3328" w14:paraId="1CB5486B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80AC1D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F578683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1BD02F5A" w14:textId="01C274F0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30</w:t>
            </w:r>
            <w:r w:rsidR="00213039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065</w:t>
            </w:r>
          </w:p>
        </w:tc>
      </w:tr>
      <w:tr w:rsidR="00213039" w:rsidRPr="008A3328" w14:paraId="69D49D51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A7F79A" w14:textId="77777777" w:rsidR="00213039" w:rsidRPr="008A3328" w:rsidRDefault="00213039" w:rsidP="00E90591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กำไรขาดทุนเบ็ดเสร็จอื่น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3D2BAC4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53D9BA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213039" w:rsidRPr="008A3328" w14:paraId="0CD03BDB" w14:textId="77777777" w:rsidTr="00015B18">
        <w:trPr>
          <w:cantSplit/>
          <w:trHeight w:val="235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A42A15" w14:textId="77777777" w:rsidR="00213039" w:rsidRPr="008A3328" w:rsidRDefault="00213039" w:rsidP="00E90591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กำไรขาดทุนเบ็ดเสร็จรวม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0EF328E" w14:textId="77777777" w:rsidR="00213039" w:rsidRPr="008A3328" w:rsidRDefault="00213039" w:rsidP="00E905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736400" w14:textId="34582ACD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30</w:t>
            </w:r>
            <w:r w:rsidR="00213039"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065</w:t>
            </w:r>
          </w:p>
        </w:tc>
      </w:tr>
      <w:tr w:rsidR="00213039" w:rsidRPr="008A3328" w14:paraId="7E988E39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94EA98" w14:textId="77777777" w:rsidR="00213039" w:rsidRPr="008A3328" w:rsidRDefault="00213039" w:rsidP="00E90591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กำไรที่แบ่งให้กับส่วนได้เสียที่ไม่มีอำนาจควบคุม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AF89F3D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F01AEB7" w14:textId="1086A352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14</w:t>
            </w:r>
            <w:r w:rsidR="00213039"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732</w:t>
            </w:r>
          </w:p>
        </w:tc>
      </w:tr>
      <w:tr w:rsidR="00213039" w:rsidRPr="008A3328" w14:paraId="5D1EE721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D9528B4" w14:textId="77777777" w:rsidR="00213039" w:rsidRPr="008A3328" w:rsidRDefault="00213039" w:rsidP="00E90591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E474EF2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AC4D51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213039" w:rsidRPr="008A3328" w14:paraId="2B46C7AE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595BA81" w14:textId="77777777" w:rsidR="00213039" w:rsidRPr="008A3328" w:rsidRDefault="00213039" w:rsidP="00E90591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C208E59" w14:textId="77777777" w:rsidR="00213039" w:rsidRPr="008A3328" w:rsidRDefault="00213039" w:rsidP="00E905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01E1F8" w14:textId="264D004C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14</w:t>
            </w:r>
            <w:r w:rsidR="00213039"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732</w:t>
            </w:r>
          </w:p>
        </w:tc>
      </w:tr>
      <w:tr w:rsidR="00213039" w:rsidRPr="008A3328" w14:paraId="3EA3B22E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6716DB" w14:textId="77777777" w:rsidR="00213039" w:rsidRPr="008A3328" w:rsidRDefault="00213039" w:rsidP="00E90591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กำไรขาดทุนเบ็ดเสร็จอื่นที่แบ่งให้กับส่วนได้เสียที่ไม่มีอำนาจควบคุม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E4B5AF" w14:textId="77777777" w:rsidR="00213039" w:rsidRPr="008A3328" w:rsidRDefault="00213039" w:rsidP="00E90591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71AEA84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213039" w:rsidRPr="008A3328" w14:paraId="7A553B46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8F75B97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4817145" w14:textId="77777777" w:rsidR="00213039" w:rsidRPr="008A3328" w:rsidRDefault="00213039" w:rsidP="00E90591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32D7F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213039" w:rsidRPr="008A3328" w14:paraId="0DF43C36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FD9FA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en-GB" w:bidi="th-TH"/>
              </w:rPr>
              <w:t>รวม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A14E0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2FB309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  <w:tr w:rsidR="00213039" w:rsidRPr="008A3328" w14:paraId="733371C2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69238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16"/>
                <w:szCs w:val="16"/>
                <w:cs/>
                <w:lang w:eastAsia="en-GB" w:bidi="th-TH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46DCD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16"/>
                <w:szCs w:val="16"/>
                <w:lang w:val="en-GB" w:eastAsia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C503E5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16"/>
                <w:szCs w:val="16"/>
                <w:lang w:eastAsia="en-GB"/>
              </w:rPr>
            </w:pPr>
          </w:p>
        </w:tc>
      </w:tr>
      <w:tr w:rsidR="00213039" w:rsidRPr="008A3328" w14:paraId="3E3CBF52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0C33" w14:textId="77777777" w:rsidR="00213039" w:rsidRPr="008A3328" w:rsidRDefault="00213039" w:rsidP="00E90591">
            <w:pPr>
              <w:pStyle w:val="acctfourfigures"/>
              <w:tabs>
                <w:tab w:val="decimal" w:pos="0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กระแสเงินสดจากกิจกรรมดำเนินงาน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0C994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34236CB" w14:textId="77161A75" w:rsidR="00213039" w:rsidRPr="008A3328" w:rsidRDefault="00213039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 xml:space="preserve">           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47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522</w:t>
            </w:r>
          </w:p>
        </w:tc>
      </w:tr>
      <w:tr w:rsidR="00213039" w:rsidRPr="008A3328" w14:paraId="35444791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8481C2" w14:textId="77777777" w:rsidR="00213039" w:rsidRPr="008A3328" w:rsidRDefault="00213039" w:rsidP="00E90591">
            <w:pPr>
              <w:pStyle w:val="acctfourfigures"/>
              <w:tabs>
                <w:tab w:val="decimal" w:pos="1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กระแสเงินสดจากกิจกรรมลงทุน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C890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7F853B63" w14:textId="3081EF41" w:rsidR="00213039" w:rsidRPr="008A3328" w:rsidRDefault="00213039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19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470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213039" w:rsidRPr="008A3328" w14:paraId="3606014B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7A503B" w14:textId="77777777" w:rsidR="00213039" w:rsidRPr="008A3328" w:rsidRDefault="00213039" w:rsidP="00E90591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กระแสเงินสดจากกิจกรรมจัดหาเงิน </w:t>
            </w:r>
          </w:p>
          <w:p w14:paraId="4A64B702" w14:textId="6B49FEBA" w:rsidR="00213039" w:rsidRPr="008A3328" w:rsidRDefault="00213039" w:rsidP="00E90591">
            <w:pPr>
              <w:pStyle w:val="acctfourfigures"/>
              <w:tabs>
                <w:tab w:val="left" w:pos="720"/>
              </w:tabs>
              <w:spacing w:line="240" w:lineRule="atLeast"/>
              <w:ind w:left="191" w:right="-167" w:hanging="18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 </w:t>
            </w:r>
            <w:r w:rsidR="00D51FAF" w:rsidRPr="008A3328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proofErr w:type="gramStart"/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 xml:space="preserve">เงินปันผลที่จ่ายให้กับส่วนได้เสียที่ไม่มีอำนาจควบคุม </w:t>
            </w:r>
            <w:r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>:</w:t>
            </w:r>
            <w:proofErr w:type="gramEnd"/>
            <w:r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ไม่มี</w:t>
            </w:r>
            <w:r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>)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4CD9DD2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14:paraId="2F2C4FD1" w14:textId="77777777" w:rsidR="00213039" w:rsidRPr="008A3328" w:rsidRDefault="00213039" w:rsidP="00E90591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  <w:p w14:paraId="51FEC630" w14:textId="77777777" w:rsidR="00213039" w:rsidRPr="008A3328" w:rsidRDefault="00213039" w:rsidP="00D36534">
            <w:pPr>
              <w:pStyle w:val="acctfourfigures"/>
              <w:tabs>
                <w:tab w:val="clear" w:pos="765"/>
                <w:tab w:val="decimal" w:pos="145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-</w:t>
            </w:r>
          </w:p>
        </w:tc>
      </w:tr>
      <w:tr w:rsidR="00213039" w:rsidRPr="008A3328" w14:paraId="5C1A6725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F6C7CA1" w14:textId="77777777" w:rsidR="00213039" w:rsidRPr="008A3328" w:rsidRDefault="00213039" w:rsidP="00E90591">
            <w:pPr>
              <w:pStyle w:val="acctfourfigures"/>
              <w:tabs>
                <w:tab w:val="decimal" w:pos="191"/>
              </w:tabs>
              <w:spacing w:line="240" w:lineRule="atLeast"/>
              <w:ind w:left="191" w:hanging="180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eastAsia="en-GB" w:bidi="th-TH"/>
              </w:rPr>
              <w:t>ผลกระทบของอัตราแลกเปลี่ยนที่มีต่อเงินสดและรายการเทียบเท่าเงินสด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FF5F2EC" w14:textId="77777777" w:rsidR="00213039" w:rsidRPr="008A3328" w:rsidRDefault="00213039" w:rsidP="00E90591">
            <w:pPr>
              <w:jc w:val="right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517AF" w14:textId="3ED85D08" w:rsidR="00213039" w:rsidRPr="008A3328" w:rsidRDefault="002172F1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130</w:t>
            </w:r>
          </w:p>
        </w:tc>
      </w:tr>
      <w:tr w:rsidR="00213039" w:rsidRPr="008A3328" w14:paraId="63A37E71" w14:textId="77777777" w:rsidTr="00015B18">
        <w:trPr>
          <w:cantSplit/>
          <w:trHeight w:val="20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3D6B9" w14:textId="77777777" w:rsidR="00213039" w:rsidRPr="008A3328" w:rsidRDefault="00213039" w:rsidP="00E90591">
            <w:pPr>
              <w:pStyle w:val="acctfourfigures"/>
              <w:tabs>
                <w:tab w:val="left" w:pos="720"/>
              </w:tabs>
              <w:spacing w:line="240" w:lineRule="atLeast"/>
              <w:ind w:left="191" w:hanging="180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 w:bidi="th-TH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48160B5" w14:textId="77777777" w:rsidR="00213039" w:rsidRPr="008A3328" w:rsidRDefault="00213039" w:rsidP="00E90591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67D002" w14:textId="41E1F03A" w:rsidR="00213039" w:rsidRPr="008A3328" w:rsidRDefault="00213039" w:rsidP="00E90591">
            <w:pPr>
              <w:pStyle w:val="acctfourfigures"/>
              <w:tabs>
                <w:tab w:val="clear" w:pos="765"/>
                <w:tab w:val="decimal" w:pos="1722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     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28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eastAsia="en-GB"/>
              </w:rPr>
              <w:t>182</w:t>
            </w:r>
          </w:p>
        </w:tc>
      </w:tr>
    </w:tbl>
    <w:p w14:paraId="2ED2F816" w14:textId="77777777" w:rsidR="00213039" w:rsidRPr="008A3328" w:rsidRDefault="00213039" w:rsidP="004955CE">
      <w:pPr>
        <w:rPr>
          <w:rFonts w:ascii="Angsana New" w:hAnsi="Angsana New"/>
          <w:sz w:val="22"/>
          <w:szCs w:val="22"/>
          <w:lang w:eastAsia="x-none"/>
        </w:rPr>
      </w:pPr>
    </w:p>
    <w:p w14:paraId="7FC59CA6" w14:textId="77777777" w:rsidR="009F5502" w:rsidRPr="008A3328" w:rsidRDefault="009F550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lang w:eastAsia="x-none"/>
        </w:rPr>
      </w:pPr>
      <w:r w:rsidRPr="008A3328">
        <w:rPr>
          <w:rFonts w:ascii="Angsana New" w:hAnsi="Angsana New"/>
          <w:sz w:val="22"/>
          <w:szCs w:val="22"/>
          <w:lang w:eastAsia="x-none"/>
        </w:rPr>
        <w:br w:type="page"/>
      </w:r>
    </w:p>
    <w:p w14:paraId="5A41D680" w14:textId="7AE3C595" w:rsidR="009D12FE" w:rsidRPr="008A3328" w:rsidRDefault="002172F1" w:rsidP="004955CE">
      <w:pPr>
        <w:pStyle w:val="Heading6"/>
        <w:tabs>
          <w:tab w:val="left" w:pos="540"/>
        </w:tabs>
        <w:jc w:val="thaiDistribute"/>
        <w:rPr>
          <w:rFonts w:ascii="Angsana New" w:hAnsi="Angsana New"/>
          <w:sz w:val="28"/>
          <w:szCs w:val="28"/>
          <w:lang w:val="en-US"/>
        </w:rPr>
      </w:pPr>
      <w:r w:rsidRPr="008A3328">
        <w:rPr>
          <w:rFonts w:ascii="Angsana New" w:hAnsi="Angsana New"/>
          <w:sz w:val="28"/>
          <w:szCs w:val="28"/>
          <w:lang w:val="en-US"/>
        </w:rPr>
        <w:lastRenderedPageBreak/>
        <w:t>13</w:t>
      </w:r>
      <w:r w:rsidR="005A5C8C" w:rsidRPr="008A3328">
        <w:rPr>
          <w:rFonts w:ascii="Angsana New" w:hAnsi="Angsana New"/>
          <w:sz w:val="28"/>
          <w:szCs w:val="28"/>
          <w:lang w:val="en-US"/>
        </w:rPr>
        <w:tab/>
      </w:r>
      <w:r w:rsidR="009D12FE" w:rsidRPr="008A3328">
        <w:rPr>
          <w:rFonts w:ascii="Angsana New" w:hAnsi="Angsana New"/>
          <w:sz w:val="28"/>
          <w:szCs w:val="28"/>
          <w:cs/>
          <w:lang w:val="en-US"/>
        </w:rPr>
        <w:t>อุปกรณ์</w:t>
      </w:r>
    </w:p>
    <w:p w14:paraId="2ACED208" w14:textId="78D6E6DD" w:rsidR="002A0540" w:rsidRPr="008A3328" w:rsidRDefault="002A0540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10"/>
        <w:gridCol w:w="270"/>
        <w:gridCol w:w="810"/>
        <w:gridCol w:w="270"/>
        <w:gridCol w:w="900"/>
        <w:gridCol w:w="270"/>
        <w:gridCol w:w="810"/>
        <w:gridCol w:w="270"/>
        <w:gridCol w:w="810"/>
        <w:gridCol w:w="270"/>
        <w:gridCol w:w="810"/>
        <w:gridCol w:w="270"/>
        <w:gridCol w:w="900"/>
      </w:tblGrid>
      <w:tr w:rsidR="0048045D" w:rsidRPr="008A3328" w14:paraId="24D286DF" w14:textId="77777777" w:rsidTr="00C40F4D">
        <w:trPr>
          <w:trHeight w:val="378"/>
          <w:tblHeader/>
        </w:trPr>
        <w:tc>
          <w:tcPr>
            <w:tcW w:w="2250" w:type="dxa"/>
            <w:shd w:val="clear" w:color="auto" w:fill="auto"/>
          </w:tcPr>
          <w:p w14:paraId="72BF5D01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13"/>
          </w:tcPr>
          <w:p w14:paraId="325FEB4C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045D" w:rsidRPr="008A3328" w14:paraId="58488313" w14:textId="77777777" w:rsidTr="00C40F4D">
        <w:trPr>
          <w:tblHeader/>
        </w:trPr>
        <w:tc>
          <w:tcPr>
            <w:tcW w:w="2250" w:type="dxa"/>
            <w:shd w:val="clear" w:color="auto" w:fill="auto"/>
          </w:tcPr>
          <w:p w14:paraId="3B8CDEB2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264829A8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972E773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  <w:p w14:paraId="08260351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3559FA6A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7E892FE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05BF5FD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F8AAFA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  <w:shd w:val="clear" w:color="auto" w:fill="auto"/>
          </w:tcPr>
          <w:p w14:paraId="08C3F7EA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10A7D3C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เครื่อง</w:t>
            </w:r>
          </w:p>
          <w:p w14:paraId="6A734D99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ตกแต่ง</w:t>
            </w:r>
          </w:p>
          <w:p w14:paraId="6474C883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F3D32F0" w14:textId="77777777" w:rsidR="0048045D" w:rsidRPr="008A3328" w:rsidRDefault="0048045D" w:rsidP="004955C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19D809DD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  <w:p w14:paraId="0FFF33B0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  <w:p w14:paraId="4C6E9697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70" w:type="dxa"/>
            <w:shd w:val="clear" w:color="auto" w:fill="auto"/>
          </w:tcPr>
          <w:p w14:paraId="49940CC6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BAF3AD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ยาน</w:t>
            </w:r>
          </w:p>
          <w:p w14:paraId="52231554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พาหนะ</w:t>
            </w:r>
          </w:p>
        </w:tc>
        <w:tc>
          <w:tcPr>
            <w:tcW w:w="270" w:type="dxa"/>
          </w:tcPr>
          <w:p w14:paraId="26F61D6C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4AD36CE9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shd w:val="clear" w:color="auto" w:fill="auto"/>
          </w:tcPr>
          <w:p w14:paraId="2C05F4B9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A1B05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C3B8965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1312EE31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8045D" w:rsidRPr="008A3328" w14:paraId="6543BEED" w14:textId="77777777" w:rsidTr="00C40F4D">
        <w:trPr>
          <w:trHeight w:val="252"/>
          <w:tblHeader/>
        </w:trPr>
        <w:tc>
          <w:tcPr>
            <w:tcW w:w="2250" w:type="dxa"/>
            <w:shd w:val="clear" w:color="auto" w:fill="auto"/>
          </w:tcPr>
          <w:p w14:paraId="70D94F5C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470" w:type="dxa"/>
            <w:gridSpan w:val="13"/>
          </w:tcPr>
          <w:p w14:paraId="5BC665FF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8045D" w:rsidRPr="008A3328" w14:paraId="01581A1D" w14:textId="77777777" w:rsidTr="00C40F4D">
        <w:trPr>
          <w:trHeight w:val="360"/>
        </w:trPr>
        <w:tc>
          <w:tcPr>
            <w:tcW w:w="2250" w:type="dxa"/>
            <w:shd w:val="clear" w:color="auto" w:fill="auto"/>
          </w:tcPr>
          <w:p w14:paraId="73007B63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A7761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12AC29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639EB4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CC11F8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1DA21DF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24C7D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4D4793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7BFCF61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83BB8B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BE8E5A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567D7C7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BCDD945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314D5B9" w14:textId="77777777" w:rsidR="0048045D" w:rsidRPr="008A3328" w:rsidRDefault="0048045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E90591" w:rsidRPr="008A3328" w14:paraId="348F7FC6" w14:textId="77777777" w:rsidTr="00E90591">
        <w:tc>
          <w:tcPr>
            <w:tcW w:w="2250" w:type="dxa"/>
            <w:shd w:val="clear" w:color="auto" w:fill="auto"/>
          </w:tcPr>
          <w:p w14:paraId="2BEE8069" w14:textId="769D60B3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C1069F" w14:textId="50F40B57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44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27FC3B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044C68" w14:textId="3E4220BD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8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F41DFA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2EE4C1" w14:textId="277BCF71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10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638</w:t>
            </w:r>
          </w:p>
        </w:tc>
        <w:tc>
          <w:tcPr>
            <w:tcW w:w="270" w:type="dxa"/>
            <w:vAlign w:val="bottom"/>
          </w:tcPr>
          <w:p w14:paraId="390A6700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1E4F41" w14:textId="75DDE983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13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123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D362CE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824BC8" w14:textId="39B08BE3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810</w:t>
            </w:r>
          </w:p>
        </w:tc>
        <w:tc>
          <w:tcPr>
            <w:tcW w:w="270" w:type="dxa"/>
            <w:vAlign w:val="bottom"/>
          </w:tcPr>
          <w:p w14:paraId="31A2146B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1F621C4" w14:textId="215AF779" w:rsidR="00E90591" w:rsidRPr="008A3328" w:rsidRDefault="002172F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A2E53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5002FD" w14:textId="49185672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83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250</w:t>
            </w:r>
          </w:p>
        </w:tc>
      </w:tr>
      <w:tr w:rsidR="00E90591" w:rsidRPr="008A3328" w14:paraId="1610938E" w14:textId="77777777" w:rsidTr="00C40F4D">
        <w:trPr>
          <w:trHeight w:val="225"/>
        </w:trPr>
        <w:tc>
          <w:tcPr>
            <w:tcW w:w="2250" w:type="dxa"/>
            <w:shd w:val="clear" w:color="auto" w:fill="auto"/>
          </w:tcPr>
          <w:p w14:paraId="00259CEF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0233AC" w14:textId="274137D9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270" w:type="dxa"/>
            <w:shd w:val="clear" w:color="auto" w:fill="auto"/>
          </w:tcPr>
          <w:p w14:paraId="758525D3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8FDCD" w14:textId="1FADC767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43FD558C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8C7BEEA" w14:textId="6B82CE5C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780</w:t>
            </w:r>
          </w:p>
        </w:tc>
        <w:tc>
          <w:tcPr>
            <w:tcW w:w="270" w:type="dxa"/>
          </w:tcPr>
          <w:p w14:paraId="51F3F5CB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7293DF9" w14:textId="1BB62C7E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386</w:t>
            </w:r>
          </w:p>
        </w:tc>
        <w:tc>
          <w:tcPr>
            <w:tcW w:w="270" w:type="dxa"/>
            <w:shd w:val="clear" w:color="auto" w:fill="auto"/>
          </w:tcPr>
          <w:p w14:paraId="243B290A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A22539" w14:textId="78F1DE7F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437AC536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7EC89B9" w14:textId="05F8E218" w:rsidR="00E90591" w:rsidRPr="008A3328" w:rsidRDefault="002172F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488</w:t>
            </w:r>
          </w:p>
        </w:tc>
        <w:tc>
          <w:tcPr>
            <w:tcW w:w="270" w:type="dxa"/>
            <w:shd w:val="clear" w:color="auto" w:fill="auto"/>
          </w:tcPr>
          <w:p w14:paraId="286C67A2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61D07B21" w14:textId="493F544A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19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E90591" w:rsidRPr="008A3328" w14:paraId="61795F3C" w14:textId="77777777" w:rsidTr="00C40F4D">
        <w:trPr>
          <w:trHeight w:val="225"/>
        </w:trPr>
        <w:tc>
          <w:tcPr>
            <w:tcW w:w="2250" w:type="dxa"/>
            <w:shd w:val="clear" w:color="auto" w:fill="auto"/>
          </w:tcPr>
          <w:p w14:paraId="14F97E03" w14:textId="6A9430A9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4264013F" w14:textId="70E4271E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309</w:t>
            </w:r>
          </w:p>
        </w:tc>
        <w:tc>
          <w:tcPr>
            <w:tcW w:w="270" w:type="dxa"/>
            <w:shd w:val="clear" w:color="auto" w:fill="auto"/>
          </w:tcPr>
          <w:p w14:paraId="1190A4A8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509818B" w14:textId="062D31CF" w:rsidR="00E90591" w:rsidRPr="008A3328" w:rsidRDefault="00E90591" w:rsidP="00F8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BB9A66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01EF9EC" w14:textId="68C1FB60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270" w:type="dxa"/>
          </w:tcPr>
          <w:p w14:paraId="5F66956B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D7F1D08" w14:textId="6F1AB6D1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E9059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1089C315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DA3D2" w14:textId="130E822F" w:rsidR="00E90591" w:rsidRPr="008A3328" w:rsidRDefault="00E90591" w:rsidP="00E61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5262B0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1A0EB01" w14:textId="3A9ADB10" w:rsidR="00E90591" w:rsidRPr="008A3328" w:rsidRDefault="00E90591" w:rsidP="008475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775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56462F3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734D919" w14:textId="3392D775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193</w:t>
            </w:r>
          </w:p>
        </w:tc>
      </w:tr>
      <w:tr w:rsidR="00E90591" w:rsidRPr="008A3328" w14:paraId="631A2B6D" w14:textId="77777777" w:rsidTr="00C40F4D">
        <w:tc>
          <w:tcPr>
            <w:tcW w:w="2250" w:type="dxa"/>
            <w:shd w:val="clear" w:color="auto" w:fill="auto"/>
          </w:tcPr>
          <w:p w14:paraId="084761C2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57E049A" w14:textId="43BBD86C" w:rsidR="00E90591" w:rsidRPr="008A3328" w:rsidRDefault="00E9059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922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E835978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00C1C0C" w14:textId="6A75EF8A" w:rsidR="00E90591" w:rsidRPr="008A3328" w:rsidRDefault="00E90591" w:rsidP="00F8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9CCED3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9B76605" w14:textId="75EB2062" w:rsidR="00E90591" w:rsidRPr="008A3328" w:rsidRDefault="00E9059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882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BD1A0EA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416F557" w14:textId="48FD868A" w:rsidR="00E90591" w:rsidRPr="008A3328" w:rsidRDefault="00E9059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953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FCEFDA0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E48FA3" w14:textId="6E1DFC0C" w:rsidR="00E90591" w:rsidRPr="008A3328" w:rsidRDefault="00E9059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670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670FA4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D005F5" w14:textId="4A80C0FA" w:rsidR="00E90591" w:rsidRPr="008A3328" w:rsidRDefault="00E90591" w:rsidP="005B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8159BF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D5CFB1C" w14:textId="3AC98772" w:rsidR="00E90591" w:rsidRPr="008A3328" w:rsidRDefault="00E9059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427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90591" w:rsidRPr="008A3328" w14:paraId="7DEA3185" w14:textId="77777777" w:rsidTr="00E16502">
        <w:tc>
          <w:tcPr>
            <w:tcW w:w="2250" w:type="dxa"/>
            <w:shd w:val="clear" w:color="auto" w:fill="auto"/>
          </w:tcPr>
          <w:p w14:paraId="7E00CEA8" w14:textId="2DBD3E74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  <w:p w14:paraId="00050FFA" w14:textId="55066373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B09444" w14:textId="66241A97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E9059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4E5FE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3CECA" w14:textId="7FDB7ED8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E9059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0EBC8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A6F0D67" w14:textId="1274E51A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E9059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70" w:type="dxa"/>
            <w:vAlign w:val="bottom"/>
          </w:tcPr>
          <w:p w14:paraId="7162142A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AC70BD" w14:textId="257F086D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E9059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6DE8A4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829739" w14:textId="78F870A5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E9059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270" w:type="dxa"/>
            <w:vAlign w:val="bottom"/>
          </w:tcPr>
          <w:p w14:paraId="57F02FA9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3851CFA" w14:textId="0EB11C9D" w:rsidR="00E90591" w:rsidRPr="008A3328" w:rsidRDefault="002172F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56E58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729C4" w14:textId="05261628" w:rsidR="00E90591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E9059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277</w:t>
            </w:r>
          </w:p>
        </w:tc>
      </w:tr>
      <w:tr w:rsidR="00E90591" w:rsidRPr="008A3328" w14:paraId="565B962F" w14:textId="77777777" w:rsidTr="00E16502">
        <w:tc>
          <w:tcPr>
            <w:tcW w:w="2250" w:type="dxa"/>
            <w:shd w:val="clear" w:color="auto" w:fill="auto"/>
          </w:tcPr>
          <w:p w14:paraId="31DAAB06" w14:textId="61E3255E" w:rsidR="00E21E10" w:rsidRPr="008A3328" w:rsidRDefault="00E16502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โอนไป</w:t>
            </w:r>
            <w:r w:rsidR="00E21E10"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</w:t>
            </w:r>
            <w:r w:rsidR="00E21E10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  <w:p w14:paraId="1B461315" w14:textId="77777777" w:rsidR="00E21E10" w:rsidRPr="008A3328" w:rsidRDefault="00E21E10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ใช้จากการถือปฏิบัติตา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ม</w:t>
            </w:r>
          </w:p>
          <w:p w14:paraId="032483DD" w14:textId="2908C447" w:rsidR="00E21E10" w:rsidRPr="008A3328" w:rsidRDefault="00E21E10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TFRS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เป็นครั้งแรก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C7ABC1F" w14:textId="4EBC42CA" w:rsidR="00E90591" w:rsidRPr="008A3328" w:rsidRDefault="00E21E10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="002172F1"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</w:t>
            </w:r>
            <w:r w:rsidR="00A075D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(ข)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FAE08" w14:textId="587BABEF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161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14284C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5AB8B7" w14:textId="607EA5E4" w:rsidR="00E90591" w:rsidRPr="008A3328" w:rsidRDefault="00E16502" w:rsidP="00F8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6CF470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8606143" w14:textId="77777777" w:rsidR="00E90591" w:rsidRPr="008A3328" w:rsidRDefault="00E9059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1A57D78" w14:textId="77777777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C7411E3" w14:textId="77777777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FEA29C1" w14:textId="1BDF19B1" w:rsidR="00E16502" w:rsidRPr="008A3328" w:rsidRDefault="00E16502" w:rsidP="006538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550AC60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D4E6E20" w14:textId="77777777" w:rsidR="00E90591" w:rsidRPr="008A3328" w:rsidRDefault="00E9059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85A7239" w14:textId="77777777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4E0A0AA" w14:textId="77777777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2F1C1DA" w14:textId="68809DC8" w:rsidR="00E16502" w:rsidRPr="008A3328" w:rsidRDefault="00E16502" w:rsidP="00F83A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A6C660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52637" w14:textId="0FCA378C" w:rsidR="00E90591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140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26807E9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B7B3B87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22530896" w14:textId="77777777" w:rsidR="00E16502" w:rsidRPr="008A3328" w:rsidRDefault="00E16502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6A94FC2C" w14:textId="77777777" w:rsidR="00E16502" w:rsidRPr="008A3328" w:rsidRDefault="00E16502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7C046044" w14:textId="709B2109" w:rsidR="00E16502" w:rsidRPr="008A3328" w:rsidRDefault="00E16502" w:rsidP="005B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EDFCC0" w14:textId="77777777" w:rsidR="00E90591" w:rsidRPr="008A3328" w:rsidRDefault="00E9059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0874E05" w14:textId="77777777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6C6B8DF" w14:textId="77777777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B0950CF" w14:textId="77777777" w:rsidR="00E16502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B0628E5" w14:textId="2EF1C0C5" w:rsidR="00E90591" w:rsidRPr="008A3328" w:rsidRDefault="00E16502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301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06DED" w:rsidRPr="008A3328" w14:paraId="40CC53BE" w14:textId="77777777" w:rsidTr="00E16502">
        <w:tc>
          <w:tcPr>
            <w:tcW w:w="2250" w:type="dxa"/>
            <w:shd w:val="clear" w:color="auto" w:fill="auto"/>
          </w:tcPr>
          <w:p w14:paraId="455D4A29" w14:textId="58561F88" w:rsidR="00E21E10" w:rsidRPr="008A3328" w:rsidRDefault="00E21E10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687836EE" w14:textId="4CBEA236" w:rsidR="00606DED" w:rsidRPr="008A3328" w:rsidRDefault="00E21E10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-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E03E05" w14:textId="4C857616" w:rsidR="00606DED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0662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374</w:t>
            </w:r>
          </w:p>
        </w:tc>
        <w:tc>
          <w:tcPr>
            <w:tcW w:w="270" w:type="dxa"/>
            <w:shd w:val="clear" w:color="auto" w:fill="auto"/>
          </w:tcPr>
          <w:p w14:paraId="43B845CB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5A5FE1" w14:textId="7B3F21C2" w:rsidR="00606DED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0662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006</w:t>
            </w:r>
          </w:p>
        </w:tc>
        <w:tc>
          <w:tcPr>
            <w:tcW w:w="270" w:type="dxa"/>
            <w:shd w:val="clear" w:color="auto" w:fill="auto"/>
          </w:tcPr>
          <w:p w14:paraId="191CFA21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2276EDB" w14:textId="77777777" w:rsidR="00606DED" w:rsidRPr="008A3328" w:rsidRDefault="00606DED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B49118" w14:textId="40839B5C" w:rsidR="00066225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0662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554</w:t>
            </w:r>
          </w:p>
        </w:tc>
        <w:tc>
          <w:tcPr>
            <w:tcW w:w="270" w:type="dxa"/>
          </w:tcPr>
          <w:p w14:paraId="352EF5AD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17FA6A6A" w14:textId="77777777" w:rsidR="00606DED" w:rsidRPr="008A3328" w:rsidRDefault="00606DED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593AAEA" w14:textId="33718158" w:rsidR="00E21E10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0662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197</w:t>
            </w:r>
          </w:p>
        </w:tc>
        <w:tc>
          <w:tcPr>
            <w:tcW w:w="270" w:type="dxa"/>
            <w:shd w:val="clear" w:color="auto" w:fill="auto"/>
          </w:tcPr>
          <w:p w14:paraId="6D10AE45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FA700C" w14:textId="28247ADD" w:rsidR="00606DED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0662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29A95440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6F4E2D7" w14:textId="77777777" w:rsidR="00066225" w:rsidRPr="008A3328" w:rsidRDefault="00066225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011F78F" w14:textId="5B0DA4CA" w:rsidR="00E21E10" w:rsidRPr="008A3328" w:rsidRDefault="002172F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2C5320C3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42EA9426" w14:textId="77777777" w:rsidR="00606DED" w:rsidRPr="008A3328" w:rsidRDefault="00606DED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1C9D54" w14:textId="49127666" w:rsidR="00E21E10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89</w:t>
            </w:r>
            <w:r w:rsidR="000662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976</w:t>
            </w:r>
          </w:p>
        </w:tc>
      </w:tr>
      <w:tr w:rsidR="00606DED" w:rsidRPr="008A3328" w14:paraId="5ED70EB8" w14:textId="77777777" w:rsidTr="00E16502">
        <w:tc>
          <w:tcPr>
            <w:tcW w:w="2250" w:type="dxa"/>
            <w:shd w:val="clear" w:color="auto" w:fill="auto"/>
          </w:tcPr>
          <w:p w14:paraId="67E16F60" w14:textId="53223171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7A9542" w14:textId="72DCFD0C" w:rsidR="00606DED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AA4D4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4FBCE795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0D1A78" w14:textId="2C2FC171" w:rsidR="00606DED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964</w:t>
            </w:r>
          </w:p>
        </w:tc>
        <w:tc>
          <w:tcPr>
            <w:tcW w:w="270" w:type="dxa"/>
            <w:shd w:val="clear" w:color="auto" w:fill="auto"/>
          </w:tcPr>
          <w:p w14:paraId="1ABD312F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148567" w14:textId="6D4D01B5" w:rsidR="00606DED" w:rsidRPr="008A3328" w:rsidRDefault="002172F1" w:rsidP="0029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AA4D4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268</w:t>
            </w:r>
          </w:p>
        </w:tc>
        <w:tc>
          <w:tcPr>
            <w:tcW w:w="270" w:type="dxa"/>
          </w:tcPr>
          <w:p w14:paraId="194EBC80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CA24C8B" w14:textId="4F53BEA6" w:rsidR="00606DED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95F6CB9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DAFBB4" w14:textId="0D89D56E" w:rsidR="00606DED" w:rsidRPr="008A3328" w:rsidRDefault="00AA4D4C" w:rsidP="00066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F70407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3A626001" w14:textId="56A8BF4D" w:rsidR="00606DED" w:rsidRPr="008A3328" w:rsidRDefault="002172F1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548</w:t>
            </w:r>
          </w:p>
        </w:tc>
        <w:tc>
          <w:tcPr>
            <w:tcW w:w="270" w:type="dxa"/>
            <w:shd w:val="clear" w:color="auto" w:fill="auto"/>
          </w:tcPr>
          <w:p w14:paraId="6B09C992" w14:textId="77777777" w:rsidR="00606DED" w:rsidRPr="008A3328" w:rsidRDefault="00606DED" w:rsidP="00E905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186E39E" w14:textId="518F9A4D" w:rsidR="00606DED" w:rsidRPr="008A3328" w:rsidRDefault="002172F1" w:rsidP="00E905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="00AA4D4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896</w:t>
            </w:r>
          </w:p>
        </w:tc>
      </w:tr>
      <w:tr w:rsidR="00172542" w:rsidRPr="008A3328" w14:paraId="079C6049" w14:textId="77777777" w:rsidTr="00722028">
        <w:tc>
          <w:tcPr>
            <w:tcW w:w="2250" w:type="dxa"/>
            <w:shd w:val="clear" w:color="auto" w:fill="auto"/>
          </w:tcPr>
          <w:p w14:paraId="31232FDC" w14:textId="31D5D38F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</w:tcPr>
          <w:p w14:paraId="2DEFE5F6" w14:textId="07C3B6ED" w:rsidR="00172542" w:rsidRPr="008A3328" w:rsidRDefault="00172542" w:rsidP="0029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55DC7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3F6BF3A" w14:textId="7A4D52B9" w:rsidR="00172542" w:rsidRPr="008A3328" w:rsidRDefault="00172542" w:rsidP="0029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130EA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225FCCD" w14:textId="036B7EFE" w:rsidR="00172542" w:rsidRPr="008A3328" w:rsidRDefault="00172542" w:rsidP="0029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60200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0B9D1C4" w14:textId="4DBB132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270" w:type="dxa"/>
            <w:shd w:val="clear" w:color="auto" w:fill="auto"/>
          </w:tcPr>
          <w:p w14:paraId="73B0ED2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58787D3" w14:textId="135FD7C5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B72A31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7E853DF" w14:textId="09C0D4FC" w:rsidR="00172542" w:rsidRPr="008A3328" w:rsidRDefault="00172542" w:rsidP="00471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line="240" w:lineRule="auto"/>
              <w:ind w:right="-107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693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6E65EA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ECA72A2" w14:textId="295C5959" w:rsidR="00172542" w:rsidRPr="008A3328" w:rsidRDefault="00172542" w:rsidP="005910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209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2542" w:rsidRPr="008A3328" w14:paraId="761B190B" w14:textId="77777777" w:rsidTr="00C40F4D">
        <w:tc>
          <w:tcPr>
            <w:tcW w:w="2250" w:type="dxa"/>
            <w:shd w:val="clear" w:color="auto" w:fill="auto"/>
          </w:tcPr>
          <w:p w14:paraId="6212D52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shd w:val="clear" w:color="auto" w:fill="auto"/>
          </w:tcPr>
          <w:p w14:paraId="078728A3" w14:textId="1E732D16" w:rsidR="00172542" w:rsidRPr="008A3328" w:rsidRDefault="00172542" w:rsidP="0029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236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72E99E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1D41974" w14:textId="26D3854C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1306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A0A171E" w14:textId="5FFAF647" w:rsidR="00172542" w:rsidRPr="008A3328" w:rsidRDefault="00172542" w:rsidP="0029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215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25998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D7F1899" w14:textId="194EC9F8" w:rsidR="00172542" w:rsidRPr="008A3328" w:rsidRDefault="00172542" w:rsidP="002962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DF6F8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9C6BF53" w14:textId="648AFE7C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8A6A3D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BE8ADB9" w14:textId="31922EC2" w:rsidR="00172542" w:rsidRPr="008A3328" w:rsidRDefault="00172542" w:rsidP="005B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5D6FA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90D3D3" w14:textId="1E3AB823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451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2542" w:rsidRPr="008A3328" w14:paraId="0E4A5B7B" w14:textId="77777777" w:rsidTr="009F682C">
        <w:tc>
          <w:tcPr>
            <w:tcW w:w="2250" w:type="dxa"/>
            <w:shd w:val="clear" w:color="auto" w:fill="auto"/>
          </w:tcPr>
          <w:p w14:paraId="089CC192" w14:textId="547279A0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BABA36" w14:textId="613085B8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53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168657A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DC5CD5" w14:textId="3C3286E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970</w:t>
            </w:r>
          </w:p>
        </w:tc>
        <w:tc>
          <w:tcPr>
            <w:tcW w:w="270" w:type="dxa"/>
            <w:shd w:val="clear" w:color="auto" w:fill="auto"/>
          </w:tcPr>
          <w:p w14:paraId="32E2363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B462A61" w14:textId="6EC58EE4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607</w:t>
            </w:r>
          </w:p>
        </w:tc>
        <w:tc>
          <w:tcPr>
            <w:tcW w:w="270" w:type="dxa"/>
          </w:tcPr>
          <w:p w14:paraId="3DD49BA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63923C" w14:textId="05BBCD0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696</w:t>
            </w:r>
          </w:p>
        </w:tc>
        <w:tc>
          <w:tcPr>
            <w:tcW w:w="270" w:type="dxa"/>
            <w:shd w:val="clear" w:color="auto" w:fill="auto"/>
          </w:tcPr>
          <w:p w14:paraId="26EDCF5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89B72" w14:textId="65F0C4B8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70" w:type="dxa"/>
          </w:tcPr>
          <w:p w14:paraId="72B01F8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9B68A4E" w14:textId="067DC6B5" w:rsidR="00172542" w:rsidRPr="008A3328" w:rsidRDefault="00172542" w:rsidP="005B29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E4D3B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9BC7BC" w14:textId="7CAACBB9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96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212</w:t>
            </w:r>
          </w:p>
        </w:tc>
      </w:tr>
      <w:tr w:rsidR="00172542" w:rsidRPr="008A3328" w14:paraId="274AB0BD" w14:textId="77777777" w:rsidTr="00C40F4D">
        <w:trPr>
          <w:trHeight w:val="70"/>
        </w:trPr>
        <w:tc>
          <w:tcPr>
            <w:tcW w:w="2250" w:type="dxa"/>
            <w:shd w:val="clear" w:color="auto" w:fill="auto"/>
          </w:tcPr>
          <w:p w14:paraId="55A42B8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272D4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800654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9BA32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BA8D79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</w:tcPr>
          <w:p w14:paraId="5762D9D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064C438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C883B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4572CBB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FF08F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070C5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771836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8CAF4C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D1DB236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2542" w:rsidRPr="008A3328" w14:paraId="22F5F5C8" w14:textId="77777777" w:rsidTr="00C40F4D">
        <w:tc>
          <w:tcPr>
            <w:tcW w:w="2250" w:type="dxa"/>
            <w:shd w:val="clear" w:color="auto" w:fill="auto"/>
          </w:tcPr>
          <w:p w14:paraId="776B048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99558E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74108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AA48F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BDB0E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A3855D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424E0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9626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300D1C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7D6AC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376552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0DAE3CA6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059609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DBEBE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542" w:rsidRPr="008A3328" w14:paraId="1C786D43" w14:textId="77777777" w:rsidTr="004B434D">
        <w:tc>
          <w:tcPr>
            <w:tcW w:w="2250" w:type="dxa"/>
            <w:shd w:val="clear" w:color="auto" w:fill="auto"/>
          </w:tcPr>
          <w:p w14:paraId="50E2AC9B" w14:textId="0407BBA8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ณ วัน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04A3EE" w14:textId="7310D20A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11B15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CCFBD9" w14:textId="7DDE61E4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E671E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AAB6124" w14:textId="7339672F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270" w:type="dxa"/>
            <w:vAlign w:val="bottom"/>
          </w:tcPr>
          <w:p w14:paraId="6BBA4F7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824BB" w14:textId="04ACE96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60E4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8F56D2" w14:textId="4710520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425</w:t>
            </w:r>
          </w:p>
        </w:tc>
        <w:tc>
          <w:tcPr>
            <w:tcW w:w="270" w:type="dxa"/>
            <w:vAlign w:val="bottom"/>
          </w:tcPr>
          <w:p w14:paraId="2A028EA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F26963F" w14:textId="243A534B" w:rsidR="00172542" w:rsidRPr="008A3328" w:rsidRDefault="00172542" w:rsidP="0065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5ECDF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109031" w14:textId="18C5E584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569</w:t>
            </w:r>
          </w:p>
        </w:tc>
      </w:tr>
      <w:tr w:rsidR="00172542" w:rsidRPr="008A3328" w14:paraId="6C19AB28" w14:textId="77777777" w:rsidTr="00C40F4D">
        <w:tc>
          <w:tcPr>
            <w:tcW w:w="2250" w:type="dxa"/>
            <w:shd w:val="clear" w:color="auto" w:fill="auto"/>
          </w:tcPr>
          <w:p w14:paraId="5304656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B3E860" w14:textId="332E2D0D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270" w:type="dxa"/>
            <w:shd w:val="clear" w:color="auto" w:fill="auto"/>
          </w:tcPr>
          <w:p w14:paraId="12E6ACA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7A4D39" w14:textId="42EC791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0CF1534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114C740" w14:textId="33D9A46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749</w:t>
            </w:r>
          </w:p>
        </w:tc>
        <w:tc>
          <w:tcPr>
            <w:tcW w:w="270" w:type="dxa"/>
          </w:tcPr>
          <w:p w14:paraId="352CB0C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E86838F" w14:textId="601EA24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670</w:t>
            </w:r>
          </w:p>
        </w:tc>
        <w:tc>
          <w:tcPr>
            <w:tcW w:w="270" w:type="dxa"/>
            <w:shd w:val="clear" w:color="auto" w:fill="auto"/>
          </w:tcPr>
          <w:p w14:paraId="5971C07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BF0916E" w14:textId="507A83E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965</w:t>
            </w:r>
          </w:p>
        </w:tc>
        <w:tc>
          <w:tcPr>
            <w:tcW w:w="270" w:type="dxa"/>
          </w:tcPr>
          <w:p w14:paraId="570815C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6C37836C" w14:textId="25314D6C" w:rsidR="00172542" w:rsidRPr="008A3328" w:rsidRDefault="00172542" w:rsidP="0065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B9BF2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8E7B50D" w14:textId="2C8832DA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804</w:t>
            </w:r>
          </w:p>
        </w:tc>
      </w:tr>
      <w:tr w:rsidR="00172542" w:rsidRPr="008A3328" w14:paraId="66FF95AD" w14:textId="77777777" w:rsidTr="004B434D">
        <w:tc>
          <w:tcPr>
            <w:tcW w:w="2250" w:type="dxa"/>
            <w:shd w:val="clear" w:color="auto" w:fill="auto"/>
          </w:tcPr>
          <w:p w14:paraId="2FC80C0D" w14:textId="342278DE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832591" w14:textId="5176B656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A44F32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312A4F" w14:textId="5DE5B412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30FE4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98B580" w14:textId="5C59CD4B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277CE1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928F821" w14:textId="4A5173EE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C3EC4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E4CF613" w14:textId="75F17440" w:rsidR="00172542" w:rsidRPr="008A3328" w:rsidRDefault="00172542" w:rsidP="006D77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989284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1DDAB217" w14:textId="31B0D408" w:rsidR="00172542" w:rsidRPr="008A3328" w:rsidRDefault="00172542" w:rsidP="0065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EED9B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B235EFC" w14:textId="29808C8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172542" w:rsidRPr="008A3328" w14:paraId="48FF3725" w14:textId="77777777" w:rsidTr="00E6145D">
        <w:tc>
          <w:tcPr>
            <w:tcW w:w="2250" w:type="dxa"/>
            <w:shd w:val="clear" w:color="auto" w:fill="auto"/>
          </w:tcPr>
          <w:p w14:paraId="761E0D86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9BB4C" w14:textId="4FDE444D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901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9348E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9615862" w14:textId="24116B73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88689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A2048A9" w14:textId="6E7D957F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880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39047E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123077D" w14:textId="57045C38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667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7E3247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FFA01AE" w14:textId="4A685B71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726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51F490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C406834" w14:textId="6073DAD1" w:rsidR="00172542" w:rsidRPr="008A3328" w:rsidRDefault="00172542" w:rsidP="0065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EA7F9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82E7305" w14:textId="3ADDCDE0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5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174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2542" w:rsidRPr="008A3328" w14:paraId="495D335A" w14:textId="77777777" w:rsidTr="00E6145D">
        <w:tc>
          <w:tcPr>
            <w:tcW w:w="2250" w:type="dxa"/>
            <w:shd w:val="clear" w:color="auto" w:fill="auto"/>
          </w:tcPr>
          <w:p w14:paraId="01F3665B" w14:textId="6EDF9205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  <w:p w14:paraId="71AA515A" w14:textId="005F1BEB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DFFCE8D" w14:textId="5A2E78DA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49A3D48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1C5E89" w14:textId="6C651E7D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3463896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161FBD" w14:textId="4CF8583D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270" w:type="dxa"/>
            <w:vAlign w:val="bottom"/>
          </w:tcPr>
          <w:p w14:paraId="02CC468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B56D2F" w14:textId="23D04567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A548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E8D81B" w14:textId="5DD2A467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664</w:t>
            </w:r>
          </w:p>
        </w:tc>
        <w:tc>
          <w:tcPr>
            <w:tcW w:w="270" w:type="dxa"/>
            <w:vAlign w:val="bottom"/>
          </w:tcPr>
          <w:p w14:paraId="09B750F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74EBAB1" w14:textId="66F0D8D9" w:rsidR="00172542" w:rsidRPr="008A3328" w:rsidRDefault="00172542" w:rsidP="00653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CCD9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6356480" w14:textId="3472B311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211</w:t>
            </w:r>
          </w:p>
        </w:tc>
      </w:tr>
      <w:tr w:rsidR="00172542" w:rsidRPr="008A3328" w14:paraId="6169A217" w14:textId="77777777" w:rsidTr="00E6145D">
        <w:tc>
          <w:tcPr>
            <w:tcW w:w="2250" w:type="dxa"/>
            <w:shd w:val="clear" w:color="auto" w:fill="auto"/>
          </w:tcPr>
          <w:p w14:paraId="7786CD3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7C03D7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ABF39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ACF9AA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F2DAE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C3C7B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D0EF5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7A2011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2CE8A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9E5CBD3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C914D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1032AA3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B80B5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970361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2542" w:rsidRPr="008A3328" w14:paraId="2E71441E" w14:textId="77777777" w:rsidTr="00F83A2B">
        <w:tc>
          <w:tcPr>
            <w:tcW w:w="2250" w:type="dxa"/>
            <w:shd w:val="clear" w:color="auto" w:fill="auto"/>
          </w:tcPr>
          <w:p w14:paraId="33BD627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77CF7F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5FE13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4F45DB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37C4B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82785F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550B0D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9C6019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1F89E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FB4A0D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549F5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7972163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CBF43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646B33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2542" w:rsidRPr="008A3328" w14:paraId="53D5936D" w14:textId="77777777" w:rsidTr="00E6145D">
        <w:tc>
          <w:tcPr>
            <w:tcW w:w="2250" w:type="dxa"/>
            <w:shd w:val="clear" w:color="auto" w:fill="auto"/>
          </w:tcPr>
          <w:p w14:paraId="3069A2F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9E2D3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23922A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F3E0D8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B05BFC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9BBC5E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F963206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9DBC9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416C0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DB649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AE2F2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055487A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E59F6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221556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2542" w:rsidRPr="008A3328" w14:paraId="2F73D0F1" w14:textId="77777777" w:rsidTr="00A12868">
        <w:tc>
          <w:tcPr>
            <w:tcW w:w="2250" w:type="dxa"/>
            <w:shd w:val="clear" w:color="auto" w:fill="auto"/>
          </w:tcPr>
          <w:p w14:paraId="41D0423E" w14:textId="77777777" w:rsidR="00DA34BD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โอน</w:t>
            </w:r>
            <w:r w:rsidR="00DA34BD" w:rsidRPr="008A3328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</w:t>
            </w:r>
            <w:r w:rsidR="00DA34BD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  <w:p w14:paraId="7A2886D3" w14:textId="77777777" w:rsidR="00DA34BD" w:rsidRPr="008A3328" w:rsidRDefault="00DA34BD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72542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ใช้จากการถือปฏิบัติตาม </w:t>
            </w:r>
          </w:p>
          <w:p w14:paraId="1F06A277" w14:textId="20C89218" w:rsidR="00172542" w:rsidRPr="008A3328" w:rsidRDefault="00DA34BD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TFRS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16</w:t>
            </w:r>
            <w:r w:rsidR="00172542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เป็นครั้งแรก </w:t>
            </w:r>
          </w:p>
          <w:p w14:paraId="1787EE05" w14:textId="275B2031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="002172F1" w:rsidRPr="008A3328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A075D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(ข))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DED06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177CF0B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E6221FA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4C305FD" w14:textId="7563603A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104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8C9A26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F4E37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3AEA5B1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1F7C81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A6783E2" w14:textId="19C35ABE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3B5FB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9FF766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DA7AE1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2BEEE99C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0D42842" w14:textId="33F7290F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191C9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B209B7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D82AD28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5F997D4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6C6B4A19" w14:textId="69398B14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0693C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EC00DD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6D8D2D9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4F7960C3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7660D68B" w14:textId="187971A6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344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137FD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D77BDE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5B9DDF7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0A35110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14:paraId="131B4F5E" w14:textId="5293C68E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085E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3A2B21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4FAD229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362C6C70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09DE47C4" w14:textId="7E242746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448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2542" w:rsidRPr="008A3328" w14:paraId="4A828DE5" w14:textId="77777777" w:rsidTr="00A12868">
        <w:tc>
          <w:tcPr>
            <w:tcW w:w="2250" w:type="dxa"/>
            <w:shd w:val="clear" w:color="auto" w:fill="auto"/>
          </w:tcPr>
          <w:p w14:paraId="17819E5C" w14:textId="1DF0A6C8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40CCF835" w14:textId="01C698DB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-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AD8C2" w14:textId="427D6B34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080</w:t>
            </w:r>
          </w:p>
        </w:tc>
        <w:tc>
          <w:tcPr>
            <w:tcW w:w="270" w:type="dxa"/>
            <w:shd w:val="clear" w:color="auto" w:fill="auto"/>
          </w:tcPr>
          <w:p w14:paraId="423A333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CC7DCE" w14:textId="02917407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270" w:type="dxa"/>
            <w:shd w:val="clear" w:color="auto" w:fill="auto"/>
          </w:tcPr>
          <w:p w14:paraId="39032F16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DEDD22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32445F" w14:textId="6A565D28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265</w:t>
            </w:r>
          </w:p>
        </w:tc>
        <w:tc>
          <w:tcPr>
            <w:tcW w:w="270" w:type="dxa"/>
          </w:tcPr>
          <w:p w14:paraId="0575C12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2DF149BB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17F2047" w14:textId="61E5BAE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810</w:t>
            </w:r>
          </w:p>
        </w:tc>
        <w:tc>
          <w:tcPr>
            <w:tcW w:w="270" w:type="dxa"/>
            <w:shd w:val="clear" w:color="auto" w:fill="auto"/>
          </w:tcPr>
          <w:p w14:paraId="5505FEF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4F962AC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213F66A" w14:textId="239ACAC6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70" w:type="dxa"/>
          </w:tcPr>
          <w:p w14:paraId="32E13DC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80088B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60C3CD6" w14:textId="5E4B40C4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86980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54228AA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C837740" w14:textId="0B61F0E9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57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763</w:t>
            </w:r>
          </w:p>
        </w:tc>
      </w:tr>
      <w:tr w:rsidR="00172542" w:rsidRPr="008A3328" w14:paraId="492774EE" w14:textId="77777777" w:rsidTr="00C40F4D">
        <w:tc>
          <w:tcPr>
            <w:tcW w:w="2250" w:type="dxa"/>
            <w:shd w:val="clear" w:color="auto" w:fill="auto"/>
          </w:tcPr>
          <w:p w14:paraId="0F02B31A" w14:textId="4F6D04C5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9DAEAE" w14:textId="305F1401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</w:t>
            </w:r>
            <w:r w:rsidR="002F6CB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068</w:t>
            </w:r>
          </w:p>
        </w:tc>
        <w:tc>
          <w:tcPr>
            <w:tcW w:w="270" w:type="dxa"/>
            <w:shd w:val="clear" w:color="auto" w:fill="auto"/>
          </w:tcPr>
          <w:p w14:paraId="3D4338E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EBD5B5" w14:textId="5D235332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472</w:t>
            </w:r>
          </w:p>
        </w:tc>
        <w:tc>
          <w:tcPr>
            <w:tcW w:w="270" w:type="dxa"/>
            <w:shd w:val="clear" w:color="auto" w:fill="auto"/>
          </w:tcPr>
          <w:p w14:paraId="3072530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CE7F7F4" w14:textId="1BCD5419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="002F6CB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696</w:t>
            </w:r>
          </w:p>
        </w:tc>
        <w:tc>
          <w:tcPr>
            <w:tcW w:w="270" w:type="dxa"/>
          </w:tcPr>
          <w:p w14:paraId="5A201F4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D5C1C18" w14:textId="7B6D3926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270" w:type="dxa"/>
            <w:shd w:val="clear" w:color="auto" w:fill="auto"/>
          </w:tcPr>
          <w:p w14:paraId="71AE748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CB90E2C" w14:textId="7FB08E1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270" w:type="dxa"/>
          </w:tcPr>
          <w:p w14:paraId="7261919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241A2A84" w14:textId="46375AC8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DDBE5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DB7515" w14:textId="77400E82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11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774</w:t>
            </w:r>
          </w:p>
        </w:tc>
      </w:tr>
      <w:tr w:rsidR="00CC11F1" w:rsidRPr="008A3328" w14:paraId="6E51DF62" w14:textId="77777777" w:rsidTr="00C40F4D">
        <w:tc>
          <w:tcPr>
            <w:tcW w:w="2250" w:type="dxa"/>
            <w:shd w:val="clear" w:color="auto" w:fill="auto"/>
          </w:tcPr>
          <w:p w14:paraId="672BB1B4" w14:textId="588CB848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4D2E65" w14:textId="6D079618" w:rsidR="00CC11F1" w:rsidRPr="008A3328" w:rsidRDefault="00CC11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F990AA" w14:textId="77777777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2F9789" w14:textId="57160683" w:rsidR="00CC11F1" w:rsidRPr="008A3328" w:rsidRDefault="00CC11F1" w:rsidP="00067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D52B14" w14:textId="77777777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AE25C9C" w14:textId="7FA9D6C6" w:rsidR="00CC11F1" w:rsidRPr="008A3328" w:rsidRDefault="00CC11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112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90784F1" w14:textId="77777777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083FB33" w14:textId="016CEA26" w:rsidR="00CC11F1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CC11F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2248B1B7" w14:textId="77777777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9D67951" w14:textId="4A3522FD" w:rsidR="00CC11F1" w:rsidRPr="008A3328" w:rsidRDefault="00CC11F1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F90F57" w14:textId="77777777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</w:tcPr>
          <w:p w14:paraId="54CE3A32" w14:textId="738C1E59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9B75D8" w14:textId="77777777" w:rsidR="00CC11F1" w:rsidRPr="008A3328" w:rsidRDefault="00CC11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04A59B" w14:textId="61751F63" w:rsidR="00CC11F1" w:rsidRPr="008A3328" w:rsidRDefault="00CC11F1" w:rsidP="000677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72542" w:rsidRPr="008A3328" w14:paraId="4969E167" w14:textId="77777777" w:rsidTr="00C40F4D">
        <w:tc>
          <w:tcPr>
            <w:tcW w:w="2250" w:type="dxa"/>
            <w:shd w:val="clear" w:color="auto" w:fill="auto"/>
          </w:tcPr>
          <w:p w14:paraId="1149114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291FBF" w14:textId="485A1DA6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229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3B3B06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F82A32E" w14:textId="58038DEF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BACDB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71B8B3" w14:textId="7CCC44C5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156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3C763C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34A837C" w14:textId="1D266F88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A2F18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217CA51" w14:textId="239C3933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B940D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EF979E2" w14:textId="67CC066D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C59DA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F3E059B" w14:textId="759A0C2A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385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72542" w:rsidRPr="008A3328" w14:paraId="4DCE126A" w14:textId="77777777" w:rsidTr="00C40F4D">
        <w:tc>
          <w:tcPr>
            <w:tcW w:w="2250" w:type="dxa"/>
            <w:shd w:val="clear" w:color="auto" w:fill="auto"/>
          </w:tcPr>
          <w:p w14:paraId="7DF8FAF0" w14:textId="518839F3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FD72D" w14:textId="790ADBD1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41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919</w:t>
            </w:r>
          </w:p>
        </w:tc>
        <w:tc>
          <w:tcPr>
            <w:tcW w:w="270" w:type="dxa"/>
            <w:shd w:val="clear" w:color="auto" w:fill="auto"/>
          </w:tcPr>
          <w:p w14:paraId="01AEBB4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37C25" w14:textId="67DDFE87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48CE59C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2F562871" w14:textId="00B79EE0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260F8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70" w:type="dxa"/>
          </w:tcPr>
          <w:p w14:paraId="175A3D0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44EC5" w14:textId="4F40D796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260F8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00AEC6D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0FEA52" w14:textId="3E2470BF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062</w:t>
            </w:r>
          </w:p>
        </w:tc>
        <w:tc>
          <w:tcPr>
            <w:tcW w:w="270" w:type="dxa"/>
          </w:tcPr>
          <w:p w14:paraId="199D240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3C7D1157" w14:textId="0D402793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F11C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2A74C2" w14:textId="5966F011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69</w:t>
            </w:r>
            <w:r w:rsidR="00260F8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152</w:t>
            </w:r>
          </w:p>
        </w:tc>
      </w:tr>
      <w:tr w:rsidR="00CA6219" w:rsidRPr="008A3328" w14:paraId="553A760A" w14:textId="77777777" w:rsidTr="00CA6219">
        <w:trPr>
          <w:trHeight w:val="70"/>
        </w:trPr>
        <w:tc>
          <w:tcPr>
            <w:tcW w:w="2250" w:type="dxa"/>
            <w:shd w:val="clear" w:color="auto" w:fill="auto"/>
            <w:vAlign w:val="bottom"/>
          </w:tcPr>
          <w:p w14:paraId="4787468C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AA5668" w14:textId="77777777" w:rsidR="00CA6219" w:rsidRPr="008A3328" w:rsidRDefault="00CA6219" w:rsidP="00CA6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0C19CB0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A4DBA9" w14:textId="77777777" w:rsidR="00CA6219" w:rsidRPr="008A3328" w:rsidRDefault="00CA6219" w:rsidP="00CA62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58BC66C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E4809E2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7CAFE543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FB2418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7A45DCB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AF33F9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769D8B6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</w:tcPr>
          <w:p w14:paraId="52AB7E54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1A4FE8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7846A1" w14:textId="77777777" w:rsidR="00CA6219" w:rsidRPr="008A3328" w:rsidRDefault="00CA6219" w:rsidP="00CA62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172542" w:rsidRPr="008A3328" w14:paraId="5B3B2725" w14:textId="77777777" w:rsidTr="00C40F4D">
        <w:trPr>
          <w:trHeight w:val="368"/>
        </w:trPr>
        <w:tc>
          <w:tcPr>
            <w:tcW w:w="2250" w:type="dxa"/>
            <w:shd w:val="clear" w:color="auto" w:fill="auto"/>
          </w:tcPr>
          <w:p w14:paraId="0285990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A4D8C58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C0DF92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1BBD81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41FF9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CF6215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969BAE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34280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3F074E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C18C0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258E4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31D1352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F10BE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61BA76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72542" w:rsidRPr="008A3328" w14:paraId="6EEB975D" w14:textId="77777777" w:rsidTr="00C40F4D">
        <w:tc>
          <w:tcPr>
            <w:tcW w:w="2250" w:type="dxa"/>
            <w:shd w:val="clear" w:color="auto" w:fill="auto"/>
            <w:vAlign w:val="bottom"/>
          </w:tcPr>
          <w:p w14:paraId="5E9F9672" w14:textId="5453A29E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B5B8F0C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8B8DF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D1DE98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455715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CE91341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9494D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1F7326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91275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9EE05E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11243A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54B923E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DA3E38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5DC21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542" w:rsidRPr="008A3328" w14:paraId="020F8BBD" w14:textId="77777777" w:rsidTr="004B434D">
        <w:tc>
          <w:tcPr>
            <w:tcW w:w="2250" w:type="dxa"/>
            <w:shd w:val="clear" w:color="auto" w:fill="auto"/>
          </w:tcPr>
          <w:p w14:paraId="3E38C0F7" w14:textId="025F60A3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</w:p>
          <w:p w14:paraId="1DB14E49" w14:textId="5A4E2146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753C3" w:rsidRPr="008A3328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150F80" w14:textId="7D1A72FF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294</w:t>
            </w:r>
          </w:p>
        </w:tc>
        <w:tc>
          <w:tcPr>
            <w:tcW w:w="270" w:type="dxa"/>
            <w:shd w:val="clear" w:color="auto" w:fill="auto"/>
          </w:tcPr>
          <w:p w14:paraId="6100783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0FCFB5" w14:textId="354795DB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7BA03FC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B55AC61" w14:textId="663A588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289</w:t>
            </w:r>
          </w:p>
        </w:tc>
        <w:tc>
          <w:tcPr>
            <w:tcW w:w="270" w:type="dxa"/>
          </w:tcPr>
          <w:p w14:paraId="10C2CE3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6E110A" w14:textId="0E136A6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11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4590662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503001" w14:textId="05EE7D7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380</w:t>
            </w:r>
          </w:p>
        </w:tc>
        <w:tc>
          <w:tcPr>
            <w:tcW w:w="270" w:type="dxa"/>
          </w:tcPr>
          <w:p w14:paraId="0F4E5C9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21FCAA5A" w14:textId="2447E6A9" w:rsidR="00172542" w:rsidRPr="008A3328" w:rsidRDefault="002172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751FF77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6666A79" w14:textId="7E368BF2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32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213</w:t>
            </w:r>
          </w:p>
        </w:tc>
      </w:tr>
      <w:tr w:rsidR="00172542" w:rsidRPr="008A3328" w14:paraId="1CE9C70B" w14:textId="77777777" w:rsidTr="00C40F4D">
        <w:tc>
          <w:tcPr>
            <w:tcW w:w="2250" w:type="dxa"/>
            <w:shd w:val="clear" w:color="auto" w:fill="auto"/>
          </w:tcPr>
          <w:p w14:paraId="297074BA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ADDB6" w14:textId="26B1BB94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1F586D4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E66092D" w14:textId="3339E8A8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7AD3E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21FDC25" w14:textId="4F9F4906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B4D5D1E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1FA3465" w14:textId="2CC15CC6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B8E12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920B" w14:textId="56EA9CBB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796</w:t>
            </w:r>
          </w:p>
        </w:tc>
        <w:tc>
          <w:tcPr>
            <w:tcW w:w="270" w:type="dxa"/>
          </w:tcPr>
          <w:p w14:paraId="6A6C8EC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1AE5FF4" w14:textId="4E748E24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A3F08C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0340E" w14:textId="6CB8C28A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17254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853</w:t>
            </w:r>
          </w:p>
        </w:tc>
      </w:tr>
      <w:tr w:rsidR="00172542" w:rsidRPr="008A3328" w14:paraId="0BA571A3" w14:textId="77777777" w:rsidTr="00C40F4D">
        <w:tc>
          <w:tcPr>
            <w:tcW w:w="2250" w:type="dxa"/>
            <w:shd w:val="clear" w:color="auto" w:fill="auto"/>
          </w:tcPr>
          <w:p w14:paraId="4F85AF3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9E9522" w14:textId="5CC54E4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351</w:t>
            </w:r>
          </w:p>
        </w:tc>
        <w:tc>
          <w:tcPr>
            <w:tcW w:w="270" w:type="dxa"/>
            <w:shd w:val="clear" w:color="auto" w:fill="auto"/>
          </w:tcPr>
          <w:p w14:paraId="1CCC2B3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A3C6F5" w14:textId="7477CAD2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718</w:t>
            </w:r>
          </w:p>
        </w:tc>
        <w:tc>
          <w:tcPr>
            <w:tcW w:w="270" w:type="dxa"/>
            <w:shd w:val="clear" w:color="auto" w:fill="auto"/>
          </w:tcPr>
          <w:p w14:paraId="2914924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53B74A6" w14:textId="62D6ED1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270" w:type="dxa"/>
          </w:tcPr>
          <w:p w14:paraId="24F6BE2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E99A56" w14:textId="086E809F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387</w:t>
            </w:r>
          </w:p>
        </w:tc>
        <w:tc>
          <w:tcPr>
            <w:tcW w:w="270" w:type="dxa"/>
            <w:shd w:val="clear" w:color="auto" w:fill="auto"/>
          </w:tcPr>
          <w:p w14:paraId="24D2A99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C1B3BE" w14:textId="68A668A6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176</w:t>
            </w:r>
          </w:p>
        </w:tc>
        <w:tc>
          <w:tcPr>
            <w:tcW w:w="270" w:type="dxa"/>
          </w:tcPr>
          <w:p w14:paraId="6219535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09F3036" w14:textId="1844B80F" w:rsidR="00172542" w:rsidRPr="008A3328" w:rsidRDefault="002172F1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70" w:type="dxa"/>
            <w:shd w:val="clear" w:color="auto" w:fill="auto"/>
          </w:tcPr>
          <w:p w14:paraId="760947E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186347" w14:textId="1BA0F73C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36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066</w:t>
            </w:r>
          </w:p>
        </w:tc>
      </w:tr>
      <w:tr w:rsidR="00172542" w:rsidRPr="008A3328" w14:paraId="4DAF43A2" w14:textId="77777777" w:rsidTr="00C40F4D">
        <w:tc>
          <w:tcPr>
            <w:tcW w:w="2250" w:type="dxa"/>
            <w:shd w:val="clear" w:color="auto" w:fill="auto"/>
            <w:vAlign w:val="bottom"/>
          </w:tcPr>
          <w:p w14:paraId="650541B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5B62E72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9208AA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0740E32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3F5172B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2AB05E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0DB7C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4FE66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0F4684C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F5FFF0A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40C7E013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4EEC10A5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5147585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13F51E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72542" w:rsidRPr="008A3328" w14:paraId="73006482" w14:textId="77777777" w:rsidTr="00FC4F3C">
        <w:tc>
          <w:tcPr>
            <w:tcW w:w="2250" w:type="dxa"/>
            <w:shd w:val="clear" w:color="auto" w:fill="auto"/>
          </w:tcPr>
          <w:p w14:paraId="57C27F7B" w14:textId="7C76FA0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A1858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C3879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5F6F25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37BB94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123EE24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739897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B1DDEE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9BBDB8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9EF8B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F78E12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</w:tcPr>
          <w:p w14:paraId="6F123BE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91E8D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9D34D3" w14:textId="77777777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2542" w:rsidRPr="008A3328" w14:paraId="6E475A29" w14:textId="77777777" w:rsidTr="00FC4F3C">
        <w:tc>
          <w:tcPr>
            <w:tcW w:w="2250" w:type="dxa"/>
            <w:shd w:val="clear" w:color="auto" w:fill="auto"/>
          </w:tcPr>
          <w:p w14:paraId="5D251E64" w14:textId="0B120002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ง</w:t>
            </w:r>
          </w:p>
          <w:p w14:paraId="74D6742D" w14:textId="4C971003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D753C3" w:rsidRPr="008A3328">
              <w:rPr>
                <w:rFonts w:ascii="Angsana New" w:hAnsi="Angsana New" w:hint="cs"/>
                <w:sz w:val="28"/>
                <w:szCs w:val="28"/>
                <w:cs/>
              </w:rPr>
              <w:t>กลุ่ม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33DFB3" w14:textId="2AD884D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14:paraId="7B19D1E1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895AE9C" w14:textId="7EC3AF9A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1158528B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46356FF" w14:textId="6B114A4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260F8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914</w:t>
            </w:r>
          </w:p>
        </w:tc>
        <w:tc>
          <w:tcPr>
            <w:tcW w:w="270" w:type="dxa"/>
          </w:tcPr>
          <w:p w14:paraId="720D2676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89750C" w14:textId="64CA695A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260F8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978</w:t>
            </w:r>
          </w:p>
        </w:tc>
        <w:tc>
          <w:tcPr>
            <w:tcW w:w="270" w:type="dxa"/>
            <w:shd w:val="clear" w:color="auto" w:fill="auto"/>
          </w:tcPr>
          <w:p w14:paraId="1D5C5B0D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1DC7C7" w14:textId="35900A35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270" w:type="dxa"/>
          </w:tcPr>
          <w:p w14:paraId="40861720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3320DF3" w14:textId="56627814" w:rsidR="00172542" w:rsidRPr="008A3328" w:rsidRDefault="00172542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4E0F9F" w14:textId="77777777" w:rsidR="00172542" w:rsidRPr="008A3328" w:rsidRDefault="00172542" w:rsidP="00172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7BA39C6" w14:textId="05240843" w:rsidR="00172542" w:rsidRPr="008A3328" w:rsidRDefault="002172F1" w:rsidP="00172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17254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060</w:t>
            </w:r>
          </w:p>
        </w:tc>
      </w:tr>
    </w:tbl>
    <w:p w14:paraId="6E436D03" w14:textId="59E8DD1B" w:rsidR="00917EA2" w:rsidRPr="008A3328" w:rsidRDefault="00917EA2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5773012" w14:textId="587C0585" w:rsidR="006D77E3" w:rsidRPr="008A3328" w:rsidRDefault="006D77E3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28EC9722" w14:textId="176EC8B3" w:rsidR="006D77E3" w:rsidRPr="008A3328" w:rsidRDefault="006D77E3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10162A3C" w14:textId="3D5F03E8" w:rsidR="006D77E3" w:rsidRPr="008A3328" w:rsidRDefault="006D77E3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0125B965" w14:textId="1F461090" w:rsidR="006D77E3" w:rsidRPr="008A3328" w:rsidRDefault="006D77E3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p w14:paraId="5DF638FB" w14:textId="77777777" w:rsidR="006D77E3" w:rsidRPr="008A3328" w:rsidRDefault="006D77E3" w:rsidP="004955CE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900"/>
        <w:gridCol w:w="270"/>
        <w:gridCol w:w="900"/>
        <w:gridCol w:w="270"/>
        <w:gridCol w:w="900"/>
        <w:gridCol w:w="255"/>
        <w:gridCol w:w="15"/>
        <w:gridCol w:w="900"/>
        <w:gridCol w:w="270"/>
        <w:gridCol w:w="900"/>
        <w:gridCol w:w="270"/>
        <w:gridCol w:w="900"/>
      </w:tblGrid>
      <w:tr w:rsidR="00406C05" w:rsidRPr="008A3328" w14:paraId="7DEC496A" w14:textId="77777777" w:rsidTr="00532A3A">
        <w:trPr>
          <w:tblHeader/>
        </w:trPr>
        <w:tc>
          <w:tcPr>
            <w:tcW w:w="2520" w:type="dxa"/>
          </w:tcPr>
          <w:p w14:paraId="736D3FEE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  <w:hideMark/>
          </w:tcPr>
          <w:p w14:paraId="413A8AD1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6C05" w:rsidRPr="008A3328" w14:paraId="541C70DA" w14:textId="77777777" w:rsidTr="00532A3A">
        <w:trPr>
          <w:tblHeader/>
        </w:trPr>
        <w:tc>
          <w:tcPr>
            <w:tcW w:w="2520" w:type="dxa"/>
          </w:tcPr>
          <w:p w14:paraId="6CC97160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70F521C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60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ab/>
            </w:r>
          </w:p>
        </w:tc>
        <w:tc>
          <w:tcPr>
            <w:tcW w:w="900" w:type="dxa"/>
          </w:tcPr>
          <w:p w14:paraId="71CDB4BD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  <w:p w14:paraId="7B9BBC2E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  <w:p w14:paraId="208F24ED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2E886773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1F567F7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7EA2499D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2EF18E7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left" w:pos="748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อะไหล่</w:t>
            </w:r>
          </w:p>
        </w:tc>
        <w:tc>
          <w:tcPr>
            <w:tcW w:w="270" w:type="dxa"/>
          </w:tcPr>
          <w:p w14:paraId="199B1BFB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6E8D194A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90"/>
                <w:tab w:val="center" w:pos="342"/>
                <w:tab w:val="decimal" w:pos="1145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ab/>
              <w:t>เครื่อง</w:t>
            </w:r>
          </w:p>
          <w:p w14:paraId="3610130F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ตกแต่ง</w:t>
            </w:r>
          </w:p>
          <w:p w14:paraId="21B804F0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55" w:type="dxa"/>
          </w:tcPr>
          <w:p w14:paraId="2BA2208A" w14:textId="77777777" w:rsidR="00406C05" w:rsidRPr="008A3328" w:rsidRDefault="00406C05" w:rsidP="004955CE">
            <w:pPr>
              <w:tabs>
                <w:tab w:val="decimal" w:pos="1145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15" w:type="dxa"/>
            <w:gridSpan w:val="2"/>
            <w:hideMark/>
          </w:tcPr>
          <w:p w14:paraId="05C70E33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left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</w:t>
            </w:r>
          </w:p>
          <w:p w14:paraId="4078799E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decimal" w:pos="114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ปรับปรุง</w:t>
            </w:r>
          </w:p>
          <w:p w14:paraId="68DE79FD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อาคารเช่า</w:t>
            </w:r>
          </w:p>
        </w:tc>
        <w:tc>
          <w:tcPr>
            <w:tcW w:w="270" w:type="dxa"/>
          </w:tcPr>
          <w:p w14:paraId="39FAC5B6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647FB90C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ยาน</w:t>
            </w:r>
          </w:p>
          <w:p w14:paraId="12EAEAB6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พาหนะ</w:t>
            </w:r>
          </w:p>
        </w:tc>
        <w:tc>
          <w:tcPr>
            <w:tcW w:w="270" w:type="dxa"/>
          </w:tcPr>
          <w:p w14:paraId="593B0A6D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0BEE49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69C13591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430EDB8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06C05" w:rsidRPr="008A3328" w14:paraId="118A77A7" w14:textId="77777777" w:rsidTr="00532A3A">
        <w:trPr>
          <w:tblHeader/>
        </w:trPr>
        <w:tc>
          <w:tcPr>
            <w:tcW w:w="2520" w:type="dxa"/>
          </w:tcPr>
          <w:p w14:paraId="62224032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2"/>
            <w:hideMark/>
          </w:tcPr>
          <w:p w14:paraId="5705B8AC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2"/>
              </w:tabs>
              <w:spacing w:line="240" w:lineRule="auto"/>
              <w:ind w:left="-108" w:right="-6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06C05" w:rsidRPr="008A3328" w14:paraId="68B2A9CD" w14:textId="77777777" w:rsidTr="00532A3A">
        <w:tc>
          <w:tcPr>
            <w:tcW w:w="2520" w:type="dxa"/>
            <w:hideMark/>
          </w:tcPr>
          <w:p w14:paraId="081CFAFE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00" w:type="dxa"/>
            <w:vAlign w:val="bottom"/>
          </w:tcPr>
          <w:p w14:paraId="5AD59406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E9C9B65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025D23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BBF3B0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378076F6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55" w:type="dxa"/>
          </w:tcPr>
          <w:p w14:paraId="566094E8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23D6471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32CED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1F4CD3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D3147E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  <w:tc>
          <w:tcPr>
            <w:tcW w:w="900" w:type="dxa"/>
          </w:tcPr>
          <w:p w14:paraId="7FC5F771" w14:textId="77777777" w:rsidR="00406C05" w:rsidRPr="008A3328" w:rsidRDefault="00406C05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right"/>
              <w:rPr>
                <w:rFonts w:ascii="Angsana New" w:hAnsi="Angsana New"/>
                <w:i/>
                <w:iCs/>
                <w:color w:val="FF0000"/>
                <w:sz w:val="28"/>
                <w:szCs w:val="28"/>
              </w:rPr>
            </w:pPr>
          </w:p>
        </w:tc>
      </w:tr>
      <w:tr w:rsidR="00891EF6" w:rsidRPr="008A3328" w14:paraId="5C6A0EE2" w14:textId="77777777" w:rsidTr="004B434D">
        <w:tc>
          <w:tcPr>
            <w:tcW w:w="2520" w:type="dxa"/>
            <w:hideMark/>
          </w:tcPr>
          <w:p w14:paraId="29291223" w14:textId="79C434BE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27A99B70" w14:textId="61FAF1BE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285</w:t>
            </w:r>
          </w:p>
        </w:tc>
        <w:tc>
          <w:tcPr>
            <w:tcW w:w="270" w:type="dxa"/>
            <w:vAlign w:val="bottom"/>
          </w:tcPr>
          <w:p w14:paraId="30BCDF8C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58D8B8C0" w14:textId="2192366F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613</w:t>
            </w:r>
          </w:p>
        </w:tc>
        <w:tc>
          <w:tcPr>
            <w:tcW w:w="270" w:type="dxa"/>
            <w:vAlign w:val="bottom"/>
          </w:tcPr>
          <w:p w14:paraId="0D34951D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5493A93" w14:textId="4232F90C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001</w:t>
            </w:r>
          </w:p>
        </w:tc>
        <w:tc>
          <w:tcPr>
            <w:tcW w:w="255" w:type="dxa"/>
            <w:vAlign w:val="bottom"/>
          </w:tcPr>
          <w:p w14:paraId="5558E65A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  <w:hideMark/>
          </w:tcPr>
          <w:p w14:paraId="4E89F970" w14:textId="6B3DA18D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270" w:type="dxa"/>
            <w:vAlign w:val="bottom"/>
          </w:tcPr>
          <w:p w14:paraId="1E33295D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BC688F0" w14:textId="4E6E086F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</w:p>
        </w:tc>
        <w:tc>
          <w:tcPr>
            <w:tcW w:w="270" w:type="dxa"/>
            <w:vAlign w:val="bottom"/>
          </w:tcPr>
          <w:p w14:paraId="7A8022D8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20C5B97F" w14:textId="79ADAEF3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40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</w:p>
        </w:tc>
      </w:tr>
      <w:tr w:rsidR="00891EF6" w:rsidRPr="008A3328" w14:paraId="60096CE4" w14:textId="77777777" w:rsidTr="00532A3A">
        <w:tc>
          <w:tcPr>
            <w:tcW w:w="2520" w:type="dxa"/>
            <w:hideMark/>
          </w:tcPr>
          <w:p w14:paraId="6BC9D475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  <w:hideMark/>
          </w:tcPr>
          <w:p w14:paraId="38E87CF9" w14:textId="5C77BBE5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270" w:type="dxa"/>
          </w:tcPr>
          <w:p w14:paraId="4A0F28A9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297AAD2" w14:textId="48FE84E0" w:rsidR="00891EF6" w:rsidRPr="008A3328" w:rsidRDefault="002172F1" w:rsidP="00891EF6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270" w:type="dxa"/>
          </w:tcPr>
          <w:p w14:paraId="4F810272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2347A62F" w14:textId="14AFD50A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55" w:type="dxa"/>
          </w:tcPr>
          <w:p w14:paraId="0EBF1997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hideMark/>
          </w:tcPr>
          <w:p w14:paraId="54457864" w14:textId="2EF3B03B" w:rsidR="00891EF6" w:rsidRPr="008A3328" w:rsidRDefault="002172F1" w:rsidP="005206E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224</w:t>
            </w:r>
          </w:p>
        </w:tc>
        <w:tc>
          <w:tcPr>
            <w:tcW w:w="270" w:type="dxa"/>
          </w:tcPr>
          <w:p w14:paraId="0828798F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3CC25A3" w14:textId="30C474C9" w:rsidR="00891EF6" w:rsidRPr="008A3328" w:rsidRDefault="002172F1" w:rsidP="005206E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9CCAB05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5BC99942" w14:textId="0C9ECA99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403</w:t>
            </w:r>
          </w:p>
        </w:tc>
      </w:tr>
      <w:tr w:rsidR="00891EF6" w:rsidRPr="008A3328" w14:paraId="61814A95" w14:textId="77777777" w:rsidTr="00532A3A">
        <w:tc>
          <w:tcPr>
            <w:tcW w:w="2520" w:type="dxa"/>
            <w:hideMark/>
          </w:tcPr>
          <w:p w14:paraId="64A34097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F1D1EC" w14:textId="75910A49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90F2840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7C6BD" w14:textId="2095DEB7" w:rsidR="00891EF6" w:rsidRPr="008A3328" w:rsidRDefault="00891EF6" w:rsidP="007D1F5C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4E00FEF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D02469" w14:textId="4E9BE3E0" w:rsidR="00891EF6" w:rsidRPr="008A3328" w:rsidRDefault="00891EF6" w:rsidP="00DE0DC9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061188CB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B99383" w14:textId="0C8AD5BD" w:rsidR="00891EF6" w:rsidRPr="008A3328" w:rsidRDefault="00891EF6" w:rsidP="007D1F5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5CE92B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69BFFA" w14:textId="55AEDDE6" w:rsidR="00891EF6" w:rsidRPr="008A3328" w:rsidRDefault="00891EF6" w:rsidP="007D1F5C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5F6E436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9DD857" w14:textId="78BAF6AD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22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1EF6" w:rsidRPr="008A3328" w14:paraId="22DB7D56" w14:textId="77777777" w:rsidTr="006E2424">
        <w:tc>
          <w:tcPr>
            <w:tcW w:w="2520" w:type="dxa"/>
            <w:hideMark/>
          </w:tcPr>
          <w:p w14:paraId="3817332F" w14:textId="1A949F26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  <w:p w14:paraId="6D1371FB" w14:textId="6567DD5C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089735" w14:textId="568A7CD6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040</w:t>
            </w:r>
          </w:p>
        </w:tc>
        <w:tc>
          <w:tcPr>
            <w:tcW w:w="270" w:type="dxa"/>
          </w:tcPr>
          <w:p w14:paraId="4A9D8AD2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E36778" w14:textId="0656CE1D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14:paraId="67051D84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B2A55FB" w14:textId="574C6C1C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255" w:type="dxa"/>
            <w:vAlign w:val="bottom"/>
          </w:tcPr>
          <w:p w14:paraId="42313747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2885D" w14:textId="59A68069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</w:tcPr>
          <w:p w14:paraId="48D6555D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95BB1B" w14:textId="276130FC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140</w:t>
            </w:r>
          </w:p>
        </w:tc>
        <w:tc>
          <w:tcPr>
            <w:tcW w:w="270" w:type="dxa"/>
          </w:tcPr>
          <w:p w14:paraId="4837F158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532A472" w14:textId="06C16A1F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028</w:t>
            </w:r>
          </w:p>
        </w:tc>
      </w:tr>
      <w:tr w:rsidR="006E2424" w:rsidRPr="008A3328" w14:paraId="0F61A1E8" w14:textId="77777777" w:rsidTr="006E2424">
        <w:tc>
          <w:tcPr>
            <w:tcW w:w="2520" w:type="dxa"/>
          </w:tcPr>
          <w:p w14:paraId="1ABA1018" w14:textId="0C21353F" w:rsidR="006E2424" w:rsidRPr="008A3328" w:rsidRDefault="00DE0DC9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โอน</w:t>
            </w:r>
            <w:r w:rsidR="00DB21A9" w:rsidRPr="008A3328">
              <w:rPr>
                <w:rFonts w:ascii="Angsana New" w:hAnsi="Angsana New" w:hint="cs"/>
                <w:sz w:val="28"/>
                <w:szCs w:val="28"/>
                <w:cs/>
              </w:rPr>
              <w:t>ไป</w:t>
            </w:r>
            <w:r w:rsidR="006E2424" w:rsidRPr="008A3328">
              <w:rPr>
                <w:rFonts w:ascii="Angsana New" w:hAnsi="Angsana New" w:hint="cs"/>
                <w:sz w:val="28"/>
                <w:szCs w:val="28"/>
                <w:cs/>
              </w:rPr>
              <w:t>สินทรัพย์สิทธิการใช้</w:t>
            </w:r>
            <w:r w:rsidR="006E2424"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316908B9" w14:textId="56F7AC4D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จากการถือปฏิบัติตาม </w:t>
            </w:r>
          </w:p>
          <w:p w14:paraId="4E2B67DE" w14:textId="32AD8C4D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753C3" w:rsidRPr="008A3328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16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เป็นครั้งแรก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</w:t>
            </w:r>
          </w:p>
          <w:p w14:paraId="32EE8936" w14:textId="2737EA22" w:rsidR="006E2424" w:rsidRPr="008A3328" w:rsidRDefault="00D753C3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(ดูหมายเหตุ</w:t>
            </w:r>
            <w:r w:rsidR="006E2424"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ข้อ </w:t>
            </w:r>
            <w:r w:rsidR="002172F1" w:rsidRPr="008A3328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="006E2424"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(ข))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12A706" w14:textId="0D24AFAE" w:rsidR="006E2424" w:rsidRPr="008A3328" w:rsidRDefault="00DE0DC9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A9E52D1" w14:textId="77777777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DBFA44" w14:textId="277BA938" w:rsidR="006E2424" w:rsidRPr="008A3328" w:rsidRDefault="00DE0DC9" w:rsidP="00DE0D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01CAA1E" w14:textId="77777777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26B70935" w14:textId="4E17989E" w:rsidR="006E2424" w:rsidRPr="008A3328" w:rsidRDefault="00DE0DC9" w:rsidP="00DE0DC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56E8F498" w14:textId="77777777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FC49DA" w14:textId="7A46C5FA" w:rsidR="006E2424" w:rsidRPr="008A3328" w:rsidRDefault="00DE0DC9" w:rsidP="00DE0DC9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AA19D9" w14:textId="77777777" w:rsidR="006E2424" w:rsidRPr="008A3328" w:rsidRDefault="006E2424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E51A7" w14:textId="342B2962" w:rsidR="006E2424" w:rsidRPr="008A3328" w:rsidRDefault="00DE0DC9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140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287F59DF" w14:textId="77777777" w:rsidR="006E2424" w:rsidRPr="008A3328" w:rsidRDefault="006E2424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A7908F" w14:textId="72F349DC" w:rsidR="006E2424" w:rsidRPr="008A3328" w:rsidRDefault="00DE0DC9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E2424" w:rsidRPr="008A3328" w14:paraId="4BDBF939" w14:textId="77777777" w:rsidTr="006E2424">
        <w:tc>
          <w:tcPr>
            <w:tcW w:w="2520" w:type="dxa"/>
          </w:tcPr>
          <w:p w14:paraId="3A5E96CC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1930B188" w14:textId="59CBD9EA" w:rsidR="006E2424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-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176ED7" w14:textId="38085880" w:rsidR="006E2424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</w:t>
            </w:r>
            <w:r w:rsidR="00DE0DC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879</w:t>
            </w:r>
          </w:p>
        </w:tc>
        <w:tc>
          <w:tcPr>
            <w:tcW w:w="270" w:type="dxa"/>
          </w:tcPr>
          <w:p w14:paraId="2A043667" w14:textId="77777777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7D07A" w14:textId="02CBA550" w:rsidR="006E2424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DE0DC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006</w:t>
            </w:r>
          </w:p>
        </w:tc>
        <w:tc>
          <w:tcPr>
            <w:tcW w:w="270" w:type="dxa"/>
          </w:tcPr>
          <w:p w14:paraId="06F5C7F8" w14:textId="77777777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1E051B16" w14:textId="53DE08E2" w:rsidR="006E2424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DE0DC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010</w:t>
            </w:r>
          </w:p>
        </w:tc>
        <w:tc>
          <w:tcPr>
            <w:tcW w:w="255" w:type="dxa"/>
            <w:vAlign w:val="bottom"/>
          </w:tcPr>
          <w:p w14:paraId="44ECD1FD" w14:textId="77777777" w:rsidR="006E2424" w:rsidRPr="008A3328" w:rsidRDefault="006E2424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40BD30" w14:textId="5BB97E65" w:rsidR="006E2424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</w:tcPr>
          <w:p w14:paraId="6AA6B1F4" w14:textId="77777777" w:rsidR="006E2424" w:rsidRPr="008A3328" w:rsidRDefault="006E2424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5BD7A" w14:textId="0FDE22BC" w:rsidR="006E2424" w:rsidRPr="008A3328" w:rsidRDefault="00DE0DC9" w:rsidP="00DE0DC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42B103" w14:textId="77777777" w:rsidR="006E2424" w:rsidRPr="008A3328" w:rsidRDefault="006E2424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8D82B4" w14:textId="192915DC" w:rsidR="006E2424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38</w:t>
            </w:r>
            <w:r w:rsidR="00DE0DC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727</w:t>
            </w:r>
          </w:p>
        </w:tc>
      </w:tr>
      <w:tr w:rsidR="00891EF6" w:rsidRPr="008A3328" w14:paraId="732AD97E" w14:textId="77777777" w:rsidTr="006E2424">
        <w:tc>
          <w:tcPr>
            <w:tcW w:w="2520" w:type="dxa"/>
            <w:hideMark/>
          </w:tcPr>
          <w:p w14:paraId="59641080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6ED9EA8B" w14:textId="425C6367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F6021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908</w:t>
            </w:r>
          </w:p>
        </w:tc>
        <w:tc>
          <w:tcPr>
            <w:tcW w:w="270" w:type="dxa"/>
          </w:tcPr>
          <w:p w14:paraId="3907D3DA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5727AF" w14:textId="5435B140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964</w:t>
            </w:r>
          </w:p>
        </w:tc>
        <w:tc>
          <w:tcPr>
            <w:tcW w:w="270" w:type="dxa"/>
          </w:tcPr>
          <w:p w14:paraId="369A6E71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D8BC748" w14:textId="1783D62B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55" w:type="dxa"/>
          </w:tcPr>
          <w:p w14:paraId="5668F404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spacing w:line="240" w:lineRule="auto"/>
              <w:ind w:right="-39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136615A6" w14:textId="6755D548" w:rsidR="00891EF6" w:rsidRPr="008A3328" w:rsidRDefault="00F6021D" w:rsidP="007D1F5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592CC3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E171C2A" w14:textId="7782B9AB" w:rsidR="00891EF6" w:rsidRPr="008A3328" w:rsidRDefault="007D1F5C" w:rsidP="007D1F5C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7A0639A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F19FDD0" w14:textId="2CEDCD02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D1F5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880</w:t>
            </w:r>
          </w:p>
        </w:tc>
      </w:tr>
      <w:tr w:rsidR="00891EF6" w:rsidRPr="008A3328" w14:paraId="5434F080" w14:textId="77777777" w:rsidTr="00532A3A">
        <w:tc>
          <w:tcPr>
            <w:tcW w:w="2520" w:type="dxa"/>
            <w:hideMark/>
          </w:tcPr>
          <w:p w14:paraId="4DE6BB2C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</w:tcPr>
          <w:p w14:paraId="27A75F54" w14:textId="464AB70F" w:rsidR="00891EF6" w:rsidRPr="008A3328" w:rsidRDefault="00F6021D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B00D2E9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A813BA" w14:textId="1C4BA35F" w:rsidR="00891EF6" w:rsidRPr="008A3328" w:rsidRDefault="00F6021D" w:rsidP="00DE0DC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09B3AA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3E6C95" w14:textId="19C0B3C9" w:rsidR="00891EF6" w:rsidRPr="008A3328" w:rsidRDefault="00F6021D" w:rsidP="00F6021D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55" w:type="dxa"/>
          </w:tcPr>
          <w:p w14:paraId="38D85237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</w:tcPr>
          <w:p w14:paraId="5DD6E9C3" w14:textId="62E40C1D" w:rsidR="00891EF6" w:rsidRPr="008A3328" w:rsidRDefault="00F6021D" w:rsidP="00891EF6">
            <w:pPr>
              <w:pStyle w:val="acctfourfigures"/>
              <w:tabs>
                <w:tab w:val="clear" w:pos="765"/>
                <w:tab w:val="decimal" w:pos="3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D2B941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19BD2A" w14:textId="4D8BA426" w:rsidR="00891EF6" w:rsidRPr="008A3328" w:rsidRDefault="00DE0DC9" w:rsidP="00DE0DC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7AEA31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775642" w14:textId="613ECCEC" w:rsidR="00891EF6" w:rsidRPr="008A3328" w:rsidRDefault="007D1F5C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1EF6" w:rsidRPr="008A3328" w14:paraId="036951B8" w14:textId="77777777" w:rsidTr="00532A3A">
        <w:tc>
          <w:tcPr>
            <w:tcW w:w="2520" w:type="dxa"/>
            <w:hideMark/>
          </w:tcPr>
          <w:p w14:paraId="0DFB4621" w14:textId="17B50525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BE1B7A" w14:textId="1394C835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29</w:t>
            </w:r>
            <w:r w:rsidR="00F6021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764</w:t>
            </w:r>
          </w:p>
        </w:tc>
        <w:tc>
          <w:tcPr>
            <w:tcW w:w="270" w:type="dxa"/>
          </w:tcPr>
          <w:p w14:paraId="47312010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7F2AF" w14:textId="382C2FC1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F6021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970</w:t>
            </w:r>
          </w:p>
        </w:tc>
        <w:tc>
          <w:tcPr>
            <w:tcW w:w="270" w:type="dxa"/>
          </w:tcPr>
          <w:p w14:paraId="4015FA7E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37823A" w14:textId="0A295034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949</w:t>
            </w:r>
          </w:p>
        </w:tc>
        <w:tc>
          <w:tcPr>
            <w:tcW w:w="255" w:type="dxa"/>
          </w:tcPr>
          <w:p w14:paraId="3A8BA55D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3C6C4" w14:textId="2915B7F5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832</w:t>
            </w:r>
          </w:p>
        </w:tc>
        <w:tc>
          <w:tcPr>
            <w:tcW w:w="270" w:type="dxa"/>
          </w:tcPr>
          <w:p w14:paraId="1AFD08D9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936C8" w14:textId="5BC8F816" w:rsidR="00891EF6" w:rsidRPr="008A3328" w:rsidRDefault="00DE0DC9" w:rsidP="00DE0DC9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BC7A193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8E5541" w14:textId="0D2A76A1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</w:t>
            </w:r>
            <w:r w:rsidR="007D1F5C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515</w:t>
            </w:r>
          </w:p>
        </w:tc>
      </w:tr>
      <w:tr w:rsidR="00891EF6" w:rsidRPr="008A3328" w14:paraId="765178B0" w14:textId="77777777" w:rsidTr="00532A3A">
        <w:tc>
          <w:tcPr>
            <w:tcW w:w="2520" w:type="dxa"/>
          </w:tcPr>
          <w:p w14:paraId="7A70AEAC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4FE9EA7A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  <w:cs/>
              </w:rPr>
            </w:pPr>
          </w:p>
        </w:tc>
        <w:tc>
          <w:tcPr>
            <w:tcW w:w="270" w:type="dxa"/>
          </w:tcPr>
          <w:p w14:paraId="5BD53D09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935FA2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16C889C5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2659FBB9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55" w:type="dxa"/>
          </w:tcPr>
          <w:p w14:paraId="651AA1AD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49B94FE6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653B1387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6690E3E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27541F17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1398288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</w:tr>
      <w:tr w:rsidR="00891EF6" w:rsidRPr="008A3328" w14:paraId="4C4803B2" w14:textId="77777777" w:rsidTr="00532A3A">
        <w:tc>
          <w:tcPr>
            <w:tcW w:w="2520" w:type="dxa"/>
            <w:hideMark/>
          </w:tcPr>
          <w:p w14:paraId="2E8FFD9C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900" w:type="dxa"/>
            <w:vAlign w:val="bottom"/>
          </w:tcPr>
          <w:p w14:paraId="6501254F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012728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F48131B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11CA19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24831260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" w:type="dxa"/>
          </w:tcPr>
          <w:p w14:paraId="5364B8ED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</w:tcPr>
          <w:p w14:paraId="5A1743F2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99691AD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05F6FDE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8535F34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17839A4" w14:textId="7777777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91EF6" w:rsidRPr="008A3328" w14:paraId="3454D4BC" w14:textId="77777777" w:rsidTr="004B434D">
        <w:tc>
          <w:tcPr>
            <w:tcW w:w="2520" w:type="dxa"/>
            <w:hideMark/>
          </w:tcPr>
          <w:p w14:paraId="01C2A992" w14:textId="674F34FF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  <w:hideMark/>
          </w:tcPr>
          <w:p w14:paraId="23EFFAB7" w14:textId="271C79AF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009</w:t>
            </w:r>
          </w:p>
        </w:tc>
        <w:tc>
          <w:tcPr>
            <w:tcW w:w="270" w:type="dxa"/>
            <w:vAlign w:val="bottom"/>
          </w:tcPr>
          <w:p w14:paraId="48720C8F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5A589EC4" w14:textId="73FBB9DA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603</w:t>
            </w:r>
          </w:p>
        </w:tc>
        <w:tc>
          <w:tcPr>
            <w:tcW w:w="270" w:type="dxa"/>
            <w:vAlign w:val="bottom"/>
          </w:tcPr>
          <w:p w14:paraId="14CFB6B9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7FA191CC" w14:textId="65C4199E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883</w:t>
            </w:r>
          </w:p>
        </w:tc>
        <w:tc>
          <w:tcPr>
            <w:tcW w:w="255" w:type="dxa"/>
            <w:vAlign w:val="bottom"/>
          </w:tcPr>
          <w:p w14:paraId="746340F5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  <w:hideMark/>
          </w:tcPr>
          <w:p w14:paraId="1EBFEEF7" w14:textId="3CB6E972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608</w:t>
            </w:r>
          </w:p>
        </w:tc>
        <w:tc>
          <w:tcPr>
            <w:tcW w:w="270" w:type="dxa"/>
            <w:vAlign w:val="bottom"/>
          </w:tcPr>
          <w:p w14:paraId="443F4C3A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B5C2662" w14:textId="444139AA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892</w:t>
            </w:r>
          </w:p>
        </w:tc>
        <w:tc>
          <w:tcPr>
            <w:tcW w:w="270" w:type="dxa"/>
            <w:vAlign w:val="bottom"/>
          </w:tcPr>
          <w:p w14:paraId="29396B39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AD33995" w14:textId="24DB008C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995</w:t>
            </w:r>
          </w:p>
        </w:tc>
      </w:tr>
      <w:tr w:rsidR="00891EF6" w:rsidRPr="008A3328" w14:paraId="3A8EBFDC" w14:textId="77777777" w:rsidTr="00532A3A">
        <w:tc>
          <w:tcPr>
            <w:tcW w:w="2520" w:type="dxa"/>
            <w:hideMark/>
          </w:tcPr>
          <w:p w14:paraId="3571EE57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vAlign w:val="bottom"/>
            <w:hideMark/>
          </w:tcPr>
          <w:p w14:paraId="6ED1425D" w14:textId="288FBDC6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458</w:t>
            </w:r>
          </w:p>
        </w:tc>
        <w:tc>
          <w:tcPr>
            <w:tcW w:w="270" w:type="dxa"/>
          </w:tcPr>
          <w:p w14:paraId="6CEBE3EA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0938B35" w14:textId="43C1ED1C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685</w:t>
            </w:r>
          </w:p>
        </w:tc>
        <w:tc>
          <w:tcPr>
            <w:tcW w:w="270" w:type="dxa"/>
          </w:tcPr>
          <w:p w14:paraId="27504C31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4E87C8C5" w14:textId="0C5A888C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255" w:type="dxa"/>
          </w:tcPr>
          <w:p w14:paraId="4A2E06A8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vAlign w:val="bottom"/>
            <w:hideMark/>
          </w:tcPr>
          <w:p w14:paraId="62C233BF" w14:textId="677C5652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146</w:t>
            </w:r>
          </w:p>
        </w:tc>
        <w:tc>
          <w:tcPr>
            <w:tcW w:w="270" w:type="dxa"/>
          </w:tcPr>
          <w:p w14:paraId="4F48029F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18997E9B" w14:textId="716DFCC6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452</w:t>
            </w:r>
          </w:p>
        </w:tc>
        <w:tc>
          <w:tcPr>
            <w:tcW w:w="270" w:type="dxa"/>
          </w:tcPr>
          <w:p w14:paraId="539AC8EA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741A9338" w14:textId="1672FB87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891E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798</w:t>
            </w:r>
          </w:p>
        </w:tc>
      </w:tr>
      <w:tr w:rsidR="00891EF6" w:rsidRPr="008A3328" w14:paraId="36E0B636" w14:textId="77777777" w:rsidTr="00532A3A">
        <w:tc>
          <w:tcPr>
            <w:tcW w:w="2520" w:type="dxa"/>
            <w:hideMark/>
          </w:tcPr>
          <w:p w14:paraId="11631FC9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712BA" w14:textId="1E645037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A261F98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96E2A3" w14:textId="77FEDA18" w:rsidR="00891EF6" w:rsidRPr="008A3328" w:rsidRDefault="00891EF6" w:rsidP="007D1F5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270" w:type="dxa"/>
          </w:tcPr>
          <w:p w14:paraId="3E814794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3D3BC" w14:textId="5E1D701C" w:rsidR="00891EF6" w:rsidRPr="008A3328" w:rsidRDefault="00891EF6" w:rsidP="007D1F5C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27FE740B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68BEF" w14:textId="440FF94A" w:rsidR="00891EF6" w:rsidRPr="008A3328" w:rsidRDefault="00891EF6" w:rsidP="00E35336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1232F2B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D576F7" w14:textId="1EE3A77B" w:rsidR="00891EF6" w:rsidRPr="008A3328" w:rsidRDefault="00891EF6" w:rsidP="00E35336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21419C40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417C4" w14:textId="2A6F4A60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   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891EF6" w:rsidRPr="008A3328" w14:paraId="30655B2C" w14:textId="77777777" w:rsidTr="006E2424">
        <w:tc>
          <w:tcPr>
            <w:tcW w:w="2520" w:type="dxa"/>
            <w:hideMark/>
          </w:tcPr>
          <w:p w14:paraId="65BB00C5" w14:textId="66FA739D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  <w:p w14:paraId="52196686" w14:textId="6CCEA6EE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และ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7EFE2B" w14:textId="0E543E21" w:rsidR="00891EF6" w:rsidRPr="008A3328" w:rsidRDefault="002172F1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463</w:t>
            </w:r>
          </w:p>
        </w:tc>
        <w:tc>
          <w:tcPr>
            <w:tcW w:w="270" w:type="dxa"/>
          </w:tcPr>
          <w:p w14:paraId="29E98925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3F1BE4" w14:textId="2B9377ED" w:rsidR="00891EF6" w:rsidRPr="008A3328" w:rsidRDefault="00891EF6" w:rsidP="00891EF6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</w:tcPr>
          <w:p w14:paraId="331DF6A9" w14:textId="77777777" w:rsidR="00891EF6" w:rsidRPr="008A3328" w:rsidRDefault="00891EF6" w:rsidP="00891E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92E7D0" w14:textId="232F26EA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940</w:t>
            </w:r>
          </w:p>
        </w:tc>
        <w:tc>
          <w:tcPr>
            <w:tcW w:w="255" w:type="dxa"/>
            <w:vAlign w:val="bottom"/>
          </w:tcPr>
          <w:p w14:paraId="7DD41869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B96C1B" w14:textId="1858762E" w:rsidR="00891EF6" w:rsidRPr="008A3328" w:rsidRDefault="00891EF6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754</w:t>
            </w:r>
          </w:p>
        </w:tc>
        <w:tc>
          <w:tcPr>
            <w:tcW w:w="270" w:type="dxa"/>
          </w:tcPr>
          <w:p w14:paraId="00751A4F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7EFBA7" w14:textId="1846A623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344</w:t>
            </w:r>
          </w:p>
        </w:tc>
        <w:tc>
          <w:tcPr>
            <w:tcW w:w="270" w:type="dxa"/>
          </w:tcPr>
          <w:p w14:paraId="4D88FCED" w14:textId="77777777" w:rsidR="00891EF6" w:rsidRPr="008A3328" w:rsidRDefault="00891EF6" w:rsidP="00891EF6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5BEB7A" w14:textId="5C2B8AA4" w:rsidR="00891EF6" w:rsidRPr="008A3328" w:rsidRDefault="002172F1" w:rsidP="00891EF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33</w:t>
            </w:r>
            <w:r w:rsidR="00891EF6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789</w:t>
            </w:r>
          </w:p>
        </w:tc>
      </w:tr>
      <w:tr w:rsidR="00D753C3" w:rsidRPr="008A3328" w14:paraId="1DFD55F9" w14:textId="77777777" w:rsidTr="00BA59E0">
        <w:tc>
          <w:tcPr>
            <w:tcW w:w="2520" w:type="dxa"/>
            <w:shd w:val="clear" w:color="auto" w:fill="auto"/>
          </w:tcPr>
          <w:p w14:paraId="3B07379A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โอนไปสินทรัพย์สิทธิการใช้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  <w:p w14:paraId="1EECEBEF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จากการถือปฏิบัติตาม </w:t>
            </w:r>
          </w:p>
          <w:p w14:paraId="0223F344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TFRS 16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เป็นครั้งแรก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  </w:t>
            </w:r>
          </w:p>
          <w:p w14:paraId="5C312956" w14:textId="38381719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(ดูหมายเหตุข้อ 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(ข))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BA274" w14:textId="2EECCE0F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104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A6430A8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AB61D1" w14:textId="1D2A4004" w:rsidR="00D753C3" w:rsidRPr="008A3328" w:rsidRDefault="00D753C3" w:rsidP="00D753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D45F07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4E49B0" w14:textId="78E68D00" w:rsidR="00D753C3" w:rsidRPr="008A3328" w:rsidRDefault="00D753C3" w:rsidP="00D753C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5" w:type="dxa"/>
            <w:vAlign w:val="bottom"/>
          </w:tcPr>
          <w:p w14:paraId="5D6DBCFA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F7AD11" w14:textId="3FBC3801" w:rsidR="00D753C3" w:rsidRPr="008A3328" w:rsidRDefault="00D753C3" w:rsidP="00D753C3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9B754BF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93AE89F" w14:textId="2198C689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344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3FAEF4E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BB717B" w14:textId="5AF7E58F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53C3" w:rsidRPr="008A3328" w14:paraId="3D6A6DB5" w14:textId="77777777" w:rsidTr="00BA59E0">
        <w:tc>
          <w:tcPr>
            <w:tcW w:w="2520" w:type="dxa"/>
            <w:shd w:val="clear" w:color="auto" w:fill="auto"/>
          </w:tcPr>
          <w:p w14:paraId="7F181F10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2563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67A66FCE" w14:textId="5B6C9A0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-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ปรับปรุงใหม่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1C21B3" w14:textId="7E9BB18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359</w:t>
            </w:r>
          </w:p>
        </w:tc>
        <w:tc>
          <w:tcPr>
            <w:tcW w:w="270" w:type="dxa"/>
          </w:tcPr>
          <w:p w14:paraId="0D45D780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B690C8F" w14:textId="7C14F035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288</w:t>
            </w:r>
          </w:p>
        </w:tc>
        <w:tc>
          <w:tcPr>
            <w:tcW w:w="270" w:type="dxa"/>
          </w:tcPr>
          <w:p w14:paraId="1813B998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C3C86C" w14:textId="6C68EA8D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940</w:t>
            </w:r>
          </w:p>
        </w:tc>
        <w:tc>
          <w:tcPr>
            <w:tcW w:w="255" w:type="dxa"/>
            <w:vAlign w:val="bottom"/>
          </w:tcPr>
          <w:p w14:paraId="3CECA6A9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C2698D" w14:textId="70B0081F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754</w:t>
            </w:r>
          </w:p>
        </w:tc>
        <w:tc>
          <w:tcPr>
            <w:tcW w:w="270" w:type="dxa"/>
          </w:tcPr>
          <w:p w14:paraId="06581CFE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D5CFCC9" w14:textId="449059E3" w:rsidR="00D753C3" w:rsidRPr="008A3328" w:rsidRDefault="00D753C3" w:rsidP="00D753C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35A93EB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E98399" w14:textId="675C7A70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341</w:t>
            </w:r>
          </w:p>
        </w:tc>
      </w:tr>
      <w:tr w:rsidR="00D753C3" w:rsidRPr="008A3328" w14:paraId="5C6A302C" w14:textId="77777777" w:rsidTr="00BA59E0">
        <w:tc>
          <w:tcPr>
            <w:tcW w:w="2520" w:type="dxa"/>
          </w:tcPr>
          <w:p w14:paraId="23877529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EA6758C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F8328E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6B8625B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A1FEC5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3B7B0DF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090924AB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left w:val="nil"/>
              <w:right w:val="nil"/>
            </w:tcBorders>
            <w:vAlign w:val="bottom"/>
          </w:tcPr>
          <w:p w14:paraId="3ED07CCD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50A5A7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3EFE810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A672F9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D958709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53C3" w:rsidRPr="008A3328" w14:paraId="59212BA4" w14:textId="77777777" w:rsidTr="005E7AF4">
        <w:tc>
          <w:tcPr>
            <w:tcW w:w="2520" w:type="dxa"/>
          </w:tcPr>
          <w:p w14:paraId="6CF3E10C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630D6E83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55579D3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B2F4C27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8925FF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18837976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5" w:type="dxa"/>
            <w:vAlign w:val="bottom"/>
          </w:tcPr>
          <w:p w14:paraId="06D764D5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1044055D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8E8D4A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23CF14D2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5E73F6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74937CA1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53C3" w:rsidRPr="008A3328" w14:paraId="5CB39962" w14:textId="77777777" w:rsidTr="003C6F60">
        <w:tc>
          <w:tcPr>
            <w:tcW w:w="2520" w:type="dxa"/>
            <w:hideMark/>
          </w:tcPr>
          <w:p w14:paraId="3B677523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lastRenderedPageBreak/>
              <w:t>ค่าเสื่อมราคาสำหรับปี</w:t>
            </w:r>
          </w:p>
        </w:tc>
        <w:tc>
          <w:tcPr>
            <w:tcW w:w="900" w:type="dxa"/>
            <w:vAlign w:val="bottom"/>
          </w:tcPr>
          <w:p w14:paraId="0B058481" w14:textId="2FA208E5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987</w:t>
            </w:r>
          </w:p>
        </w:tc>
        <w:tc>
          <w:tcPr>
            <w:tcW w:w="270" w:type="dxa"/>
          </w:tcPr>
          <w:p w14:paraId="6DB8F299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B3FB816" w14:textId="615BC51F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472</w:t>
            </w:r>
          </w:p>
        </w:tc>
        <w:tc>
          <w:tcPr>
            <w:tcW w:w="270" w:type="dxa"/>
          </w:tcPr>
          <w:p w14:paraId="06862266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2E26703" w14:textId="48CB144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38</w:t>
            </w:r>
          </w:p>
        </w:tc>
        <w:tc>
          <w:tcPr>
            <w:tcW w:w="270" w:type="dxa"/>
            <w:gridSpan w:val="2"/>
          </w:tcPr>
          <w:p w14:paraId="2296D4A1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F67E59B" w14:textId="37BB907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</w:tcPr>
          <w:p w14:paraId="1FE018DE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7326C0E8" w14:textId="7FEC4E40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0C37054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B91DA8" w14:textId="4C98AF9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572</w:t>
            </w:r>
          </w:p>
        </w:tc>
      </w:tr>
      <w:tr w:rsidR="00D753C3" w:rsidRPr="008A3328" w14:paraId="328AFDDD" w14:textId="77777777" w:rsidTr="003C6F60">
        <w:tc>
          <w:tcPr>
            <w:tcW w:w="2520" w:type="dxa"/>
            <w:hideMark/>
          </w:tcPr>
          <w:p w14:paraId="71103F42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57AE15" w14:textId="2D50636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9BE0CB6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FA549F" w14:textId="74B8A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08D1B92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798A4" w14:textId="1D7707EE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63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gridSpan w:val="2"/>
          </w:tcPr>
          <w:p w14:paraId="415794EF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67FE" w14:textId="123DC6F6" w:rsidR="00D753C3" w:rsidRPr="008A3328" w:rsidRDefault="00D753C3" w:rsidP="00D753C3">
            <w:pPr>
              <w:pStyle w:val="acctfourfigures"/>
              <w:tabs>
                <w:tab w:val="clear" w:pos="765"/>
                <w:tab w:val="decimal" w:pos="34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6176CF1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B2215" w14:textId="619D9256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1752DF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D32DA6" w14:textId="69EA3A69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D753C3" w:rsidRPr="008A3328" w14:paraId="3C99B793" w14:textId="77777777" w:rsidTr="003C6F60">
        <w:tc>
          <w:tcPr>
            <w:tcW w:w="2520" w:type="dxa"/>
            <w:hideMark/>
          </w:tcPr>
          <w:p w14:paraId="1939E8D8" w14:textId="12D30D8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A66CFA" w14:textId="0C9F86F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345</w:t>
            </w:r>
          </w:p>
        </w:tc>
        <w:tc>
          <w:tcPr>
            <w:tcW w:w="270" w:type="dxa"/>
          </w:tcPr>
          <w:p w14:paraId="54AF89BC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3E61C" w14:textId="253EBB15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</w:tcPr>
          <w:p w14:paraId="60DFA0D4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29CB24" w14:textId="7A008815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915</w:t>
            </w:r>
          </w:p>
        </w:tc>
        <w:tc>
          <w:tcPr>
            <w:tcW w:w="270" w:type="dxa"/>
            <w:gridSpan w:val="2"/>
          </w:tcPr>
          <w:p w14:paraId="24631406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03EC0C" w14:textId="7CDF302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829</w:t>
            </w:r>
          </w:p>
        </w:tc>
        <w:tc>
          <w:tcPr>
            <w:tcW w:w="270" w:type="dxa"/>
          </w:tcPr>
          <w:p w14:paraId="19832EE0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AA08C9" w14:textId="52B4E480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E1FF6D1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C63B3" w14:textId="7CBF4784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849</w:t>
            </w:r>
          </w:p>
        </w:tc>
      </w:tr>
      <w:tr w:rsidR="00D753C3" w:rsidRPr="008A3328" w14:paraId="08872274" w14:textId="77777777" w:rsidTr="003630EA">
        <w:trPr>
          <w:trHeight w:val="217"/>
        </w:trPr>
        <w:tc>
          <w:tcPr>
            <w:tcW w:w="2520" w:type="dxa"/>
          </w:tcPr>
          <w:p w14:paraId="70244B74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B6FA52A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45201832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B4D0B21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55B0F071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</w:tcPr>
          <w:p w14:paraId="0004F7D8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  <w:gridSpan w:val="2"/>
          </w:tcPr>
          <w:p w14:paraId="59A4D64F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E816C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E77E313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84F3DBF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300AD2A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C0009DC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753C3" w:rsidRPr="008A3328" w14:paraId="55EFC507" w14:textId="77777777" w:rsidTr="00532A3A">
        <w:tc>
          <w:tcPr>
            <w:tcW w:w="2520" w:type="dxa"/>
            <w:hideMark/>
          </w:tcPr>
          <w:p w14:paraId="4118E9EC" w14:textId="1D4A9AA1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00" w:type="dxa"/>
            <w:vAlign w:val="bottom"/>
          </w:tcPr>
          <w:p w14:paraId="73D2E50A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A99675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0FE0104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B79A953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561E22C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72E5FC5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91CBB5E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CE4D6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6F3977F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07ADFE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3AAAE5B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3C3" w:rsidRPr="008A3328" w14:paraId="52D181EE" w14:textId="77777777" w:rsidTr="00532A3A">
        <w:tc>
          <w:tcPr>
            <w:tcW w:w="2520" w:type="dxa"/>
            <w:vAlign w:val="bottom"/>
          </w:tcPr>
          <w:p w14:paraId="3873FC12" w14:textId="07D5FCA1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0" w:type="dxa"/>
            <w:vAlign w:val="bottom"/>
          </w:tcPr>
          <w:p w14:paraId="549A0B90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BA8907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32792BA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4EAD2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92160DE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308DF1AD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7D4932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2"/>
              </w:tabs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16DEAB6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0D2495F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decimal" w:pos="76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E5581BA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15E8998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D753C3" w:rsidRPr="008A3328" w14:paraId="32D2ADAD" w14:textId="77777777" w:rsidTr="00891EF6">
        <w:tc>
          <w:tcPr>
            <w:tcW w:w="2520" w:type="dxa"/>
            <w:hideMark/>
          </w:tcPr>
          <w:p w14:paraId="1E7B4F55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</w:tcPr>
          <w:p w14:paraId="7B9F241A" w14:textId="527B05CB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270" w:type="dxa"/>
          </w:tcPr>
          <w:p w14:paraId="2338EA70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986A13A" w14:textId="2D38096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718</w:t>
            </w:r>
          </w:p>
        </w:tc>
        <w:tc>
          <w:tcPr>
            <w:tcW w:w="270" w:type="dxa"/>
          </w:tcPr>
          <w:p w14:paraId="1CE42668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7A232AD" w14:textId="0B38AB81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gridSpan w:val="2"/>
          </w:tcPr>
          <w:p w14:paraId="247F2151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C2DEDAD" w14:textId="5AC6DE60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270" w:type="dxa"/>
          </w:tcPr>
          <w:p w14:paraId="4903EA1A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638C2A2" w14:textId="66C8E244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270" w:type="dxa"/>
          </w:tcPr>
          <w:p w14:paraId="3A8F9CDD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281A639" w14:textId="39EDED6B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386</w:t>
            </w:r>
          </w:p>
        </w:tc>
      </w:tr>
      <w:tr w:rsidR="00D753C3" w:rsidRPr="008A3328" w14:paraId="4BD5A602" w14:textId="77777777" w:rsidTr="00891EF6">
        <w:tc>
          <w:tcPr>
            <w:tcW w:w="2520" w:type="dxa"/>
            <w:hideMark/>
          </w:tcPr>
          <w:p w14:paraId="575D9EF0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ภายใต้สัญญาเช่าการเงิน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A735E7" w14:textId="06235C98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57</w:t>
            </w:r>
          </w:p>
        </w:tc>
        <w:tc>
          <w:tcPr>
            <w:tcW w:w="270" w:type="dxa"/>
          </w:tcPr>
          <w:p w14:paraId="52CBBB27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D7B802" w14:textId="3967C5B4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</w:tcPr>
          <w:p w14:paraId="2ABB13B2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EF6DF3" w14:textId="5D1866B4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14:paraId="2D59FEC3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F3F80" w14:textId="0C28E73A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2840856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0A860" w14:textId="72C73F6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796</w:t>
            </w:r>
          </w:p>
        </w:tc>
        <w:tc>
          <w:tcPr>
            <w:tcW w:w="270" w:type="dxa"/>
          </w:tcPr>
          <w:p w14:paraId="7188629C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BDE8E" w14:textId="3564A201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853</w:t>
            </w:r>
          </w:p>
        </w:tc>
      </w:tr>
      <w:tr w:rsidR="00D753C3" w:rsidRPr="008A3328" w14:paraId="21BFAFB2" w14:textId="77777777" w:rsidTr="00D753C3">
        <w:trPr>
          <w:trHeight w:val="70"/>
        </w:trPr>
        <w:tc>
          <w:tcPr>
            <w:tcW w:w="2520" w:type="dxa"/>
          </w:tcPr>
          <w:p w14:paraId="5E4E6BF3" w14:textId="77777777" w:rsidR="00D753C3" w:rsidRPr="008A3328" w:rsidRDefault="00D753C3" w:rsidP="00D753C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01F39" w14:textId="106170AF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577</w:t>
            </w:r>
          </w:p>
        </w:tc>
        <w:tc>
          <w:tcPr>
            <w:tcW w:w="270" w:type="dxa"/>
          </w:tcPr>
          <w:p w14:paraId="110A8E4C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1C31D" w14:textId="7281CD86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718</w:t>
            </w:r>
          </w:p>
        </w:tc>
        <w:tc>
          <w:tcPr>
            <w:tcW w:w="270" w:type="dxa"/>
          </w:tcPr>
          <w:p w14:paraId="27A71C25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EF891D" w14:textId="3EDE63CE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gridSpan w:val="2"/>
          </w:tcPr>
          <w:p w14:paraId="106BF6EE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ECB053" w14:textId="0F31600F" w:rsidR="00D753C3" w:rsidRPr="008A3328" w:rsidRDefault="00D753C3" w:rsidP="00D753C3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78</w:t>
            </w:r>
          </w:p>
        </w:tc>
        <w:tc>
          <w:tcPr>
            <w:tcW w:w="270" w:type="dxa"/>
          </w:tcPr>
          <w:p w14:paraId="4B352BE8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E22F42" w14:textId="7F2CEC78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796</w:t>
            </w:r>
          </w:p>
        </w:tc>
        <w:tc>
          <w:tcPr>
            <w:tcW w:w="270" w:type="dxa"/>
          </w:tcPr>
          <w:p w14:paraId="6D3BD7DB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D4E771" w14:textId="24921D11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239</w:t>
            </w:r>
          </w:p>
        </w:tc>
      </w:tr>
      <w:tr w:rsidR="00D753C3" w:rsidRPr="008A3328" w14:paraId="287119A2" w14:textId="77777777" w:rsidTr="003630EA">
        <w:trPr>
          <w:trHeight w:val="269"/>
        </w:trPr>
        <w:tc>
          <w:tcPr>
            <w:tcW w:w="2520" w:type="dxa"/>
          </w:tcPr>
          <w:p w14:paraId="51C40ABE" w14:textId="77777777" w:rsidR="00D753C3" w:rsidRPr="008A3328" w:rsidRDefault="00D753C3" w:rsidP="00D753C3">
            <w:pPr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CF503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7FB053B2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87CB2D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68A4C66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A1B0BB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4005E14E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A1526A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13E387A0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6B3CF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39BCC5E5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00B6CA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D753C3" w:rsidRPr="008A3328" w14:paraId="1ECC6BED" w14:textId="77777777" w:rsidTr="001C1271">
        <w:tc>
          <w:tcPr>
            <w:tcW w:w="2520" w:type="dxa"/>
            <w:hideMark/>
          </w:tcPr>
          <w:p w14:paraId="15F122D0" w14:textId="3E3C66E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0" w:type="dxa"/>
            <w:vAlign w:val="bottom"/>
          </w:tcPr>
          <w:p w14:paraId="5ED13990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B9A2567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999CF7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275A37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BBCC971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1488EF9C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5CFB60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248B8F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B0AC630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620617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6907459" w14:textId="77777777" w:rsidR="00D753C3" w:rsidRPr="008A3328" w:rsidRDefault="00D753C3" w:rsidP="00D753C3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684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753C3" w:rsidRPr="008A3328" w14:paraId="2BFE1EA4" w14:textId="77777777" w:rsidTr="006D5C1C">
        <w:trPr>
          <w:trHeight w:val="407"/>
        </w:trPr>
        <w:tc>
          <w:tcPr>
            <w:tcW w:w="2520" w:type="dxa"/>
            <w:hideMark/>
          </w:tcPr>
          <w:p w14:paraId="235524A9" w14:textId="77777777" w:rsidR="00D753C3" w:rsidRPr="008A3328" w:rsidRDefault="00D753C3" w:rsidP="00D753C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ภายใต้กรรมสิทธิ์ของบริษัท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46C3EC4" w14:textId="6E5EE6FD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419</w:t>
            </w:r>
          </w:p>
        </w:tc>
        <w:tc>
          <w:tcPr>
            <w:tcW w:w="270" w:type="dxa"/>
          </w:tcPr>
          <w:p w14:paraId="17B090BD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BAD6A97" w14:textId="07BCBBB6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210</w:t>
            </w:r>
          </w:p>
        </w:tc>
        <w:tc>
          <w:tcPr>
            <w:tcW w:w="270" w:type="dxa"/>
          </w:tcPr>
          <w:p w14:paraId="76DF0B14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5B8F194" w14:textId="1CDA98F9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34</w:t>
            </w:r>
          </w:p>
        </w:tc>
        <w:tc>
          <w:tcPr>
            <w:tcW w:w="270" w:type="dxa"/>
            <w:gridSpan w:val="2"/>
          </w:tcPr>
          <w:p w14:paraId="0318A997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642EABC4" w14:textId="5FF3390C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70" w:type="dxa"/>
          </w:tcPr>
          <w:p w14:paraId="6D807AF5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4FA0A67" w14:textId="0B8018CD" w:rsidR="00D753C3" w:rsidRPr="008A3328" w:rsidRDefault="00D753C3" w:rsidP="00D753C3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76E05EF" w14:textId="77777777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2E666B0" w14:textId="3AA716C9" w:rsidR="00D753C3" w:rsidRPr="008A3328" w:rsidRDefault="00D753C3" w:rsidP="00D753C3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666</w:t>
            </w:r>
          </w:p>
        </w:tc>
      </w:tr>
    </w:tbl>
    <w:p w14:paraId="42D39ED0" w14:textId="77777777" w:rsidR="00406C05" w:rsidRPr="008A3328" w:rsidRDefault="00406C05" w:rsidP="004955CE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b/>
          <w:bCs/>
          <w:sz w:val="20"/>
          <w:szCs w:val="20"/>
        </w:rPr>
      </w:pPr>
    </w:p>
    <w:p w14:paraId="16BC7614" w14:textId="5D3B06AD" w:rsidR="001C5E02" w:rsidRPr="008A3328" w:rsidRDefault="00783F83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ราคาทรัพย์สินของ</w:t>
      </w:r>
      <w:r w:rsidR="00741D15" w:rsidRPr="008A3328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บริษัทก่อนหักค่าเสื่อมราคาสะสมของอุปกรณ์ ซึ่งได้คิดค่าเสื่อมราคาเต็มจำนวนแล้ว แต่ยังคงใช้งานจนถึง ณ วันที่ </w:t>
      </w:r>
      <w:r w:rsidR="002172F1" w:rsidRPr="008A3328">
        <w:rPr>
          <w:rFonts w:asciiTheme="majorBidi" w:hAnsiTheme="majorBidi" w:cstheme="majorBidi"/>
          <w:sz w:val="28"/>
          <w:szCs w:val="28"/>
        </w:rPr>
        <w:t>31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172F1" w:rsidRPr="008A3328">
        <w:rPr>
          <w:rFonts w:asciiTheme="majorBidi" w:hAnsiTheme="majorBidi" w:cstheme="majorBidi"/>
          <w:sz w:val="28"/>
          <w:szCs w:val="28"/>
        </w:rPr>
        <w:t>2563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r w:rsidR="002172F1" w:rsidRPr="008A3328">
        <w:rPr>
          <w:rFonts w:asciiTheme="majorBidi" w:hAnsiTheme="majorBidi" w:cstheme="majorBidi"/>
          <w:sz w:val="28"/>
          <w:szCs w:val="28"/>
        </w:rPr>
        <w:t>40</w:t>
      </w:r>
      <w:r w:rsidR="001A1DB8"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05</w:t>
      </w:r>
      <w:r w:rsidR="001A1DB8"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C84E57" w:rsidRPr="008A3328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172F1" w:rsidRPr="008A3328">
        <w:rPr>
          <w:rFonts w:asciiTheme="majorBidi" w:hAnsiTheme="majorBidi" w:cstheme="majorBidi"/>
          <w:sz w:val="28"/>
          <w:szCs w:val="28"/>
        </w:rPr>
        <w:t>25</w:t>
      </w:r>
      <w:r w:rsidR="002F3CF5"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17</w:t>
      </w:r>
      <w:r w:rsidR="002F3CF5"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="00C84E57" w:rsidRPr="008A332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4A6DC4"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="004A6DC4" w:rsidRPr="008A3328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="00C84E57" w:rsidRPr="008A332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2172F1" w:rsidRPr="008A3328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8A332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172F1" w:rsidRPr="008A3328">
        <w:rPr>
          <w:rFonts w:asciiTheme="majorBidi" w:hAnsiTheme="majorBidi" w:cstheme="majorBidi"/>
          <w:i/>
          <w:iCs/>
          <w:sz w:val="28"/>
          <w:szCs w:val="28"/>
        </w:rPr>
        <w:t>36</w:t>
      </w:r>
      <w:r w:rsidR="005206E0" w:rsidRPr="008A332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i/>
          <w:iCs/>
          <w:sz w:val="28"/>
          <w:szCs w:val="28"/>
        </w:rPr>
        <w:t>88</w:t>
      </w:r>
      <w:r w:rsidR="00741D15" w:rsidRPr="008A332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41D15" w:rsidRPr="008A332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4A6DC4" w:rsidRPr="008A332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741D15" w:rsidRPr="008A332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2172F1" w:rsidRPr="008A3328">
        <w:rPr>
          <w:rFonts w:asciiTheme="majorBidi" w:hAnsiTheme="majorBidi" w:cstheme="majorBidi"/>
          <w:i/>
          <w:iCs/>
          <w:sz w:val="28"/>
          <w:szCs w:val="28"/>
        </w:rPr>
        <w:t>23</w:t>
      </w:r>
      <w:r w:rsidR="005206E0" w:rsidRPr="008A3328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i/>
          <w:iCs/>
          <w:sz w:val="28"/>
          <w:szCs w:val="28"/>
        </w:rPr>
        <w:t>29</w:t>
      </w:r>
      <w:r w:rsidRPr="008A332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A26734" w:rsidRPr="008A332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A26734" w:rsidRPr="008A3328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C0C8577" w14:textId="77777777" w:rsidR="0095481D" w:rsidRPr="008A3328" w:rsidRDefault="0095481D" w:rsidP="005D2FA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4D675476" w14:textId="02F8F057" w:rsidR="0095481D" w:rsidRPr="008A3328" w:rsidRDefault="002172F1" w:rsidP="00200D65">
      <w:pPr>
        <w:pStyle w:val="Heading6"/>
        <w:ind w:left="540" w:hanging="540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8A3328">
        <w:rPr>
          <w:rFonts w:ascii="Angsana New" w:hAnsi="Angsana New"/>
          <w:sz w:val="28"/>
          <w:szCs w:val="28"/>
          <w:lang w:val="en-US"/>
        </w:rPr>
        <w:t>14</w:t>
      </w:r>
      <w:r w:rsidR="005D2FA2" w:rsidRPr="008A3328">
        <w:rPr>
          <w:rFonts w:ascii="Angsana New" w:hAnsi="Angsana New"/>
          <w:sz w:val="28"/>
          <w:szCs w:val="28"/>
          <w:lang w:val="en-US"/>
        </w:rPr>
        <w:t xml:space="preserve"> </w:t>
      </w:r>
      <w:r w:rsidR="005D2FA2" w:rsidRPr="008A3328">
        <w:rPr>
          <w:rFonts w:ascii="Angsana New" w:hAnsi="Angsana New" w:hint="cs"/>
          <w:sz w:val="28"/>
          <w:szCs w:val="28"/>
          <w:cs/>
          <w:lang w:val="en-US"/>
        </w:rPr>
        <w:t xml:space="preserve">      สัญญาเช่า</w:t>
      </w:r>
    </w:p>
    <w:p w14:paraId="313E0D7A" w14:textId="5E7A59A7" w:rsidR="00EC27BA" w:rsidRPr="008A3328" w:rsidRDefault="00EC27BA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0780B0C" w14:textId="77777777" w:rsidR="004A42FF" w:rsidRPr="008A3328" w:rsidRDefault="004A42FF" w:rsidP="004A42F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8"/>
          <w:szCs w:val="28"/>
          <w:lang w:val="en-US" w:bidi="th-TH"/>
        </w:rPr>
      </w:pPr>
      <w:r w:rsidRPr="008A3328">
        <w:rPr>
          <w:rFonts w:asciiTheme="majorBidi" w:eastAsia="Times New Roman" w:hAnsiTheme="majorBidi" w:cstheme="majorBidi"/>
          <w:i/>
          <w:iCs/>
          <w:sz w:val="28"/>
          <w:szCs w:val="28"/>
          <w:cs/>
          <w:lang w:val="en-US" w:bidi="th-TH"/>
        </w:rPr>
        <w:t>ในฐานะผู้เช่า</w:t>
      </w:r>
    </w:p>
    <w:p w14:paraId="784CC14B" w14:textId="77777777" w:rsidR="004A42FF" w:rsidRPr="008A3328" w:rsidRDefault="004A42FF" w:rsidP="004A42F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760"/>
        <w:gridCol w:w="1530"/>
        <w:gridCol w:w="180"/>
        <w:gridCol w:w="1530"/>
      </w:tblGrid>
      <w:tr w:rsidR="004A42FF" w:rsidRPr="008A3328" w14:paraId="4E57728D" w14:textId="77777777" w:rsidTr="000B6247">
        <w:trPr>
          <w:cantSplit/>
          <w:tblHeader/>
        </w:trPr>
        <w:tc>
          <w:tcPr>
            <w:tcW w:w="5760" w:type="dxa"/>
            <w:vAlign w:val="bottom"/>
            <w:hideMark/>
          </w:tcPr>
          <w:p w14:paraId="292B05FE" w14:textId="30F8D2B8" w:rsidR="004A42FF" w:rsidRPr="008A3328" w:rsidRDefault="004A42FF" w:rsidP="00087EAD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ณ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530" w:type="dxa"/>
            <w:hideMark/>
          </w:tcPr>
          <w:p w14:paraId="7291A980" w14:textId="77777777" w:rsidR="004A42FF" w:rsidRPr="008A3328" w:rsidRDefault="004A42FF" w:rsidP="00087EA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  <w:p w14:paraId="59209799" w14:textId="159906DD" w:rsidR="004A42FF" w:rsidRPr="008A3328" w:rsidRDefault="004A42FF" w:rsidP="00087EAD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80" w:type="dxa"/>
          </w:tcPr>
          <w:p w14:paraId="5264AB69" w14:textId="77777777" w:rsidR="004A42FF" w:rsidRPr="008A3328" w:rsidRDefault="004A42FF" w:rsidP="00087EA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hideMark/>
          </w:tcPr>
          <w:p w14:paraId="7B10CB62" w14:textId="329E3231" w:rsidR="004A42FF" w:rsidRPr="008A3328" w:rsidRDefault="004A42FF" w:rsidP="00087EAD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 xml:space="preserve">       </w:t>
            </w: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 xml:space="preserve">เฉพาะกิจการ </w:t>
            </w:r>
          </w:p>
        </w:tc>
      </w:tr>
      <w:tr w:rsidR="004A42FF" w:rsidRPr="008A3328" w14:paraId="3B6B69A7" w14:textId="77777777" w:rsidTr="00087EAD">
        <w:trPr>
          <w:cantSplit/>
          <w:trHeight w:val="80"/>
          <w:tblHeader/>
        </w:trPr>
        <w:tc>
          <w:tcPr>
            <w:tcW w:w="5760" w:type="dxa"/>
          </w:tcPr>
          <w:p w14:paraId="0BD2601F" w14:textId="77777777" w:rsidR="004A42FF" w:rsidRPr="008A3328" w:rsidRDefault="004A42FF" w:rsidP="00087E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hideMark/>
          </w:tcPr>
          <w:p w14:paraId="20BE3106" w14:textId="77777777" w:rsidR="004A42FF" w:rsidRPr="008A3328" w:rsidRDefault="004A42FF" w:rsidP="00087EAD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A42FF" w:rsidRPr="008A3328" w14:paraId="7D57D2CA" w14:textId="77777777" w:rsidTr="000B6247">
        <w:trPr>
          <w:cantSplit/>
        </w:trPr>
        <w:tc>
          <w:tcPr>
            <w:tcW w:w="5760" w:type="dxa"/>
            <w:hideMark/>
          </w:tcPr>
          <w:p w14:paraId="22C10788" w14:textId="77777777" w:rsidR="004A42FF" w:rsidRPr="008A3328" w:rsidRDefault="004A42FF" w:rsidP="00087E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211E1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530" w:type="dxa"/>
          </w:tcPr>
          <w:p w14:paraId="624ABA68" w14:textId="77777777" w:rsidR="004A42FF" w:rsidRPr="008A3328" w:rsidRDefault="004A42FF" w:rsidP="00087EA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7DE04FD" w14:textId="77777777" w:rsidR="004A42FF" w:rsidRPr="008A3328" w:rsidRDefault="004A42FF" w:rsidP="00087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B725C9D" w14:textId="77777777" w:rsidR="004A42FF" w:rsidRPr="008A3328" w:rsidRDefault="004A42FF" w:rsidP="00087EAD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2FF" w:rsidRPr="008A3328" w14:paraId="5D341631" w14:textId="77777777" w:rsidTr="000B6247">
        <w:trPr>
          <w:cantSplit/>
        </w:trPr>
        <w:tc>
          <w:tcPr>
            <w:tcW w:w="5760" w:type="dxa"/>
          </w:tcPr>
          <w:p w14:paraId="2D3E94D5" w14:textId="77777777" w:rsidR="004A42FF" w:rsidRPr="008A3328" w:rsidRDefault="004A42FF" w:rsidP="00087E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530" w:type="dxa"/>
          </w:tcPr>
          <w:p w14:paraId="54E0762F" w14:textId="0B9545BB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37</w:t>
            </w:r>
            <w:r w:rsidR="002B50C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031</w:t>
            </w:r>
          </w:p>
        </w:tc>
        <w:tc>
          <w:tcPr>
            <w:tcW w:w="180" w:type="dxa"/>
          </w:tcPr>
          <w:p w14:paraId="4222DBDD" w14:textId="77777777" w:rsidR="004A42FF" w:rsidRPr="008A3328" w:rsidRDefault="004A42FF" w:rsidP="00087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59919D" w14:textId="73F0212E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2B50C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418</w:t>
            </w:r>
          </w:p>
        </w:tc>
      </w:tr>
      <w:tr w:rsidR="004A42FF" w:rsidRPr="008A3328" w14:paraId="13572FDE" w14:textId="77777777" w:rsidTr="000B6247">
        <w:trPr>
          <w:cantSplit/>
        </w:trPr>
        <w:tc>
          <w:tcPr>
            <w:tcW w:w="5760" w:type="dxa"/>
          </w:tcPr>
          <w:p w14:paraId="32442DB1" w14:textId="77777777" w:rsidR="004A42FF" w:rsidRPr="008A3328" w:rsidRDefault="004A42FF" w:rsidP="00087E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530" w:type="dxa"/>
          </w:tcPr>
          <w:p w14:paraId="7C99BB9C" w14:textId="285A539F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180" w:type="dxa"/>
          </w:tcPr>
          <w:p w14:paraId="30BF477C" w14:textId="77777777" w:rsidR="004A42FF" w:rsidRPr="008A3328" w:rsidRDefault="004A42FF" w:rsidP="00087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26249B" w14:textId="30BF2A01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</w:p>
        </w:tc>
      </w:tr>
      <w:tr w:rsidR="004A42FF" w:rsidRPr="008A3328" w14:paraId="5783D36B" w14:textId="77777777" w:rsidTr="000B6247">
        <w:trPr>
          <w:cantSplit/>
        </w:trPr>
        <w:tc>
          <w:tcPr>
            <w:tcW w:w="5760" w:type="dxa"/>
          </w:tcPr>
          <w:p w14:paraId="12D41E29" w14:textId="77777777" w:rsidR="004A42FF" w:rsidRPr="008A3328" w:rsidRDefault="004A42FF" w:rsidP="00087E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30" w:type="dxa"/>
          </w:tcPr>
          <w:p w14:paraId="6E95BB72" w14:textId="1BA26E29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B50C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544</w:t>
            </w:r>
          </w:p>
        </w:tc>
        <w:tc>
          <w:tcPr>
            <w:tcW w:w="180" w:type="dxa"/>
          </w:tcPr>
          <w:p w14:paraId="0144F93B" w14:textId="77777777" w:rsidR="004A42FF" w:rsidRPr="008A3328" w:rsidRDefault="004A42FF" w:rsidP="00087EA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E1A06CD" w14:textId="6CCA83CB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2B50C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544</w:t>
            </w:r>
          </w:p>
        </w:tc>
      </w:tr>
      <w:tr w:rsidR="004A42FF" w:rsidRPr="008A3328" w14:paraId="764BBCE0" w14:textId="77777777" w:rsidTr="000B6247">
        <w:trPr>
          <w:cantSplit/>
        </w:trPr>
        <w:tc>
          <w:tcPr>
            <w:tcW w:w="5760" w:type="dxa"/>
            <w:hideMark/>
          </w:tcPr>
          <w:p w14:paraId="4F978455" w14:textId="77777777" w:rsidR="004A42FF" w:rsidRPr="008A3328" w:rsidRDefault="004A42FF" w:rsidP="00087EA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BC925D" w14:textId="7F20FF29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="002B50C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600</w:t>
            </w:r>
          </w:p>
        </w:tc>
        <w:tc>
          <w:tcPr>
            <w:tcW w:w="180" w:type="dxa"/>
          </w:tcPr>
          <w:p w14:paraId="1747B954" w14:textId="77777777" w:rsidR="004A42FF" w:rsidRPr="008A3328" w:rsidRDefault="004A42FF" w:rsidP="00087EAD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D8032" w14:textId="3552688E" w:rsidR="004A42FF" w:rsidRPr="008A3328" w:rsidRDefault="002172F1" w:rsidP="00087EAD">
            <w:pPr>
              <w:pStyle w:val="acctfourfigures"/>
              <w:tabs>
                <w:tab w:val="clear" w:pos="765"/>
                <w:tab w:val="decimal" w:pos="11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2B50C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987</w:t>
            </w:r>
          </w:p>
        </w:tc>
      </w:tr>
    </w:tbl>
    <w:p w14:paraId="5299DEDA" w14:textId="77777777" w:rsidR="004A42FF" w:rsidRPr="008A3328" w:rsidRDefault="004A42FF" w:rsidP="004A42F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027E2866" w14:textId="77777777" w:rsidR="003A2F4C" w:rsidRPr="008A3328" w:rsidRDefault="003A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7407263C" w14:textId="5B37B3D6" w:rsidR="004A42FF" w:rsidRPr="008A3328" w:rsidRDefault="004A42FF" w:rsidP="004A42F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lastRenderedPageBreak/>
        <w:t xml:space="preserve">ในปี </w:t>
      </w:r>
      <w:r w:rsidR="002172F1" w:rsidRPr="008A3328">
        <w:rPr>
          <w:rFonts w:asciiTheme="majorBidi" w:hAnsiTheme="majorBidi" w:cstheme="majorBidi"/>
          <w:sz w:val="28"/>
          <w:szCs w:val="28"/>
        </w:rPr>
        <w:t>2563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สินทรัพย์สิทธิการใช้ของกลุ่มบริษัทและบริษัทเพิ่มขึ้นเป็นจำนวน </w:t>
      </w:r>
      <w:r w:rsidR="002172F1" w:rsidRPr="008A3328">
        <w:rPr>
          <w:rFonts w:asciiTheme="majorBidi" w:hAnsiTheme="majorBidi" w:cstheme="majorBidi"/>
          <w:sz w:val="28"/>
          <w:szCs w:val="28"/>
        </w:rPr>
        <w:t>13</w:t>
      </w:r>
      <w:r w:rsidR="0056727D"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19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2172F1" w:rsidRPr="008A3328">
        <w:rPr>
          <w:rFonts w:asciiTheme="majorBidi" w:hAnsiTheme="majorBidi" w:cstheme="majorBidi"/>
          <w:sz w:val="28"/>
          <w:szCs w:val="28"/>
        </w:rPr>
        <w:t>6</w:t>
      </w:r>
      <w:r w:rsidR="0056727D"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42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>ตามลำดับ</w:t>
      </w:r>
    </w:p>
    <w:p w14:paraId="0946C9BE" w14:textId="77777777" w:rsidR="003A2F4C" w:rsidRPr="008A3328" w:rsidRDefault="003A2F4C" w:rsidP="004A42FF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71578316" w14:textId="1A31F9AF" w:rsidR="004A42FF" w:rsidRPr="008A3328" w:rsidRDefault="004A42FF" w:rsidP="002B50C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กลุ่มบริษัทเช่า</w:t>
      </w:r>
      <w:r w:rsidR="00FD25B6" w:rsidRPr="008A3328">
        <w:rPr>
          <w:rFonts w:asciiTheme="majorBidi" w:hAnsiTheme="majorBidi" w:cstheme="majorBidi" w:hint="cs"/>
          <w:sz w:val="28"/>
          <w:szCs w:val="28"/>
          <w:cs/>
        </w:rPr>
        <w:t>พื้นที่ และ</w:t>
      </w:r>
      <w:r w:rsidR="002B50C2" w:rsidRPr="008A3328">
        <w:rPr>
          <w:rFonts w:asciiTheme="majorBidi" w:hAnsiTheme="majorBidi" w:cstheme="majorBidi" w:hint="cs"/>
          <w:sz w:val="28"/>
          <w:szCs w:val="28"/>
          <w:cs/>
        </w:rPr>
        <w:t>อาคารสำนักงาน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หลายแห่งเป็น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ระยะเวลา </w:t>
      </w:r>
      <w:r w:rsidR="002172F1" w:rsidRPr="008A3328">
        <w:rPr>
          <w:rFonts w:asciiTheme="majorBidi" w:hAnsiTheme="majorBidi" w:cstheme="majorBidi"/>
          <w:sz w:val="28"/>
          <w:szCs w:val="28"/>
        </w:rPr>
        <w:t>1</w:t>
      </w:r>
      <w:r w:rsidR="002B50C2"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8A3328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2172F1" w:rsidRPr="008A3328">
        <w:rPr>
          <w:rFonts w:asciiTheme="majorBidi" w:hAnsiTheme="majorBidi" w:cstheme="majorBidi"/>
          <w:sz w:val="28"/>
          <w:szCs w:val="28"/>
        </w:rPr>
        <w:t>8</w:t>
      </w:r>
      <w:r w:rsidR="002B50C2"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8A3328">
        <w:rPr>
          <w:rFonts w:asciiTheme="majorBidi" w:hAnsiTheme="majorBidi" w:cstheme="majorBidi" w:hint="cs"/>
          <w:sz w:val="28"/>
          <w:szCs w:val="28"/>
          <w:cs/>
        </w:rPr>
        <w:t xml:space="preserve">เดือน ถึง </w:t>
      </w:r>
      <w:r w:rsidR="002172F1" w:rsidRPr="008A3328">
        <w:rPr>
          <w:rFonts w:asciiTheme="majorBidi" w:hAnsiTheme="majorBidi" w:cstheme="majorBidi"/>
          <w:sz w:val="28"/>
          <w:szCs w:val="28"/>
        </w:rPr>
        <w:t>4</w:t>
      </w:r>
      <w:r w:rsidR="002B50C2"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8A3328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="002172F1" w:rsidRPr="008A3328">
        <w:rPr>
          <w:rFonts w:asciiTheme="majorBidi" w:hAnsiTheme="majorBidi" w:cstheme="majorBidi"/>
          <w:sz w:val="28"/>
          <w:szCs w:val="28"/>
        </w:rPr>
        <w:t>8</w:t>
      </w:r>
      <w:r w:rsidR="002B50C2"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="002B50C2" w:rsidRPr="008A3328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โดยมีสิทธิต่ออายุสัญญาเช่าเมื่อสิ้นสุดอายุสัญญา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ค่าเช่า</w:t>
      </w:r>
      <w:r w:rsidRPr="008A3328">
        <w:rPr>
          <w:rFonts w:asciiTheme="majorBidi" w:hAnsiTheme="majorBidi" w:cstheme="majorBidi"/>
          <w:sz w:val="28"/>
          <w:szCs w:val="28"/>
          <w:cs/>
        </w:rPr>
        <w:t>กำหนดชำระเป็นรายเดือนตามอัตราที่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ระบุ</w:t>
      </w:r>
      <w:r w:rsidRPr="008A3328">
        <w:rPr>
          <w:rFonts w:asciiTheme="majorBidi" w:hAnsiTheme="majorBidi" w:cstheme="majorBidi"/>
          <w:sz w:val="28"/>
          <w:szCs w:val="28"/>
          <w:cs/>
        </w:rPr>
        <w:t>ไว้ในสัญญา</w:t>
      </w:r>
    </w:p>
    <w:p w14:paraId="454CCD8A" w14:textId="77777777" w:rsidR="004A42FF" w:rsidRPr="008A3328" w:rsidRDefault="004A42FF" w:rsidP="004A42F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69C196B2" w14:textId="77777777" w:rsidR="004A42FF" w:rsidRPr="008A3328" w:rsidRDefault="004A42FF" w:rsidP="004A42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สิทธิเลือกในการขยายอายุสัญญาเช่า</w:t>
      </w:r>
    </w:p>
    <w:p w14:paraId="42BF2A58" w14:textId="77777777" w:rsidR="004A42FF" w:rsidRPr="008A3328" w:rsidRDefault="004A42FF" w:rsidP="004A42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3AC8393A" w14:textId="556DDA6B" w:rsidR="004A42FF" w:rsidRPr="008A3328" w:rsidRDefault="004A42FF" w:rsidP="004A42FF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 xml:space="preserve">สัญญาเช่าอสังหาริมทรัพย์บางสัญญาให้สิทธิกลุ่มบริษัทในการเลือกขยายอายุสัญญาเช่าภายในหนึ่งปีก่อนสิ้นสุดระยะเวลาเช่าที่บอกเลิกไม่ได้ ในทางปฏิบัติกลุ่มบริษัทจะพิจารณารวมสิทธิในการขยายอายุสัญญาเช่าสำหรับสัญญาเช่าใหม่เพื่อให้มีความยืดหยุ่นในการดำเนินงาน สิทธิเลือกในการขยายอายุสัญญาเช่าเป็นสิทธิที่ให้กลุ่มบริษัทเป็นผู้มีสิทธิเลือกโดยผู้ให้เช่าไม่มีสิทธิดังกล่าว 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  และกลุ่มบริษัทจะทบทวนการประเมินว่ายังมีความแน่นอนอย่างสมเหตุสมผลที่จะใช้สิทธิเลือกในการขยายอายุสัญญาเช่าหรือไม่ หากมีเหตุการณ์สำคัญหรือมีการเปลี่ยนแปลงสถานการณ์อย่างมีสาระสำคัญซึ่งอยู่ภายใต้การควบคุมของกลุ่มบริษัท   </w:t>
      </w:r>
    </w:p>
    <w:p w14:paraId="2E4835F2" w14:textId="77777777" w:rsidR="004A42FF" w:rsidRPr="008A3328" w:rsidRDefault="004A42FF" w:rsidP="004A42F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0"/>
        <w:gridCol w:w="180"/>
        <w:gridCol w:w="990"/>
        <w:gridCol w:w="180"/>
        <w:gridCol w:w="1080"/>
        <w:gridCol w:w="180"/>
        <w:gridCol w:w="1080"/>
      </w:tblGrid>
      <w:tr w:rsidR="004A42FF" w:rsidRPr="008A3328" w14:paraId="416E5907" w14:textId="77777777" w:rsidTr="000B6247">
        <w:trPr>
          <w:cantSplit/>
          <w:tblHeader/>
        </w:trPr>
        <w:tc>
          <w:tcPr>
            <w:tcW w:w="4230" w:type="dxa"/>
            <w:shd w:val="clear" w:color="auto" w:fill="auto"/>
            <w:vAlign w:val="bottom"/>
          </w:tcPr>
          <w:p w14:paraId="234A5085" w14:textId="77777777" w:rsidR="004A42FF" w:rsidRPr="008A3328" w:rsidRDefault="004A42FF" w:rsidP="004B5E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  <w:gridSpan w:val="3"/>
          </w:tcPr>
          <w:p w14:paraId="74FFBC5B" w14:textId="350E04D2" w:rsidR="004A42FF" w:rsidRPr="008A3328" w:rsidRDefault="004A42FF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1E9D830" w14:textId="77777777" w:rsidR="004A42FF" w:rsidRPr="008A3328" w:rsidRDefault="004A42FF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gridSpan w:val="3"/>
          </w:tcPr>
          <w:p w14:paraId="531756EB" w14:textId="4935EE91" w:rsidR="004A42FF" w:rsidRPr="008A3328" w:rsidRDefault="004A42FF" w:rsidP="004B5EFF">
            <w:pPr>
              <w:pStyle w:val="acctmergecolhdg"/>
              <w:spacing w:line="240" w:lineRule="atLeast"/>
              <w:ind w:left="-85" w:right="-85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A42FF" w:rsidRPr="008A3328" w14:paraId="4F4EB479" w14:textId="77777777" w:rsidTr="000B6247">
        <w:trPr>
          <w:cantSplit/>
          <w:tblHeader/>
        </w:trPr>
        <w:tc>
          <w:tcPr>
            <w:tcW w:w="4230" w:type="dxa"/>
          </w:tcPr>
          <w:p w14:paraId="415A2B59" w14:textId="30845AAB" w:rsidR="004A42FF" w:rsidRPr="008A3328" w:rsidRDefault="004A42FF" w:rsidP="004B5E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สำหรับปีสิ้นสุดวันที่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080" w:type="dxa"/>
          </w:tcPr>
          <w:p w14:paraId="3B3DCBF3" w14:textId="6DE75CCE" w:rsidR="004A42FF" w:rsidRPr="008A3328" w:rsidRDefault="002172F1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4CC60237" w14:textId="77777777" w:rsidR="004A42FF" w:rsidRPr="008A3328" w:rsidRDefault="004A42FF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4FE91F" w14:textId="3B2CEA7C" w:rsidR="004A42FF" w:rsidRPr="008A3328" w:rsidRDefault="002172F1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80" w:type="dxa"/>
          </w:tcPr>
          <w:p w14:paraId="0BAF2EBE" w14:textId="77777777" w:rsidR="004A42FF" w:rsidRPr="008A3328" w:rsidRDefault="004A42FF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AA0F8C0" w14:textId="55D69BEB" w:rsidR="004A42FF" w:rsidRPr="008A3328" w:rsidRDefault="002172F1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6C73D3C2" w14:textId="77777777" w:rsidR="004A42FF" w:rsidRPr="008A3328" w:rsidRDefault="004A42FF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FBCE7" w14:textId="1BE2880E" w:rsidR="004A42FF" w:rsidRPr="008A3328" w:rsidRDefault="002172F1" w:rsidP="004B5EF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4A42FF" w:rsidRPr="008A3328" w14:paraId="3BBCB507" w14:textId="77777777" w:rsidTr="000B6247">
        <w:trPr>
          <w:cantSplit/>
          <w:tblHeader/>
        </w:trPr>
        <w:tc>
          <w:tcPr>
            <w:tcW w:w="4230" w:type="dxa"/>
          </w:tcPr>
          <w:p w14:paraId="196E5589" w14:textId="7447A4FF" w:rsidR="004A42FF" w:rsidRPr="008A3328" w:rsidRDefault="004A42FF" w:rsidP="004B5EF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14:paraId="38D41880" w14:textId="1AE24DC2" w:rsidR="004A42FF" w:rsidRPr="008A3328" w:rsidRDefault="004A42FF" w:rsidP="004B5EF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947DA9"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A42FF" w:rsidRPr="008A3328" w14:paraId="28D34B5F" w14:textId="77777777" w:rsidTr="000B6247">
        <w:trPr>
          <w:cantSplit/>
        </w:trPr>
        <w:tc>
          <w:tcPr>
            <w:tcW w:w="4230" w:type="dxa"/>
          </w:tcPr>
          <w:p w14:paraId="51798ECE" w14:textId="77777777" w:rsidR="004A42FF" w:rsidRPr="008A3328" w:rsidRDefault="004A42FF" w:rsidP="004B5EF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080" w:type="dxa"/>
          </w:tcPr>
          <w:p w14:paraId="3F6856B1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0D2A6AF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514E02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62A72AC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7E296C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5407CE27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A7C97AB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A42FF" w:rsidRPr="008A3328" w14:paraId="43F136CA" w14:textId="77777777" w:rsidTr="000B6247">
        <w:trPr>
          <w:cantSplit/>
        </w:trPr>
        <w:tc>
          <w:tcPr>
            <w:tcW w:w="4230" w:type="dxa"/>
          </w:tcPr>
          <w:p w14:paraId="675A24F2" w14:textId="77777777" w:rsidR="004A42FF" w:rsidRPr="008A3328" w:rsidRDefault="004A42FF" w:rsidP="004B5EF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080" w:type="dxa"/>
            <w:vAlign w:val="bottom"/>
          </w:tcPr>
          <w:p w14:paraId="0848544C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9D6AF2A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1C0ACA02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4F469D8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F8D6960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F103C8D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CEFBB4C" w14:textId="77777777" w:rsidR="004A42FF" w:rsidRPr="008A3328" w:rsidRDefault="004A42FF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4A42FF" w:rsidRPr="008A3328" w14:paraId="544F7062" w14:textId="77777777" w:rsidTr="000B6247">
        <w:trPr>
          <w:cantSplit/>
        </w:trPr>
        <w:tc>
          <w:tcPr>
            <w:tcW w:w="4230" w:type="dxa"/>
          </w:tcPr>
          <w:p w14:paraId="17CFB7AE" w14:textId="77777777" w:rsidR="004A42FF" w:rsidRPr="008A3328" w:rsidRDefault="004A42FF" w:rsidP="007211E0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1080" w:type="dxa"/>
            <w:vAlign w:val="bottom"/>
          </w:tcPr>
          <w:p w14:paraId="16C64EF4" w14:textId="0AAF5BA3" w:rsidR="004A42FF" w:rsidRPr="008A3328" w:rsidRDefault="002172F1" w:rsidP="00351653">
            <w:pPr>
              <w:pStyle w:val="acctfourfigures"/>
              <w:tabs>
                <w:tab w:val="clear" w:pos="765"/>
                <w:tab w:val="decimal" w:pos="727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4F3239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351</w:t>
            </w:r>
          </w:p>
        </w:tc>
        <w:tc>
          <w:tcPr>
            <w:tcW w:w="180" w:type="dxa"/>
            <w:vAlign w:val="bottom"/>
          </w:tcPr>
          <w:p w14:paraId="50CF97B8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6FC46B5" w14:textId="77777777" w:rsidR="004A42FF" w:rsidRPr="008A3328" w:rsidRDefault="004A42FF" w:rsidP="00351653">
            <w:pPr>
              <w:pStyle w:val="acctfourfigures"/>
              <w:tabs>
                <w:tab w:val="clear" w:pos="765"/>
                <w:tab w:val="left" w:pos="193"/>
                <w:tab w:val="decimal" w:pos="55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73177ED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D2A7B3" w14:textId="3C2CC959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378</w:t>
            </w:r>
          </w:p>
        </w:tc>
        <w:tc>
          <w:tcPr>
            <w:tcW w:w="180" w:type="dxa"/>
            <w:vAlign w:val="bottom"/>
          </w:tcPr>
          <w:p w14:paraId="6F784761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574DC5" w14:textId="77777777" w:rsidR="004A42FF" w:rsidRPr="008A3328" w:rsidRDefault="004A42FF" w:rsidP="0011319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42FF" w:rsidRPr="008A3328" w14:paraId="6B55005E" w14:textId="77777777" w:rsidTr="000B6247">
        <w:trPr>
          <w:cantSplit/>
        </w:trPr>
        <w:tc>
          <w:tcPr>
            <w:tcW w:w="4230" w:type="dxa"/>
          </w:tcPr>
          <w:p w14:paraId="06973626" w14:textId="77777777" w:rsidR="004A42FF" w:rsidRPr="008A3328" w:rsidRDefault="004A42FF" w:rsidP="007211E0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080" w:type="dxa"/>
            <w:vAlign w:val="bottom"/>
          </w:tcPr>
          <w:p w14:paraId="7204FB69" w14:textId="21C2E8C7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" w:type="dxa"/>
            <w:vAlign w:val="bottom"/>
          </w:tcPr>
          <w:p w14:paraId="442DE068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2F06D9F6" w14:textId="77777777" w:rsidR="004A42FF" w:rsidRPr="008A3328" w:rsidRDefault="004A42FF" w:rsidP="00351653">
            <w:pPr>
              <w:pStyle w:val="acctfourfigures"/>
              <w:tabs>
                <w:tab w:val="clear" w:pos="765"/>
                <w:tab w:val="left" w:pos="193"/>
                <w:tab w:val="decimal" w:pos="55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E48696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E0C08A0" w14:textId="4D4B1AF5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" w:type="dxa"/>
            <w:vAlign w:val="bottom"/>
          </w:tcPr>
          <w:p w14:paraId="6EB3BDAF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80E16F" w14:textId="77777777" w:rsidR="004A42FF" w:rsidRPr="008A3328" w:rsidRDefault="004A42FF" w:rsidP="0011319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42FF" w:rsidRPr="008A3328" w14:paraId="4E77CE47" w14:textId="77777777" w:rsidTr="000B6247">
        <w:trPr>
          <w:cantSplit/>
        </w:trPr>
        <w:tc>
          <w:tcPr>
            <w:tcW w:w="4230" w:type="dxa"/>
          </w:tcPr>
          <w:p w14:paraId="36FBF3F6" w14:textId="77777777" w:rsidR="004A42FF" w:rsidRPr="008A3328" w:rsidRDefault="004A42FF" w:rsidP="007211E0">
            <w:pPr>
              <w:pStyle w:val="ListParagraph"/>
              <w:numPr>
                <w:ilvl w:val="0"/>
                <w:numId w:val="27"/>
              </w:num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80" w:type="dxa"/>
            <w:vAlign w:val="bottom"/>
          </w:tcPr>
          <w:p w14:paraId="7ACAF343" w14:textId="684B888C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56E35BCE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B45E173" w14:textId="77777777" w:rsidR="004A42FF" w:rsidRPr="008A3328" w:rsidRDefault="004A42FF" w:rsidP="00351653">
            <w:pPr>
              <w:pStyle w:val="acctfourfigures"/>
              <w:tabs>
                <w:tab w:val="clear" w:pos="765"/>
                <w:tab w:val="left" w:pos="193"/>
                <w:tab w:val="decimal" w:pos="55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2E6DD07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BA573F" w14:textId="1B8E05F8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  <w:tc>
          <w:tcPr>
            <w:tcW w:w="180" w:type="dxa"/>
            <w:vAlign w:val="bottom"/>
          </w:tcPr>
          <w:p w14:paraId="10B1CF8D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740887" w14:textId="77777777" w:rsidR="004A42FF" w:rsidRPr="008A3328" w:rsidRDefault="004A42FF" w:rsidP="0011319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42FF" w:rsidRPr="008A3328" w14:paraId="326A32E7" w14:textId="77777777" w:rsidTr="000B6247">
        <w:trPr>
          <w:cantSplit/>
        </w:trPr>
        <w:tc>
          <w:tcPr>
            <w:tcW w:w="4230" w:type="dxa"/>
          </w:tcPr>
          <w:p w14:paraId="699E97EA" w14:textId="77777777" w:rsidR="004A42FF" w:rsidRPr="008A3328" w:rsidRDefault="004A42FF" w:rsidP="004B5EF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ของหนี้สินตามสัญญาเช่า</w:t>
            </w:r>
          </w:p>
        </w:tc>
        <w:tc>
          <w:tcPr>
            <w:tcW w:w="1080" w:type="dxa"/>
          </w:tcPr>
          <w:p w14:paraId="0436CA0C" w14:textId="5E2B3BFC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35165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44F1E043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E354322" w14:textId="77777777" w:rsidR="004A42FF" w:rsidRPr="008A3328" w:rsidRDefault="004A42FF" w:rsidP="00351653">
            <w:pPr>
              <w:pStyle w:val="acctfourfigures"/>
              <w:tabs>
                <w:tab w:val="clear" w:pos="765"/>
                <w:tab w:val="left" w:pos="193"/>
                <w:tab w:val="decimal" w:pos="55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5D2C32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754086" w14:textId="1D9BE6C7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178</w:t>
            </w:r>
          </w:p>
        </w:tc>
        <w:tc>
          <w:tcPr>
            <w:tcW w:w="180" w:type="dxa"/>
            <w:vAlign w:val="bottom"/>
          </w:tcPr>
          <w:p w14:paraId="66391DA8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833B316" w14:textId="77777777" w:rsidR="004A42FF" w:rsidRPr="008A3328" w:rsidRDefault="004A42FF" w:rsidP="0011319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42FF" w:rsidRPr="008A3328" w14:paraId="059436F9" w14:textId="77777777" w:rsidTr="000B6247">
        <w:trPr>
          <w:cantSplit/>
        </w:trPr>
        <w:tc>
          <w:tcPr>
            <w:tcW w:w="4230" w:type="dxa"/>
          </w:tcPr>
          <w:p w14:paraId="2F2F8E94" w14:textId="77777777" w:rsidR="004A42FF" w:rsidRPr="008A3328" w:rsidRDefault="004A42FF" w:rsidP="004B5EF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080" w:type="dxa"/>
          </w:tcPr>
          <w:p w14:paraId="4E7D8241" w14:textId="255E98B5" w:rsidR="004A42FF" w:rsidRPr="008A3328" w:rsidRDefault="00475727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35165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</w:t>
            </w:r>
          </w:p>
        </w:tc>
        <w:tc>
          <w:tcPr>
            <w:tcW w:w="180" w:type="dxa"/>
            <w:vAlign w:val="bottom"/>
          </w:tcPr>
          <w:p w14:paraId="3FFAE42F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10C07C" w14:textId="77777777" w:rsidR="004A42FF" w:rsidRPr="008A3328" w:rsidRDefault="004A42FF" w:rsidP="00351653">
            <w:pPr>
              <w:pStyle w:val="acctfourfigures"/>
              <w:tabs>
                <w:tab w:val="clear" w:pos="765"/>
                <w:tab w:val="left" w:pos="193"/>
                <w:tab w:val="decimal" w:pos="55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8B50D9D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D8458E" w14:textId="7B397B9D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35165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572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180" w:type="dxa"/>
            <w:vAlign w:val="bottom"/>
          </w:tcPr>
          <w:p w14:paraId="07F14CCE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1C23BF" w14:textId="77777777" w:rsidR="004A42FF" w:rsidRPr="008A3328" w:rsidRDefault="004A42FF" w:rsidP="00113195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A42FF" w:rsidRPr="008A3328" w14:paraId="0C01C4E5" w14:textId="77777777" w:rsidTr="000B6247">
        <w:trPr>
          <w:cantSplit/>
        </w:trPr>
        <w:tc>
          <w:tcPr>
            <w:tcW w:w="4230" w:type="dxa"/>
          </w:tcPr>
          <w:p w14:paraId="6A71A56C" w14:textId="77777777" w:rsidR="004A42FF" w:rsidRPr="008A3328" w:rsidRDefault="004A42FF" w:rsidP="004B5EFF">
            <w:pPr>
              <w:tabs>
                <w:tab w:val="clear" w:pos="680"/>
                <w:tab w:val="clear" w:pos="90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80" w:type="dxa"/>
            <w:vAlign w:val="bottom"/>
          </w:tcPr>
          <w:p w14:paraId="24E40FBB" w14:textId="1A02887E" w:rsidR="004A42FF" w:rsidRPr="008A3328" w:rsidRDefault="00351653" w:rsidP="00351653">
            <w:pPr>
              <w:pStyle w:val="acctfourfigures"/>
              <w:tabs>
                <w:tab w:val="clear" w:pos="765"/>
                <w:tab w:val="left" w:pos="193"/>
                <w:tab w:val="decimal" w:pos="55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A42FF"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C3C3733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D1E7732" w14:textId="1DD5301D" w:rsidR="004A42FF" w:rsidRPr="008A3328" w:rsidRDefault="002172F1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35165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757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47572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vAlign w:val="bottom"/>
          </w:tcPr>
          <w:p w14:paraId="64CF8092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7843EDA" w14:textId="5E99FFC7" w:rsidR="004A42FF" w:rsidRPr="008A3328" w:rsidRDefault="00351653" w:rsidP="00351653">
            <w:pPr>
              <w:pStyle w:val="acctfourfigures"/>
              <w:tabs>
                <w:tab w:val="clear" w:pos="765"/>
                <w:tab w:val="left" w:pos="193"/>
                <w:tab w:val="decimal" w:pos="553"/>
              </w:tabs>
              <w:spacing w:line="240" w:lineRule="atLeast"/>
              <w:ind w:right="11" w:firstLine="1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4A42FF"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76BF48E" w14:textId="77777777" w:rsidR="004A42FF" w:rsidRPr="008A3328" w:rsidRDefault="004A42FF" w:rsidP="004B5EFF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391D0BE" w14:textId="418F1E9E" w:rsidR="004A42FF" w:rsidRPr="008A3328" w:rsidRDefault="00475727" w:rsidP="004B5EF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5165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589</w:t>
            </w:r>
          </w:p>
        </w:tc>
      </w:tr>
    </w:tbl>
    <w:p w14:paraId="01C0EBE6" w14:textId="77777777" w:rsidR="004A42FF" w:rsidRPr="008A3328" w:rsidRDefault="004A42FF" w:rsidP="004A42FF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20"/>
          <w:lang w:val="en-US" w:bidi="th-TH"/>
        </w:rPr>
      </w:pPr>
    </w:p>
    <w:p w14:paraId="3405847D" w14:textId="7EE10054" w:rsidR="00C213FA" w:rsidRPr="008A3328" w:rsidRDefault="004A42FF" w:rsidP="00262E11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ในปี </w:t>
      </w:r>
      <w:r w:rsidR="002172F1" w:rsidRPr="008A3328">
        <w:rPr>
          <w:rFonts w:asciiTheme="majorBidi" w:hAnsiTheme="majorBidi" w:cstheme="majorBidi"/>
          <w:sz w:val="28"/>
          <w:szCs w:val="28"/>
        </w:rPr>
        <w:t>2563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 มีจำนวน </w:t>
      </w:r>
      <w:r w:rsidR="00136711">
        <w:rPr>
          <w:rFonts w:asciiTheme="majorBidi" w:hAnsiTheme="majorBidi" w:cstheme="majorBidi"/>
          <w:sz w:val="28"/>
          <w:szCs w:val="28"/>
        </w:rPr>
        <w:t>1</w:t>
      </w:r>
      <w:r w:rsidR="00475727">
        <w:rPr>
          <w:rFonts w:asciiTheme="majorBidi" w:hAnsiTheme="majorBidi" w:cstheme="majorBidi"/>
          <w:sz w:val="28"/>
          <w:szCs w:val="28"/>
        </w:rPr>
        <w:t>5</w:t>
      </w:r>
      <w:r w:rsidR="00262E11"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77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>และ</w:t>
      </w:r>
      <w:r w:rsidR="00136711">
        <w:rPr>
          <w:rFonts w:asciiTheme="majorBidi" w:hAnsiTheme="majorBidi" w:cstheme="majorBidi"/>
          <w:sz w:val="28"/>
          <w:szCs w:val="28"/>
        </w:rPr>
        <w:br/>
      </w:r>
      <w:r w:rsidR="00475727">
        <w:rPr>
          <w:rFonts w:asciiTheme="majorBidi" w:hAnsiTheme="majorBidi" w:cstheme="majorBidi"/>
          <w:sz w:val="28"/>
          <w:szCs w:val="28"/>
        </w:rPr>
        <w:t>2</w:t>
      </w:r>
      <w:r w:rsidR="00262E11"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94</w:t>
      </w:r>
      <w:r w:rsidR="00136711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</w:p>
    <w:p w14:paraId="2BBD850A" w14:textId="77777777" w:rsidR="00262E11" w:rsidRPr="008A3328" w:rsidRDefault="00262E11" w:rsidP="00262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0C147253" w14:textId="07727FD8" w:rsidR="00C213FA" w:rsidRPr="008A3328" w:rsidRDefault="00C213FA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E9F42F5" w14:textId="4ED88167" w:rsidR="00C213FA" w:rsidRPr="008A3328" w:rsidRDefault="00C213FA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2E9226F" w14:textId="24DAEA3F" w:rsidR="00C213FA" w:rsidRPr="008A3328" w:rsidRDefault="00C213FA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6AAD1A4B" w14:textId="77777777" w:rsidR="003A2F4C" w:rsidRPr="008A3328" w:rsidRDefault="003A2F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  <w:r w:rsidRPr="008A3328">
        <w:rPr>
          <w:rFonts w:ascii="Angsana New" w:hAnsi="Angsana New"/>
          <w:sz w:val="28"/>
          <w:szCs w:val="28"/>
        </w:rPr>
        <w:br w:type="page"/>
      </w:r>
    </w:p>
    <w:p w14:paraId="570A9A55" w14:textId="62348BAF" w:rsidR="002414D2" w:rsidRPr="008A3328" w:rsidRDefault="002172F1" w:rsidP="005D2FA2">
      <w:pPr>
        <w:pStyle w:val="Heading6"/>
        <w:tabs>
          <w:tab w:val="left" w:pos="360"/>
        </w:tabs>
        <w:jc w:val="thaiDistribute"/>
        <w:rPr>
          <w:rFonts w:ascii="Angsana New" w:hAnsi="Angsana New"/>
          <w:lang w:val="en-US"/>
        </w:rPr>
      </w:pPr>
      <w:r w:rsidRPr="008A3328">
        <w:rPr>
          <w:rFonts w:ascii="Angsana New" w:hAnsi="Angsana New"/>
          <w:sz w:val="28"/>
          <w:szCs w:val="28"/>
          <w:lang w:val="en-US"/>
        </w:rPr>
        <w:lastRenderedPageBreak/>
        <w:t>15</w:t>
      </w:r>
      <w:r w:rsidR="002414D2" w:rsidRPr="008A3328">
        <w:rPr>
          <w:rFonts w:ascii="Angsana New" w:hAnsi="Angsana New"/>
          <w:sz w:val="28"/>
          <w:szCs w:val="28"/>
          <w:lang w:val="en-US"/>
        </w:rPr>
        <w:t xml:space="preserve"> </w:t>
      </w:r>
      <w:r w:rsidR="001C5E02" w:rsidRPr="008A3328">
        <w:rPr>
          <w:rFonts w:ascii="Angsana New" w:hAnsi="Angsana New"/>
          <w:sz w:val="28"/>
          <w:szCs w:val="28"/>
          <w:cs/>
          <w:lang w:val="en-US"/>
        </w:rPr>
        <w:t xml:space="preserve">    </w:t>
      </w:r>
      <w:r w:rsidR="001C5E02" w:rsidRPr="008A3328">
        <w:rPr>
          <w:rFonts w:ascii="Angsana New" w:hAnsi="Angsana New"/>
          <w:sz w:val="32"/>
          <w:szCs w:val="32"/>
          <w:cs/>
          <w:lang w:val="en-US"/>
        </w:rPr>
        <w:t xml:space="preserve">  </w:t>
      </w:r>
      <w:r w:rsidR="00207F6F" w:rsidRPr="008A3328">
        <w:rPr>
          <w:rFonts w:ascii="Angsana New" w:hAnsi="Angsana New"/>
          <w:sz w:val="28"/>
          <w:szCs w:val="28"/>
          <w:cs/>
          <w:lang w:val="en-US"/>
        </w:rPr>
        <w:t>ค่าค</w:t>
      </w:r>
      <w:r w:rsidR="00D91E68" w:rsidRPr="008A3328">
        <w:rPr>
          <w:rFonts w:ascii="Angsana New" w:hAnsi="Angsana New"/>
          <w:sz w:val="28"/>
          <w:szCs w:val="28"/>
          <w:cs/>
          <w:lang w:val="en-US"/>
        </w:rPr>
        <w:t>ว</w:t>
      </w:r>
      <w:r w:rsidR="00207F6F" w:rsidRPr="008A3328">
        <w:rPr>
          <w:rFonts w:ascii="Angsana New" w:hAnsi="Angsana New"/>
          <w:sz w:val="28"/>
          <w:szCs w:val="28"/>
          <w:cs/>
          <w:lang w:val="en-US"/>
        </w:rPr>
        <w:t>ามนิยม</w:t>
      </w:r>
    </w:p>
    <w:p w14:paraId="4CCF8A24" w14:textId="77777777" w:rsidR="00207F6F" w:rsidRPr="008A3328" w:rsidRDefault="00207F6F" w:rsidP="004955CE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  <w:r w:rsidRPr="008A3328">
        <w:rPr>
          <w:rFonts w:ascii="Angsana New" w:hAnsi="Angsana New"/>
          <w:sz w:val="20"/>
          <w:szCs w:val="20"/>
          <w:cs/>
          <w:lang w:eastAsia="x-none"/>
        </w:rPr>
        <w:tab/>
      </w:r>
    </w:p>
    <w:tbl>
      <w:tblPr>
        <w:tblW w:w="89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0"/>
        <w:gridCol w:w="710"/>
        <w:gridCol w:w="1107"/>
        <w:gridCol w:w="264"/>
        <w:gridCol w:w="1147"/>
        <w:gridCol w:w="271"/>
        <w:gridCol w:w="1075"/>
        <w:gridCol w:w="323"/>
        <w:gridCol w:w="1102"/>
        <w:gridCol w:w="7"/>
      </w:tblGrid>
      <w:tr w:rsidR="00207F6F" w:rsidRPr="008A3328" w14:paraId="154F2527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50F36A0F" w14:textId="77777777" w:rsidR="00207F6F" w:rsidRPr="008A3328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5" w:type="pct"/>
          </w:tcPr>
          <w:p w14:paraId="25389944" w14:textId="77777777" w:rsidR="00207F6F" w:rsidRPr="008A3328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1" w:type="pct"/>
            <w:gridSpan w:val="3"/>
          </w:tcPr>
          <w:p w14:paraId="075C9B0D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06B4F0EE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91" w:type="pct"/>
            <w:gridSpan w:val="3"/>
          </w:tcPr>
          <w:p w14:paraId="668B9E92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07F6F" w:rsidRPr="008A3328" w14:paraId="177005E8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1851020B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5" w:type="pct"/>
          </w:tcPr>
          <w:p w14:paraId="76C80E4C" w14:textId="0C1CEF1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0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73D9838D" w14:textId="33C1D9F4" w:rsidR="00207F6F" w:rsidRPr="008A3328" w:rsidRDefault="002172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7" w:type="pct"/>
          </w:tcPr>
          <w:p w14:paraId="7A98A17E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4C7866EB" w14:textId="77AD5512" w:rsidR="00207F6F" w:rsidRPr="008A3328" w:rsidRDefault="002172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51" w:type="pct"/>
          </w:tcPr>
          <w:p w14:paraId="421120DC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26266972" w14:textId="1C6FA53A" w:rsidR="00207F6F" w:rsidRPr="008A3328" w:rsidRDefault="002172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80" w:type="pct"/>
          </w:tcPr>
          <w:p w14:paraId="2AA805DE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0AF5EC1F" w14:textId="7B6C3FB1" w:rsidR="00207F6F" w:rsidRPr="008A3328" w:rsidRDefault="002172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207F6F" w:rsidRPr="008A3328" w14:paraId="68E6B4EF" w14:textId="77777777" w:rsidTr="00087EAD">
        <w:trPr>
          <w:trHeight w:hRule="exact" w:val="374"/>
        </w:trPr>
        <w:tc>
          <w:tcPr>
            <w:tcW w:w="1658" w:type="pct"/>
          </w:tcPr>
          <w:p w14:paraId="3F9F41F0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95" w:type="pct"/>
          </w:tcPr>
          <w:p w14:paraId="5BB177EA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47" w:type="pct"/>
            <w:gridSpan w:val="8"/>
          </w:tcPr>
          <w:p w14:paraId="42524325" w14:textId="77777777" w:rsidR="00207F6F" w:rsidRPr="008A3328" w:rsidRDefault="00207F6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07F6F" w:rsidRPr="008A3328" w14:paraId="68238785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75B83480" w14:textId="77777777" w:rsidR="00207F6F" w:rsidRPr="008A3328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95" w:type="pct"/>
          </w:tcPr>
          <w:p w14:paraId="36C3001F" w14:textId="77777777" w:rsidR="00207F6F" w:rsidRPr="008A3328" w:rsidRDefault="00207F6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16" w:type="pct"/>
          </w:tcPr>
          <w:p w14:paraId="71E87535" w14:textId="77777777" w:rsidR="00207F6F" w:rsidRPr="008A3328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147" w:type="pct"/>
          </w:tcPr>
          <w:p w14:paraId="7DE56B2F" w14:textId="77777777" w:rsidR="00207F6F" w:rsidRPr="008A3328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654DF0DE" w14:textId="77777777" w:rsidR="00207F6F" w:rsidRPr="008A3328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7A1E6C28" w14:textId="77777777" w:rsidR="00207F6F" w:rsidRPr="008A3328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598" w:type="pct"/>
          </w:tcPr>
          <w:p w14:paraId="7C282FDE" w14:textId="77777777" w:rsidR="00207F6F" w:rsidRPr="008A3328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180" w:type="pct"/>
          </w:tcPr>
          <w:p w14:paraId="2CC142DF" w14:textId="77777777" w:rsidR="00207F6F" w:rsidRPr="008A3328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613" w:type="pct"/>
          </w:tcPr>
          <w:p w14:paraId="0D2F3C28" w14:textId="77777777" w:rsidR="00207F6F" w:rsidRPr="008A3328" w:rsidRDefault="00207F6F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</w:tr>
      <w:tr w:rsidR="00DD0875" w:rsidRPr="008A3328" w14:paraId="7577076F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3612F3FA" w14:textId="2404185C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395" w:type="pct"/>
          </w:tcPr>
          <w:p w14:paraId="10267E90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2FD20B64" w14:textId="5821E172" w:rsidR="00DD0875" w:rsidRPr="008A3328" w:rsidRDefault="002172F1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210</w:t>
            </w:r>
            <w:r w:rsidR="00DD0875"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,</w:t>
            </w:r>
            <w:r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47" w:type="pct"/>
          </w:tcPr>
          <w:p w14:paraId="280BD432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68D845F9" w14:textId="7B12EC30" w:rsidR="00DD0875" w:rsidRPr="008A3328" w:rsidRDefault="002172F1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210</w:t>
            </w:r>
            <w:r w:rsidR="00DD0875"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,</w:t>
            </w:r>
            <w:r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4C014A0E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598" w:type="pct"/>
          </w:tcPr>
          <w:p w14:paraId="6882EACD" w14:textId="73BF3BB3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pct"/>
          </w:tcPr>
          <w:p w14:paraId="0176B403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</w:p>
        </w:tc>
        <w:tc>
          <w:tcPr>
            <w:tcW w:w="613" w:type="pct"/>
          </w:tcPr>
          <w:p w14:paraId="41E47C08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="Angsana New" w:eastAsia="Malgun Gothic" w:hAnsi="Angsana New"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sz w:val="28"/>
                <w:szCs w:val="28"/>
                <w:lang w:eastAsia="ko-KR"/>
              </w:rPr>
              <w:t>-</w:t>
            </w:r>
          </w:p>
        </w:tc>
      </w:tr>
      <w:tr w:rsidR="00DD0875" w:rsidRPr="008A3328" w14:paraId="7603499C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47E09E62" w14:textId="0F9B263A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95" w:type="pct"/>
          </w:tcPr>
          <w:p w14:paraId="0F28EEC5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305CB4E3" w14:textId="1D5A2F9A" w:rsidR="00DD0875" w:rsidRPr="008A3328" w:rsidRDefault="002172F1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</w:t>
            </w:r>
            <w:r w:rsidR="00DD0875"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47" w:type="pct"/>
          </w:tcPr>
          <w:p w14:paraId="6F944094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257E5EFC" w14:textId="7BD4289D" w:rsidR="00DD0875" w:rsidRPr="008A3328" w:rsidRDefault="002172F1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</w:t>
            </w:r>
            <w:r w:rsidR="00DD0875"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7C0EAEB4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5A512254" w14:textId="744EFD4D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pct"/>
          </w:tcPr>
          <w:p w14:paraId="759EE2EE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6B74AC4F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DD0875" w:rsidRPr="008A3328" w14:paraId="1315D96E" w14:textId="77777777" w:rsidTr="00087EAD">
        <w:trPr>
          <w:gridAfter w:val="1"/>
          <w:wAfter w:w="3" w:type="pct"/>
          <w:trHeight w:hRule="exact" w:val="300"/>
        </w:trPr>
        <w:tc>
          <w:tcPr>
            <w:tcW w:w="1658" w:type="pct"/>
          </w:tcPr>
          <w:p w14:paraId="502536BE" w14:textId="4C092D32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5" w:type="pct"/>
          </w:tcPr>
          <w:p w14:paraId="3EB1E972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4A558CC3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4F05E038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2F7793D8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96F9499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8A45DDD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pct"/>
          </w:tcPr>
          <w:p w14:paraId="04B1CE8A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344D4326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875" w:rsidRPr="008A3328" w14:paraId="07E492A4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4FD2A242" w14:textId="04A1137F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95" w:type="pct"/>
          </w:tcPr>
          <w:p w14:paraId="5EA791F8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</w:tcPr>
          <w:p w14:paraId="5D97C8AF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22FAC980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8" w:type="pct"/>
          </w:tcPr>
          <w:p w14:paraId="0A110ADF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4ADAB88B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8" w:type="pct"/>
          </w:tcPr>
          <w:p w14:paraId="43E69ACA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pct"/>
          </w:tcPr>
          <w:p w14:paraId="00CD1F9D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</w:tcPr>
          <w:p w14:paraId="5842708C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08" w:right="4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D0875" w:rsidRPr="008A3328" w14:paraId="296BA25D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37839B99" w14:textId="32A45566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395" w:type="pct"/>
          </w:tcPr>
          <w:p w14:paraId="4EF511A0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6" w:type="pct"/>
          </w:tcPr>
          <w:p w14:paraId="2AB2072F" w14:textId="1FF4DDAA" w:rsidR="00DD0875" w:rsidRPr="008A3328" w:rsidRDefault="00DD0875" w:rsidP="00293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ACA6AAC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</w:tcPr>
          <w:p w14:paraId="126AFEBC" w14:textId="1F02EE76" w:rsidR="00DD0875" w:rsidRPr="008A3328" w:rsidRDefault="00DD0875" w:rsidP="002934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DBB3941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</w:tcPr>
          <w:p w14:paraId="02904CFB" w14:textId="15586E28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pct"/>
          </w:tcPr>
          <w:p w14:paraId="74E5EEE7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3" w:type="pct"/>
          </w:tcPr>
          <w:p w14:paraId="340B1D31" w14:textId="77777777" w:rsidR="00DD0875" w:rsidRPr="008A3328" w:rsidRDefault="00DD0875" w:rsidP="00DD08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after="0"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D0875" w:rsidRPr="008A3328" w14:paraId="19A18CDA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2140A127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395" w:type="pct"/>
          </w:tcPr>
          <w:p w14:paraId="47732711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4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7AE7F1C" w14:textId="0FE8993A" w:rsidR="00DD0875" w:rsidRPr="008A3328" w:rsidRDefault="00DD0875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47" w:type="pct"/>
          </w:tcPr>
          <w:p w14:paraId="6C4F1708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1338126" w14:textId="116123B7" w:rsidR="00DD0875" w:rsidRPr="008A3328" w:rsidRDefault="00DD0875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51" w:type="pct"/>
          </w:tcPr>
          <w:p w14:paraId="1FEE505F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148DFD85" w14:textId="7C86BFAE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pct"/>
          </w:tcPr>
          <w:p w14:paraId="264382DA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6FFAD21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sz w:val="28"/>
                <w:szCs w:val="28"/>
                <w:lang w:eastAsia="ko-KR"/>
              </w:rPr>
              <w:t>-</w:t>
            </w:r>
          </w:p>
        </w:tc>
      </w:tr>
      <w:tr w:rsidR="00DD0875" w:rsidRPr="008A3328" w14:paraId="3915DFFA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65A55412" w14:textId="46DCDCAA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95" w:type="pct"/>
          </w:tcPr>
          <w:p w14:paraId="12971E51" w14:textId="77777777" w:rsidR="00DD0875" w:rsidRPr="008A3328" w:rsidRDefault="00DD0875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4A72D2DB" w14:textId="694B1112" w:rsidR="00DD0875" w:rsidRPr="008A3328" w:rsidRDefault="00DD0875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        -</w:t>
            </w:r>
          </w:p>
        </w:tc>
        <w:tc>
          <w:tcPr>
            <w:tcW w:w="147" w:type="pct"/>
          </w:tcPr>
          <w:p w14:paraId="320FF5B3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</w:tcPr>
          <w:p w14:paraId="29519B36" w14:textId="6796D9DF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 xml:space="preserve">         -</w:t>
            </w:r>
          </w:p>
        </w:tc>
        <w:tc>
          <w:tcPr>
            <w:tcW w:w="151" w:type="pct"/>
          </w:tcPr>
          <w:p w14:paraId="3ABC2F86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6077F767" w14:textId="58747D88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pct"/>
          </w:tcPr>
          <w:p w14:paraId="755B0E72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single" w:sz="4" w:space="0" w:color="auto"/>
            </w:tcBorders>
          </w:tcPr>
          <w:p w14:paraId="4146180F" w14:textId="77777777" w:rsidR="00DD0875" w:rsidRPr="008A3328" w:rsidRDefault="00DD0875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  <w:tr w:rsidR="001F4541" w:rsidRPr="008A3328" w14:paraId="3D8099C5" w14:textId="77777777" w:rsidTr="00087EAD">
        <w:trPr>
          <w:gridAfter w:val="1"/>
          <w:wAfter w:w="3" w:type="pct"/>
        </w:trPr>
        <w:tc>
          <w:tcPr>
            <w:tcW w:w="1658" w:type="pct"/>
          </w:tcPr>
          <w:p w14:paraId="507383FD" w14:textId="00C5B6CA" w:rsidR="001F4541" w:rsidRPr="008A3328" w:rsidRDefault="001F4541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5" w:type="pct"/>
          </w:tcPr>
          <w:p w14:paraId="7A9B51E8" w14:textId="77777777" w:rsidR="001F4541" w:rsidRPr="008A3328" w:rsidRDefault="001F4541" w:rsidP="00DD08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33A218AF" w14:textId="77777777" w:rsidR="001F4541" w:rsidRPr="008A3328" w:rsidRDefault="001F4541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47" w:type="pct"/>
          </w:tcPr>
          <w:p w14:paraId="6C99BE86" w14:textId="77777777" w:rsidR="001F4541" w:rsidRPr="008A3328" w:rsidRDefault="001F4541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612F096C" w14:textId="77777777" w:rsidR="001F4541" w:rsidRPr="008A3328" w:rsidRDefault="001F4541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51" w:type="pct"/>
          </w:tcPr>
          <w:p w14:paraId="6489600E" w14:textId="77777777" w:rsidR="001F4541" w:rsidRPr="008A3328" w:rsidRDefault="001F4541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0536E18A" w14:textId="77777777" w:rsidR="001F4541" w:rsidRPr="008A3328" w:rsidRDefault="001F4541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180" w:type="pct"/>
          </w:tcPr>
          <w:p w14:paraId="2577268E" w14:textId="77777777" w:rsidR="001F4541" w:rsidRPr="008A3328" w:rsidRDefault="001F4541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670ECAA2" w14:textId="77777777" w:rsidR="001F4541" w:rsidRPr="008A3328" w:rsidRDefault="001F4541" w:rsidP="00DD0875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0"/>
                <w:szCs w:val="20"/>
                <w:lang w:eastAsia="ko-KR"/>
              </w:rPr>
            </w:pPr>
          </w:p>
        </w:tc>
      </w:tr>
      <w:tr w:rsidR="00A26734" w:rsidRPr="008A3328" w14:paraId="5BCC6886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4340F033" w14:textId="00514C30" w:rsidR="00A26734" w:rsidRPr="008A3328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395" w:type="pct"/>
          </w:tcPr>
          <w:p w14:paraId="2D4BBCFB" w14:textId="77777777" w:rsidR="00A26734" w:rsidRPr="008A3328" w:rsidRDefault="00A2673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</w:tcPr>
          <w:p w14:paraId="4D9DA49A" w14:textId="77777777" w:rsidR="00A26734" w:rsidRPr="008A3328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left" w:pos="746"/>
              </w:tabs>
              <w:spacing w:line="240" w:lineRule="auto"/>
              <w:ind w:left="0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47" w:type="pct"/>
          </w:tcPr>
          <w:p w14:paraId="33C0835C" w14:textId="77777777" w:rsidR="00A26734" w:rsidRPr="008A3328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</w:tcPr>
          <w:p w14:paraId="7B7C2AF9" w14:textId="77777777" w:rsidR="00A26734" w:rsidRPr="008A3328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51" w:type="pct"/>
          </w:tcPr>
          <w:p w14:paraId="65898864" w14:textId="77777777" w:rsidR="00A26734" w:rsidRPr="008A3328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98" w:type="pct"/>
          </w:tcPr>
          <w:p w14:paraId="684260EF" w14:textId="77777777" w:rsidR="00A26734" w:rsidRPr="008A3328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180" w:type="pct"/>
          </w:tcPr>
          <w:p w14:paraId="558D8D49" w14:textId="77777777" w:rsidR="00A26734" w:rsidRPr="008A3328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13" w:type="pct"/>
          </w:tcPr>
          <w:p w14:paraId="327208E8" w14:textId="77777777" w:rsidR="00A26734" w:rsidRPr="008A3328" w:rsidRDefault="00A26734" w:rsidP="004955CE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</w:tr>
      <w:tr w:rsidR="005206E0" w:rsidRPr="008A3328" w14:paraId="28FC79B8" w14:textId="77777777" w:rsidTr="00087EAD">
        <w:trPr>
          <w:gridAfter w:val="1"/>
          <w:wAfter w:w="3" w:type="pct"/>
          <w:trHeight w:hRule="exact" w:val="374"/>
        </w:trPr>
        <w:tc>
          <w:tcPr>
            <w:tcW w:w="1658" w:type="pct"/>
          </w:tcPr>
          <w:p w14:paraId="465B076F" w14:textId="011C40E4" w:rsidR="005206E0" w:rsidRPr="008A3328" w:rsidRDefault="001F4541" w:rsidP="0052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95" w:type="pct"/>
          </w:tcPr>
          <w:p w14:paraId="2D3903DE" w14:textId="77777777" w:rsidR="005206E0" w:rsidRPr="008A3328" w:rsidRDefault="005206E0" w:rsidP="005206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F562D9E" w14:textId="15B45204" w:rsidR="005206E0" w:rsidRPr="008A3328" w:rsidRDefault="002172F1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</w:t>
            </w:r>
            <w:r w:rsidR="00E907F9"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47" w:type="pct"/>
          </w:tcPr>
          <w:p w14:paraId="2820FBAA" w14:textId="77777777" w:rsidR="005206E0" w:rsidRPr="008A3328" w:rsidRDefault="005206E0" w:rsidP="005206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14636694" w14:textId="44F4F165" w:rsidR="005206E0" w:rsidRPr="008A3328" w:rsidRDefault="002172F1" w:rsidP="0029340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210</w:t>
            </w:r>
            <w:r w:rsidR="005206E0"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,</w:t>
            </w:r>
            <w:r w:rsidRPr="008A3328">
              <w:rPr>
                <w:rFonts w:ascii="Angsana New" w:eastAsia="Malgun Gothic" w:hAnsi="Angsana New"/>
                <w:b/>
                <w:bCs/>
                <w:sz w:val="28"/>
                <w:szCs w:val="28"/>
                <w:lang w:eastAsia="ko-KR"/>
              </w:rPr>
              <w:t>007</w:t>
            </w:r>
          </w:p>
        </w:tc>
        <w:tc>
          <w:tcPr>
            <w:tcW w:w="151" w:type="pct"/>
          </w:tcPr>
          <w:p w14:paraId="4462E99F" w14:textId="77777777" w:rsidR="005206E0" w:rsidRPr="008A3328" w:rsidRDefault="005206E0" w:rsidP="005206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1A958E6" w14:textId="41A09FE1" w:rsidR="005206E0" w:rsidRPr="008A3328" w:rsidRDefault="00477E9C" w:rsidP="005206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  <w:tc>
          <w:tcPr>
            <w:tcW w:w="180" w:type="pct"/>
          </w:tcPr>
          <w:p w14:paraId="78C424C0" w14:textId="77777777" w:rsidR="005206E0" w:rsidRPr="008A3328" w:rsidRDefault="005206E0" w:rsidP="005206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794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17C2D89B" w14:textId="77777777" w:rsidR="005206E0" w:rsidRPr="008A3328" w:rsidRDefault="005206E0" w:rsidP="005206E0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47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</w:pPr>
            <w:r w:rsidRPr="008A3328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lang w:eastAsia="ko-KR"/>
              </w:rPr>
              <w:t>-</w:t>
            </w:r>
          </w:p>
        </w:tc>
      </w:tr>
    </w:tbl>
    <w:p w14:paraId="40B8FD45" w14:textId="77777777" w:rsidR="00A26734" w:rsidRPr="008A3328" w:rsidRDefault="00A2673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47394B" w14:textId="2374125C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ค่าความนิยมเกิดจากการที่บริษัทซื้อหุ้นในอัตราส่วนร้อยละ</w:t>
      </w:r>
      <w:r w:rsidR="00675A0D"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100</w:t>
      </w:r>
      <w:r w:rsidR="00675A0D"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ของบริษัท ไอ</w:t>
      </w:r>
      <w:r w:rsidRPr="008A3328">
        <w:rPr>
          <w:rFonts w:ascii="Angsana New" w:hAnsi="Angsana New"/>
          <w:sz w:val="28"/>
          <w:szCs w:val="28"/>
        </w:rPr>
        <w:t>-</w:t>
      </w:r>
      <w:r w:rsidRPr="008A3328">
        <w:rPr>
          <w:rFonts w:ascii="Angsana New" w:hAnsi="Angsana New"/>
          <w:sz w:val="28"/>
          <w:szCs w:val="28"/>
          <w:cs/>
        </w:rPr>
        <w:t>ซีเคียว จำกัด</w:t>
      </w:r>
      <w:r w:rsidR="00693FBA" w:rsidRPr="008A3328">
        <w:rPr>
          <w:rFonts w:ascii="Angsana New" w:hAnsi="Angsana New"/>
          <w:spacing w:val="-6"/>
          <w:sz w:val="28"/>
          <w:szCs w:val="28"/>
        </w:rPr>
        <w:t xml:space="preserve"> </w:t>
      </w:r>
      <w:r w:rsidR="001A7289" w:rsidRPr="008A3328">
        <w:rPr>
          <w:rFonts w:ascii="Angsana New" w:hAnsi="Angsana New"/>
          <w:spacing w:val="-6"/>
          <w:sz w:val="28"/>
          <w:szCs w:val="28"/>
        </w:rPr>
        <w:t>(</w:t>
      </w:r>
      <w:r w:rsidR="001A7289" w:rsidRPr="008A3328">
        <w:rPr>
          <w:rFonts w:ascii="Angsana New" w:hAnsi="Angsana New" w:hint="cs"/>
          <w:spacing w:val="-6"/>
          <w:sz w:val="28"/>
          <w:szCs w:val="28"/>
          <w:cs/>
        </w:rPr>
        <w:t xml:space="preserve">ดูหมายเหตุข้อ </w:t>
      </w:r>
      <w:r w:rsidR="002172F1" w:rsidRPr="008A3328">
        <w:rPr>
          <w:rFonts w:ascii="Angsana New" w:hAnsi="Angsana New"/>
          <w:spacing w:val="-6"/>
          <w:sz w:val="28"/>
          <w:szCs w:val="28"/>
        </w:rPr>
        <w:t>29</w:t>
      </w:r>
      <w:r w:rsidR="001A7289" w:rsidRPr="008A3328">
        <w:rPr>
          <w:rFonts w:ascii="Angsana New" w:hAnsi="Angsana New"/>
          <w:spacing w:val="-6"/>
          <w:sz w:val="28"/>
          <w:szCs w:val="28"/>
        </w:rPr>
        <w:t>)</w:t>
      </w:r>
    </w:p>
    <w:p w14:paraId="696DA9B1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F13D507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>การทดสอบการด้อยค่า</w:t>
      </w:r>
    </w:p>
    <w:p w14:paraId="26E02C56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1119AF7" w14:textId="744374F1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>มูลค่าที่จะได้รับคืนมาจากมูลค่าจากการใช้</w:t>
      </w:r>
      <w:r w:rsidR="006F24F2" w:rsidRPr="008A3328">
        <w:rPr>
          <w:rFonts w:ascii="Angsana New" w:hAnsi="Angsana New" w:hint="cs"/>
          <w:sz w:val="28"/>
          <w:szCs w:val="28"/>
          <w:cs/>
        </w:rPr>
        <w:t>ของหน่วยสินทรัพย์ที่ก่อให้เกิดเงินสดที่มีค่าความนิยม</w:t>
      </w:r>
      <w:r w:rsidRPr="008A3328">
        <w:rPr>
          <w:rFonts w:ascii="Angsana New" w:hAnsi="Angsana New"/>
          <w:sz w:val="28"/>
          <w:szCs w:val="28"/>
          <w:cs/>
        </w:rPr>
        <w:t xml:space="preserve"> ซึ่งประมาณจากการคิดลดกระแสเงินสดที่จะได้รับในอนาคตที่เกิดขึ้นจากการ</w:t>
      </w:r>
      <w:r w:rsidR="00547894" w:rsidRPr="008A3328">
        <w:rPr>
          <w:rFonts w:ascii="Angsana New" w:hAnsi="Angsana New" w:hint="cs"/>
          <w:sz w:val="28"/>
          <w:szCs w:val="28"/>
          <w:cs/>
        </w:rPr>
        <w:t>ดำเนินงานต่อเนื่องของบริษัท ไอ</w:t>
      </w:r>
      <w:r w:rsidR="00547894" w:rsidRPr="008A3328">
        <w:rPr>
          <w:rFonts w:ascii="Angsana New" w:hAnsi="Angsana New"/>
          <w:sz w:val="28"/>
          <w:szCs w:val="28"/>
        </w:rPr>
        <w:t>-</w:t>
      </w:r>
      <w:r w:rsidR="00547894" w:rsidRPr="008A3328">
        <w:rPr>
          <w:rFonts w:ascii="Angsana New" w:hAnsi="Angsana New" w:hint="cs"/>
          <w:sz w:val="28"/>
          <w:szCs w:val="28"/>
          <w:cs/>
        </w:rPr>
        <w:t>ซีเคียว จำกัด</w:t>
      </w:r>
    </w:p>
    <w:p w14:paraId="1B72A04B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177C1752" w14:textId="682A20B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การกำหนดข้อสมมติมาจากการประเมินของผู้บริหารโดยพิจารณาจากแนวโน้มในอุตสาหกรรมที่เกี่ยวข้องในอนาคตและข้อมูลในอดีตจากแหล่งข้อมูลภายนอกและภายใน ข้อสมมติหลักที่ใช้ในการประมาณการมูลค่าที่จะได้รับคืนมีดังนี้</w:t>
      </w:r>
    </w:p>
    <w:p w14:paraId="0E975B01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F8AE5A7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อัตราคิดลด</w:t>
      </w:r>
    </w:p>
    <w:p w14:paraId="6E992745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484844C" w14:textId="5CBD06F4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อัตราคิดลดคำนวณมาจากวิธีต้นทุนถัวเฉลี่ยถ่วงน้ำหนักของเงินทุนซึ่งประกอบด้วยข้อสมมติทางการเงินที่สำคัญ ได้แก่ ต้นทุนของหนี้สิน และต้นทุนของส่วนของผู้ถือหุ้น</w:t>
      </w:r>
      <w:r w:rsidR="00A26734" w:rsidRPr="008A3328">
        <w:rPr>
          <w:rFonts w:ascii="Angsana New" w:hAnsi="Angsana New" w:hint="cs"/>
          <w:sz w:val="28"/>
          <w:szCs w:val="28"/>
          <w:cs/>
        </w:rPr>
        <w:t xml:space="preserve"> ในอัตราร้อยละ </w:t>
      </w:r>
      <w:r w:rsidR="002172F1" w:rsidRPr="008A3328">
        <w:rPr>
          <w:rFonts w:ascii="Angsana New" w:hAnsi="Angsana New"/>
          <w:sz w:val="28"/>
          <w:szCs w:val="28"/>
        </w:rPr>
        <w:t>9</w:t>
      </w:r>
      <w:r w:rsidR="00547894"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03</w:t>
      </w:r>
    </w:p>
    <w:p w14:paraId="6AD3FF65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E500666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  <w:cs/>
        </w:rPr>
        <w:t>ประมาณการการเติบโตของกำไรสุทธิหลังค่าใช้จ่ายภาษีเงินได้</w:t>
      </w:r>
    </w:p>
    <w:p w14:paraId="4F1243EE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AC4E93D" w14:textId="77777777" w:rsidR="008B3F81" w:rsidRPr="008A3328" w:rsidRDefault="008B3F81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ประมาณการการเติบโตของกำไรสุทธิหลังค่าใช้จ่ายภาษีเงินได้มาจากการประมาณการผลประโยชน์ที่ได้รับในอนาคตจากประสบการณ์ในอดีต ปรับปรุงด้วยการเติบโตของรายได้ที่คาดไว้ ซึ่งการเติบโตของรายได้ประมาณการมาจากประสบการณ์ในอดีต และประมาณการการเติบโตของยอดขาย </w:t>
      </w:r>
    </w:p>
    <w:p w14:paraId="0618F041" w14:textId="3B12A7B4" w:rsidR="00586DA8" w:rsidRPr="008A3328" w:rsidRDefault="00586DA8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8"/>
          <w:szCs w:val="28"/>
        </w:rPr>
      </w:pPr>
      <w:bookmarkStart w:id="12" w:name="_Hlk64250086"/>
      <w:r w:rsidRPr="008A3328">
        <w:rPr>
          <w:rFonts w:ascii="Angsana New" w:hAnsi="Angsana New" w:hint="cs"/>
          <w:spacing w:val="-2"/>
          <w:sz w:val="28"/>
          <w:szCs w:val="28"/>
          <w:cs/>
        </w:rPr>
        <w:lastRenderedPageBreak/>
        <w:t>ผู้บริหารได้พิจารณาว่ามีเหตุผลที่ทำให้เชื่อได้ว่าหากเกิดการเปลี่ยนแปลงในข้อสมมติที่มีนัยสำคัญ</w:t>
      </w:r>
      <w:r w:rsidR="005206E0" w:rsidRPr="008A3328">
        <w:rPr>
          <w:rFonts w:ascii="Angsana New" w:hAnsi="Angsana New"/>
          <w:spacing w:val="-2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pacing w:val="-2"/>
          <w:sz w:val="28"/>
          <w:szCs w:val="28"/>
        </w:rPr>
        <w:t>2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ข้อได้แก่</w:t>
      </w:r>
      <w:r w:rsidR="0071431E" w:rsidRPr="008A3328">
        <w:rPr>
          <w:rFonts w:ascii="Angsana New" w:hAnsi="Angsana New"/>
          <w:spacing w:val="-2"/>
          <w:sz w:val="28"/>
          <w:szCs w:val="28"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อัตราคิดลด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และอัตราการเพิ่มขึ้นของรายได้</w:t>
      </w:r>
      <w:r w:rsidRPr="008A3328">
        <w:rPr>
          <w:rFonts w:ascii="Angsana New" w:hAnsi="Angsana New"/>
          <w:spacing w:val="-2"/>
          <w:sz w:val="28"/>
          <w:szCs w:val="28"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โดยในปี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2172F1" w:rsidRPr="008A3328">
        <w:rPr>
          <w:rFonts w:ascii="Angsana New" w:hAnsi="Angsana New"/>
          <w:spacing w:val="-2"/>
          <w:sz w:val="28"/>
          <w:szCs w:val="28"/>
        </w:rPr>
        <w:t>2563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หากอัตราคิดลดเพิ่มขึ้นร้อยละ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E3073D" w:rsidRPr="008A3328">
        <w:rPr>
          <w:rFonts w:ascii="Angsana New" w:hAnsi="Angsana New"/>
          <w:spacing w:val="-2"/>
          <w:sz w:val="28"/>
          <w:szCs w:val="28"/>
        </w:rPr>
        <w:t>6</w:t>
      </w:r>
      <w:r w:rsidRPr="008A3328">
        <w:rPr>
          <w:rFonts w:ascii="Angsana New" w:hAnsi="Angsana New"/>
          <w:spacing w:val="-2"/>
          <w:sz w:val="28"/>
          <w:szCs w:val="28"/>
          <w:cs/>
        </w:rPr>
        <w:t>.</w:t>
      </w:r>
      <w:r w:rsidR="002172F1" w:rsidRPr="008A3328">
        <w:rPr>
          <w:rFonts w:ascii="Angsana New" w:hAnsi="Angsana New"/>
          <w:spacing w:val="-2"/>
          <w:sz w:val="28"/>
          <w:szCs w:val="28"/>
        </w:rPr>
        <w:t>3</w:t>
      </w:r>
      <w:r w:rsidR="00E3073D" w:rsidRPr="008A3328">
        <w:rPr>
          <w:rFonts w:ascii="Angsana New" w:hAnsi="Angsana New"/>
          <w:spacing w:val="-2"/>
          <w:sz w:val="28"/>
          <w:szCs w:val="28"/>
        </w:rPr>
        <w:t>9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หรืออัตราการเพิ่มขึ้นของรายได้ ลดลงร้อยละ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="003F2932" w:rsidRPr="008A3328">
        <w:rPr>
          <w:rFonts w:ascii="Angsana New" w:hAnsi="Angsana New"/>
          <w:spacing w:val="-2"/>
          <w:sz w:val="28"/>
          <w:szCs w:val="28"/>
        </w:rPr>
        <w:t>2.44</w:t>
      </w:r>
      <w:r w:rsidRPr="008A3328">
        <w:rPr>
          <w:rFonts w:ascii="Angsana New" w:hAnsi="Angsana New"/>
          <w:spacing w:val="-2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pacing w:val="-2"/>
          <w:sz w:val="28"/>
          <w:szCs w:val="28"/>
          <w:cs/>
        </w:rPr>
        <w:t>จะส่งผลให้มูลค่าที่คาดว่าจะได้รับคืนของหน่วยสินทรัพย์ที่ก่อให้เกิดเงินสดเท่ากับมูลค่าตามบัญชี</w:t>
      </w:r>
    </w:p>
    <w:p w14:paraId="548D3614" w14:textId="77777777" w:rsidR="00547894" w:rsidRPr="008A3328" w:rsidRDefault="00547894" w:rsidP="004955CE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EE884FE" w14:textId="724EC634" w:rsidR="008B3F81" w:rsidRPr="008A3328" w:rsidRDefault="008B3F81" w:rsidP="004955CE">
      <w:pPr>
        <w:ind w:left="540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จากการทดสอบการด้อยค่า การประมาณการมูลค่าที่จะได้รับคืนสูงกว่ามูลค่าตามบัญชี กลุ่มบริษัทจึงไม่รับรู้ขาดทุนจากการด้อยค่าในงบการเงิน</w:t>
      </w:r>
    </w:p>
    <w:bookmarkEnd w:id="12"/>
    <w:p w14:paraId="39AB9D1A" w14:textId="49E48EC6" w:rsidR="00F75EC5" w:rsidRPr="008A3328" w:rsidRDefault="00F75EC5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lang w:eastAsia="x-none"/>
        </w:rPr>
      </w:pPr>
    </w:p>
    <w:p w14:paraId="3843CE32" w14:textId="14213AA7" w:rsidR="0027645D" w:rsidRPr="008A3328" w:rsidRDefault="002172F1" w:rsidP="003F2932">
      <w:pPr>
        <w:pStyle w:val="Heading6"/>
        <w:tabs>
          <w:tab w:val="left" w:pos="540"/>
        </w:tabs>
        <w:ind w:left="540" w:hanging="540"/>
        <w:jc w:val="thaiDistribute"/>
        <w:rPr>
          <w:rFonts w:ascii="Angsana New" w:hAnsi="Angsana New"/>
          <w:sz w:val="28"/>
          <w:szCs w:val="28"/>
          <w:lang w:val="en-US"/>
        </w:rPr>
      </w:pPr>
      <w:r w:rsidRPr="008A3328">
        <w:rPr>
          <w:rFonts w:ascii="Angsana New" w:hAnsi="Angsana New"/>
          <w:sz w:val="28"/>
          <w:szCs w:val="28"/>
          <w:lang w:val="en-US"/>
        </w:rPr>
        <w:t>16</w:t>
      </w:r>
      <w:r w:rsidR="005A5C8C" w:rsidRPr="008A3328">
        <w:rPr>
          <w:rFonts w:ascii="Angsana New" w:hAnsi="Angsana New"/>
          <w:sz w:val="28"/>
          <w:szCs w:val="28"/>
          <w:lang w:val="en-US"/>
        </w:rPr>
        <w:tab/>
      </w:r>
      <w:r w:rsidR="0027645D" w:rsidRPr="008A3328">
        <w:rPr>
          <w:rFonts w:ascii="Angsana New" w:hAnsi="Angsana New"/>
          <w:sz w:val="28"/>
          <w:szCs w:val="28"/>
          <w:cs/>
          <w:lang w:val="en-US"/>
        </w:rPr>
        <w:t>สินทรัพย์ไม่มีตัวตน</w:t>
      </w:r>
      <w:r w:rsidR="00D63E01" w:rsidRPr="008A3328">
        <w:rPr>
          <w:rFonts w:ascii="Angsana New" w:hAnsi="Angsana New"/>
          <w:sz w:val="28"/>
          <w:szCs w:val="28"/>
          <w:cs/>
          <w:lang w:val="en-US"/>
        </w:rPr>
        <w:t>อื่น</w:t>
      </w:r>
    </w:p>
    <w:p w14:paraId="1C4A23E4" w14:textId="77777777" w:rsidR="008B3F81" w:rsidRPr="008A3328" w:rsidRDefault="008B3F81" w:rsidP="004955CE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898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062"/>
        <w:gridCol w:w="270"/>
        <w:gridCol w:w="1080"/>
        <w:gridCol w:w="270"/>
        <w:gridCol w:w="1080"/>
      </w:tblGrid>
      <w:tr w:rsidR="00087EAD" w:rsidRPr="008A3328" w14:paraId="5F920B10" w14:textId="77777777" w:rsidTr="00087EAD">
        <w:trPr>
          <w:tblHeader/>
        </w:trPr>
        <w:tc>
          <w:tcPr>
            <w:tcW w:w="3870" w:type="dxa"/>
            <w:shd w:val="clear" w:color="auto" w:fill="auto"/>
          </w:tcPr>
          <w:p w14:paraId="634F9F7E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32" w:type="dxa"/>
            <w:gridSpan w:val="6"/>
            <w:shd w:val="clear" w:color="auto" w:fill="auto"/>
          </w:tcPr>
          <w:p w14:paraId="00A6916C" w14:textId="1B368ACB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1259E40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080" w:type="dxa"/>
          </w:tcPr>
          <w:p w14:paraId="6B34B1B3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87EAD" w:rsidRPr="008A3328" w14:paraId="6BA13051" w14:textId="77777777" w:rsidTr="00087EAD">
        <w:trPr>
          <w:tblHeader/>
        </w:trPr>
        <w:tc>
          <w:tcPr>
            <w:tcW w:w="3870" w:type="dxa"/>
            <w:shd w:val="clear" w:color="auto" w:fill="auto"/>
          </w:tcPr>
          <w:p w14:paraId="00BF3DC2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3B0DFE4" w14:textId="6E5D04D4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70" w:type="dxa"/>
            <w:shd w:val="clear" w:color="auto" w:fill="auto"/>
          </w:tcPr>
          <w:p w14:paraId="738A124E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12ED35E5" w14:textId="77777777" w:rsidR="00087EAD" w:rsidRPr="008A3328" w:rsidRDefault="00087EAD" w:rsidP="001E25B6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สัญญา</w:t>
            </w:r>
          </w:p>
        </w:tc>
        <w:tc>
          <w:tcPr>
            <w:tcW w:w="270" w:type="dxa"/>
            <w:shd w:val="clear" w:color="auto" w:fill="auto"/>
          </w:tcPr>
          <w:p w14:paraId="313959E6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03A9FE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4142D9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526C6AF" w14:textId="77777777" w:rsidR="00087EAD" w:rsidRPr="008A3328" w:rsidRDefault="00087EAD" w:rsidP="001E25B6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โปรแกรม</w:t>
            </w:r>
          </w:p>
        </w:tc>
      </w:tr>
      <w:tr w:rsidR="00087EAD" w:rsidRPr="008A3328" w14:paraId="208789C4" w14:textId="77777777" w:rsidTr="00087EAD">
        <w:trPr>
          <w:tblHeader/>
        </w:trPr>
        <w:tc>
          <w:tcPr>
            <w:tcW w:w="3870" w:type="dxa"/>
            <w:shd w:val="clear" w:color="auto" w:fill="auto"/>
          </w:tcPr>
          <w:p w14:paraId="21C7804C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D91BA99" w14:textId="17938A8D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5"/>
              </w:tabs>
              <w:spacing w:line="36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70" w:type="dxa"/>
            <w:shd w:val="clear" w:color="auto" w:fill="auto"/>
          </w:tcPr>
          <w:p w14:paraId="5AB07B5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F797B52" w14:textId="77777777" w:rsidR="00087EAD" w:rsidRPr="008A3328" w:rsidRDefault="00087EAD" w:rsidP="001E25B6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ให้บริการ</w:t>
            </w:r>
          </w:p>
        </w:tc>
        <w:tc>
          <w:tcPr>
            <w:tcW w:w="270" w:type="dxa"/>
            <w:shd w:val="clear" w:color="auto" w:fill="auto"/>
          </w:tcPr>
          <w:p w14:paraId="327CDF24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B89468F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5C64DE06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6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4A6729C" w14:textId="77777777" w:rsidR="00087EAD" w:rsidRPr="008A3328" w:rsidRDefault="00087EAD" w:rsidP="001E25B6">
            <w:pPr>
              <w:tabs>
                <w:tab w:val="clear" w:pos="907"/>
                <w:tab w:val="decimal" w:pos="1145"/>
              </w:tabs>
              <w:spacing w:line="360" w:lineRule="exact"/>
              <w:ind w:left="-108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คอมพิวเตอร์</w:t>
            </w:r>
          </w:p>
        </w:tc>
      </w:tr>
      <w:tr w:rsidR="00087EAD" w:rsidRPr="008A3328" w14:paraId="13E6F1C6" w14:textId="77777777" w:rsidTr="00A864F0">
        <w:trPr>
          <w:trHeight w:val="60"/>
          <w:tblHeader/>
        </w:trPr>
        <w:tc>
          <w:tcPr>
            <w:tcW w:w="3870" w:type="dxa"/>
            <w:shd w:val="clear" w:color="auto" w:fill="auto"/>
          </w:tcPr>
          <w:p w14:paraId="0ABCD56F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12" w:type="dxa"/>
            <w:gridSpan w:val="7"/>
            <w:shd w:val="clear" w:color="auto" w:fill="auto"/>
          </w:tcPr>
          <w:p w14:paraId="0954C3C4" w14:textId="70696C65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2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87EAD" w:rsidRPr="008A3328" w14:paraId="21310C48" w14:textId="77777777" w:rsidTr="00087EAD">
        <w:tc>
          <w:tcPr>
            <w:tcW w:w="3870" w:type="dxa"/>
            <w:shd w:val="clear" w:color="auto" w:fill="auto"/>
          </w:tcPr>
          <w:p w14:paraId="1DD5FBEB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52E28AF" w14:textId="12C1F25A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6DB91E6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078F39A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264CFC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7644B12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A0BE3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AAD30AC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087EAD" w:rsidRPr="008A3328" w14:paraId="461E9613" w14:textId="77777777" w:rsidTr="00087EAD">
        <w:tc>
          <w:tcPr>
            <w:tcW w:w="3870" w:type="dxa"/>
            <w:shd w:val="clear" w:color="auto" w:fill="auto"/>
          </w:tcPr>
          <w:p w14:paraId="71B0D8CE" w14:textId="2C431084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7A4EF3" w14:textId="6DEFC848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8,811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337A5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CE97968" w14:textId="33DE20A8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352EF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F197F4" w14:textId="1540D7ED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18,630</w:t>
            </w:r>
          </w:p>
        </w:tc>
        <w:tc>
          <w:tcPr>
            <w:tcW w:w="270" w:type="dxa"/>
            <w:vAlign w:val="bottom"/>
          </w:tcPr>
          <w:p w14:paraId="395F52AB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F33AAC" w14:textId="698C0F0E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6,214</w:t>
            </w:r>
          </w:p>
        </w:tc>
      </w:tr>
      <w:tr w:rsidR="00087EAD" w:rsidRPr="008A3328" w14:paraId="39206FEB" w14:textId="77777777" w:rsidTr="00087EAD">
        <w:tc>
          <w:tcPr>
            <w:tcW w:w="3870" w:type="dxa"/>
            <w:shd w:val="clear" w:color="auto" w:fill="auto"/>
          </w:tcPr>
          <w:p w14:paraId="1E703C95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D0E643" w14:textId="629E756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70" w:type="dxa"/>
            <w:shd w:val="clear" w:color="auto" w:fill="auto"/>
          </w:tcPr>
          <w:p w14:paraId="331E72C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32261F59" w14:textId="540A99FC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8D781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D45E81E" w14:textId="7C12B1A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270" w:type="dxa"/>
          </w:tcPr>
          <w:p w14:paraId="7DE6C333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DB88EB" w14:textId="7DF5AFF6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  <w:tr w:rsidR="00087EAD" w:rsidRPr="008A3328" w14:paraId="2B99ED06" w14:textId="77777777" w:rsidTr="00087EAD">
        <w:tc>
          <w:tcPr>
            <w:tcW w:w="3870" w:type="dxa"/>
            <w:shd w:val="clear" w:color="auto" w:fill="auto"/>
          </w:tcPr>
          <w:p w14:paraId="1A862A51" w14:textId="0774F0ED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BD04AE1" w14:textId="34FD7E45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(193)</w:t>
            </w:r>
          </w:p>
        </w:tc>
        <w:tc>
          <w:tcPr>
            <w:tcW w:w="270" w:type="dxa"/>
            <w:shd w:val="clear" w:color="auto" w:fill="auto"/>
          </w:tcPr>
          <w:p w14:paraId="60D578F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788EBD1F" w14:textId="2443749E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FA5835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D16AC2B" w14:textId="24F2892A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(193)</w:t>
            </w:r>
          </w:p>
        </w:tc>
        <w:tc>
          <w:tcPr>
            <w:tcW w:w="270" w:type="dxa"/>
          </w:tcPr>
          <w:p w14:paraId="09D7A8F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79E02D" w14:textId="32AC0F9B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EAD" w:rsidRPr="008A3328" w14:paraId="26E52993" w14:textId="77777777" w:rsidTr="00087EAD">
        <w:tc>
          <w:tcPr>
            <w:tcW w:w="3870" w:type="dxa"/>
            <w:shd w:val="clear" w:color="auto" w:fill="auto"/>
          </w:tcPr>
          <w:p w14:paraId="2C726E54" w14:textId="63754836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FF4BD5" w14:textId="1D93EAA2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290CF083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073AC07" w14:textId="4C1A2ED8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B6B9A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57BAB85" w14:textId="7B7CC6A9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</w:tcPr>
          <w:p w14:paraId="746FC61C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10143B" w14:textId="39ABD30D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EAD" w:rsidRPr="008A3328" w14:paraId="565FFA97" w14:textId="77777777" w:rsidTr="00087EAD">
        <w:trPr>
          <w:trHeight w:val="70"/>
        </w:trPr>
        <w:tc>
          <w:tcPr>
            <w:tcW w:w="3870" w:type="dxa"/>
            <w:shd w:val="clear" w:color="auto" w:fill="auto"/>
          </w:tcPr>
          <w:p w14:paraId="65DF08B3" w14:textId="50B61533" w:rsidR="00087EAD" w:rsidRPr="008A3328" w:rsidRDefault="00087EAD" w:rsidP="007143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DAF77" w14:textId="0ED6AC9F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8,934</w:t>
            </w:r>
          </w:p>
        </w:tc>
        <w:tc>
          <w:tcPr>
            <w:tcW w:w="270" w:type="dxa"/>
            <w:shd w:val="clear" w:color="auto" w:fill="auto"/>
          </w:tcPr>
          <w:p w14:paraId="7D214C6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7D2C5E" w14:textId="556CC4D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</w:tcPr>
          <w:p w14:paraId="3A1BCBEB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AD1EF" w14:textId="0A7022B2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18,753</w:t>
            </w:r>
          </w:p>
        </w:tc>
        <w:tc>
          <w:tcPr>
            <w:tcW w:w="270" w:type="dxa"/>
          </w:tcPr>
          <w:p w14:paraId="3804A1C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4BF34F9" w14:textId="6C1B0305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6,254</w:t>
            </w:r>
          </w:p>
        </w:tc>
      </w:tr>
      <w:tr w:rsidR="00087EAD" w:rsidRPr="008A3328" w14:paraId="1916DDD9" w14:textId="77777777" w:rsidTr="00087EAD">
        <w:tc>
          <w:tcPr>
            <w:tcW w:w="3870" w:type="dxa"/>
            <w:shd w:val="clear" w:color="auto" w:fill="auto"/>
          </w:tcPr>
          <w:p w14:paraId="3B1D4D4B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E2B194C" w14:textId="275BEEC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270" w:type="dxa"/>
            <w:shd w:val="clear" w:color="auto" w:fill="auto"/>
          </w:tcPr>
          <w:p w14:paraId="06767DC3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AC34CC7" w14:textId="715D9226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6524D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0432EF0" w14:textId="43865B68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3,724</w:t>
            </w:r>
          </w:p>
        </w:tc>
        <w:tc>
          <w:tcPr>
            <w:tcW w:w="270" w:type="dxa"/>
          </w:tcPr>
          <w:p w14:paraId="4C6C771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20B042" w14:textId="6A62A034" w:rsidR="00087EAD" w:rsidRPr="008A3328" w:rsidRDefault="00087EAD" w:rsidP="00AB5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EAD" w:rsidRPr="008A3328" w14:paraId="0C7B4878" w14:textId="77777777" w:rsidTr="00087EAD">
        <w:tc>
          <w:tcPr>
            <w:tcW w:w="3870" w:type="dxa"/>
            <w:shd w:val="clear" w:color="auto" w:fill="auto"/>
          </w:tcPr>
          <w:p w14:paraId="1D4989B4" w14:textId="5F53D692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3476E3" w14:textId="6555FFD6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5CC1BAA7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</w:tcPr>
          <w:p w14:paraId="0F2290DB" w14:textId="1693F73E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BE286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4CDF4AA" w14:textId="741EBBC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270" w:type="dxa"/>
          </w:tcPr>
          <w:p w14:paraId="3C2FEA43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3AD147" w14:textId="64A8E6A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EAD" w:rsidRPr="008A3328" w14:paraId="1735E494" w14:textId="77777777" w:rsidTr="00087EAD">
        <w:tc>
          <w:tcPr>
            <w:tcW w:w="3870" w:type="dxa"/>
            <w:shd w:val="clear" w:color="auto" w:fill="auto"/>
          </w:tcPr>
          <w:p w14:paraId="78BB9BAF" w14:textId="093509C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08268" w14:textId="29886B78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12,867</w:t>
            </w:r>
          </w:p>
        </w:tc>
        <w:tc>
          <w:tcPr>
            <w:tcW w:w="270" w:type="dxa"/>
            <w:shd w:val="clear" w:color="auto" w:fill="auto"/>
          </w:tcPr>
          <w:p w14:paraId="3BA7B71C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287328" w14:textId="2515CAD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9,819</w:t>
            </w:r>
          </w:p>
        </w:tc>
        <w:tc>
          <w:tcPr>
            <w:tcW w:w="270" w:type="dxa"/>
            <w:shd w:val="clear" w:color="auto" w:fill="auto"/>
          </w:tcPr>
          <w:p w14:paraId="26D69209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D2835" w14:textId="42151B2B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22,686</w:t>
            </w:r>
          </w:p>
        </w:tc>
        <w:tc>
          <w:tcPr>
            <w:tcW w:w="270" w:type="dxa"/>
          </w:tcPr>
          <w:p w14:paraId="5DEC30E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1DCC5D" w14:textId="22C4101A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6,254</w:t>
            </w:r>
          </w:p>
        </w:tc>
      </w:tr>
      <w:tr w:rsidR="00087EAD" w:rsidRPr="008A3328" w14:paraId="3516C9DE" w14:textId="77777777" w:rsidTr="00087EAD">
        <w:trPr>
          <w:trHeight w:val="70"/>
        </w:trPr>
        <w:tc>
          <w:tcPr>
            <w:tcW w:w="3870" w:type="dxa"/>
            <w:shd w:val="clear" w:color="auto" w:fill="auto"/>
          </w:tcPr>
          <w:p w14:paraId="5C71AB17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12DAA2D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E68531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4990AAF3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DFB19BF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5179CB0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E2DFC8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BAFDF4F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87EAD" w:rsidRPr="008A3328" w14:paraId="5E7668AE" w14:textId="77777777" w:rsidTr="00087EAD">
        <w:tc>
          <w:tcPr>
            <w:tcW w:w="3870" w:type="dxa"/>
            <w:shd w:val="clear" w:color="auto" w:fill="auto"/>
          </w:tcPr>
          <w:p w14:paraId="654CBE4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2CB130" w14:textId="2D9FE902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99660E4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90FFE9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5A6D90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CE1744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037B119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91E12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87EAD" w:rsidRPr="008A3328" w14:paraId="1B0A7685" w14:textId="77777777" w:rsidTr="00087EAD">
        <w:tc>
          <w:tcPr>
            <w:tcW w:w="3870" w:type="dxa"/>
            <w:shd w:val="clear" w:color="auto" w:fill="auto"/>
          </w:tcPr>
          <w:p w14:paraId="7F9AD62A" w14:textId="6730E1B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2170C3B" w14:textId="10B0B200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6,669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3D20C0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91E668D" w14:textId="285384D0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4,425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1125A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39EC72" w14:textId="2F7C2B96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11,094</w:t>
            </w:r>
          </w:p>
        </w:tc>
        <w:tc>
          <w:tcPr>
            <w:tcW w:w="270" w:type="dxa"/>
            <w:vAlign w:val="bottom"/>
          </w:tcPr>
          <w:p w14:paraId="3430C4E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DFDC20E" w14:textId="0F066505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5,929</w:t>
            </w:r>
          </w:p>
        </w:tc>
      </w:tr>
      <w:tr w:rsidR="00087EAD" w:rsidRPr="008A3328" w14:paraId="5F3D35D6" w14:textId="77777777" w:rsidTr="00087EAD">
        <w:tc>
          <w:tcPr>
            <w:tcW w:w="3870" w:type="dxa"/>
            <w:shd w:val="clear" w:color="auto" w:fill="auto"/>
          </w:tcPr>
          <w:p w14:paraId="7B718136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C76FDF6" w14:textId="0E14295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0BF99E43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239264B" w14:textId="4DC2C17F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2,469</w:t>
            </w:r>
          </w:p>
        </w:tc>
        <w:tc>
          <w:tcPr>
            <w:tcW w:w="270" w:type="dxa"/>
            <w:shd w:val="clear" w:color="auto" w:fill="auto"/>
          </w:tcPr>
          <w:p w14:paraId="657EB654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259F5E" w14:textId="0576FB4D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3,092</w:t>
            </w:r>
          </w:p>
        </w:tc>
        <w:tc>
          <w:tcPr>
            <w:tcW w:w="270" w:type="dxa"/>
          </w:tcPr>
          <w:p w14:paraId="435FA460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731DECD" w14:textId="6D458234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131</w:t>
            </w:r>
          </w:p>
        </w:tc>
      </w:tr>
      <w:tr w:rsidR="00087EAD" w:rsidRPr="008A3328" w14:paraId="3886D90F" w14:textId="77777777" w:rsidTr="00087EAD">
        <w:tc>
          <w:tcPr>
            <w:tcW w:w="3870" w:type="dxa"/>
            <w:shd w:val="clear" w:color="auto" w:fill="auto"/>
          </w:tcPr>
          <w:p w14:paraId="518F5287" w14:textId="06B55339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3BD33E" w14:textId="4C95143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70" w:type="dxa"/>
            <w:shd w:val="clear" w:color="auto" w:fill="auto"/>
          </w:tcPr>
          <w:p w14:paraId="3723D72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500E327" w14:textId="1E1184A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174B06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A608C3" w14:textId="4E02A00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270" w:type="dxa"/>
          </w:tcPr>
          <w:p w14:paraId="62AAE3A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0ED3E96" w14:textId="17BFD14E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EAD" w:rsidRPr="008A3328" w14:paraId="608CF80C" w14:textId="77777777" w:rsidTr="00087EAD">
        <w:tc>
          <w:tcPr>
            <w:tcW w:w="3870" w:type="dxa"/>
            <w:shd w:val="clear" w:color="auto" w:fill="auto"/>
          </w:tcPr>
          <w:p w14:paraId="4A474B00" w14:textId="277F5AF0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52D4C" w14:textId="6B0EAF2D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  <w:shd w:val="clear" w:color="auto" w:fill="auto"/>
          </w:tcPr>
          <w:p w14:paraId="43777E79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3BB4D5" w14:textId="52B001F3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95372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1C2F6" w14:textId="519C1540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(87)</w:t>
            </w:r>
          </w:p>
        </w:tc>
        <w:tc>
          <w:tcPr>
            <w:tcW w:w="270" w:type="dxa"/>
          </w:tcPr>
          <w:p w14:paraId="5951318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E50F69" w14:textId="79E78365" w:rsidR="00087EAD" w:rsidRPr="008A3328" w:rsidRDefault="00087EAD" w:rsidP="001E25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3"/>
              </w:tabs>
              <w:spacing w:after="0" w:line="36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87EAD" w:rsidRPr="008A3328" w14:paraId="16E828B3" w14:textId="77777777" w:rsidTr="00087EAD">
        <w:trPr>
          <w:trHeight w:val="50"/>
        </w:trPr>
        <w:tc>
          <w:tcPr>
            <w:tcW w:w="3870" w:type="dxa"/>
            <w:shd w:val="clear" w:color="auto" w:fill="auto"/>
          </w:tcPr>
          <w:p w14:paraId="379AEB03" w14:textId="7573C8CF" w:rsidR="00087EAD" w:rsidRPr="008A3328" w:rsidRDefault="00087EAD" w:rsidP="0071431E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2562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และ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36A170" w14:textId="70898268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7,193</w:t>
            </w:r>
          </w:p>
        </w:tc>
        <w:tc>
          <w:tcPr>
            <w:tcW w:w="270" w:type="dxa"/>
            <w:shd w:val="clear" w:color="auto" w:fill="auto"/>
          </w:tcPr>
          <w:p w14:paraId="43DC2D3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0580C" w14:textId="1008BAB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6,894</w:t>
            </w:r>
          </w:p>
        </w:tc>
        <w:tc>
          <w:tcPr>
            <w:tcW w:w="270" w:type="dxa"/>
            <w:shd w:val="clear" w:color="auto" w:fill="auto"/>
          </w:tcPr>
          <w:p w14:paraId="1DFEAAD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EDA658" w14:textId="0F180A54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14,087</w:t>
            </w:r>
          </w:p>
        </w:tc>
        <w:tc>
          <w:tcPr>
            <w:tcW w:w="270" w:type="dxa"/>
          </w:tcPr>
          <w:p w14:paraId="3113517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D281CDD" w14:textId="69494A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6,060</w:t>
            </w:r>
          </w:p>
        </w:tc>
      </w:tr>
      <w:tr w:rsidR="00087EAD" w:rsidRPr="008A3328" w14:paraId="6037853B" w14:textId="77777777" w:rsidTr="00087EAD">
        <w:tc>
          <w:tcPr>
            <w:tcW w:w="3870" w:type="dxa"/>
            <w:shd w:val="clear" w:color="auto" w:fill="auto"/>
          </w:tcPr>
          <w:p w14:paraId="636E096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6BC555" w14:textId="68D27E03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727</w:t>
            </w:r>
          </w:p>
        </w:tc>
        <w:tc>
          <w:tcPr>
            <w:tcW w:w="270" w:type="dxa"/>
            <w:shd w:val="clear" w:color="auto" w:fill="auto"/>
          </w:tcPr>
          <w:p w14:paraId="347E0C9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2B5FE54" w14:textId="204A129B" w:rsidR="00087EAD" w:rsidRPr="008A3328" w:rsidRDefault="00087EAD" w:rsidP="002F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627</w:t>
            </w:r>
          </w:p>
        </w:tc>
        <w:tc>
          <w:tcPr>
            <w:tcW w:w="270" w:type="dxa"/>
            <w:shd w:val="clear" w:color="auto" w:fill="auto"/>
          </w:tcPr>
          <w:p w14:paraId="7AEAD7EB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6A58CB" w14:textId="58C6754F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1,354</w:t>
            </w:r>
          </w:p>
        </w:tc>
        <w:tc>
          <w:tcPr>
            <w:tcW w:w="270" w:type="dxa"/>
          </w:tcPr>
          <w:p w14:paraId="70DD387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CCFDF5" w14:textId="557B0A6A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77</w:t>
            </w:r>
          </w:p>
        </w:tc>
      </w:tr>
      <w:tr w:rsidR="00087EAD" w:rsidRPr="008A3328" w14:paraId="31C38432" w14:textId="77777777" w:rsidTr="00087EAD">
        <w:tc>
          <w:tcPr>
            <w:tcW w:w="3870" w:type="dxa"/>
            <w:shd w:val="clear" w:color="auto" w:fill="auto"/>
          </w:tcPr>
          <w:p w14:paraId="6A1FF4E6" w14:textId="264F7F0A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305E1" w14:textId="3D8D5E8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7,920</w:t>
            </w:r>
          </w:p>
        </w:tc>
        <w:tc>
          <w:tcPr>
            <w:tcW w:w="270" w:type="dxa"/>
            <w:shd w:val="clear" w:color="auto" w:fill="auto"/>
          </w:tcPr>
          <w:p w14:paraId="7A056FE9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A3426B" w14:textId="55A92B99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7,521</w:t>
            </w:r>
          </w:p>
        </w:tc>
        <w:tc>
          <w:tcPr>
            <w:tcW w:w="270" w:type="dxa"/>
            <w:shd w:val="clear" w:color="auto" w:fill="auto"/>
          </w:tcPr>
          <w:p w14:paraId="3B37D79E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78C95" w14:textId="4EEA26EA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15,441</w:t>
            </w:r>
          </w:p>
        </w:tc>
        <w:tc>
          <w:tcPr>
            <w:tcW w:w="270" w:type="dxa"/>
          </w:tcPr>
          <w:p w14:paraId="01B91536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46F6D5E" w14:textId="00FBDD23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6,137</w:t>
            </w:r>
          </w:p>
        </w:tc>
      </w:tr>
      <w:tr w:rsidR="00087EAD" w:rsidRPr="008A3328" w14:paraId="280A6091" w14:textId="77777777" w:rsidTr="00A864F0">
        <w:trPr>
          <w:trHeight w:val="38"/>
        </w:trPr>
        <w:tc>
          <w:tcPr>
            <w:tcW w:w="3870" w:type="dxa"/>
            <w:shd w:val="clear" w:color="auto" w:fill="auto"/>
          </w:tcPr>
          <w:p w14:paraId="06575AFA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9DC5F" w14:textId="30555600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C980128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10A70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1AA394A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64941D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0F92FA46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980BD3" w14:textId="77777777" w:rsidR="00087EAD" w:rsidRPr="008A3328" w:rsidRDefault="00087EAD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64F0" w:rsidRPr="008A3328" w14:paraId="0EA48253" w14:textId="77777777" w:rsidTr="00A864F0">
        <w:trPr>
          <w:trHeight w:val="38"/>
        </w:trPr>
        <w:tc>
          <w:tcPr>
            <w:tcW w:w="3870" w:type="dxa"/>
            <w:shd w:val="clear" w:color="auto" w:fill="auto"/>
          </w:tcPr>
          <w:p w14:paraId="2DA78FBF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4270F3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FF3D698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287C6787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79C6582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EF004C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CEB35CE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67C03A3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64F0" w:rsidRPr="008A3328" w14:paraId="60ACFA82" w14:textId="77777777" w:rsidTr="00A864F0">
        <w:trPr>
          <w:trHeight w:val="38"/>
        </w:trPr>
        <w:tc>
          <w:tcPr>
            <w:tcW w:w="3870" w:type="dxa"/>
            <w:shd w:val="clear" w:color="auto" w:fill="auto"/>
          </w:tcPr>
          <w:p w14:paraId="12D3ED7E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4AC2DA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A221B5C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49805D0E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C7ECA9C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2FAB6D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AD02587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E3C76F9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64F0" w:rsidRPr="008A3328" w14:paraId="262F1EF3" w14:textId="77777777" w:rsidTr="00A864F0">
        <w:trPr>
          <w:trHeight w:val="38"/>
        </w:trPr>
        <w:tc>
          <w:tcPr>
            <w:tcW w:w="3870" w:type="dxa"/>
            <w:shd w:val="clear" w:color="auto" w:fill="auto"/>
          </w:tcPr>
          <w:p w14:paraId="3361D449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19C2AB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64E0545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A2CF82A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A3943C4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E98E3E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5802CAC5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E29D722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64F0" w:rsidRPr="008A3328" w14:paraId="6B9F063A" w14:textId="77777777" w:rsidTr="00A864F0">
        <w:trPr>
          <w:trHeight w:val="38"/>
        </w:trPr>
        <w:tc>
          <w:tcPr>
            <w:tcW w:w="3870" w:type="dxa"/>
            <w:shd w:val="clear" w:color="auto" w:fill="auto"/>
          </w:tcPr>
          <w:p w14:paraId="065C4553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DC3BD3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47EFC9BF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51B71C9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8E91E37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38D090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8A60114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3840ACC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64F0" w:rsidRPr="008A3328" w14:paraId="5F871D4C" w14:textId="77777777" w:rsidTr="00A864F0">
        <w:trPr>
          <w:trHeight w:val="38"/>
        </w:trPr>
        <w:tc>
          <w:tcPr>
            <w:tcW w:w="3870" w:type="dxa"/>
            <w:shd w:val="clear" w:color="auto" w:fill="auto"/>
          </w:tcPr>
          <w:p w14:paraId="7A762FCA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3145B49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EFEBF95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6E089C94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B6BD7B8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F94B8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9393FBE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44F4141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A864F0" w:rsidRPr="008A3328" w14:paraId="4DB3C2CF" w14:textId="77777777" w:rsidTr="00A864F0">
        <w:trPr>
          <w:trHeight w:val="38"/>
        </w:trPr>
        <w:tc>
          <w:tcPr>
            <w:tcW w:w="3870" w:type="dxa"/>
            <w:shd w:val="clear" w:color="auto" w:fill="auto"/>
          </w:tcPr>
          <w:p w14:paraId="033E0D6A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953C06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2CABF1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52CD0D66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F87DB85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FD5283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46533339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00E0DE10" w14:textId="77777777" w:rsidR="00A864F0" w:rsidRPr="008A3328" w:rsidRDefault="00A864F0" w:rsidP="007143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87EAD" w:rsidRPr="008A3328" w14:paraId="4A01E5B8" w14:textId="77777777" w:rsidTr="00087EAD">
        <w:trPr>
          <w:trHeight w:val="80"/>
        </w:trPr>
        <w:tc>
          <w:tcPr>
            <w:tcW w:w="3870" w:type="dxa"/>
            <w:shd w:val="clear" w:color="auto" w:fill="auto"/>
          </w:tcPr>
          <w:p w14:paraId="34B342DD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C18E3D0" w14:textId="086CA741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1E88000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0F8346E3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431F7F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1C2B58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B7B180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  <w:tab w:val="decimal" w:pos="892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5214FDE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EAD" w:rsidRPr="008A3328" w14:paraId="70542B11" w14:textId="77777777" w:rsidTr="00087EAD">
        <w:tc>
          <w:tcPr>
            <w:tcW w:w="3870" w:type="dxa"/>
            <w:shd w:val="clear" w:color="auto" w:fill="auto"/>
          </w:tcPr>
          <w:p w14:paraId="564F5435" w14:textId="4A6C0E34" w:rsidR="00087EAD" w:rsidRPr="008A3328" w:rsidRDefault="00087EAD" w:rsidP="001E25B6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ณ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5E5E14" w14:textId="344F2568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1,741</w:t>
            </w:r>
          </w:p>
        </w:tc>
        <w:tc>
          <w:tcPr>
            <w:tcW w:w="270" w:type="dxa"/>
            <w:shd w:val="clear" w:color="auto" w:fill="auto"/>
          </w:tcPr>
          <w:p w14:paraId="0B4C0387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3018D9" w14:textId="322E31AF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2,925</w:t>
            </w:r>
          </w:p>
        </w:tc>
        <w:tc>
          <w:tcPr>
            <w:tcW w:w="270" w:type="dxa"/>
            <w:shd w:val="clear" w:color="auto" w:fill="auto"/>
          </w:tcPr>
          <w:p w14:paraId="16362FA0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7CDCB17" w14:textId="76EE055B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4,666</w:t>
            </w:r>
          </w:p>
        </w:tc>
        <w:tc>
          <w:tcPr>
            <w:tcW w:w="270" w:type="dxa"/>
          </w:tcPr>
          <w:p w14:paraId="6CF51382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FA607C" w14:textId="4FFD48F2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194</w:t>
            </w:r>
          </w:p>
        </w:tc>
      </w:tr>
      <w:tr w:rsidR="00087EAD" w:rsidRPr="008A3328" w14:paraId="3AB8D645" w14:textId="77777777" w:rsidTr="00087EAD">
        <w:tc>
          <w:tcPr>
            <w:tcW w:w="3870" w:type="dxa"/>
            <w:shd w:val="clear" w:color="auto" w:fill="auto"/>
          </w:tcPr>
          <w:p w14:paraId="680529F4" w14:textId="3A967213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275C5E" w14:textId="49469AF1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4,947</w:t>
            </w:r>
          </w:p>
        </w:tc>
        <w:tc>
          <w:tcPr>
            <w:tcW w:w="270" w:type="dxa"/>
            <w:shd w:val="clear" w:color="auto" w:fill="auto"/>
          </w:tcPr>
          <w:p w14:paraId="660F5D1C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3E8A4" w14:textId="4F2EED4F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2,298</w:t>
            </w:r>
          </w:p>
        </w:tc>
        <w:tc>
          <w:tcPr>
            <w:tcW w:w="270" w:type="dxa"/>
            <w:shd w:val="clear" w:color="auto" w:fill="auto"/>
          </w:tcPr>
          <w:p w14:paraId="57B0C3E1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576296" w14:textId="66F589BF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7,245</w:t>
            </w:r>
          </w:p>
        </w:tc>
        <w:tc>
          <w:tcPr>
            <w:tcW w:w="270" w:type="dxa"/>
          </w:tcPr>
          <w:p w14:paraId="3A6DD1C9" w14:textId="77777777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2215D5D3" w14:textId="768297CC" w:rsidR="00087EAD" w:rsidRPr="008A3328" w:rsidRDefault="00087EAD" w:rsidP="001E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117</w:t>
            </w:r>
          </w:p>
        </w:tc>
      </w:tr>
    </w:tbl>
    <w:p w14:paraId="54CEDC18" w14:textId="77777777" w:rsidR="0071431E" w:rsidRPr="008A3328" w:rsidRDefault="0071431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7F63D410" w14:textId="55CC5CA7" w:rsidR="00D45E92" w:rsidRDefault="00AF4E4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สัญญาให้บริกา</w:t>
      </w:r>
      <w:r w:rsidR="006C3023" w:rsidRPr="008A3328">
        <w:rPr>
          <w:rFonts w:ascii="Angsana New" w:hAnsi="Angsana New"/>
          <w:sz w:val="28"/>
          <w:szCs w:val="28"/>
          <w:cs/>
        </w:rPr>
        <w:t>ร</w:t>
      </w:r>
      <w:r w:rsidR="00966DD9" w:rsidRPr="008A3328">
        <w:rPr>
          <w:rFonts w:ascii="Angsana New" w:hAnsi="Angsana New"/>
          <w:sz w:val="28"/>
          <w:szCs w:val="28"/>
          <w:cs/>
        </w:rPr>
        <w:t>ข้างต้นเป็นสินท</w:t>
      </w:r>
      <w:r w:rsidR="00357159" w:rsidRPr="008A3328">
        <w:rPr>
          <w:rFonts w:ascii="Angsana New" w:hAnsi="Angsana New"/>
          <w:sz w:val="28"/>
          <w:szCs w:val="28"/>
          <w:cs/>
        </w:rPr>
        <w:t>รัพย์ที่ได้มาจากการรวมธุรกิจ</w:t>
      </w:r>
      <w:r w:rsidR="0011177A" w:rsidRPr="008A3328">
        <w:rPr>
          <w:rFonts w:ascii="Angsana New" w:hAnsi="Angsana New"/>
          <w:sz w:val="28"/>
          <w:szCs w:val="28"/>
          <w:cs/>
        </w:rPr>
        <w:t xml:space="preserve">ในระหว่างปี </w:t>
      </w:r>
      <w:r w:rsidR="002172F1" w:rsidRPr="008A3328">
        <w:rPr>
          <w:rFonts w:ascii="Angsana New" w:hAnsi="Angsana New"/>
          <w:sz w:val="28"/>
          <w:szCs w:val="28"/>
        </w:rPr>
        <w:t>2559</w:t>
      </w:r>
      <w:r w:rsidR="0011177A" w:rsidRPr="008A3328">
        <w:rPr>
          <w:rFonts w:ascii="Angsana New" w:hAnsi="Angsana New"/>
          <w:sz w:val="28"/>
          <w:szCs w:val="28"/>
        </w:rPr>
        <w:t xml:space="preserve"> </w:t>
      </w:r>
      <w:r w:rsidR="0011177A" w:rsidRPr="008A3328">
        <w:rPr>
          <w:rFonts w:ascii="Angsana New" w:hAnsi="Angsana New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/>
          <w:sz w:val="28"/>
          <w:szCs w:val="28"/>
        </w:rPr>
        <w:t>2561</w:t>
      </w:r>
    </w:p>
    <w:p w14:paraId="1C0B5B1F" w14:textId="77777777" w:rsidR="00A864F0" w:rsidRPr="008A3328" w:rsidRDefault="00A864F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28"/>
          <w:szCs w:val="28"/>
        </w:rPr>
      </w:pPr>
    </w:p>
    <w:p w14:paraId="127B63B4" w14:textId="1023AD3F" w:rsidR="005E277B" w:rsidRPr="008A3328" w:rsidRDefault="002172F1" w:rsidP="004955CE">
      <w:pPr>
        <w:pStyle w:val="Heading6"/>
        <w:tabs>
          <w:tab w:val="left" w:pos="450"/>
        </w:tabs>
        <w:ind w:left="540" w:hanging="540"/>
        <w:jc w:val="thaiDistribute"/>
        <w:rPr>
          <w:rFonts w:ascii="Angsana New" w:eastAsia="MS Mincho" w:hAnsi="Angsana New"/>
          <w:sz w:val="28"/>
          <w:szCs w:val="28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t>17</w:t>
      </w:r>
      <w:r w:rsidR="005A5C8C" w:rsidRPr="008A3328">
        <w:rPr>
          <w:rFonts w:ascii="Angsana New" w:eastAsia="MS Mincho" w:hAnsi="Angsana New"/>
          <w:sz w:val="28"/>
          <w:szCs w:val="28"/>
          <w:lang w:val="en-US"/>
        </w:rPr>
        <w:tab/>
      </w:r>
      <w:r w:rsidR="00F63C8A" w:rsidRPr="008A3328">
        <w:rPr>
          <w:rFonts w:ascii="Angsana New" w:eastAsia="MS Mincho" w:hAnsi="Angsana New"/>
          <w:sz w:val="28"/>
          <w:szCs w:val="28"/>
          <w:lang w:val="en-US"/>
        </w:rPr>
        <w:tab/>
      </w:r>
      <w:r w:rsidR="00395DD3" w:rsidRPr="008A3328">
        <w:rPr>
          <w:rFonts w:ascii="Angsana New" w:eastAsia="MS Mincho" w:hAnsi="Angsana New"/>
          <w:sz w:val="28"/>
          <w:szCs w:val="28"/>
          <w:cs/>
        </w:rPr>
        <w:t>หนี้สินที่มีภาระดอกเบี้ย</w:t>
      </w:r>
    </w:p>
    <w:p w14:paraId="418CE776" w14:textId="77777777" w:rsidR="000168B1" w:rsidRPr="008A3328" w:rsidRDefault="000168B1" w:rsidP="004955CE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Style w:val="TableGrid"/>
        <w:tblW w:w="95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034"/>
        <w:gridCol w:w="227"/>
        <w:gridCol w:w="1006"/>
        <w:gridCol w:w="228"/>
        <w:gridCol w:w="1006"/>
        <w:gridCol w:w="226"/>
        <w:gridCol w:w="1006"/>
        <w:gridCol w:w="233"/>
        <w:gridCol w:w="1006"/>
        <w:gridCol w:w="226"/>
        <w:gridCol w:w="1006"/>
      </w:tblGrid>
      <w:tr w:rsidR="004B434D" w:rsidRPr="008A3328" w14:paraId="4B182BC3" w14:textId="77777777" w:rsidTr="004B434D">
        <w:trPr>
          <w:tblHeader/>
        </w:trPr>
        <w:tc>
          <w:tcPr>
            <w:tcW w:w="2340" w:type="dxa"/>
          </w:tcPr>
          <w:p w14:paraId="4DF1058B" w14:textId="056E7CA3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4" w:type="dxa"/>
            <w:gridSpan w:val="11"/>
          </w:tcPr>
          <w:p w14:paraId="55B2E56B" w14:textId="5124344A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B434D" w:rsidRPr="008A3328" w14:paraId="325C6702" w14:textId="77777777" w:rsidTr="004B434D">
        <w:trPr>
          <w:tblHeader/>
        </w:trPr>
        <w:tc>
          <w:tcPr>
            <w:tcW w:w="2340" w:type="dxa"/>
          </w:tcPr>
          <w:p w14:paraId="7953B546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01" w:type="dxa"/>
            <w:gridSpan w:val="5"/>
          </w:tcPr>
          <w:p w14:paraId="06BE5F66" w14:textId="66D87325" w:rsidR="004B434D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26" w:type="dxa"/>
          </w:tcPr>
          <w:p w14:paraId="505E6D79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77" w:type="dxa"/>
            <w:gridSpan w:val="5"/>
          </w:tcPr>
          <w:p w14:paraId="519A953F" w14:textId="05F6B3D3" w:rsidR="004B434D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4B434D" w:rsidRPr="008A3328" w14:paraId="35C02672" w14:textId="77777777" w:rsidTr="00087EAD">
        <w:trPr>
          <w:trHeight w:val="80"/>
          <w:tblHeader/>
        </w:trPr>
        <w:tc>
          <w:tcPr>
            <w:tcW w:w="2340" w:type="dxa"/>
          </w:tcPr>
          <w:p w14:paraId="1DE87864" w14:textId="7AB0256B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38AAE976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7" w:type="dxa"/>
            <w:vAlign w:val="bottom"/>
          </w:tcPr>
          <w:p w14:paraId="0FCB1761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D4CB0F6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022DCD93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2342BC9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6" w:type="dxa"/>
            <w:vAlign w:val="center"/>
          </w:tcPr>
          <w:p w14:paraId="16809E62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F48D058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3" w:type="dxa"/>
            <w:vAlign w:val="bottom"/>
          </w:tcPr>
          <w:p w14:paraId="076DA966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50850F9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6" w:type="dxa"/>
            <w:vAlign w:val="bottom"/>
          </w:tcPr>
          <w:p w14:paraId="7B172CA8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3191ED2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434D" w:rsidRPr="008A3328" w14:paraId="6930DD8E" w14:textId="77777777" w:rsidTr="004B434D">
        <w:trPr>
          <w:tblHeader/>
        </w:trPr>
        <w:tc>
          <w:tcPr>
            <w:tcW w:w="2340" w:type="dxa"/>
          </w:tcPr>
          <w:p w14:paraId="278FBA2F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4" w:type="dxa"/>
            <w:gridSpan w:val="11"/>
            <w:vAlign w:val="bottom"/>
          </w:tcPr>
          <w:p w14:paraId="53A12C64" w14:textId="638637CB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B434D" w:rsidRPr="008A3328" w14:paraId="20223B0B" w14:textId="77777777" w:rsidTr="004B434D">
        <w:tc>
          <w:tcPr>
            <w:tcW w:w="2340" w:type="dxa"/>
          </w:tcPr>
          <w:p w14:paraId="211415EC" w14:textId="13F4C41D" w:rsidR="004B434D" w:rsidRPr="008A3328" w:rsidRDefault="004B434D" w:rsidP="005F0B26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154B13CF" w14:textId="06A4391A" w:rsidR="004B434D" w:rsidRPr="008A3328" w:rsidRDefault="002172F1" w:rsidP="005F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220</w:t>
            </w:r>
            <w:r w:rsidR="00945CBE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27" w:type="dxa"/>
            <w:vAlign w:val="bottom"/>
          </w:tcPr>
          <w:p w14:paraId="7C43AFB5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4BB8A5D8" w14:textId="2E940944" w:rsidR="004B434D" w:rsidRPr="008A3328" w:rsidRDefault="00945CBE" w:rsidP="007E5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8" w:type="dxa"/>
            <w:vAlign w:val="bottom"/>
          </w:tcPr>
          <w:p w14:paraId="05BF2950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1A08D60" w14:textId="77DCEF08" w:rsidR="004B434D" w:rsidRPr="008A3328" w:rsidRDefault="002172F1" w:rsidP="005F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220</w:t>
            </w:r>
            <w:r w:rsidR="00945CBE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26" w:type="dxa"/>
            <w:vAlign w:val="bottom"/>
          </w:tcPr>
          <w:p w14:paraId="575C4EE6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B4BC226" w14:textId="6D8EC193" w:rsidR="004B434D" w:rsidRPr="008A3328" w:rsidRDefault="004B434D" w:rsidP="005F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33" w:type="dxa"/>
            <w:vAlign w:val="bottom"/>
          </w:tcPr>
          <w:p w14:paraId="7463D131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45D3724" w14:textId="110750D1" w:rsidR="004B434D" w:rsidRPr="008A3328" w:rsidRDefault="004B434D" w:rsidP="005F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7719411B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1EE3B1A1" w14:textId="78D97440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</w:tr>
      <w:tr w:rsidR="004B434D" w:rsidRPr="008A3328" w14:paraId="2621B809" w14:textId="77777777" w:rsidTr="004B434D">
        <w:tc>
          <w:tcPr>
            <w:tcW w:w="2340" w:type="dxa"/>
          </w:tcPr>
          <w:p w14:paraId="57160F26" w14:textId="30143CDD" w:rsidR="004B434D" w:rsidRPr="008A3328" w:rsidRDefault="004B434D" w:rsidP="005F0B26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</w:t>
            </w:r>
            <w:r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1034" w:type="dxa"/>
            <w:vAlign w:val="bottom"/>
          </w:tcPr>
          <w:p w14:paraId="0F1EECA1" w14:textId="7DCF4615" w:rsidR="004B434D" w:rsidRPr="008A3328" w:rsidRDefault="00A66B92" w:rsidP="00A6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7" w:type="dxa"/>
            <w:vAlign w:val="bottom"/>
          </w:tcPr>
          <w:p w14:paraId="30689A28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7EEB6D1" w14:textId="6A3A0F4A" w:rsidR="004B434D" w:rsidRPr="008A3328" w:rsidRDefault="002172F1" w:rsidP="00A66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28" w:type="dxa"/>
            <w:vAlign w:val="bottom"/>
          </w:tcPr>
          <w:p w14:paraId="5BE831F0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5D09EFF" w14:textId="7AA9EDC2" w:rsidR="004B434D" w:rsidRPr="008A3328" w:rsidRDefault="002172F1" w:rsidP="00722B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26" w:type="dxa"/>
            <w:vAlign w:val="bottom"/>
          </w:tcPr>
          <w:p w14:paraId="5F70A288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F182C05" w14:textId="5BB5B637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4B434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141</w:t>
            </w:r>
          </w:p>
        </w:tc>
        <w:tc>
          <w:tcPr>
            <w:tcW w:w="233" w:type="dxa"/>
            <w:vAlign w:val="bottom"/>
          </w:tcPr>
          <w:p w14:paraId="5D5DBC3E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00B7D3F" w14:textId="198B605A" w:rsidR="004B434D" w:rsidRPr="008A3328" w:rsidRDefault="004B434D" w:rsidP="005F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03D0DB38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7E76943C" w14:textId="0AE13612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4B434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141</w:t>
            </w:r>
          </w:p>
        </w:tc>
      </w:tr>
      <w:tr w:rsidR="004B434D" w:rsidRPr="008A3328" w14:paraId="730E85C1" w14:textId="77777777" w:rsidTr="004B434D">
        <w:tc>
          <w:tcPr>
            <w:tcW w:w="2340" w:type="dxa"/>
          </w:tcPr>
          <w:p w14:paraId="77177D66" w14:textId="77777777" w:rsidR="00EB0C87" w:rsidRPr="008A3328" w:rsidRDefault="00EB0C87" w:rsidP="005F0B26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B95A510" w14:textId="4CC1F7EE" w:rsidR="004B434D" w:rsidRPr="008A3328" w:rsidRDefault="00EB0C87" w:rsidP="005F0B26">
            <w:pPr>
              <w:ind w:left="166" w:right="-107" w:hanging="18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(</w:t>
            </w:r>
            <w:r w:rsidR="002172F1" w:rsidRPr="008A3328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: </w:t>
            </w:r>
            <w:r w:rsidR="004B434D"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34" w:type="dxa"/>
            <w:vAlign w:val="bottom"/>
          </w:tcPr>
          <w:p w14:paraId="6F1D4213" w14:textId="7F54E739" w:rsidR="004B434D" w:rsidRPr="008A3328" w:rsidRDefault="002172F1" w:rsidP="005F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40</w:t>
            </w:r>
            <w:r w:rsidR="00ED0CCF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27" w:type="dxa"/>
            <w:vAlign w:val="bottom"/>
          </w:tcPr>
          <w:p w14:paraId="507CBAC1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C154EA9" w14:textId="26E8B404" w:rsidR="004B434D" w:rsidRPr="008A3328" w:rsidRDefault="00ED0CCF" w:rsidP="00ED0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8" w:type="dxa"/>
            <w:vAlign w:val="bottom"/>
          </w:tcPr>
          <w:p w14:paraId="38778D5A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5D767502" w14:textId="1CC396AB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40</w:t>
            </w:r>
            <w:r w:rsidR="007E5401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995</w:t>
            </w:r>
          </w:p>
        </w:tc>
        <w:tc>
          <w:tcPr>
            <w:tcW w:w="226" w:type="dxa"/>
            <w:vAlign w:val="bottom"/>
          </w:tcPr>
          <w:p w14:paraId="2473BA3A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6BBF726" w14:textId="4F651F89" w:rsidR="004B434D" w:rsidRPr="008A3328" w:rsidRDefault="002172F1" w:rsidP="00A6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A66B9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070</w:t>
            </w:r>
          </w:p>
        </w:tc>
        <w:tc>
          <w:tcPr>
            <w:tcW w:w="233" w:type="dxa"/>
            <w:vAlign w:val="bottom"/>
          </w:tcPr>
          <w:p w14:paraId="7405297E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0515CBED" w14:textId="07780271" w:rsidR="004B434D" w:rsidRPr="008A3328" w:rsidRDefault="00A66B92" w:rsidP="00A66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303CEE08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2C8485D2" w14:textId="0CCFC55E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4B434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070</w:t>
            </w:r>
          </w:p>
        </w:tc>
      </w:tr>
      <w:tr w:rsidR="004B434D" w:rsidRPr="008A3328" w14:paraId="171FB2BB" w14:textId="77777777" w:rsidTr="004B434D">
        <w:tc>
          <w:tcPr>
            <w:tcW w:w="2340" w:type="dxa"/>
          </w:tcPr>
          <w:p w14:paraId="7C07EAEB" w14:textId="533F684D" w:rsidR="004B434D" w:rsidRPr="008A3328" w:rsidRDefault="004B434D" w:rsidP="005F0B26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3C5D63" w14:textId="3A2951E5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260</w:t>
            </w:r>
            <w:r w:rsidR="00A66B9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995</w:t>
            </w:r>
          </w:p>
        </w:tc>
        <w:tc>
          <w:tcPr>
            <w:tcW w:w="227" w:type="dxa"/>
            <w:vAlign w:val="bottom"/>
          </w:tcPr>
          <w:p w14:paraId="27D7A430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29DC8" w14:textId="1F88AA98" w:rsidR="004B434D" w:rsidRPr="008A3328" w:rsidRDefault="002172F1" w:rsidP="00A66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28" w:type="dxa"/>
            <w:vAlign w:val="bottom"/>
          </w:tcPr>
          <w:p w14:paraId="432BBB0D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3C0CE" w14:textId="184F2AF3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261</w:t>
            </w:r>
            <w:r w:rsidR="007E540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226" w:type="dxa"/>
            <w:vAlign w:val="bottom"/>
          </w:tcPr>
          <w:p w14:paraId="2DF88BEF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D1549" w14:textId="28983153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A66B9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211</w:t>
            </w:r>
          </w:p>
        </w:tc>
        <w:tc>
          <w:tcPr>
            <w:tcW w:w="233" w:type="dxa"/>
            <w:vAlign w:val="bottom"/>
          </w:tcPr>
          <w:p w14:paraId="7DC6539A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824317" w14:textId="28A44642" w:rsidR="004B434D" w:rsidRPr="008A3328" w:rsidRDefault="00A66B92" w:rsidP="00A66B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26" w:type="dxa"/>
            <w:vAlign w:val="bottom"/>
          </w:tcPr>
          <w:p w14:paraId="6C54A4D7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4C3FF" w14:textId="7C62DCC8" w:rsidR="004B434D" w:rsidRPr="008A3328" w:rsidRDefault="002172F1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211</w:t>
            </w:r>
          </w:p>
        </w:tc>
      </w:tr>
    </w:tbl>
    <w:p w14:paraId="7BFABB00" w14:textId="18024DBB" w:rsidR="00E6362C" w:rsidRPr="008A3328" w:rsidRDefault="00E6362C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val="x-none" w:eastAsia="x-none"/>
        </w:rPr>
      </w:pPr>
    </w:p>
    <w:p w14:paraId="776B958C" w14:textId="2454214B" w:rsidR="00A57591" w:rsidRPr="008A3328" w:rsidRDefault="00A66B92" w:rsidP="004955C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bidi="th-TH"/>
        </w:rPr>
      </w:pP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ณ วันที่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31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2563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="00A57591" w:rsidRPr="008A3328">
        <w:rPr>
          <w:rFonts w:ascii="Angsana New" w:hAnsi="Angsana New" w:hint="cs"/>
          <w:sz w:val="28"/>
          <w:szCs w:val="28"/>
          <w:cs/>
          <w:lang w:bidi="th-TH"/>
        </w:rPr>
        <w:t>บริษัทมีเงินกู้ยืมระยะสั้นจากสถาบันการเงิน</w:t>
      </w:r>
      <w:r w:rsidR="00A57591" w:rsidRPr="008A3328">
        <w:rPr>
          <w:rFonts w:ascii="Angsana New" w:hAnsi="Angsana New"/>
          <w:sz w:val="28"/>
          <w:szCs w:val="28"/>
          <w:rtl/>
          <w:cs/>
        </w:rPr>
        <w:t xml:space="preserve"> </w:t>
      </w:r>
      <w:r w:rsidR="00A57591" w:rsidRPr="008A3328">
        <w:rPr>
          <w:rFonts w:ascii="Angsana New" w:hAnsi="Angsana New" w:hint="cs"/>
          <w:sz w:val="28"/>
          <w:szCs w:val="28"/>
          <w:cs/>
          <w:lang w:bidi="th-TH"/>
        </w:rPr>
        <w:t>โดยมีอัตราดอกเบี้ยคงที่ต่อปี</w:t>
      </w:r>
      <w:r w:rsidR="00A57591" w:rsidRPr="008A3328">
        <w:rPr>
          <w:rFonts w:ascii="Angsana New" w:hAnsi="Angsana New"/>
          <w:sz w:val="28"/>
          <w:szCs w:val="28"/>
          <w:rtl/>
          <w:cs/>
        </w:rPr>
        <w:t xml:space="preserve"> </w:t>
      </w:r>
      <w:r w:rsidR="00053F02" w:rsidRPr="008A3328">
        <w:rPr>
          <w:rFonts w:ascii="Angsana New" w:hAnsi="Angsana New" w:hint="cs"/>
          <w:sz w:val="28"/>
          <w:szCs w:val="28"/>
          <w:cs/>
          <w:lang w:bidi="th-TH"/>
        </w:rPr>
        <w:t>และอัตราดอกเบี้ย</w:t>
      </w:r>
      <w:r w:rsidRPr="008A3328">
        <w:rPr>
          <w:rFonts w:ascii="Angsana New" w:hAnsi="Angsana New"/>
          <w:sz w:val="28"/>
          <w:szCs w:val="28"/>
          <w:cs/>
          <w:lang w:bidi="th-TH"/>
        </w:rPr>
        <w:br/>
      </w:r>
      <w:r w:rsidR="00053F02" w:rsidRPr="008A3328">
        <w:rPr>
          <w:rFonts w:ascii="Angsana New" w:hAnsi="Angsana New" w:hint="cs"/>
          <w:sz w:val="28"/>
          <w:szCs w:val="28"/>
          <w:cs/>
          <w:lang w:bidi="th-TH"/>
        </w:rPr>
        <w:t xml:space="preserve">ร้อยละ </w:t>
      </w:r>
      <w:r w:rsidR="00053F02" w:rsidRPr="008A3328">
        <w:rPr>
          <w:rFonts w:ascii="Angsana New" w:hAnsi="Angsana New"/>
          <w:sz w:val="28"/>
          <w:szCs w:val="28"/>
          <w:lang w:val="en-US" w:bidi="th-TH"/>
        </w:rPr>
        <w:t xml:space="preserve">MMR </w:t>
      </w:r>
      <w:r w:rsidR="00053F02" w:rsidRPr="008A3328">
        <w:rPr>
          <w:rFonts w:ascii="Angsana New" w:hAnsi="Angsana New" w:hint="cs"/>
          <w:sz w:val="28"/>
          <w:szCs w:val="28"/>
          <w:cs/>
          <w:lang w:val="en-US" w:bidi="th-TH"/>
        </w:rPr>
        <w:t>ต่อป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>ี</w:t>
      </w:r>
      <w:r w:rsidR="00CE4469"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 </w:t>
      </w:r>
      <w:r w:rsidR="00A57591" w:rsidRPr="008A3328">
        <w:rPr>
          <w:rFonts w:ascii="Angsana New" w:hAnsi="Angsana New" w:hint="cs"/>
          <w:sz w:val="28"/>
          <w:szCs w:val="28"/>
          <w:cs/>
          <w:lang w:bidi="th-TH"/>
        </w:rPr>
        <w:t>เงื่อนไขการเรียกชำระคืนเงินกู้เมื่อทวงถาม</w:t>
      </w:r>
    </w:p>
    <w:p w14:paraId="75551145" w14:textId="5B06F3B5" w:rsidR="00A57591" w:rsidRPr="008A3328" w:rsidRDefault="00A57591" w:rsidP="004955CE">
      <w:pPr>
        <w:ind w:left="540"/>
        <w:rPr>
          <w:rFonts w:ascii="Angsana New" w:hAnsi="Angsana New"/>
          <w:sz w:val="20"/>
          <w:szCs w:val="20"/>
          <w:lang w:bidi="ar-SA"/>
        </w:rPr>
      </w:pPr>
    </w:p>
    <w:p w14:paraId="4FBCCA68" w14:textId="360F004A" w:rsidR="00087EAD" w:rsidRPr="008A3328" w:rsidRDefault="00087EAD" w:rsidP="00087EAD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ณ วันที่ 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31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ธันวาคม 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2563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2.00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>ต่อปี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และมี ระยะเวลาผ่อนชำระคืนตั้งแต่เดือนมกราคม 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2564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จนถึงเดือนมิถุนายน </w:t>
      </w:r>
      <w:r w:rsidRPr="008A3328">
        <w:rPr>
          <w:rFonts w:ascii="Angsana New" w:hAnsi="Angsana New"/>
          <w:sz w:val="28"/>
          <w:szCs w:val="28"/>
          <w:lang w:val="en-US" w:bidi="th-TH"/>
        </w:rPr>
        <w:t xml:space="preserve">2565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 xml:space="preserve">ทั้งนี้ กลุ่มบริษัทได้ชำระเงินกู้ยืมระยะยาวแล้วทั้งจำนวนในปี </w:t>
      </w:r>
      <w:r w:rsidRPr="008A3328">
        <w:rPr>
          <w:rFonts w:ascii="Angsana New" w:hAnsi="Angsana New"/>
          <w:sz w:val="28"/>
          <w:szCs w:val="28"/>
          <w:lang w:val="en-US" w:bidi="th-TH"/>
        </w:rPr>
        <w:t>2564</w:t>
      </w:r>
    </w:p>
    <w:p w14:paraId="34C048FC" w14:textId="77777777" w:rsidR="00087EAD" w:rsidRPr="008A3328" w:rsidRDefault="00087EAD" w:rsidP="004955CE">
      <w:pPr>
        <w:ind w:left="540"/>
        <w:rPr>
          <w:rFonts w:ascii="Angsana New" w:hAnsi="Angsana New"/>
          <w:sz w:val="20"/>
          <w:szCs w:val="20"/>
          <w:lang w:bidi="ar-SA"/>
        </w:rPr>
      </w:pPr>
    </w:p>
    <w:p w14:paraId="5294B76E" w14:textId="7AB36FAD" w:rsidR="00EA4CC1" w:rsidRPr="008A3328" w:rsidRDefault="00053F02" w:rsidP="004955CE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0"/>
          <w:lang w:val="en-US" w:bidi="th-TH"/>
        </w:rPr>
      </w:pPr>
      <w:r w:rsidRPr="008A3328">
        <w:rPr>
          <w:rFonts w:ascii="Angsana New" w:hAnsi="Angsana New" w:hint="cs"/>
          <w:spacing w:val="-2"/>
          <w:sz w:val="28"/>
          <w:szCs w:val="28"/>
          <w:cs/>
          <w:lang w:bidi="th-TH"/>
        </w:rPr>
        <w:t>ณ วันที่</w:t>
      </w:r>
      <w:r w:rsidR="00CE4469" w:rsidRPr="008A332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 </w:t>
      </w:r>
      <w:r w:rsidR="002172F1" w:rsidRPr="008A3328">
        <w:rPr>
          <w:rFonts w:ascii="Angsana New" w:hAnsi="Angsana New"/>
          <w:spacing w:val="-2"/>
          <w:sz w:val="28"/>
          <w:szCs w:val="28"/>
          <w:lang w:val="en-US" w:bidi="th-TH"/>
        </w:rPr>
        <w:t>31</w:t>
      </w:r>
      <w:r w:rsidR="00CE4469" w:rsidRPr="008A3328">
        <w:rPr>
          <w:rFonts w:ascii="Angsana New" w:hAnsi="Angsana New"/>
          <w:spacing w:val="-2"/>
          <w:sz w:val="28"/>
          <w:szCs w:val="28"/>
          <w:lang w:val="en-US" w:bidi="th-TH"/>
        </w:rPr>
        <w:t xml:space="preserve"> </w:t>
      </w:r>
      <w:r w:rsidR="00CE4469" w:rsidRPr="008A3328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ธันวาคม </w:t>
      </w:r>
      <w:r w:rsidR="002172F1" w:rsidRPr="008A3328">
        <w:rPr>
          <w:rFonts w:ascii="Angsana New" w:hAnsi="Angsana New"/>
          <w:spacing w:val="-2"/>
          <w:sz w:val="28"/>
          <w:szCs w:val="28"/>
          <w:lang w:val="en-US" w:bidi="th-TH"/>
        </w:rPr>
        <w:t>2562</w:t>
      </w:r>
      <w:r w:rsidR="00CE4469" w:rsidRPr="008A3328">
        <w:rPr>
          <w:rFonts w:ascii="Angsana New" w:hAnsi="Angsana New"/>
          <w:spacing w:val="-2"/>
          <w:sz w:val="28"/>
          <w:szCs w:val="28"/>
          <w:lang w:val="en-US" w:bidi="th-TH"/>
        </w:rPr>
        <w:t xml:space="preserve"> </w:t>
      </w:r>
      <w:r w:rsidR="00A57591" w:rsidRPr="008A332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กลุ่มบริษัทมีเงินกู้ยืมระยะยาวจากสถาบันการเงิน โดยมีอัตราดอกเบี้ยร้อยละ </w:t>
      </w:r>
      <w:r w:rsidR="00A57591" w:rsidRPr="008A3328">
        <w:rPr>
          <w:rFonts w:ascii="Angsana New" w:hAnsi="Angsana New"/>
          <w:spacing w:val="-2"/>
          <w:sz w:val="28"/>
          <w:szCs w:val="28"/>
          <w:lang w:bidi="th-TH"/>
        </w:rPr>
        <w:t xml:space="preserve">MLR - </w:t>
      </w:r>
      <w:r w:rsidR="002172F1" w:rsidRPr="008A3328">
        <w:rPr>
          <w:rFonts w:ascii="Angsana New" w:hAnsi="Angsana New"/>
          <w:spacing w:val="-2"/>
          <w:sz w:val="28"/>
          <w:szCs w:val="28"/>
          <w:lang w:val="en-US" w:bidi="th-TH"/>
        </w:rPr>
        <w:t>0</w:t>
      </w:r>
      <w:r w:rsidR="00A57591" w:rsidRPr="008A3328">
        <w:rPr>
          <w:rFonts w:ascii="Angsana New" w:hAnsi="Angsana New"/>
          <w:spacing w:val="-2"/>
          <w:sz w:val="28"/>
          <w:szCs w:val="28"/>
          <w:lang w:bidi="th-TH"/>
        </w:rPr>
        <w:t>.</w:t>
      </w:r>
      <w:r w:rsidR="002172F1" w:rsidRPr="008A3328">
        <w:rPr>
          <w:rFonts w:ascii="Angsana New" w:hAnsi="Angsana New"/>
          <w:spacing w:val="-2"/>
          <w:sz w:val="28"/>
          <w:szCs w:val="28"/>
          <w:lang w:val="en-US" w:bidi="th-TH"/>
        </w:rPr>
        <w:t>25</w:t>
      </w:r>
      <w:r w:rsidR="00A57591" w:rsidRPr="008A3328">
        <w:rPr>
          <w:rFonts w:ascii="Angsana New" w:hAnsi="Angsana New"/>
          <w:spacing w:val="-2"/>
          <w:sz w:val="28"/>
          <w:szCs w:val="28"/>
          <w:lang w:bidi="th-TH"/>
        </w:rPr>
        <w:t xml:space="preserve"> </w:t>
      </w:r>
      <w:r w:rsidR="00A57591" w:rsidRPr="008A3328">
        <w:rPr>
          <w:rFonts w:ascii="Angsana New" w:hAnsi="Angsana New" w:hint="cs"/>
          <w:spacing w:val="-2"/>
          <w:sz w:val="28"/>
          <w:szCs w:val="28"/>
          <w:cs/>
          <w:lang w:bidi="th-TH"/>
        </w:rPr>
        <w:t>ต่อปี</w:t>
      </w:r>
      <w:r w:rsidR="00A57591" w:rsidRPr="008A3328">
        <w:rPr>
          <w:rFonts w:ascii="Angsana New" w:hAnsi="Angsana New"/>
          <w:spacing w:val="-2"/>
          <w:sz w:val="28"/>
          <w:szCs w:val="28"/>
          <w:rtl/>
          <w:cs/>
        </w:rPr>
        <w:t xml:space="preserve"> </w:t>
      </w:r>
      <w:r w:rsidR="00A57591" w:rsidRPr="008A3328">
        <w:rPr>
          <w:rFonts w:ascii="Angsana New" w:hAnsi="Angsana New" w:hint="cs"/>
          <w:spacing w:val="-2"/>
          <w:sz w:val="28"/>
          <w:szCs w:val="28"/>
          <w:cs/>
          <w:lang w:bidi="th-TH"/>
        </w:rPr>
        <w:t xml:space="preserve">และมีกำหนดชำระภายในปี </w:t>
      </w:r>
      <w:r w:rsidR="002172F1" w:rsidRPr="008A3328">
        <w:rPr>
          <w:rFonts w:ascii="Angsana New" w:hAnsi="Angsana New"/>
          <w:spacing w:val="-2"/>
          <w:sz w:val="28"/>
          <w:szCs w:val="28"/>
          <w:lang w:val="en-US" w:bidi="th-TH"/>
        </w:rPr>
        <w:t>2564</w:t>
      </w:r>
      <w:r w:rsidR="00CE4469" w:rsidRPr="008A3328">
        <w:rPr>
          <w:rFonts w:ascii="Angsana New" w:hAnsi="Angsana New"/>
          <w:spacing w:val="-2"/>
          <w:sz w:val="28"/>
          <w:szCs w:val="28"/>
          <w:lang w:val="en-US" w:bidi="th-TH"/>
        </w:rPr>
        <w:t xml:space="preserve"> </w:t>
      </w:r>
      <w:r w:rsidR="00CE4469" w:rsidRPr="008A3328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ทั้งนี้ กลุ่มบริษัทได้ชำระเงินกู้ยืมร</w:t>
      </w:r>
      <w:r w:rsidR="00A66B92" w:rsidRPr="008A3328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ะยะ</w:t>
      </w:r>
      <w:r w:rsidR="00CE4469" w:rsidRPr="008A3328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ยาว</w:t>
      </w:r>
      <w:r w:rsidR="00087EAD" w:rsidRPr="008A3328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>แล้ว</w:t>
      </w:r>
      <w:r w:rsidR="00CE4469" w:rsidRPr="008A3328">
        <w:rPr>
          <w:rFonts w:ascii="Angsana New" w:hAnsi="Angsana New" w:hint="cs"/>
          <w:spacing w:val="-2"/>
          <w:sz w:val="28"/>
          <w:szCs w:val="28"/>
          <w:cs/>
          <w:lang w:val="en-US" w:bidi="th-TH"/>
        </w:rPr>
        <w:t xml:space="preserve">ทั้งจำนวนในปี </w:t>
      </w:r>
      <w:r w:rsidR="002172F1" w:rsidRPr="008A3328">
        <w:rPr>
          <w:rFonts w:ascii="Angsana New" w:hAnsi="Angsana New"/>
          <w:spacing w:val="-2"/>
          <w:sz w:val="28"/>
          <w:szCs w:val="28"/>
          <w:lang w:val="en-US" w:bidi="th-TH"/>
        </w:rPr>
        <w:t>2563</w:t>
      </w:r>
    </w:p>
    <w:p w14:paraId="5CEFD281" w14:textId="77777777" w:rsidR="00A57591" w:rsidRPr="008A3328" w:rsidRDefault="00A57591" w:rsidP="004B43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00" w:lineRule="exact"/>
        <w:rPr>
          <w:rFonts w:ascii="Angsana New" w:hAnsi="Angsana New"/>
          <w:sz w:val="20"/>
          <w:szCs w:val="20"/>
          <w:lang w:val="x-none" w:eastAsia="x-none"/>
        </w:rPr>
      </w:pPr>
    </w:p>
    <w:p w14:paraId="05449AC1" w14:textId="77777777" w:rsidR="00087EAD" w:rsidRPr="008A3328" w:rsidRDefault="00087EAD">
      <w:r w:rsidRPr="008A3328">
        <w:br w:type="page"/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6"/>
        <w:gridCol w:w="1034"/>
        <w:gridCol w:w="229"/>
        <w:gridCol w:w="999"/>
        <w:gridCol w:w="230"/>
        <w:gridCol w:w="817"/>
        <w:gridCol w:w="228"/>
        <w:gridCol w:w="1006"/>
        <w:gridCol w:w="238"/>
        <w:gridCol w:w="992"/>
        <w:gridCol w:w="228"/>
        <w:gridCol w:w="831"/>
      </w:tblGrid>
      <w:tr w:rsidR="004B434D" w:rsidRPr="008A3328" w14:paraId="29BE6F4E" w14:textId="77777777" w:rsidTr="00A55A3F">
        <w:trPr>
          <w:tblHeader/>
        </w:trPr>
        <w:tc>
          <w:tcPr>
            <w:tcW w:w="2296" w:type="dxa"/>
          </w:tcPr>
          <w:p w14:paraId="2F3FFDBF" w14:textId="788AF0CB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2" w:type="dxa"/>
            <w:gridSpan w:val="11"/>
          </w:tcPr>
          <w:p w14:paraId="3A6E04E4" w14:textId="3008BED8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434D" w:rsidRPr="008A3328" w14:paraId="5D2CEDA3" w14:textId="77777777" w:rsidTr="00A55A3F">
        <w:trPr>
          <w:tblHeader/>
        </w:trPr>
        <w:tc>
          <w:tcPr>
            <w:tcW w:w="2296" w:type="dxa"/>
          </w:tcPr>
          <w:p w14:paraId="09C0B9F6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09" w:type="dxa"/>
            <w:gridSpan w:val="5"/>
          </w:tcPr>
          <w:p w14:paraId="51D90598" w14:textId="6B18880B" w:rsidR="004B434D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28" w:type="dxa"/>
          </w:tcPr>
          <w:p w14:paraId="0DB8762F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95" w:type="dxa"/>
            <w:gridSpan w:val="5"/>
          </w:tcPr>
          <w:p w14:paraId="789A9401" w14:textId="4220C10A" w:rsidR="004B434D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B434D" w:rsidRPr="008A3328" w14:paraId="33DCA76E" w14:textId="77777777" w:rsidTr="00A55A3F">
        <w:trPr>
          <w:tblHeader/>
        </w:trPr>
        <w:tc>
          <w:tcPr>
            <w:tcW w:w="2296" w:type="dxa"/>
          </w:tcPr>
          <w:p w14:paraId="1FA5690C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4" w:type="dxa"/>
            <w:vAlign w:val="bottom"/>
          </w:tcPr>
          <w:p w14:paraId="680AF0BE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29" w:type="dxa"/>
            <w:vAlign w:val="bottom"/>
          </w:tcPr>
          <w:p w14:paraId="06C2A436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9" w:type="dxa"/>
            <w:vAlign w:val="bottom"/>
          </w:tcPr>
          <w:p w14:paraId="74225067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0" w:type="dxa"/>
            <w:vAlign w:val="bottom"/>
          </w:tcPr>
          <w:p w14:paraId="637386BD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6204DC4C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8" w:type="dxa"/>
            <w:vAlign w:val="center"/>
          </w:tcPr>
          <w:p w14:paraId="6F842F11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6" w:type="dxa"/>
            <w:vAlign w:val="bottom"/>
          </w:tcPr>
          <w:p w14:paraId="3D0E88C0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vAlign w:val="bottom"/>
          </w:tcPr>
          <w:p w14:paraId="71A1050A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94B41ED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28" w:type="dxa"/>
            <w:vAlign w:val="bottom"/>
          </w:tcPr>
          <w:p w14:paraId="672CED26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31" w:type="dxa"/>
            <w:vAlign w:val="bottom"/>
          </w:tcPr>
          <w:p w14:paraId="4192B2A8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B434D" w:rsidRPr="008A3328" w14:paraId="72E06D43" w14:textId="77777777" w:rsidTr="00A55A3F">
        <w:trPr>
          <w:tblHeader/>
        </w:trPr>
        <w:tc>
          <w:tcPr>
            <w:tcW w:w="2296" w:type="dxa"/>
          </w:tcPr>
          <w:p w14:paraId="330FFCFB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832" w:type="dxa"/>
            <w:gridSpan w:val="11"/>
            <w:vAlign w:val="bottom"/>
          </w:tcPr>
          <w:p w14:paraId="5FE86E68" w14:textId="77777777" w:rsidR="004B434D" w:rsidRPr="008A3328" w:rsidRDefault="004B434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B434D" w:rsidRPr="008A3328" w14:paraId="403BE9F6" w14:textId="77777777" w:rsidTr="00A55A3F">
        <w:tc>
          <w:tcPr>
            <w:tcW w:w="2296" w:type="dxa"/>
          </w:tcPr>
          <w:p w14:paraId="26CC893F" w14:textId="64CFD394" w:rsidR="004B434D" w:rsidRPr="008A3328" w:rsidRDefault="004B434D" w:rsidP="005F0B26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  <w:r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0" w:type="auto"/>
            <w:vAlign w:val="bottom"/>
          </w:tcPr>
          <w:p w14:paraId="6A686463" w14:textId="5DA1062F" w:rsidR="004B434D" w:rsidRPr="008A3328" w:rsidRDefault="002172F1" w:rsidP="004D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220</w:t>
            </w:r>
            <w:r w:rsidR="004D0ECB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0" w:type="auto"/>
            <w:vAlign w:val="bottom"/>
          </w:tcPr>
          <w:p w14:paraId="41E00E25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402DB487" w14:textId="3D28BCF6" w:rsidR="004B434D" w:rsidRPr="008A3328" w:rsidRDefault="004D0ECB" w:rsidP="004D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4737A9B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4D3364CC" w14:textId="106A22E0" w:rsidR="004B434D" w:rsidRPr="008A3328" w:rsidRDefault="002172F1" w:rsidP="005F0B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220</w:t>
            </w:r>
            <w:r w:rsidR="004D0ECB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0" w:type="auto"/>
            <w:vAlign w:val="bottom"/>
          </w:tcPr>
          <w:p w14:paraId="47AED3CE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19005CAE" w14:textId="4DBE556D" w:rsidR="004B434D" w:rsidRPr="008A3328" w:rsidRDefault="004B434D" w:rsidP="004D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3DF046B1" w14:textId="77777777" w:rsidR="004B434D" w:rsidRPr="008A3328" w:rsidRDefault="004B434D" w:rsidP="005F0B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4367CFEC" w14:textId="77777777" w:rsidR="004B434D" w:rsidRPr="008A3328" w:rsidRDefault="004B434D" w:rsidP="004D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  <w:p w14:paraId="1198B9DF" w14:textId="00A05B84" w:rsidR="004B434D" w:rsidRPr="008A3328" w:rsidRDefault="004B434D" w:rsidP="004D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2B1F5F2E" w14:textId="77777777" w:rsidR="004B434D" w:rsidRPr="008A3328" w:rsidRDefault="004B434D" w:rsidP="004D0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6D931FE8" w14:textId="0FDA9D46" w:rsidR="004B434D" w:rsidRPr="008A3328" w:rsidRDefault="004B434D" w:rsidP="004D0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087EAD" w:rsidRPr="008A3328" w14:paraId="35F47861" w14:textId="77777777" w:rsidTr="00A55A3F">
        <w:tc>
          <w:tcPr>
            <w:tcW w:w="2296" w:type="dxa"/>
          </w:tcPr>
          <w:p w14:paraId="3150E859" w14:textId="77777777" w:rsidR="00087EAD" w:rsidRPr="008A3328" w:rsidRDefault="00087EAD" w:rsidP="00087EAD">
            <w:pPr>
              <w:ind w:left="166" w:right="-107" w:hanging="18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173EAC24" w14:textId="29BCF1C3" w:rsidR="00087EAD" w:rsidRPr="008A3328" w:rsidRDefault="00087EAD" w:rsidP="00087EAD">
            <w:pPr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 (2562: 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0" w:type="auto"/>
            <w:vAlign w:val="bottom"/>
          </w:tcPr>
          <w:p w14:paraId="78452AF7" w14:textId="78DD206B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0" w:type="auto"/>
            <w:vAlign w:val="bottom"/>
          </w:tcPr>
          <w:p w14:paraId="108E2DF5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3985DCF5" w14:textId="4F75E7A7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5F7A6B62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76767A45" w14:textId="709EFC36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9,099</w:t>
            </w:r>
          </w:p>
        </w:tc>
        <w:tc>
          <w:tcPr>
            <w:tcW w:w="0" w:type="auto"/>
            <w:vAlign w:val="bottom"/>
          </w:tcPr>
          <w:p w14:paraId="3A3DA9F2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6AAD6C92" w14:textId="015FF080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370" w:lineRule="exact"/>
              <w:ind w:right="-10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  <w:tc>
          <w:tcPr>
            <w:tcW w:w="0" w:type="auto"/>
            <w:vAlign w:val="bottom"/>
          </w:tcPr>
          <w:p w14:paraId="1A2B1E11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032D43C7" w14:textId="39122BBF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7A8DD559" w14:textId="77777777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Align w:val="bottom"/>
          </w:tcPr>
          <w:p w14:paraId="2E3EB00C" w14:textId="1932DEC6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3,070</w:t>
            </w:r>
          </w:p>
        </w:tc>
      </w:tr>
      <w:tr w:rsidR="00087EAD" w:rsidRPr="008A3328" w14:paraId="6AF82B2F" w14:textId="77777777" w:rsidTr="00A55A3F">
        <w:tc>
          <w:tcPr>
            <w:tcW w:w="2296" w:type="dxa"/>
          </w:tcPr>
          <w:p w14:paraId="6356816E" w14:textId="77777777" w:rsidR="00087EAD" w:rsidRPr="008A3328" w:rsidRDefault="00087EAD" w:rsidP="00087EAD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457E58" w14:textId="28F93D23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229,099</w:t>
            </w:r>
          </w:p>
        </w:tc>
        <w:tc>
          <w:tcPr>
            <w:tcW w:w="0" w:type="auto"/>
            <w:vAlign w:val="bottom"/>
          </w:tcPr>
          <w:p w14:paraId="580CDB58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F1C6F" w14:textId="62B5080D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7692ABC2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42D1B" w14:textId="385CD85A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229,099</w:t>
            </w:r>
          </w:p>
        </w:tc>
        <w:tc>
          <w:tcPr>
            <w:tcW w:w="0" w:type="auto"/>
            <w:vAlign w:val="bottom"/>
          </w:tcPr>
          <w:p w14:paraId="2DD359EC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2D88FB" w14:textId="2B1AA533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  <w:tc>
          <w:tcPr>
            <w:tcW w:w="0" w:type="auto"/>
            <w:vAlign w:val="bottom"/>
          </w:tcPr>
          <w:p w14:paraId="0DECBB49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DC8BD" w14:textId="709AA9AB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0" w:type="auto"/>
            <w:vAlign w:val="bottom"/>
          </w:tcPr>
          <w:p w14:paraId="1ECAD600" w14:textId="77777777" w:rsidR="00087EAD" w:rsidRPr="008A3328" w:rsidRDefault="00087EAD" w:rsidP="00087E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08195" w14:textId="59FAAF00" w:rsidR="00087EAD" w:rsidRPr="008A3328" w:rsidRDefault="00087EAD" w:rsidP="00087E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3,070</w:t>
            </w:r>
          </w:p>
        </w:tc>
      </w:tr>
    </w:tbl>
    <w:p w14:paraId="1361EFFA" w14:textId="070588E6" w:rsidR="000168B1" w:rsidRPr="008A3328" w:rsidRDefault="000168B1" w:rsidP="004955CE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114" w:type="dxa"/>
        <w:tblInd w:w="450" w:type="dxa"/>
        <w:tblLook w:val="01E0" w:firstRow="1" w:lastRow="1" w:firstColumn="1" w:lastColumn="1" w:noHBand="0" w:noVBand="0"/>
      </w:tblPr>
      <w:tblGrid>
        <w:gridCol w:w="3202"/>
        <w:gridCol w:w="995"/>
        <w:gridCol w:w="1011"/>
        <w:gridCol w:w="269"/>
        <w:gridCol w:w="1011"/>
        <w:gridCol w:w="270"/>
        <w:gridCol w:w="1075"/>
        <w:gridCol w:w="270"/>
        <w:gridCol w:w="1011"/>
      </w:tblGrid>
      <w:tr w:rsidR="006F0024" w:rsidRPr="008A3328" w14:paraId="4B3478A9" w14:textId="77777777" w:rsidTr="004B434D">
        <w:trPr>
          <w:tblHeader/>
        </w:trPr>
        <w:tc>
          <w:tcPr>
            <w:tcW w:w="3222" w:type="dxa"/>
            <w:vMerge w:val="restart"/>
            <w:shd w:val="clear" w:color="auto" w:fill="auto"/>
          </w:tcPr>
          <w:p w14:paraId="0CF64436" w14:textId="44BEEAF0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  <w:p w14:paraId="5EA379FF" w14:textId="123D3BF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ab/>
              <w:t xml:space="preserve">ณ วันที่ </w:t>
            </w:r>
            <w:r w:rsidR="002172F1"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A3328">
              <w:rPr>
                <w:rFonts w:ascii="Angsana New" w:hAnsi="Angsana New" w:hint="cs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02" w:type="dxa"/>
          </w:tcPr>
          <w:p w14:paraId="408C162F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7" w:type="dxa"/>
            <w:gridSpan w:val="3"/>
          </w:tcPr>
          <w:p w14:paraId="593BEE27" w14:textId="68F26D7A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2C2947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33" w:type="dxa"/>
            <w:gridSpan w:val="3"/>
          </w:tcPr>
          <w:p w14:paraId="18388434" w14:textId="6ADAFEF0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0024" w:rsidRPr="008A3328" w14:paraId="745EA1E7" w14:textId="77777777" w:rsidTr="004B434D">
        <w:trPr>
          <w:tblHeader/>
        </w:trPr>
        <w:tc>
          <w:tcPr>
            <w:tcW w:w="3222" w:type="dxa"/>
            <w:vMerge/>
          </w:tcPr>
          <w:p w14:paraId="3705C6F5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73AE7D7E" w14:textId="4CF24F5B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08113879" w14:textId="4531A3A2" w:rsidR="006F002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7B02A70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5C58D22B" w14:textId="0E808C53" w:rsidR="006F002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683A066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shd w:val="clear" w:color="auto" w:fill="auto"/>
            <w:vAlign w:val="center"/>
          </w:tcPr>
          <w:p w14:paraId="12AD4EA9" w14:textId="6D01D250" w:rsidR="006F002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DAF6890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auto"/>
            <w:vAlign w:val="center"/>
          </w:tcPr>
          <w:p w14:paraId="6D4B1482" w14:textId="4308E648" w:rsidR="006F0024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F0024" w:rsidRPr="008A3328" w14:paraId="737DFC14" w14:textId="77777777" w:rsidTr="004B434D">
        <w:trPr>
          <w:tblHeader/>
        </w:trPr>
        <w:tc>
          <w:tcPr>
            <w:tcW w:w="3222" w:type="dxa"/>
          </w:tcPr>
          <w:p w14:paraId="6D7623A9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2" w:type="dxa"/>
          </w:tcPr>
          <w:p w14:paraId="6842F743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90" w:type="dxa"/>
            <w:gridSpan w:val="7"/>
          </w:tcPr>
          <w:p w14:paraId="6C14C2B1" w14:textId="1490C252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F0024" w:rsidRPr="008A3328" w14:paraId="68EB552E" w14:textId="77777777" w:rsidTr="004B434D">
        <w:trPr>
          <w:trHeight w:val="182"/>
        </w:trPr>
        <w:tc>
          <w:tcPr>
            <w:tcW w:w="3222" w:type="dxa"/>
          </w:tcPr>
          <w:p w14:paraId="433C8E2A" w14:textId="109D79F8" w:rsidR="006F0024" w:rsidRPr="008A3328" w:rsidRDefault="006F0024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ลูกหนี้การค้า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*</w:t>
            </w:r>
          </w:p>
        </w:tc>
        <w:tc>
          <w:tcPr>
            <w:tcW w:w="1002" w:type="dxa"/>
          </w:tcPr>
          <w:p w14:paraId="0526C7B0" w14:textId="06DB3D77" w:rsidR="006F0024" w:rsidRPr="008A3328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3BC76A07" w14:textId="11DE5162" w:rsidR="006F0024" w:rsidRPr="008A3328" w:rsidRDefault="00583733" w:rsidP="005837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C3B6622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3DCA0D27" w14:textId="0ADDF35D" w:rsidR="006F0024" w:rsidRPr="008A3328" w:rsidRDefault="002172F1" w:rsidP="003C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686</w:t>
            </w:r>
          </w:p>
        </w:tc>
        <w:tc>
          <w:tcPr>
            <w:tcW w:w="270" w:type="dxa"/>
          </w:tcPr>
          <w:p w14:paraId="0B67731A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1AB76F6F" w14:textId="2650C761" w:rsidR="006F0024" w:rsidRPr="008A3328" w:rsidRDefault="006F002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3AB7A4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09A3B88B" w14:textId="3006A90F" w:rsidR="006F0024" w:rsidRPr="008A3328" w:rsidRDefault="006F0024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0024" w:rsidRPr="008A3328" w14:paraId="3F3CF215" w14:textId="77777777" w:rsidTr="004B434D">
        <w:tc>
          <w:tcPr>
            <w:tcW w:w="3222" w:type="dxa"/>
          </w:tcPr>
          <w:p w14:paraId="272FB7C1" w14:textId="15B6804F" w:rsidR="006F0024" w:rsidRPr="008A3328" w:rsidRDefault="006F0024" w:rsidP="004955C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002" w:type="dxa"/>
          </w:tcPr>
          <w:p w14:paraId="6CA92C1F" w14:textId="23D1A4D2" w:rsidR="006F0024" w:rsidRPr="008A3328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</w:tcPr>
          <w:p w14:paraId="310E8644" w14:textId="603353CF" w:rsidR="006F0024" w:rsidRPr="008A3328" w:rsidRDefault="002172F1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</w:t>
            </w:r>
            <w:r w:rsidR="00FC680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269" w:type="dxa"/>
          </w:tcPr>
          <w:p w14:paraId="1541B2DA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</w:tcPr>
          <w:p w14:paraId="14770800" w14:textId="3EB1DF23" w:rsidR="006F0024" w:rsidRPr="008A3328" w:rsidRDefault="002172F1" w:rsidP="003C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10</w:t>
            </w:r>
            <w:r w:rsidR="006F002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357AA152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</w:tcPr>
          <w:p w14:paraId="3C8B9EE8" w14:textId="5746B852" w:rsidR="006F0024" w:rsidRPr="008A3328" w:rsidRDefault="002172F1" w:rsidP="003C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25</w:t>
            </w:r>
            <w:r w:rsidR="00583733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535BF522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</w:tcPr>
          <w:p w14:paraId="09D804CD" w14:textId="0678658B" w:rsidR="006F0024" w:rsidRPr="008A3328" w:rsidRDefault="002172F1" w:rsidP="003C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10</w:t>
            </w:r>
            <w:r w:rsidR="006F002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6F0024" w:rsidRPr="008A3328" w14:paraId="62375046" w14:textId="77777777" w:rsidTr="004B434D">
        <w:tc>
          <w:tcPr>
            <w:tcW w:w="3222" w:type="dxa"/>
          </w:tcPr>
          <w:p w14:paraId="693E5E49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2" w:type="dxa"/>
          </w:tcPr>
          <w:p w14:paraId="18B3FE73" w14:textId="77777777" w:rsidR="006F0024" w:rsidRPr="008A3328" w:rsidRDefault="006F0024" w:rsidP="004955C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4C3532C8" w14:textId="33EB14BF" w:rsidR="006F0024" w:rsidRPr="008A3328" w:rsidRDefault="002172F1" w:rsidP="00FC68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FC680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69" w:type="dxa"/>
          </w:tcPr>
          <w:p w14:paraId="2FE9F48E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</w:tcPr>
          <w:p w14:paraId="3D57B385" w14:textId="18816AF2" w:rsidR="006F0024" w:rsidRPr="008A3328" w:rsidRDefault="002172F1" w:rsidP="003C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6F0024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270" w:type="dxa"/>
          </w:tcPr>
          <w:p w14:paraId="688EB72D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6162C96" w14:textId="3BFB3C13" w:rsidR="006F0024" w:rsidRPr="008A3328" w:rsidRDefault="002172F1" w:rsidP="003C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  <w:r w:rsidR="00583733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625</w:t>
            </w:r>
          </w:p>
        </w:tc>
        <w:tc>
          <w:tcPr>
            <w:tcW w:w="270" w:type="dxa"/>
          </w:tcPr>
          <w:p w14:paraId="5BB95E44" w14:textId="77777777" w:rsidR="006F0024" w:rsidRPr="008A3328" w:rsidRDefault="006F0024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</w:tcPr>
          <w:p w14:paraId="7162467E" w14:textId="7117BAE8" w:rsidR="006F0024" w:rsidRPr="008A3328" w:rsidRDefault="002172F1" w:rsidP="003C6F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370" w:lineRule="exact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6F0024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</w:tr>
    </w:tbl>
    <w:p w14:paraId="5166C9FE" w14:textId="6F5FF4A8" w:rsidR="00716966" w:rsidRPr="008A3328" w:rsidRDefault="0071696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color w:val="0000FF"/>
          <w:sz w:val="20"/>
          <w:szCs w:val="20"/>
        </w:rPr>
      </w:pPr>
    </w:p>
    <w:p w14:paraId="2CB2B8A0" w14:textId="1B672050" w:rsidR="00716966" w:rsidRPr="008A3328" w:rsidRDefault="00716966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</w:rPr>
        <w:t xml:space="preserve">* </w:t>
      </w:r>
      <w:r w:rsidRPr="008A3328">
        <w:rPr>
          <w:rFonts w:ascii="Angsana New" w:hAnsi="Angsana New" w:hint="cs"/>
          <w:sz w:val="28"/>
          <w:szCs w:val="28"/>
          <w:cs/>
        </w:rPr>
        <w:t>บริษัทย่อยแห่งหนึ่งได้มีการมอบอำนาจการรับเงินจากลูกหนี้การค้าตามสัญญาให้กับธนาคาร</w:t>
      </w:r>
    </w:p>
    <w:p w14:paraId="5E4F57A8" w14:textId="77777777" w:rsidR="0085221E" w:rsidRPr="008A3328" w:rsidRDefault="0085221E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3D8AA480" w14:textId="6CBDEB74" w:rsidR="00716966" w:rsidRPr="008A3328" w:rsidRDefault="00716966" w:rsidP="004955C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ณ วันที่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/>
          <w:sz w:val="28"/>
          <w:szCs w:val="28"/>
        </w:rPr>
        <w:t>2563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กลุ่มบริษัทและบริษัทมีวงเงินสินเชื่อซึ่งยังมิได้เบิกใช้เป็นจำนวนเงินรวม</w:t>
      </w:r>
      <w:r w:rsidR="004C1C1A"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5</w:t>
      </w:r>
      <w:r w:rsidR="007A0EEF" w:rsidRPr="008A3328">
        <w:rPr>
          <w:rFonts w:ascii="Angsana New" w:hAnsi="Angsana New"/>
          <w:sz w:val="28"/>
          <w:szCs w:val="28"/>
        </w:rPr>
        <w:t>94</w:t>
      </w:r>
      <w:r w:rsidR="00BF487F"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86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ล้านบาท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และ</w:t>
      </w:r>
      <w:r w:rsidRPr="008A3328">
        <w:rPr>
          <w:rFonts w:ascii="Angsana New" w:hAnsi="Angsana New"/>
          <w:sz w:val="28"/>
          <w:szCs w:val="28"/>
          <w:rtl/>
          <w:cs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493</w:t>
      </w:r>
      <w:r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11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ล้านบาท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ตามลำดับ </w:t>
      </w:r>
      <w:r w:rsidRPr="008A3328">
        <w:rPr>
          <w:rFonts w:ascii="Angsana New" w:hAnsi="Angsana New"/>
          <w:i/>
          <w:iCs/>
          <w:sz w:val="28"/>
          <w:szCs w:val="28"/>
        </w:rPr>
        <w:t>(</w:t>
      </w:r>
      <w:r w:rsidR="002172F1" w:rsidRPr="008A3328">
        <w:rPr>
          <w:rFonts w:ascii="Angsana New" w:hAnsi="Angsana New"/>
          <w:i/>
          <w:iCs/>
          <w:sz w:val="28"/>
          <w:szCs w:val="28"/>
        </w:rPr>
        <w:t>2562</w:t>
      </w:r>
      <w:r w:rsidRPr="008A3328">
        <w:rPr>
          <w:rFonts w:ascii="Angsana New" w:hAnsi="Angsana New"/>
          <w:i/>
          <w:iCs/>
          <w:sz w:val="28"/>
          <w:szCs w:val="28"/>
        </w:rPr>
        <w:t xml:space="preserve">: </w:t>
      </w:r>
      <w:r w:rsidR="002172F1" w:rsidRPr="008A3328">
        <w:rPr>
          <w:rFonts w:ascii="Angsana New" w:hAnsi="Angsana New"/>
          <w:i/>
          <w:iCs/>
          <w:sz w:val="28"/>
          <w:szCs w:val="28"/>
        </w:rPr>
        <w:t>816</w:t>
      </w:r>
      <w:r w:rsidR="00DB1D42" w:rsidRPr="008A3328">
        <w:rPr>
          <w:rFonts w:ascii="Angsana New" w:hAnsi="Angsana New"/>
          <w:i/>
          <w:iCs/>
          <w:sz w:val="28"/>
          <w:szCs w:val="28"/>
        </w:rPr>
        <w:t>.</w:t>
      </w:r>
      <w:r w:rsidR="002172F1" w:rsidRPr="008A3328">
        <w:rPr>
          <w:rFonts w:ascii="Angsana New" w:hAnsi="Angsana New"/>
          <w:i/>
          <w:iCs/>
          <w:sz w:val="28"/>
          <w:szCs w:val="28"/>
        </w:rPr>
        <w:t>03</w:t>
      </w:r>
      <w:r w:rsidRPr="008A3328">
        <w:rPr>
          <w:rFonts w:ascii="Angsana New" w:hAnsi="Angsana New"/>
          <w:i/>
          <w:iCs/>
          <w:sz w:val="28"/>
          <w:szCs w:val="28"/>
        </w:rPr>
        <w:t xml:space="preserve"> </w:t>
      </w:r>
      <w:r w:rsidRPr="008A3328">
        <w:rPr>
          <w:rFonts w:ascii="Angsana New" w:hAnsi="Angsana New"/>
          <w:i/>
          <w:iCs/>
          <w:sz w:val="28"/>
          <w:szCs w:val="28"/>
          <w:cs/>
        </w:rPr>
        <w:t>ล้านบาท</w:t>
      </w:r>
      <w:r w:rsidRPr="008A3328">
        <w:rPr>
          <w:rFonts w:ascii="Angsana New" w:hAnsi="Angsana New"/>
          <w:i/>
          <w:iCs/>
          <w:sz w:val="28"/>
          <w:szCs w:val="28"/>
        </w:rPr>
        <w:t xml:space="preserve"> </w:t>
      </w:r>
      <w:r w:rsidRPr="008A3328">
        <w:rPr>
          <w:rFonts w:ascii="Angsana New" w:hAnsi="Angsana New"/>
          <w:i/>
          <w:iCs/>
          <w:sz w:val="28"/>
          <w:szCs w:val="28"/>
          <w:cs/>
        </w:rPr>
        <w:t>และ</w:t>
      </w:r>
      <w:r w:rsidRPr="008A3328">
        <w:rPr>
          <w:rFonts w:ascii="Angsana New" w:hAnsi="Angsana New"/>
          <w:i/>
          <w:iCs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i/>
          <w:iCs/>
          <w:sz w:val="28"/>
          <w:szCs w:val="28"/>
        </w:rPr>
        <w:t>713</w:t>
      </w:r>
      <w:r w:rsidRPr="008A3328">
        <w:rPr>
          <w:rFonts w:ascii="Angsana New" w:hAnsi="Angsana New"/>
          <w:i/>
          <w:iCs/>
          <w:sz w:val="28"/>
          <w:szCs w:val="28"/>
        </w:rPr>
        <w:t>.</w:t>
      </w:r>
      <w:r w:rsidR="002172F1" w:rsidRPr="008A3328">
        <w:rPr>
          <w:rFonts w:ascii="Angsana New" w:hAnsi="Angsana New"/>
          <w:i/>
          <w:iCs/>
          <w:sz w:val="28"/>
          <w:szCs w:val="28"/>
        </w:rPr>
        <w:t>11</w:t>
      </w:r>
      <w:r w:rsidRPr="008A3328">
        <w:rPr>
          <w:rFonts w:ascii="Angsana New" w:hAnsi="Angsana New"/>
          <w:i/>
          <w:iCs/>
          <w:sz w:val="28"/>
          <w:szCs w:val="28"/>
        </w:rPr>
        <w:t xml:space="preserve"> </w:t>
      </w:r>
      <w:r w:rsidRPr="008A3328">
        <w:rPr>
          <w:rFonts w:ascii="Angsana New" w:hAnsi="Angsana New"/>
          <w:i/>
          <w:iCs/>
          <w:sz w:val="28"/>
          <w:szCs w:val="28"/>
          <w:cs/>
        </w:rPr>
        <w:t>ล้านบาท ตามลำดับ</w:t>
      </w:r>
      <w:r w:rsidRPr="008A3328">
        <w:rPr>
          <w:rFonts w:ascii="Angsana New" w:hAnsi="Angsana New"/>
          <w:i/>
          <w:iCs/>
          <w:sz w:val="28"/>
          <w:szCs w:val="28"/>
        </w:rPr>
        <w:t>)</w:t>
      </w:r>
    </w:p>
    <w:p w14:paraId="4177381D" w14:textId="15B098EA" w:rsidR="000E31AE" w:rsidRPr="008A3328" w:rsidRDefault="000E31AE" w:rsidP="004955C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tbl>
      <w:tblPr>
        <w:tblW w:w="9205" w:type="dxa"/>
        <w:tblInd w:w="396" w:type="dxa"/>
        <w:tblLayout w:type="fixed"/>
        <w:tblLook w:val="01E0" w:firstRow="1" w:lastRow="1" w:firstColumn="1" w:lastColumn="1" w:noHBand="0" w:noVBand="0"/>
      </w:tblPr>
      <w:tblGrid>
        <w:gridCol w:w="2304"/>
        <w:gridCol w:w="990"/>
        <w:gridCol w:w="237"/>
        <w:gridCol w:w="772"/>
        <w:gridCol w:w="236"/>
        <w:gridCol w:w="1032"/>
        <w:gridCol w:w="270"/>
        <w:gridCol w:w="963"/>
        <w:gridCol w:w="270"/>
        <w:gridCol w:w="810"/>
        <w:gridCol w:w="269"/>
        <w:gridCol w:w="8"/>
        <w:gridCol w:w="1044"/>
      </w:tblGrid>
      <w:tr w:rsidR="000E31AE" w:rsidRPr="008A3328" w14:paraId="5E2BD9C7" w14:textId="77777777" w:rsidTr="009F682C">
        <w:trPr>
          <w:tblHeader/>
        </w:trPr>
        <w:tc>
          <w:tcPr>
            <w:tcW w:w="2304" w:type="dxa"/>
          </w:tcPr>
          <w:p w14:paraId="622943BA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67" w:type="dxa"/>
            <w:gridSpan w:val="5"/>
            <w:shd w:val="clear" w:color="auto" w:fill="auto"/>
          </w:tcPr>
          <w:p w14:paraId="64182995" w14:textId="67C1AF5A" w:rsidR="000E31AE" w:rsidRPr="008A3328" w:rsidRDefault="00284940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E00325E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364" w:type="dxa"/>
            <w:gridSpan w:val="6"/>
            <w:shd w:val="clear" w:color="auto" w:fill="auto"/>
          </w:tcPr>
          <w:p w14:paraId="3898EF94" w14:textId="267890F5" w:rsidR="000E31AE" w:rsidRPr="008A3328" w:rsidRDefault="00284940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1AE" w:rsidRPr="008A3328" w14:paraId="31C11DEC" w14:textId="77777777" w:rsidTr="009F682C">
        <w:trPr>
          <w:trHeight w:val="432"/>
          <w:tblHeader/>
        </w:trPr>
        <w:tc>
          <w:tcPr>
            <w:tcW w:w="2304" w:type="dxa"/>
            <w:shd w:val="clear" w:color="auto" w:fill="auto"/>
            <w:vAlign w:val="bottom"/>
          </w:tcPr>
          <w:p w14:paraId="534E9F67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A4612C8" w14:textId="77777777" w:rsidR="000E31AE" w:rsidRPr="008A3328" w:rsidRDefault="000E31AE" w:rsidP="00EB7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40" w:right="-105" w:hanging="140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4B2666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br/>
              <w:t>ขั้นต่ำที่</w:t>
            </w:r>
            <w:r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70CE330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4744A88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5C0FAF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2D282F8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0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F72821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4CB5123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6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ขั้นต่ำที่</w:t>
            </w:r>
            <w:r w:rsidRPr="008A3328">
              <w:rPr>
                <w:rFonts w:ascii="Angsana New" w:hAnsi="Angsana New"/>
                <w:sz w:val="28"/>
                <w:szCs w:val="28"/>
              </w:rPr>
              <w:br/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F4595A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14768F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71533E1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2" w:type="dxa"/>
            <w:gridSpan w:val="2"/>
            <w:shd w:val="clear" w:color="auto" w:fill="auto"/>
            <w:vAlign w:val="bottom"/>
          </w:tcPr>
          <w:p w14:paraId="2373EFBE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2" w:right="-6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มูลค่าปัจจุบันของจำนวนเงินขั้นต่ำที่ต้องจ่าย</w:t>
            </w:r>
          </w:p>
        </w:tc>
      </w:tr>
      <w:tr w:rsidR="000E31AE" w:rsidRPr="008A3328" w14:paraId="68156B6C" w14:textId="77777777" w:rsidTr="009F682C">
        <w:trPr>
          <w:tblHeader/>
        </w:trPr>
        <w:tc>
          <w:tcPr>
            <w:tcW w:w="2304" w:type="dxa"/>
          </w:tcPr>
          <w:p w14:paraId="58A5AEAA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901" w:type="dxa"/>
            <w:gridSpan w:val="12"/>
          </w:tcPr>
          <w:p w14:paraId="672A97FB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1AE" w:rsidRPr="008A3328" w14:paraId="47ACBA74" w14:textId="77777777" w:rsidTr="009F682C">
        <w:trPr>
          <w:tblHeader/>
        </w:trPr>
        <w:tc>
          <w:tcPr>
            <w:tcW w:w="2304" w:type="dxa"/>
          </w:tcPr>
          <w:p w14:paraId="18C6F603" w14:textId="6E4FE401" w:rsidR="000E31AE" w:rsidRPr="008A3328" w:rsidRDefault="005B7B10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79"/>
              <w:rPr>
                <w:rFonts w:ascii="Angsana New" w:eastAsia="Calibri" w:hAnsi="Angsana New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284940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6901" w:type="dxa"/>
            <w:gridSpan w:val="12"/>
          </w:tcPr>
          <w:p w14:paraId="23D89A86" w14:textId="77777777" w:rsidR="000E31AE" w:rsidRPr="008A3328" w:rsidRDefault="000E31AE" w:rsidP="009F6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284940" w:rsidRPr="008A3328" w14:paraId="5CC58969" w14:textId="77777777" w:rsidTr="009F682C">
        <w:tc>
          <w:tcPr>
            <w:tcW w:w="2304" w:type="dxa"/>
          </w:tcPr>
          <w:p w14:paraId="4879E1B0" w14:textId="28649A9C" w:rsidR="00284940" w:rsidRPr="008A3328" w:rsidRDefault="00284940" w:rsidP="0028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D3E5D9" w14:textId="1B25F9C6" w:rsidR="00284940" w:rsidRPr="008A3328" w:rsidRDefault="002172F1" w:rsidP="0028494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A255F32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6C1BED4" w14:textId="0A710788" w:rsidR="00284940" w:rsidRPr="008A3328" w:rsidRDefault="002172F1" w:rsidP="0028494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C2B7A9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60CB6C6" w14:textId="280D5E16" w:rsidR="00284940" w:rsidRPr="008A3328" w:rsidRDefault="002172F1" w:rsidP="0028494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C7E61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0192EC6" w14:textId="6603B726" w:rsidR="00284940" w:rsidRPr="008A3328" w:rsidRDefault="002172F1" w:rsidP="0028494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242C1C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BD0144" w14:textId="672D034F" w:rsidR="00284940" w:rsidRPr="008A3328" w:rsidRDefault="002172F1" w:rsidP="002849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143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34E67867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vAlign w:val="bottom"/>
          </w:tcPr>
          <w:p w14:paraId="08A5D413" w14:textId="43037A63" w:rsidR="00284940" w:rsidRPr="008A3328" w:rsidRDefault="002172F1" w:rsidP="002849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439</w:t>
            </w:r>
          </w:p>
        </w:tc>
      </w:tr>
      <w:tr w:rsidR="00284940" w:rsidRPr="008A3328" w14:paraId="784BD5DF" w14:textId="77777777" w:rsidTr="009F682C">
        <w:tc>
          <w:tcPr>
            <w:tcW w:w="2304" w:type="dxa"/>
          </w:tcPr>
          <w:p w14:paraId="213556F1" w14:textId="2E54E532" w:rsidR="00284940" w:rsidRPr="008A3328" w:rsidRDefault="002172F1" w:rsidP="0028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1</w:t>
            </w:r>
            <w:r w:rsidR="00284940" w:rsidRPr="008A332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5</w:t>
            </w:r>
            <w:r w:rsidR="00284940"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84940" w:rsidRPr="008A3328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6550E35" w14:textId="43A81D07" w:rsidR="00284940" w:rsidRPr="008A3328" w:rsidRDefault="002172F1" w:rsidP="0028494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right="-73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28494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80EB2A3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6E7F793" w14:textId="2C5AFE46" w:rsidR="00284940" w:rsidRPr="008A3328" w:rsidRDefault="002172F1" w:rsidP="0028494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118C82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5848235A" w14:textId="1345A4E9" w:rsidR="00284940" w:rsidRPr="008A3328" w:rsidRDefault="002172F1" w:rsidP="0028494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28494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812283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F15EE3C" w14:textId="5E075C08" w:rsidR="00284940" w:rsidRPr="008A3328" w:rsidRDefault="002172F1" w:rsidP="0028494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28494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972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6123D3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A8400D" w14:textId="6B0EC1C6" w:rsidR="00284940" w:rsidRPr="008A3328" w:rsidRDefault="002172F1" w:rsidP="002849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341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05AE09DE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4" w:type="dxa"/>
            <w:vAlign w:val="bottom"/>
          </w:tcPr>
          <w:p w14:paraId="00BD46A5" w14:textId="760C2FFD" w:rsidR="00284940" w:rsidRPr="008A3328" w:rsidRDefault="002172F1" w:rsidP="002849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2</w:t>
            </w:r>
            <w:r w:rsidR="0028494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631</w:t>
            </w:r>
          </w:p>
        </w:tc>
      </w:tr>
      <w:tr w:rsidR="00284940" w:rsidRPr="008A3328" w14:paraId="5971D8C7" w14:textId="77777777" w:rsidTr="009F682C">
        <w:tc>
          <w:tcPr>
            <w:tcW w:w="2304" w:type="dxa"/>
          </w:tcPr>
          <w:p w14:paraId="1058B31E" w14:textId="77777777" w:rsidR="00284940" w:rsidRPr="008A3328" w:rsidRDefault="00284940" w:rsidP="00284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DC4284" w14:textId="505D1EC7" w:rsidR="00284940" w:rsidRPr="008A3328" w:rsidRDefault="002172F1" w:rsidP="00284940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284940" w:rsidRPr="008A332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DF099C5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47EFE8" w14:textId="123ED178" w:rsidR="00284940" w:rsidRPr="008A3328" w:rsidRDefault="002172F1" w:rsidP="0028494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CB9336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DB693E" w14:textId="756F638E" w:rsidR="00284940" w:rsidRPr="008A3328" w:rsidRDefault="002172F1" w:rsidP="00284940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284940" w:rsidRPr="008A332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613535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43093F" w14:textId="177C4842" w:rsidR="00284940" w:rsidRPr="008A3328" w:rsidRDefault="002172F1" w:rsidP="00284940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284940" w:rsidRPr="008A332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C68B4F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DB0BDF" w14:textId="27130199" w:rsidR="00284940" w:rsidRPr="008A3328" w:rsidRDefault="002172F1" w:rsidP="00284940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484</w:t>
            </w:r>
          </w:p>
        </w:tc>
        <w:tc>
          <w:tcPr>
            <w:tcW w:w="277" w:type="dxa"/>
            <w:gridSpan w:val="2"/>
            <w:shd w:val="clear" w:color="auto" w:fill="auto"/>
            <w:vAlign w:val="bottom"/>
          </w:tcPr>
          <w:p w14:paraId="4363505D" w14:textId="77777777" w:rsidR="00284940" w:rsidRPr="008A3328" w:rsidRDefault="00284940" w:rsidP="00284940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EDE45" w14:textId="5BD6EFFE" w:rsidR="00284940" w:rsidRPr="008A3328" w:rsidRDefault="002172F1" w:rsidP="0028494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3</w:t>
            </w:r>
            <w:r w:rsidR="00284940" w:rsidRPr="008A332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070</w:t>
            </w:r>
          </w:p>
        </w:tc>
      </w:tr>
    </w:tbl>
    <w:p w14:paraId="3DA384E5" w14:textId="77777777" w:rsidR="004B434D" w:rsidRPr="008A3328" w:rsidRDefault="004B434D" w:rsidP="004955CE">
      <w:pPr>
        <w:tabs>
          <w:tab w:val="clear" w:pos="68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9E23B33" w14:textId="77060BC9" w:rsidR="000371FB" w:rsidRPr="008A3328" w:rsidRDefault="000371F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1DE969F4" w14:textId="3A71BEDD" w:rsidR="000103CB" w:rsidRPr="008A3328" w:rsidRDefault="002172F1" w:rsidP="004955CE">
      <w:pPr>
        <w:pStyle w:val="Heading6"/>
        <w:tabs>
          <w:tab w:val="left" w:pos="450"/>
        </w:tabs>
        <w:ind w:left="540" w:hanging="540"/>
        <w:jc w:val="thaiDistribute"/>
        <w:rPr>
          <w:rFonts w:ascii="Angsana New" w:eastAsia="MS Mincho" w:hAnsi="Angsana New"/>
          <w:sz w:val="28"/>
          <w:szCs w:val="28"/>
          <w:cs/>
          <w:lang w:val="en-US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lastRenderedPageBreak/>
        <w:t>18</w:t>
      </w:r>
      <w:r w:rsidR="005A5C8C" w:rsidRPr="008A3328">
        <w:rPr>
          <w:rFonts w:ascii="Angsana New" w:eastAsia="MS Mincho" w:hAnsi="Angsana New"/>
          <w:sz w:val="28"/>
          <w:szCs w:val="28"/>
          <w:lang w:val="en-US"/>
        </w:rPr>
        <w:tab/>
      </w:r>
      <w:bookmarkStart w:id="13" w:name="_Hlk63811350"/>
      <w:r w:rsidR="00F63C8A" w:rsidRPr="008A3328">
        <w:rPr>
          <w:rFonts w:ascii="Angsana New" w:eastAsia="MS Mincho" w:hAnsi="Angsana New"/>
          <w:sz w:val="28"/>
          <w:szCs w:val="28"/>
          <w:lang w:val="en-US"/>
        </w:rPr>
        <w:tab/>
      </w:r>
      <w:r w:rsidR="00A57F80" w:rsidRPr="008A3328">
        <w:rPr>
          <w:rFonts w:ascii="Angsana New" w:eastAsia="MS Mincho" w:hAnsi="Angsana New"/>
          <w:sz w:val="28"/>
          <w:szCs w:val="28"/>
          <w:cs/>
          <w:lang w:val="en-US"/>
        </w:rPr>
        <w:t>เจ้าหนี้การค้าและเจ้าหนี้อื่น</w:t>
      </w:r>
    </w:p>
    <w:p w14:paraId="1E927362" w14:textId="77777777" w:rsidR="0055353A" w:rsidRPr="008A3328" w:rsidRDefault="0055353A" w:rsidP="004955CE">
      <w:pPr>
        <w:rPr>
          <w:rFonts w:ascii="Angsana New" w:hAnsi="Angsana New"/>
          <w:sz w:val="20"/>
          <w:szCs w:val="20"/>
          <w:lang w:val="x-none" w:eastAsia="x-none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8A3328" w14:paraId="75178BA1" w14:textId="77777777" w:rsidTr="00F63C8A">
        <w:tc>
          <w:tcPr>
            <w:tcW w:w="3330" w:type="dxa"/>
            <w:shd w:val="clear" w:color="auto" w:fill="auto"/>
          </w:tcPr>
          <w:p w14:paraId="736143DA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74E672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20B9A51E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D003390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5BC6CF9C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5353A" w:rsidRPr="008A3328" w14:paraId="42A819A0" w14:textId="77777777" w:rsidTr="00F63C8A">
        <w:tc>
          <w:tcPr>
            <w:tcW w:w="3330" w:type="dxa"/>
            <w:shd w:val="clear" w:color="auto" w:fill="auto"/>
          </w:tcPr>
          <w:p w14:paraId="23549846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F6287C6" w14:textId="77777777" w:rsidR="0055353A" w:rsidRPr="008A3328" w:rsidRDefault="005535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01FFA8AD" w14:textId="4A1758B7" w:rsidR="0055353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47F69E22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B1D5B6A" w14:textId="0196168C" w:rsidR="0055353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1048D2EB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D039F1" w14:textId="6A5F5205" w:rsidR="0055353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34BB1B5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9ED60D2" w14:textId="0AB74176" w:rsidR="0055353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B11A98" w:rsidRPr="008A3328" w14:paraId="2CFD68FB" w14:textId="77777777" w:rsidTr="00F63C8A">
        <w:tc>
          <w:tcPr>
            <w:tcW w:w="3330" w:type="dxa"/>
            <w:shd w:val="clear" w:color="auto" w:fill="auto"/>
          </w:tcPr>
          <w:p w14:paraId="45EBF7F3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894038A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1588BF1" w14:textId="77777777" w:rsidR="00B11A98" w:rsidRPr="008A3328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5353A" w:rsidRPr="008A3328" w14:paraId="418A29C7" w14:textId="77777777" w:rsidTr="00F63C8A">
        <w:tc>
          <w:tcPr>
            <w:tcW w:w="3330" w:type="dxa"/>
            <w:shd w:val="clear" w:color="auto" w:fill="auto"/>
          </w:tcPr>
          <w:p w14:paraId="10B12327" w14:textId="77777777" w:rsidR="0055353A" w:rsidRPr="008A3328" w:rsidRDefault="005535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9E4AF5" w14:textId="77777777" w:rsidR="0055353A" w:rsidRPr="008A3328" w:rsidRDefault="0055353A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1AE9742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ED9B5E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36E1733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17CE642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9A2693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C6C2DF" w14:textId="77777777" w:rsidR="0055353A" w:rsidRPr="008A3328" w:rsidRDefault="0055353A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2ECD62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34D" w:rsidRPr="008A3328" w14:paraId="42838A51" w14:textId="77777777" w:rsidTr="00F63C8A">
        <w:tc>
          <w:tcPr>
            <w:tcW w:w="3330" w:type="dxa"/>
            <w:shd w:val="clear" w:color="auto" w:fill="auto"/>
          </w:tcPr>
          <w:p w14:paraId="6C7196D3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CB40D31" w14:textId="498A2590" w:rsidR="004B434D" w:rsidRPr="008A3328" w:rsidRDefault="002172F1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26B0A6A" w14:textId="341506DB" w:rsidR="004B434D" w:rsidRPr="008A3328" w:rsidRDefault="002172F1" w:rsidP="00822BB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62" w:type="dxa"/>
            <w:shd w:val="clear" w:color="auto" w:fill="auto"/>
          </w:tcPr>
          <w:p w14:paraId="5F7B306A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13FD3D49" w14:textId="0FB47D5A" w:rsidR="004B434D" w:rsidRPr="008A3328" w:rsidRDefault="004B434D" w:rsidP="004B434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524DDC7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25D0757" w14:textId="6DA73218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  <w:shd w:val="clear" w:color="auto" w:fill="auto"/>
          </w:tcPr>
          <w:p w14:paraId="65EF6BBF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0561BE" w14:textId="274CEA07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173</w:t>
            </w:r>
          </w:p>
        </w:tc>
      </w:tr>
      <w:tr w:rsidR="004B434D" w:rsidRPr="008A3328" w14:paraId="0DB1D957" w14:textId="77777777" w:rsidTr="00F63C8A">
        <w:tc>
          <w:tcPr>
            <w:tcW w:w="3330" w:type="dxa"/>
            <w:shd w:val="clear" w:color="auto" w:fill="auto"/>
          </w:tcPr>
          <w:p w14:paraId="4B5E2C87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DF0E7B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3B83E9" w14:textId="6E3D2C59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  <w:r w:rsidR="00822BB9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262" w:type="dxa"/>
            <w:shd w:val="clear" w:color="auto" w:fill="auto"/>
          </w:tcPr>
          <w:p w14:paraId="14406BF9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67AD945" w14:textId="63095C6B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158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14:paraId="31EDED2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FB0D1A2" w14:textId="45ABE336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122</w:t>
            </w:r>
            <w:r w:rsidR="00BC40A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740</w:t>
            </w:r>
          </w:p>
        </w:tc>
        <w:tc>
          <w:tcPr>
            <w:tcW w:w="270" w:type="dxa"/>
            <w:shd w:val="clear" w:color="auto" w:fill="auto"/>
          </w:tcPr>
          <w:p w14:paraId="0D66F81D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493638" w14:textId="0309A4CB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113</w:t>
            </w:r>
            <w:r w:rsidR="004B434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</w:p>
        </w:tc>
      </w:tr>
      <w:tr w:rsidR="004B434D" w:rsidRPr="008A3328" w14:paraId="1CEFADCE" w14:textId="77777777" w:rsidTr="00F63C8A">
        <w:tc>
          <w:tcPr>
            <w:tcW w:w="3330" w:type="dxa"/>
            <w:shd w:val="clear" w:color="auto" w:fill="auto"/>
          </w:tcPr>
          <w:p w14:paraId="7AEB8DA8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9A668EF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01458E3" w14:textId="0FF870F4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167</w:t>
            </w:r>
            <w:r w:rsidR="00822BB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915</w:t>
            </w:r>
          </w:p>
        </w:tc>
        <w:tc>
          <w:tcPr>
            <w:tcW w:w="262" w:type="dxa"/>
            <w:shd w:val="clear" w:color="auto" w:fill="auto"/>
          </w:tcPr>
          <w:p w14:paraId="67A2E1EA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EC1CBF6" w14:textId="5102B23E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158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916</w:t>
            </w:r>
          </w:p>
        </w:tc>
        <w:tc>
          <w:tcPr>
            <w:tcW w:w="262" w:type="dxa"/>
            <w:shd w:val="clear" w:color="auto" w:fill="auto"/>
          </w:tcPr>
          <w:p w14:paraId="1BBA832C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5D46EA8D" w14:textId="48866B8B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122</w:t>
            </w:r>
            <w:r w:rsidR="00BC40A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826</w:t>
            </w:r>
          </w:p>
        </w:tc>
        <w:tc>
          <w:tcPr>
            <w:tcW w:w="270" w:type="dxa"/>
            <w:shd w:val="clear" w:color="auto" w:fill="auto"/>
          </w:tcPr>
          <w:p w14:paraId="04A10C93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16C25B7" w14:textId="62E2FCD2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113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710</w:t>
            </w:r>
          </w:p>
        </w:tc>
      </w:tr>
      <w:tr w:rsidR="004B434D" w:rsidRPr="008A3328" w14:paraId="4A2F29C4" w14:textId="77777777" w:rsidTr="00F63C8A">
        <w:tc>
          <w:tcPr>
            <w:tcW w:w="3330" w:type="dxa"/>
            <w:shd w:val="clear" w:color="auto" w:fill="auto"/>
          </w:tcPr>
          <w:p w14:paraId="31EB86E3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3A27E25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CE1672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401EC8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2E9B2CD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A7D3BA3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4165BBE6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E63EAB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9FF1756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4B434D" w:rsidRPr="008A3328" w14:paraId="1479F474" w14:textId="77777777" w:rsidTr="00F63C8A">
        <w:tc>
          <w:tcPr>
            <w:tcW w:w="3330" w:type="dxa"/>
            <w:shd w:val="clear" w:color="auto" w:fill="auto"/>
          </w:tcPr>
          <w:p w14:paraId="0E6210DC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32D746D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1D875C1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82A4621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8D131BD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C6DD9A8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D43CC24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FB26D7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A0DF4ED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34D" w:rsidRPr="008A3328" w14:paraId="462BFFE8" w14:textId="77777777" w:rsidTr="00F63C8A">
        <w:tc>
          <w:tcPr>
            <w:tcW w:w="3330" w:type="dxa"/>
            <w:shd w:val="clear" w:color="auto" w:fill="auto"/>
          </w:tcPr>
          <w:p w14:paraId="25A3BD24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59BCDFF" w14:textId="3DF26BA3" w:rsidR="004B434D" w:rsidRPr="008A3328" w:rsidRDefault="002172F1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</w:tcPr>
          <w:p w14:paraId="153A60CB" w14:textId="6EA45958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445</w:t>
            </w:r>
          </w:p>
        </w:tc>
        <w:tc>
          <w:tcPr>
            <w:tcW w:w="262" w:type="dxa"/>
            <w:shd w:val="clear" w:color="auto" w:fill="auto"/>
          </w:tcPr>
          <w:p w14:paraId="7BA00536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4F4F508" w14:textId="77A205B5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680</w:t>
            </w:r>
          </w:p>
        </w:tc>
        <w:tc>
          <w:tcPr>
            <w:tcW w:w="262" w:type="dxa"/>
            <w:shd w:val="clear" w:color="auto" w:fill="auto"/>
          </w:tcPr>
          <w:p w14:paraId="04691D09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8B8FAD" w14:textId="4C41F6A6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174</w:t>
            </w:r>
          </w:p>
        </w:tc>
        <w:tc>
          <w:tcPr>
            <w:tcW w:w="270" w:type="dxa"/>
            <w:shd w:val="clear" w:color="auto" w:fill="auto"/>
          </w:tcPr>
          <w:p w14:paraId="3813BC89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834A1B1" w14:textId="3C3533C0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666</w:t>
            </w:r>
          </w:p>
        </w:tc>
      </w:tr>
      <w:tr w:rsidR="004B434D" w:rsidRPr="008A3328" w14:paraId="5DFB7D9A" w14:textId="77777777" w:rsidTr="00F63C8A">
        <w:tc>
          <w:tcPr>
            <w:tcW w:w="3330" w:type="dxa"/>
            <w:shd w:val="clear" w:color="auto" w:fill="auto"/>
          </w:tcPr>
          <w:p w14:paraId="210543BF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04AF68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8CA0B62" w14:textId="225613D7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391</w:t>
            </w:r>
            <w:r w:rsidR="00354DCB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</w:p>
        </w:tc>
        <w:tc>
          <w:tcPr>
            <w:tcW w:w="262" w:type="dxa"/>
            <w:shd w:val="clear" w:color="auto" w:fill="auto"/>
          </w:tcPr>
          <w:p w14:paraId="2A23B04E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62F63EC" w14:textId="06CBE0D0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301</w:t>
            </w:r>
            <w:r w:rsidR="004B434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457</w:t>
            </w:r>
          </w:p>
        </w:tc>
        <w:tc>
          <w:tcPr>
            <w:tcW w:w="262" w:type="dxa"/>
            <w:shd w:val="clear" w:color="auto" w:fill="auto"/>
          </w:tcPr>
          <w:p w14:paraId="5319286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0730D9AF" w14:textId="53DB70D6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286</w:t>
            </w:r>
            <w:r w:rsidR="00BC40A2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781BBA41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AC54BD8" w14:textId="0D713EE4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  <w:r w:rsidR="004B434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084</w:t>
            </w:r>
          </w:p>
        </w:tc>
      </w:tr>
      <w:tr w:rsidR="004B434D" w:rsidRPr="008A3328" w14:paraId="395B25D9" w14:textId="77777777" w:rsidTr="00F63C8A">
        <w:tc>
          <w:tcPr>
            <w:tcW w:w="3330" w:type="dxa"/>
            <w:shd w:val="clear" w:color="auto" w:fill="auto"/>
          </w:tcPr>
          <w:p w14:paraId="140E5883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5664BB9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73992D" w14:textId="5CDF3DB1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392</w:t>
            </w:r>
            <w:r w:rsidR="00354DCB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218</w:t>
            </w:r>
          </w:p>
        </w:tc>
        <w:tc>
          <w:tcPr>
            <w:tcW w:w="262" w:type="dxa"/>
            <w:shd w:val="clear" w:color="auto" w:fill="auto"/>
          </w:tcPr>
          <w:p w14:paraId="2DC82A31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76148" w14:textId="7834CCAC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302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14:paraId="7D2BEBE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71581" w14:textId="137F073F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287</w:t>
            </w:r>
            <w:r w:rsidR="00BC40A2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3FD0BC12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BDFF2" w14:textId="0D8D3BA1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219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750</w:t>
            </w:r>
          </w:p>
        </w:tc>
      </w:tr>
      <w:tr w:rsidR="004B434D" w:rsidRPr="008A3328" w14:paraId="0809F595" w14:textId="77777777" w:rsidTr="00F63C8A">
        <w:tc>
          <w:tcPr>
            <w:tcW w:w="3330" w:type="dxa"/>
            <w:shd w:val="clear" w:color="auto" w:fill="auto"/>
          </w:tcPr>
          <w:p w14:paraId="78C7D4FD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542E1FA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E3F53C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143C839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653335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56A65D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D3123F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56FECDA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E4BAD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4B434D" w:rsidRPr="008A3328" w14:paraId="6842E945" w14:textId="77777777" w:rsidTr="00F63C8A">
        <w:tc>
          <w:tcPr>
            <w:tcW w:w="3330" w:type="dxa"/>
            <w:shd w:val="clear" w:color="auto" w:fill="auto"/>
          </w:tcPr>
          <w:p w14:paraId="011EFE6B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130592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DC97C71" w14:textId="52161272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560</w:t>
            </w:r>
            <w:r w:rsidR="00822BB9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133</w:t>
            </w:r>
          </w:p>
        </w:tc>
        <w:tc>
          <w:tcPr>
            <w:tcW w:w="262" w:type="dxa"/>
            <w:shd w:val="clear" w:color="auto" w:fill="auto"/>
          </w:tcPr>
          <w:p w14:paraId="35B7EE8E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6C47843E" w14:textId="16AC1AA5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461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  <w:shd w:val="clear" w:color="auto" w:fill="auto"/>
          </w:tcPr>
          <w:p w14:paraId="0EA9236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9BF0699" w14:textId="148FC824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409</w:t>
            </w:r>
            <w:r w:rsidR="00BC40A2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922</w:t>
            </w:r>
          </w:p>
        </w:tc>
        <w:tc>
          <w:tcPr>
            <w:tcW w:w="270" w:type="dxa"/>
            <w:shd w:val="clear" w:color="auto" w:fill="auto"/>
          </w:tcPr>
          <w:p w14:paraId="006CE491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C893F01" w14:textId="4A804329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333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</w:t>
            </w:r>
          </w:p>
        </w:tc>
      </w:tr>
    </w:tbl>
    <w:bookmarkEnd w:id="13"/>
    <w:p w14:paraId="0DBC8CB4" w14:textId="4E143458" w:rsidR="0060060A" w:rsidRPr="008A3328" w:rsidRDefault="00597156" w:rsidP="00037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="Angsana New" w:hAnsi="Angsana New"/>
          <w:sz w:val="20"/>
          <w:szCs w:val="20"/>
          <w:cs/>
        </w:rPr>
      </w:pPr>
      <w:r w:rsidRPr="008A3328">
        <w:rPr>
          <w:rFonts w:asciiTheme="majorBidi" w:hAnsiTheme="majorBidi" w:cstheme="majorBidi"/>
          <w:sz w:val="28"/>
          <w:szCs w:val="28"/>
          <w:cs/>
          <w:lang w:val="x-none" w:eastAsia="x-none"/>
        </w:rPr>
        <w:t xml:space="preserve"> </w:t>
      </w:r>
      <w:r w:rsidR="002913A2" w:rsidRPr="008A3328">
        <w:rPr>
          <w:rFonts w:asciiTheme="majorBidi" w:hAnsiTheme="majorBidi" w:cstheme="majorBidi"/>
          <w:sz w:val="28"/>
          <w:szCs w:val="28"/>
          <w:lang w:val="x-none" w:eastAsia="x-none"/>
        </w:rPr>
        <w:tab/>
      </w:r>
    </w:p>
    <w:p w14:paraId="36595F34" w14:textId="03A43453" w:rsidR="00A57F80" w:rsidRPr="008A3328" w:rsidRDefault="0059715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เจ้าหนี้อื่นประกอบด้วย</w:t>
      </w:r>
    </w:p>
    <w:p w14:paraId="1DA61C45" w14:textId="77777777" w:rsidR="0055353A" w:rsidRPr="008A3328" w:rsidRDefault="0055353A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  <w:tab w:val="left" w:pos="540"/>
        </w:tabs>
        <w:rPr>
          <w:rFonts w:ascii="Angsana New" w:hAnsi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55353A" w:rsidRPr="008A3328" w14:paraId="7CB75525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08974D66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2F80FCBA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6C27AB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A3A722A" w14:textId="77777777" w:rsidR="0055353A" w:rsidRPr="008A3328" w:rsidRDefault="0055353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7F3A5AB9" w14:textId="77777777" w:rsidR="0055353A" w:rsidRPr="008A3328" w:rsidRDefault="0055353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434D" w:rsidRPr="008A3328" w14:paraId="5AA6780B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204A575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F066C6A" w14:textId="552C667A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147A125A" w14:textId="7241BC46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A1EB32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CAC7CF" w14:textId="6CA1EBD7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5C6053B2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77CB79" w14:textId="59BEB74E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CC5CBCD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287892" w14:textId="68D8CCE6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3E5E9E" w:rsidRPr="008A3328" w14:paraId="4D04169D" w14:textId="77777777" w:rsidTr="001120C4">
        <w:trPr>
          <w:tblHeader/>
        </w:trPr>
        <w:tc>
          <w:tcPr>
            <w:tcW w:w="3330" w:type="dxa"/>
            <w:shd w:val="clear" w:color="auto" w:fill="auto"/>
          </w:tcPr>
          <w:p w14:paraId="3F581357" w14:textId="77777777" w:rsidR="003E5E9E" w:rsidRPr="008A3328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0EAC62D" w14:textId="77777777" w:rsidR="003E5E9E" w:rsidRPr="008A3328" w:rsidRDefault="003E5E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39C17075" w14:textId="77777777" w:rsidR="003E5E9E" w:rsidRPr="008A3328" w:rsidRDefault="003E5E9E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434D" w:rsidRPr="008A3328" w14:paraId="5008B134" w14:textId="77777777" w:rsidTr="00F63C8A">
        <w:tc>
          <w:tcPr>
            <w:tcW w:w="3330" w:type="dxa"/>
            <w:shd w:val="clear" w:color="auto" w:fill="auto"/>
            <w:vAlign w:val="center"/>
          </w:tcPr>
          <w:p w14:paraId="30E46445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4E77FBC" w14:textId="0F8325B6" w:rsidR="004B434D" w:rsidRPr="008A3328" w:rsidRDefault="002172F1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</w:rPr>
              <w:t>21</w:t>
            </w:r>
          </w:p>
        </w:tc>
        <w:tc>
          <w:tcPr>
            <w:tcW w:w="990" w:type="dxa"/>
            <w:shd w:val="clear" w:color="auto" w:fill="auto"/>
          </w:tcPr>
          <w:p w14:paraId="001C32E1" w14:textId="48430AFF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  <w:r w:rsidR="00F67664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513</w:t>
            </w:r>
          </w:p>
        </w:tc>
        <w:tc>
          <w:tcPr>
            <w:tcW w:w="262" w:type="dxa"/>
            <w:shd w:val="clear" w:color="auto" w:fill="auto"/>
          </w:tcPr>
          <w:p w14:paraId="54D8A493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62E7625" w14:textId="439A9246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166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62" w:type="dxa"/>
            <w:shd w:val="clear" w:color="auto" w:fill="auto"/>
          </w:tcPr>
          <w:p w14:paraId="0F772A08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9943E69" w14:textId="40EA33D1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151</w:t>
            </w:r>
            <w:r w:rsidR="00BC40A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70" w:type="dxa"/>
            <w:shd w:val="clear" w:color="auto" w:fill="auto"/>
          </w:tcPr>
          <w:p w14:paraId="772B2340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F437AC" w14:textId="4FAFFB10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136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079</w:t>
            </w:r>
          </w:p>
        </w:tc>
      </w:tr>
      <w:tr w:rsidR="004B434D" w:rsidRPr="008A3328" w14:paraId="721C9C00" w14:textId="77777777" w:rsidTr="00F63C8A">
        <w:tc>
          <w:tcPr>
            <w:tcW w:w="3330" w:type="dxa"/>
            <w:shd w:val="clear" w:color="auto" w:fill="auto"/>
            <w:vAlign w:val="center"/>
          </w:tcPr>
          <w:p w14:paraId="7882EB0F" w14:textId="77777777" w:rsidR="004B434D" w:rsidRPr="008A3328" w:rsidRDefault="004B434D" w:rsidP="004B434D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180901D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259781" w14:textId="7487D9B8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158</w:t>
            </w:r>
            <w:r w:rsidR="008476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796</w:t>
            </w:r>
          </w:p>
        </w:tc>
        <w:tc>
          <w:tcPr>
            <w:tcW w:w="262" w:type="dxa"/>
            <w:shd w:val="clear" w:color="auto" w:fill="auto"/>
          </w:tcPr>
          <w:p w14:paraId="59320A13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B96F6A" w14:textId="7E6A9A7C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103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510</w:t>
            </w:r>
          </w:p>
        </w:tc>
        <w:tc>
          <w:tcPr>
            <w:tcW w:w="262" w:type="dxa"/>
            <w:shd w:val="clear" w:color="auto" w:fill="auto"/>
          </w:tcPr>
          <w:p w14:paraId="37F420A8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B959D48" w14:textId="17260FFE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  <w:r w:rsidR="00BC40A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284</w:t>
            </w:r>
          </w:p>
        </w:tc>
        <w:tc>
          <w:tcPr>
            <w:tcW w:w="270" w:type="dxa"/>
            <w:shd w:val="clear" w:color="auto" w:fill="auto"/>
          </w:tcPr>
          <w:p w14:paraId="25BF9B3D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B342F5" w14:textId="2C464B18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62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945</w:t>
            </w:r>
          </w:p>
        </w:tc>
      </w:tr>
      <w:tr w:rsidR="004B434D" w:rsidRPr="008A3328" w14:paraId="113CC1EC" w14:textId="77777777" w:rsidTr="00F63C8A">
        <w:tc>
          <w:tcPr>
            <w:tcW w:w="3330" w:type="dxa"/>
            <w:shd w:val="clear" w:color="auto" w:fill="auto"/>
            <w:vAlign w:val="center"/>
          </w:tcPr>
          <w:p w14:paraId="577DD12F" w14:textId="7A218A44" w:rsidR="004B434D" w:rsidRPr="008A3328" w:rsidRDefault="004B434D" w:rsidP="004B434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0CEDBE2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AD61E7A" w14:textId="6F073063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8476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969</w:t>
            </w:r>
          </w:p>
        </w:tc>
        <w:tc>
          <w:tcPr>
            <w:tcW w:w="262" w:type="dxa"/>
            <w:shd w:val="clear" w:color="auto" w:fill="auto"/>
          </w:tcPr>
          <w:p w14:paraId="335C230F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0B9D049" w14:textId="5F712D34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2" w:type="dxa"/>
            <w:shd w:val="clear" w:color="auto" w:fill="auto"/>
          </w:tcPr>
          <w:p w14:paraId="2378788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FB5B920" w14:textId="581151E3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E75D0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70" w:type="dxa"/>
            <w:shd w:val="clear" w:color="auto" w:fill="auto"/>
          </w:tcPr>
          <w:p w14:paraId="598BDCC9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1F4E4" w14:textId="4F392CD5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952</w:t>
            </w:r>
          </w:p>
        </w:tc>
      </w:tr>
      <w:tr w:rsidR="004B434D" w:rsidRPr="008A3328" w14:paraId="3D249A26" w14:textId="77777777" w:rsidTr="00F63C8A">
        <w:tc>
          <w:tcPr>
            <w:tcW w:w="3330" w:type="dxa"/>
            <w:shd w:val="clear" w:color="auto" w:fill="auto"/>
            <w:vAlign w:val="center"/>
          </w:tcPr>
          <w:p w14:paraId="4E999486" w14:textId="77777777" w:rsidR="004B434D" w:rsidRPr="008A3328" w:rsidRDefault="004B434D" w:rsidP="004B434D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เงินมัดจำและเงินรับล่วงหน้า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4E3C180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83501F" w14:textId="2AE3C29C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8476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415</w:t>
            </w:r>
          </w:p>
        </w:tc>
        <w:tc>
          <w:tcPr>
            <w:tcW w:w="262" w:type="dxa"/>
            <w:shd w:val="clear" w:color="auto" w:fill="auto"/>
          </w:tcPr>
          <w:p w14:paraId="28A5A295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55B087D" w14:textId="5E4983C1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890</w:t>
            </w:r>
          </w:p>
        </w:tc>
        <w:tc>
          <w:tcPr>
            <w:tcW w:w="262" w:type="dxa"/>
            <w:shd w:val="clear" w:color="auto" w:fill="auto"/>
          </w:tcPr>
          <w:p w14:paraId="4061A5DC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D24CBE6" w14:textId="642A4E5A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07AF34BD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786E5A3" w14:textId="46FA3B97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444</w:t>
            </w:r>
          </w:p>
        </w:tc>
      </w:tr>
      <w:tr w:rsidR="004B434D" w:rsidRPr="008A3328" w14:paraId="618744E8" w14:textId="77777777" w:rsidTr="00F63C8A">
        <w:tc>
          <w:tcPr>
            <w:tcW w:w="3330" w:type="dxa"/>
            <w:shd w:val="clear" w:color="auto" w:fill="auto"/>
          </w:tcPr>
          <w:p w14:paraId="54DB1F0A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542A709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90EED66" w14:textId="38D6B99F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84763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262" w:type="dxa"/>
            <w:shd w:val="clear" w:color="auto" w:fill="auto"/>
          </w:tcPr>
          <w:p w14:paraId="6CB60F89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F7EDE6D" w14:textId="10573F5A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152</w:t>
            </w:r>
          </w:p>
        </w:tc>
        <w:tc>
          <w:tcPr>
            <w:tcW w:w="262" w:type="dxa"/>
            <w:shd w:val="clear" w:color="auto" w:fill="auto"/>
          </w:tcPr>
          <w:p w14:paraId="6127C58D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4DD296C7" w14:textId="182454DB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E75D0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084</w:t>
            </w:r>
          </w:p>
        </w:tc>
        <w:tc>
          <w:tcPr>
            <w:tcW w:w="270" w:type="dxa"/>
            <w:shd w:val="clear" w:color="auto" w:fill="auto"/>
          </w:tcPr>
          <w:p w14:paraId="22EF20FE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AD17BCD" w14:textId="481D0400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330</w:t>
            </w:r>
          </w:p>
        </w:tc>
      </w:tr>
      <w:tr w:rsidR="004B434D" w:rsidRPr="008A3328" w14:paraId="113CB4F2" w14:textId="77777777" w:rsidTr="00F63C8A">
        <w:tc>
          <w:tcPr>
            <w:tcW w:w="3330" w:type="dxa"/>
            <w:shd w:val="clear" w:color="auto" w:fill="auto"/>
          </w:tcPr>
          <w:p w14:paraId="1D6B6587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3C22BF70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170BE6" w14:textId="162BCCD0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392</w:t>
            </w:r>
            <w:r w:rsidR="0084763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62" w:type="dxa"/>
            <w:shd w:val="clear" w:color="auto" w:fill="auto"/>
          </w:tcPr>
          <w:p w14:paraId="3B3032B9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16B794" w14:textId="69315760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302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137</w:t>
            </w:r>
          </w:p>
        </w:tc>
        <w:tc>
          <w:tcPr>
            <w:tcW w:w="262" w:type="dxa"/>
            <w:shd w:val="clear" w:color="auto" w:fill="auto"/>
          </w:tcPr>
          <w:p w14:paraId="598D7079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0A548" w14:textId="6EC703EC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  <w:r w:rsidR="00E75D0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59716E08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970F8E" w14:textId="4E032D31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219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750</w:t>
            </w:r>
          </w:p>
        </w:tc>
      </w:tr>
    </w:tbl>
    <w:p w14:paraId="47055A51" w14:textId="1820E75B" w:rsidR="00EF4742" w:rsidRPr="008A3328" w:rsidRDefault="00EF474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34ED23AC" w14:textId="77777777" w:rsidR="00A64438" w:rsidRPr="008A3328" w:rsidRDefault="00A6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  <w:r w:rsidRPr="008A3328">
        <w:rPr>
          <w:rFonts w:ascii="Angsana New" w:eastAsia="MS Mincho" w:hAnsi="Angsana New"/>
          <w:sz w:val="28"/>
          <w:szCs w:val="28"/>
        </w:rPr>
        <w:br w:type="page"/>
      </w:r>
    </w:p>
    <w:p w14:paraId="69AEF3DF" w14:textId="1EAECDC6" w:rsidR="003F3A28" w:rsidRPr="008A3328" w:rsidRDefault="002172F1" w:rsidP="004955CE">
      <w:pPr>
        <w:pStyle w:val="Heading6"/>
        <w:tabs>
          <w:tab w:val="left" w:pos="450"/>
        </w:tabs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lastRenderedPageBreak/>
        <w:t>19</w:t>
      </w:r>
      <w:r w:rsidR="005A5C8C" w:rsidRPr="008A3328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63C8A" w:rsidRPr="008A3328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9933E2" w:rsidRPr="008A3328">
        <w:rPr>
          <w:rFonts w:ascii="Angsana New" w:eastAsia="MS Mincho" w:hAnsi="Angsana New" w:hint="cs"/>
          <w:sz w:val="28"/>
          <w:szCs w:val="28"/>
          <w:cs/>
          <w:lang w:val="en-US"/>
        </w:rPr>
        <w:t>ประมาณการหนี้สินไม่หมุนเวียนสำหรับผลประโยชน์พนักงาน</w:t>
      </w:r>
    </w:p>
    <w:p w14:paraId="77CEAB9E" w14:textId="6056206D" w:rsidR="00D1278D" w:rsidRPr="008A3328" w:rsidRDefault="00D1278D" w:rsidP="007C4E4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lang w:eastAsia="x-none"/>
        </w:rPr>
      </w:pPr>
    </w:p>
    <w:p w14:paraId="4E9AC508" w14:textId="720CA890" w:rsidR="00357807" w:rsidRPr="008A3328" w:rsidRDefault="00357807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4F0889" w:rsidRPr="008A3328">
        <w:rPr>
          <w:rFonts w:ascii="Angsana New" w:hAnsi="Angsana New" w:hint="cs"/>
          <w:sz w:val="28"/>
          <w:szCs w:val="28"/>
          <w:cs/>
        </w:rPr>
        <w:t>และ</w:t>
      </w:r>
      <w:r w:rsidRPr="008A3328">
        <w:rPr>
          <w:rFonts w:ascii="Angsana New" w:hAnsi="Angsana New" w:hint="cs"/>
          <w:sz w:val="28"/>
          <w:szCs w:val="28"/>
          <w:cs/>
        </w:rPr>
        <w:t xml:space="preserve">บริษัทจัดการโครงการผลประโยชน์ที่กำหนดไว้ตามข้อกำหนดของพระราชบัญญัติคุ้มครองแรงงาน พ.ศ. </w:t>
      </w:r>
      <w:r w:rsidR="002172F1" w:rsidRPr="008A3328">
        <w:rPr>
          <w:rFonts w:ascii="Angsana New" w:hAnsi="Angsana New" w:hint="cs"/>
          <w:sz w:val="28"/>
          <w:szCs w:val="28"/>
        </w:rPr>
        <w:t>2541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A558ED"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D530545" w14:textId="77777777" w:rsidR="00357A19" w:rsidRPr="008A3328" w:rsidRDefault="00357A1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  <w:tab w:val="left" w:pos="1060"/>
        </w:tabs>
        <w:rPr>
          <w:rFonts w:ascii="Angsana New" w:eastAsia="Calibri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F14A69" w:rsidRPr="008A3328" w14:paraId="11E8DEF7" w14:textId="77777777" w:rsidTr="00375EC0">
        <w:trPr>
          <w:tblHeader/>
        </w:trPr>
        <w:tc>
          <w:tcPr>
            <w:tcW w:w="3240" w:type="dxa"/>
            <w:hideMark/>
          </w:tcPr>
          <w:p w14:paraId="74FE1F59" w14:textId="77777777" w:rsidR="00F14A69" w:rsidRPr="008A3328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มูลค่าปัจจุบันของภาระผูกพันตาม        </w:t>
            </w:r>
          </w:p>
        </w:tc>
        <w:tc>
          <w:tcPr>
            <w:tcW w:w="990" w:type="dxa"/>
          </w:tcPr>
          <w:p w14:paraId="5405A021" w14:textId="77777777" w:rsidR="00F14A69" w:rsidRPr="008A3328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6DCE322" w14:textId="77777777" w:rsidR="00F14A69" w:rsidRPr="008A3328" w:rsidRDefault="00F14A69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130284B1" w14:textId="77777777" w:rsidR="00F14A69" w:rsidRPr="008A3328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62A93F28" w14:textId="77777777" w:rsidR="00F14A69" w:rsidRPr="008A3328" w:rsidRDefault="00F14A69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434D" w:rsidRPr="008A3328" w14:paraId="7FB63805" w14:textId="77777777" w:rsidTr="004B434D">
        <w:trPr>
          <w:tblHeader/>
        </w:trPr>
        <w:tc>
          <w:tcPr>
            <w:tcW w:w="3240" w:type="dxa"/>
          </w:tcPr>
          <w:p w14:paraId="2DBE5FC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990" w:type="dxa"/>
            <w:hideMark/>
          </w:tcPr>
          <w:p w14:paraId="7B6C4786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hideMark/>
          </w:tcPr>
          <w:p w14:paraId="0400ECC6" w14:textId="04BC851B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32881C9B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2ABE3463" w14:textId="0FE1997E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5DEC77C7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53BC07E0" w14:textId="55786BC1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F86FC8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2891E2CA" w14:textId="04B98FB9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F14A69" w:rsidRPr="008A3328" w14:paraId="433E531C" w14:textId="77777777" w:rsidTr="00375EC0">
        <w:trPr>
          <w:tblHeader/>
        </w:trPr>
        <w:tc>
          <w:tcPr>
            <w:tcW w:w="3240" w:type="dxa"/>
          </w:tcPr>
          <w:p w14:paraId="0C901374" w14:textId="77777777" w:rsidR="00F14A69" w:rsidRPr="008A3328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0E46F188" w14:textId="77777777" w:rsidR="00F14A69" w:rsidRPr="008A3328" w:rsidRDefault="00F14A69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vAlign w:val="bottom"/>
            <w:hideMark/>
          </w:tcPr>
          <w:p w14:paraId="52AC9E36" w14:textId="77777777" w:rsidR="00F14A69" w:rsidRPr="008A3328" w:rsidRDefault="00F14A69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B434D" w:rsidRPr="008A3328" w14:paraId="4D0F0E78" w14:textId="77777777" w:rsidTr="00F14A69">
        <w:tc>
          <w:tcPr>
            <w:tcW w:w="3240" w:type="dxa"/>
            <w:hideMark/>
          </w:tcPr>
          <w:p w14:paraId="49073CAD" w14:textId="3C1D7E29" w:rsidR="004B434D" w:rsidRPr="008A3328" w:rsidRDefault="004B434D" w:rsidP="004B434D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990" w:type="dxa"/>
          </w:tcPr>
          <w:p w14:paraId="35AF9B14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CDD2D20" w14:textId="5FF5A89E" w:rsidR="004B434D" w:rsidRPr="008A3328" w:rsidRDefault="002172F1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62" w:type="dxa"/>
          </w:tcPr>
          <w:p w14:paraId="3C18FCD1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25A7AFC0" w14:textId="72D78B9A" w:rsidR="004B434D" w:rsidRPr="008A3328" w:rsidRDefault="004B434D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1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262" w:type="dxa"/>
          </w:tcPr>
          <w:p w14:paraId="2D0E19B7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10FD4777" w14:textId="3C36C713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70" w:type="dxa"/>
          </w:tcPr>
          <w:p w14:paraId="5FAB6CBB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E772D3B" w14:textId="4AA4384C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821</w:t>
            </w:r>
          </w:p>
        </w:tc>
      </w:tr>
      <w:tr w:rsidR="004B434D" w:rsidRPr="008A3328" w14:paraId="755A6C0A" w14:textId="77777777" w:rsidTr="00F14A69">
        <w:trPr>
          <w:trHeight w:val="243"/>
        </w:trPr>
        <w:tc>
          <w:tcPr>
            <w:tcW w:w="3240" w:type="dxa"/>
          </w:tcPr>
          <w:p w14:paraId="55AAE9DC" w14:textId="77777777" w:rsidR="004B434D" w:rsidRPr="008A3328" w:rsidRDefault="004B434D" w:rsidP="004B434D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18DA75B7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0FE2AA53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</w:tcPr>
          <w:p w14:paraId="05ACF884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</w:tcPr>
          <w:p w14:paraId="57C68292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sz w:val="20"/>
              </w:rPr>
            </w:pPr>
          </w:p>
        </w:tc>
        <w:tc>
          <w:tcPr>
            <w:tcW w:w="262" w:type="dxa"/>
          </w:tcPr>
          <w:p w14:paraId="758BF1BA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0"/>
                <w:szCs w:val="20"/>
                <w:lang w:val="en-GB" w:bidi="ar-SA"/>
              </w:rPr>
            </w:pPr>
          </w:p>
        </w:tc>
        <w:tc>
          <w:tcPr>
            <w:tcW w:w="998" w:type="dxa"/>
          </w:tcPr>
          <w:p w14:paraId="14C572D8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75D38F20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5026A37A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0"/>
              </w:rPr>
            </w:pPr>
          </w:p>
        </w:tc>
      </w:tr>
      <w:tr w:rsidR="004B434D" w:rsidRPr="008A3328" w14:paraId="47F410AB" w14:textId="77777777" w:rsidTr="00F14A69">
        <w:tc>
          <w:tcPr>
            <w:tcW w:w="3240" w:type="dxa"/>
            <w:hideMark/>
          </w:tcPr>
          <w:p w14:paraId="28EFAAFA" w14:textId="77777777" w:rsidR="004B434D" w:rsidRPr="008A3328" w:rsidRDefault="004B434D" w:rsidP="004B434D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990" w:type="dxa"/>
            <w:hideMark/>
          </w:tcPr>
          <w:p w14:paraId="0D7F0FAA" w14:textId="3745B631" w:rsidR="004B434D" w:rsidRPr="008A3328" w:rsidRDefault="002172F1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i/>
                <w:iCs/>
                <w:sz w:val="28"/>
                <w:szCs w:val="28"/>
              </w:rPr>
              <w:t>2</w:t>
            </w:r>
            <w:r w:rsidR="000A76A9">
              <w:rPr>
                <w:rFonts w:ascii="Angsana New" w:hAnsi="Angsana New"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990" w:type="dxa"/>
          </w:tcPr>
          <w:p w14:paraId="5E88B43D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D776CF0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99B18CB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12E2E9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7597E333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EF42492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2BD76B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B434D" w:rsidRPr="008A3328" w14:paraId="79BED6EC" w14:textId="77777777" w:rsidTr="00F14A69">
        <w:tc>
          <w:tcPr>
            <w:tcW w:w="3240" w:type="dxa"/>
            <w:hideMark/>
          </w:tcPr>
          <w:p w14:paraId="79304011" w14:textId="77777777" w:rsidR="004B434D" w:rsidRPr="008A3328" w:rsidRDefault="004B434D" w:rsidP="004B434D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990" w:type="dxa"/>
          </w:tcPr>
          <w:p w14:paraId="4B16C51C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</w:tcPr>
          <w:p w14:paraId="4394A39B" w14:textId="2BBDF466" w:rsidR="004B434D" w:rsidRPr="008A3328" w:rsidRDefault="002172F1" w:rsidP="003869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1F437A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728</w:t>
            </w:r>
          </w:p>
        </w:tc>
        <w:tc>
          <w:tcPr>
            <w:tcW w:w="262" w:type="dxa"/>
          </w:tcPr>
          <w:p w14:paraId="38554262" w14:textId="58D3A189" w:rsidR="001E1732" w:rsidRPr="008A3328" w:rsidRDefault="001E1732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39E0719C" w14:textId="51FED739" w:rsidR="004B434D" w:rsidRPr="008A3328" w:rsidRDefault="004B434D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991</w:t>
            </w:r>
          </w:p>
        </w:tc>
        <w:tc>
          <w:tcPr>
            <w:tcW w:w="262" w:type="dxa"/>
          </w:tcPr>
          <w:p w14:paraId="72733680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48FEBB9E" w14:textId="1DFC86FC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6150C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760</w:t>
            </w:r>
          </w:p>
        </w:tc>
        <w:tc>
          <w:tcPr>
            <w:tcW w:w="270" w:type="dxa"/>
          </w:tcPr>
          <w:p w14:paraId="6F70849F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A9CBB00" w14:textId="63512F1F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563</w:t>
            </w:r>
          </w:p>
        </w:tc>
      </w:tr>
      <w:tr w:rsidR="004B434D" w:rsidRPr="008A3328" w14:paraId="52EB38F9" w14:textId="77777777" w:rsidTr="00F14A69">
        <w:tc>
          <w:tcPr>
            <w:tcW w:w="3240" w:type="dxa"/>
            <w:hideMark/>
          </w:tcPr>
          <w:p w14:paraId="29481977" w14:textId="77777777" w:rsidR="004B434D" w:rsidRPr="008A3328" w:rsidRDefault="004B434D" w:rsidP="004B434D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990" w:type="dxa"/>
          </w:tcPr>
          <w:p w14:paraId="4E05BC47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D14C5A9" w14:textId="05FE74DB" w:rsidR="004B434D" w:rsidRPr="008A3328" w:rsidRDefault="001E1732" w:rsidP="0038696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0EFC461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794D8ADC" w14:textId="42549585" w:rsidR="004B434D" w:rsidRPr="008A3328" w:rsidRDefault="004B434D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078</w:t>
            </w:r>
          </w:p>
        </w:tc>
        <w:tc>
          <w:tcPr>
            <w:tcW w:w="262" w:type="dxa"/>
          </w:tcPr>
          <w:p w14:paraId="2ED52105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</w:tcPr>
          <w:p w14:paraId="41608379" w14:textId="17A8D8E7" w:rsidR="004B434D" w:rsidRPr="008A3328" w:rsidRDefault="0066150C" w:rsidP="0066150C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EA09DD0" w14:textId="77777777" w:rsidR="004B434D" w:rsidRPr="008A3328" w:rsidRDefault="004B434D" w:rsidP="004B434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2D2FAC5" w14:textId="08967481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360</w:t>
            </w:r>
          </w:p>
        </w:tc>
      </w:tr>
      <w:tr w:rsidR="004B434D" w:rsidRPr="008A3328" w14:paraId="3F172445" w14:textId="77777777" w:rsidTr="004F0889">
        <w:tc>
          <w:tcPr>
            <w:tcW w:w="3240" w:type="dxa"/>
            <w:hideMark/>
          </w:tcPr>
          <w:p w14:paraId="24F58765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990" w:type="dxa"/>
          </w:tcPr>
          <w:p w14:paraId="7A57E67C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32171D" w14:textId="697F79CB" w:rsidR="004B434D" w:rsidRPr="008A3328" w:rsidRDefault="002172F1" w:rsidP="003869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262" w:type="dxa"/>
          </w:tcPr>
          <w:p w14:paraId="31AD74F3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6C57B4" w14:textId="2040403B" w:rsidR="004B434D" w:rsidRPr="008A3328" w:rsidRDefault="004B434D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262" w:type="dxa"/>
          </w:tcPr>
          <w:p w14:paraId="656D94E4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decimal" w:pos="426"/>
                <w:tab w:val="left" w:pos="51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F5DC60" w14:textId="2A476F3E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304</w:t>
            </w:r>
          </w:p>
        </w:tc>
        <w:tc>
          <w:tcPr>
            <w:tcW w:w="270" w:type="dxa"/>
          </w:tcPr>
          <w:p w14:paraId="6E1417C7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E12362" w14:textId="0440BEC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   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258</w:t>
            </w:r>
          </w:p>
        </w:tc>
      </w:tr>
      <w:tr w:rsidR="004B434D" w:rsidRPr="008A3328" w14:paraId="05F3F919" w14:textId="77777777" w:rsidTr="004F0889">
        <w:tc>
          <w:tcPr>
            <w:tcW w:w="3240" w:type="dxa"/>
          </w:tcPr>
          <w:p w14:paraId="75D73159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B8D0BB5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06F9A4" w14:textId="0EE14BDE" w:rsidR="004B434D" w:rsidRPr="008A3328" w:rsidRDefault="002172F1" w:rsidP="001F437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1E1732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62" w:type="dxa"/>
          </w:tcPr>
          <w:p w14:paraId="1FA3EF15" w14:textId="77777777" w:rsidR="004B434D" w:rsidRPr="008A3328" w:rsidRDefault="004B434D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17BEAF" w14:textId="37584E7B" w:rsidR="004B434D" w:rsidRPr="008A3328" w:rsidRDefault="002172F1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  <w:r w:rsidR="004B434D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470</w:t>
            </w:r>
          </w:p>
        </w:tc>
        <w:tc>
          <w:tcPr>
            <w:tcW w:w="262" w:type="dxa"/>
          </w:tcPr>
          <w:p w14:paraId="7CFB3967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D6321B" w14:textId="246F3A03" w:rsidR="004B434D" w:rsidRPr="008A3328" w:rsidRDefault="002172F1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66150C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064</w:t>
            </w:r>
          </w:p>
        </w:tc>
        <w:tc>
          <w:tcPr>
            <w:tcW w:w="270" w:type="dxa"/>
          </w:tcPr>
          <w:p w14:paraId="504D223B" w14:textId="77777777" w:rsidR="004B434D" w:rsidRPr="008A3328" w:rsidRDefault="004B434D" w:rsidP="004B434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2704E8" w14:textId="2E19DA61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  <w:r w:rsidR="002172F1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181</w:t>
            </w:r>
          </w:p>
        </w:tc>
      </w:tr>
      <w:tr w:rsidR="003A2F4C" w:rsidRPr="008A3328" w14:paraId="33E1B0D4" w14:textId="77777777" w:rsidTr="003A2F4C">
        <w:trPr>
          <w:trHeight w:val="226"/>
        </w:trPr>
        <w:tc>
          <w:tcPr>
            <w:tcW w:w="3240" w:type="dxa"/>
          </w:tcPr>
          <w:p w14:paraId="3E9F2E71" w14:textId="77777777" w:rsidR="003A2F4C" w:rsidRPr="008A3328" w:rsidRDefault="003A2F4C" w:rsidP="004B434D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BC5833B" w14:textId="77777777" w:rsidR="003A2F4C" w:rsidRPr="008A3328" w:rsidRDefault="003A2F4C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63487AFF" w14:textId="77777777" w:rsidR="003A2F4C" w:rsidRPr="008A3328" w:rsidRDefault="003A2F4C" w:rsidP="001F437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62" w:type="dxa"/>
          </w:tcPr>
          <w:p w14:paraId="6EA37F8C" w14:textId="77777777" w:rsidR="003A2F4C" w:rsidRPr="008A3328" w:rsidRDefault="003A2F4C" w:rsidP="004B434D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116101D1" w14:textId="77777777" w:rsidR="003A2F4C" w:rsidRPr="008A3328" w:rsidRDefault="003A2F4C" w:rsidP="004B434D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62" w:type="dxa"/>
          </w:tcPr>
          <w:p w14:paraId="518F6E64" w14:textId="77777777" w:rsidR="003A2F4C" w:rsidRPr="008A3328" w:rsidRDefault="003A2F4C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068AC667" w14:textId="77777777" w:rsidR="003A2F4C" w:rsidRPr="008A3328" w:rsidRDefault="003A2F4C" w:rsidP="004B434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14EA0941" w14:textId="77777777" w:rsidR="003A2F4C" w:rsidRPr="008A3328" w:rsidRDefault="003A2F4C" w:rsidP="004B434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7171C00D" w14:textId="77777777" w:rsidR="003A2F4C" w:rsidRPr="008A3328" w:rsidRDefault="003A2F4C" w:rsidP="004B434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741C2C" w:rsidRPr="008A3328" w14:paraId="2F75042F" w14:textId="77777777" w:rsidTr="00BB4F88">
        <w:tc>
          <w:tcPr>
            <w:tcW w:w="3240" w:type="dxa"/>
            <w:hideMark/>
          </w:tcPr>
          <w:p w14:paraId="384FE236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90" w:type="dxa"/>
          </w:tcPr>
          <w:p w14:paraId="6BA606F5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5B65E0EF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E731B72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50F0D076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17A1602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03AB2E16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913AFEC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350D7D5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1C2C" w:rsidRPr="008A3328" w14:paraId="1701331B" w14:textId="77777777" w:rsidTr="00BB4F88">
        <w:tc>
          <w:tcPr>
            <w:tcW w:w="3240" w:type="dxa"/>
            <w:hideMark/>
          </w:tcPr>
          <w:p w14:paraId="372E57F1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)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ขาดทุนจากการประมาณตาม </w:t>
            </w:r>
          </w:p>
          <w:p w14:paraId="07F07C5D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  หลักคณิตศาสตร์ประกันภัย</w:t>
            </w:r>
          </w:p>
        </w:tc>
        <w:tc>
          <w:tcPr>
            <w:tcW w:w="990" w:type="dxa"/>
          </w:tcPr>
          <w:p w14:paraId="2FDFBE06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589B589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7F061BF0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286AB7DB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11C152B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4D64C679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1EDE1C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13B9CF4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1C2C" w:rsidRPr="008A3328" w14:paraId="3803B844" w14:textId="77777777" w:rsidTr="00BB4F88">
        <w:trPr>
          <w:trHeight w:val="80"/>
        </w:trPr>
        <w:tc>
          <w:tcPr>
            <w:tcW w:w="3240" w:type="dxa"/>
            <w:hideMark/>
          </w:tcPr>
          <w:p w14:paraId="24124D08" w14:textId="77777777" w:rsidR="00741C2C" w:rsidRPr="008A3328" w:rsidRDefault="00741C2C" w:rsidP="00BB4F88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990" w:type="dxa"/>
          </w:tcPr>
          <w:p w14:paraId="6D21E48D" w14:textId="77777777" w:rsidR="00741C2C" w:rsidRPr="008A3328" w:rsidRDefault="00741C2C" w:rsidP="00BB4F88">
            <w:pPr>
              <w:pStyle w:val="BodyText"/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849DB5A" w14:textId="7E13911C" w:rsidR="00741C2C" w:rsidRPr="008A3328" w:rsidRDefault="00741C2C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5470D559" w14:textId="77777777" w:rsidR="00741C2C" w:rsidRPr="008A3328" w:rsidRDefault="00741C2C" w:rsidP="00BB4F88">
            <w:pPr>
              <w:pStyle w:val="acctfourfigures"/>
              <w:tabs>
                <w:tab w:val="left" w:pos="227"/>
                <w:tab w:val="left" w:pos="454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07B5A661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EBC920E" w14:textId="77777777" w:rsidR="00741C2C" w:rsidRPr="008A3328" w:rsidRDefault="00741C2C" w:rsidP="00BB4F8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033C137B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2C41AD8" w14:textId="77777777" w:rsidR="00741C2C" w:rsidRPr="008A3328" w:rsidRDefault="00741C2C" w:rsidP="00BB4F88">
            <w:pPr>
              <w:tabs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8469D0D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C2C" w:rsidRPr="008A3328" w14:paraId="71E310EA" w14:textId="77777777" w:rsidTr="00BB4F88">
        <w:tc>
          <w:tcPr>
            <w:tcW w:w="3240" w:type="dxa"/>
            <w:hideMark/>
          </w:tcPr>
          <w:p w14:paraId="01C0D98E" w14:textId="77777777" w:rsidR="00741C2C" w:rsidRPr="008A3328" w:rsidRDefault="00741C2C" w:rsidP="00BB4F88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90" w:type="dxa"/>
          </w:tcPr>
          <w:p w14:paraId="5E66CFAF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93A6823" w14:textId="0139219E" w:rsidR="00741C2C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324</w:t>
            </w:r>
          </w:p>
        </w:tc>
        <w:tc>
          <w:tcPr>
            <w:tcW w:w="262" w:type="dxa"/>
          </w:tcPr>
          <w:p w14:paraId="40B9BEFC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30E0B332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747635A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48BB3389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0B4DF51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5E80A61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C2C" w:rsidRPr="008A3328" w14:paraId="12234B03" w14:textId="77777777" w:rsidTr="00BB4F88">
        <w:tc>
          <w:tcPr>
            <w:tcW w:w="3240" w:type="dxa"/>
            <w:hideMark/>
          </w:tcPr>
          <w:p w14:paraId="2F0CCD81" w14:textId="77777777" w:rsidR="00741C2C" w:rsidRPr="008A3328" w:rsidRDefault="00741C2C" w:rsidP="00BB4F88">
            <w:pPr>
              <w:pStyle w:val="ListParagraph"/>
              <w:numPr>
                <w:ilvl w:val="0"/>
                <w:numId w:val="23"/>
              </w:num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ปรับปรุง</w:t>
            </w: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จากประสบการณ์</w:t>
            </w:r>
          </w:p>
        </w:tc>
        <w:tc>
          <w:tcPr>
            <w:tcW w:w="990" w:type="dxa"/>
          </w:tcPr>
          <w:p w14:paraId="1934A84E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97508" w14:textId="63DEAB63" w:rsidR="00741C2C" w:rsidRPr="008A3328" w:rsidRDefault="00741C2C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146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157B6C55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F7A3BD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49515F9A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D7DE5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63AA0F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FE28F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41C2C" w:rsidRPr="008A3328" w14:paraId="16FF1FC0" w14:textId="77777777" w:rsidTr="00BB4F88">
        <w:trPr>
          <w:trHeight w:val="58"/>
        </w:trPr>
        <w:tc>
          <w:tcPr>
            <w:tcW w:w="3240" w:type="dxa"/>
          </w:tcPr>
          <w:p w14:paraId="6F017B5E" w14:textId="77777777" w:rsidR="00741C2C" w:rsidRPr="008A3328" w:rsidRDefault="00741C2C" w:rsidP="00BB4F88">
            <w:pPr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26E6B7B7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2B6FA" w14:textId="1A6C4864" w:rsidR="00741C2C" w:rsidRPr="008A3328" w:rsidRDefault="00741C2C" w:rsidP="00BB4F8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153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5AD28A4E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10CB58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155D638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0807B8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01D14D6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4F3EF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A64438" w:rsidRPr="008A3328" w14:paraId="124D7BD1" w14:textId="77777777" w:rsidTr="00A64438">
        <w:trPr>
          <w:trHeight w:val="58"/>
        </w:trPr>
        <w:tc>
          <w:tcPr>
            <w:tcW w:w="3240" w:type="dxa"/>
          </w:tcPr>
          <w:p w14:paraId="076CE32E" w14:textId="77777777" w:rsidR="00A64438" w:rsidRPr="008A3328" w:rsidRDefault="00A64438" w:rsidP="00BB4F88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77540A50" w14:textId="77777777" w:rsidR="00A64438" w:rsidRPr="008A3328" w:rsidRDefault="00A64438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E1C9E83" w14:textId="77777777" w:rsidR="00A64438" w:rsidRPr="008A3328" w:rsidRDefault="00A64438" w:rsidP="00BB4F88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AFA06BE" w14:textId="77777777" w:rsidR="00A64438" w:rsidRPr="008A3328" w:rsidRDefault="00A64438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44E18A4E" w14:textId="77777777" w:rsidR="00A64438" w:rsidRPr="008A3328" w:rsidRDefault="00A64438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1B839FAA" w14:textId="77777777" w:rsidR="00A64438" w:rsidRPr="008A3328" w:rsidRDefault="00A64438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right w:val="nil"/>
            </w:tcBorders>
          </w:tcPr>
          <w:p w14:paraId="2391019E" w14:textId="77777777" w:rsidR="00A64438" w:rsidRPr="008A3328" w:rsidRDefault="00A64438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0CF7E178" w14:textId="77777777" w:rsidR="00A64438" w:rsidRPr="008A3328" w:rsidRDefault="00A64438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1C916E9F" w14:textId="77777777" w:rsidR="00A64438" w:rsidRPr="008A3328" w:rsidRDefault="00A64438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741C2C" w:rsidRPr="008A3328" w14:paraId="53CFCD47" w14:textId="77777777" w:rsidTr="00BB4F88">
        <w:tc>
          <w:tcPr>
            <w:tcW w:w="3240" w:type="dxa"/>
          </w:tcPr>
          <w:p w14:paraId="122A7A18" w14:textId="77777777" w:rsidR="00741C2C" w:rsidRPr="008A3328" w:rsidRDefault="00741C2C" w:rsidP="00BB4F88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029AA8B0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24623BC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7D594D3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</w:tcPr>
          <w:p w14:paraId="37BB55F7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8DDA578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</w:tcPr>
          <w:p w14:paraId="5A21C409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C6A6622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78DD1086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741C2C" w:rsidRPr="008A3328" w14:paraId="51C4CD01" w14:textId="77777777" w:rsidTr="00BB4F88">
        <w:tc>
          <w:tcPr>
            <w:tcW w:w="3240" w:type="dxa"/>
            <w:hideMark/>
          </w:tcPr>
          <w:p w14:paraId="66030C82" w14:textId="77777777" w:rsidR="00741C2C" w:rsidRPr="008A3328" w:rsidRDefault="00741C2C" w:rsidP="00BB4F88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990" w:type="dxa"/>
          </w:tcPr>
          <w:p w14:paraId="1E03D0C3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36C9425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477C17F9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hideMark/>
          </w:tcPr>
          <w:p w14:paraId="7EB07EB3" w14:textId="6FA5D7F5" w:rsidR="00741C2C" w:rsidRPr="008A3328" w:rsidRDefault="00741C2C" w:rsidP="00BB4F8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687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53F991A9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</w:tcPr>
          <w:p w14:paraId="2855EB52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33163FD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hideMark/>
          </w:tcPr>
          <w:p w14:paraId="18D5810F" w14:textId="77777777" w:rsidR="00741C2C" w:rsidRPr="008A3328" w:rsidRDefault="00741C2C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B70EA" w:rsidRPr="008A3328" w14:paraId="14F91F6D" w14:textId="77777777" w:rsidTr="00EB70EA">
        <w:tc>
          <w:tcPr>
            <w:tcW w:w="3240" w:type="dxa"/>
          </w:tcPr>
          <w:p w14:paraId="6357716C" w14:textId="77777777" w:rsidR="00EB70EA" w:rsidRPr="008A3328" w:rsidRDefault="00EB70EA" w:rsidP="00BB4F88">
            <w:pPr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CA7207D" w14:textId="77777777" w:rsidR="00EB70EA" w:rsidRPr="008A3328" w:rsidRDefault="00EB70EA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2296369A" w14:textId="77777777" w:rsidR="00EB70EA" w:rsidRPr="008A3328" w:rsidRDefault="00EB70EA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77B96797" w14:textId="77777777" w:rsidR="00EB70EA" w:rsidRPr="008A3328" w:rsidRDefault="00EB70EA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</w:tcPr>
          <w:p w14:paraId="1EC80E28" w14:textId="77777777" w:rsidR="00EB70EA" w:rsidRPr="008A3328" w:rsidRDefault="00EB70EA" w:rsidP="00BB4F8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7BD3E992" w14:textId="77777777" w:rsidR="00EB70EA" w:rsidRPr="008A3328" w:rsidRDefault="00EB70EA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</w:tcPr>
          <w:p w14:paraId="0BB48C77" w14:textId="77777777" w:rsidR="00EB70EA" w:rsidRPr="008A3328" w:rsidRDefault="00EB70EA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287D5F9D" w14:textId="77777777" w:rsidR="00EB70EA" w:rsidRPr="008A3328" w:rsidRDefault="00EB70EA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</w:tcPr>
          <w:p w14:paraId="6CC9CE38" w14:textId="77777777" w:rsidR="00EB70EA" w:rsidRPr="008A3328" w:rsidRDefault="00EB70EA" w:rsidP="00BB4F88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741C2C" w:rsidRPr="008A3328" w14:paraId="038C0811" w14:textId="77777777" w:rsidTr="00EB70EA">
        <w:tc>
          <w:tcPr>
            <w:tcW w:w="3240" w:type="dxa"/>
            <w:hideMark/>
          </w:tcPr>
          <w:p w14:paraId="780E0145" w14:textId="7E8029EB" w:rsidR="00741C2C" w:rsidRPr="008A3328" w:rsidRDefault="00741C2C" w:rsidP="00BB4F88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4C539CF7" w14:textId="77777777" w:rsidR="00741C2C" w:rsidRPr="008A3328" w:rsidRDefault="00741C2C" w:rsidP="00BB4F88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</w:tcPr>
          <w:p w14:paraId="3EB994F6" w14:textId="5CC6A973" w:rsidR="00741C2C" w:rsidRPr="008A3328" w:rsidRDefault="002172F1" w:rsidP="00BB4F8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  <w:r w:rsidR="00741C2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843</w:t>
            </w:r>
          </w:p>
        </w:tc>
        <w:tc>
          <w:tcPr>
            <w:tcW w:w="262" w:type="dxa"/>
          </w:tcPr>
          <w:p w14:paraId="7094640D" w14:textId="77777777" w:rsidR="00741C2C" w:rsidRPr="008A3328" w:rsidRDefault="00741C2C" w:rsidP="00BB4F8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07CF39E4" w14:textId="470E0A54" w:rsidR="00741C2C" w:rsidRPr="008A3328" w:rsidRDefault="002172F1" w:rsidP="00BB4F88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741C2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802</w:t>
            </w:r>
          </w:p>
        </w:tc>
        <w:tc>
          <w:tcPr>
            <w:tcW w:w="262" w:type="dxa"/>
          </w:tcPr>
          <w:p w14:paraId="33EC9A59" w14:textId="77777777" w:rsidR="00741C2C" w:rsidRPr="008A3328" w:rsidRDefault="00741C2C" w:rsidP="00BB4F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left w:val="nil"/>
              <w:bottom w:val="double" w:sz="4" w:space="0" w:color="auto"/>
              <w:right w:val="nil"/>
            </w:tcBorders>
          </w:tcPr>
          <w:p w14:paraId="16EA1CDB" w14:textId="17B2A88E" w:rsidR="00741C2C" w:rsidRPr="008A3328" w:rsidRDefault="002172F1" w:rsidP="00BB4F8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</w:t>
            </w:r>
            <w:r w:rsidR="00741C2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270" w:type="dxa"/>
          </w:tcPr>
          <w:p w14:paraId="2E61ACD7" w14:textId="77777777" w:rsidR="00741C2C" w:rsidRPr="008A3328" w:rsidRDefault="00741C2C" w:rsidP="00BB4F8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hideMark/>
          </w:tcPr>
          <w:p w14:paraId="74307F2E" w14:textId="4141EA0F" w:rsidR="00741C2C" w:rsidRPr="008A3328" w:rsidRDefault="002172F1" w:rsidP="00BB4F8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="00741C2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002</w:t>
            </w:r>
          </w:p>
        </w:tc>
      </w:tr>
    </w:tbl>
    <w:p w14:paraId="3AD89B45" w14:textId="2C55644A" w:rsidR="00A64438" w:rsidRPr="008A3328" w:rsidRDefault="00A644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06"/>
        <w:jc w:val="thaiDistribute"/>
        <w:rPr>
          <w:rFonts w:ascii="Angsana New" w:eastAsia="Calibri" w:hAnsi="Angsana New"/>
          <w:sz w:val="20"/>
          <w:szCs w:val="20"/>
        </w:rPr>
      </w:pPr>
    </w:p>
    <w:p w14:paraId="62F546BE" w14:textId="77777777" w:rsidR="00A64438" w:rsidRPr="008A3328" w:rsidRDefault="00A644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z w:val="20"/>
          <w:szCs w:val="20"/>
        </w:rPr>
      </w:pPr>
      <w:r w:rsidRPr="008A3328">
        <w:rPr>
          <w:rFonts w:ascii="Angsana New" w:eastAsia="Calibri" w:hAnsi="Angsana New"/>
          <w:sz w:val="20"/>
          <w:szCs w:val="20"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846"/>
        <w:gridCol w:w="1134"/>
        <w:gridCol w:w="262"/>
        <w:gridCol w:w="998"/>
        <w:gridCol w:w="262"/>
        <w:gridCol w:w="998"/>
        <w:gridCol w:w="270"/>
        <w:gridCol w:w="990"/>
      </w:tblGrid>
      <w:tr w:rsidR="004C7AD6" w:rsidRPr="008A3328" w14:paraId="662B608C" w14:textId="77777777" w:rsidTr="004C7AD6">
        <w:tc>
          <w:tcPr>
            <w:tcW w:w="3240" w:type="dxa"/>
            <w:hideMark/>
          </w:tcPr>
          <w:p w14:paraId="1F0FF1DC" w14:textId="77777777" w:rsidR="004C7AD6" w:rsidRPr="008A3328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ข้อสมมติหลักในการประมาณการตาม   </w:t>
            </w:r>
          </w:p>
        </w:tc>
        <w:tc>
          <w:tcPr>
            <w:tcW w:w="846" w:type="dxa"/>
          </w:tcPr>
          <w:p w14:paraId="41BE4343" w14:textId="77777777" w:rsidR="004C7AD6" w:rsidRPr="008A3328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4" w:type="dxa"/>
            <w:gridSpan w:val="3"/>
            <w:vAlign w:val="bottom"/>
            <w:hideMark/>
          </w:tcPr>
          <w:p w14:paraId="3B273FFA" w14:textId="77777777" w:rsidR="004C7AD6" w:rsidRPr="008A3328" w:rsidRDefault="004C7AD6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</w:tcPr>
          <w:p w14:paraId="6BCE1D1B" w14:textId="77777777" w:rsidR="004C7AD6" w:rsidRPr="008A3328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vAlign w:val="bottom"/>
            <w:hideMark/>
          </w:tcPr>
          <w:p w14:paraId="5D3F72FE" w14:textId="77777777" w:rsidR="004C7AD6" w:rsidRPr="008A3328" w:rsidRDefault="004C7AD6" w:rsidP="004955CE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B434D" w:rsidRPr="008A3328" w14:paraId="5DEF98CB" w14:textId="77777777" w:rsidTr="004B434D">
        <w:tc>
          <w:tcPr>
            <w:tcW w:w="3240" w:type="dxa"/>
          </w:tcPr>
          <w:p w14:paraId="2923D8B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846" w:type="dxa"/>
          </w:tcPr>
          <w:p w14:paraId="5F3EAA7E" w14:textId="77777777" w:rsidR="004B434D" w:rsidRPr="008A3328" w:rsidRDefault="004B434D" w:rsidP="004B434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14:paraId="021F89D4" w14:textId="5DD44D81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EF74CA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40438253" w14:textId="1BA2AE9F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  <w:tc>
          <w:tcPr>
            <w:tcW w:w="262" w:type="dxa"/>
            <w:shd w:val="clear" w:color="auto" w:fill="auto"/>
          </w:tcPr>
          <w:p w14:paraId="78EB7FB8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hideMark/>
          </w:tcPr>
          <w:p w14:paraId="7D8FA050" w14:textId="03E02FF7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A06219D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284443F3" w14:textId="79EC9D1B" w:rsidR="004B434D" w:rsidRPr="008A3328" w:rsidRDefault="002172F1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4C7AD6" w:rsidRPr="008A3328" w14:paraId="2DA0EFD4" w14:textId="77777777" w:rsidTr="004C7AD6">
        <w:tc>
          <w:tcPr>
            <w:tcW w:w="3240" w:type="dxa"/>
          </w:tcPr>
          <w:p w14:paraId="4BC58394" w14:textId="77777777" w:rsidR="004C7AD6" w:rsidRPr="008A3328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6" w:type="dxa"/>
          </w:tcPr>
          <w:p w14:paraId="7355AAD1" w14:textId="77777777" w:rsidR="004C7AD6" w:rsidRPr="008A3328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14" w:type="dxa"/>
            <w:gridSpan w:val="7"/>
            <w:vAlign w:val="bottom"/>
            <w:hideMark/>
          </w:tcPr>
          <w:p w14:paraId="3886FCE7" w14:textId="77777777" w:rsidR="004C7AD6" w:rsidRPr="008A3328" w:rsidRDefault="004C7AD6" w:rsidP="004955C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</w:tr>
      <w:tr w:rsidR="0023786A" w:rsidRPr="008A3328" w14:paraId="1B60D00E" w14:textId="77777777" w:rsidTr="004C7AD6">
        <w:tc>
          <w:tcPr>
            <w:tcW w:w="3240" w:type="dxa"/>
            <w:hideMark/>
          </w:tcPr>
          <w:p w14:paraId="121D5D8D" w14:textId="77777777" w:rsidR="0023786A" w:rsidRPr="008A3328" w:rsidRDefault="0023786A" w:rsidP="0023786A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846" w:type="dxa"/>
          </w:tcPr>
          <w:p w14:paraId="0B9AB348" w14:textId="77777777" w:rsidR="0023786A" w:rsidRPr="008A3328" w:rsidRDefault="0023786A" w:rsidP="002378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8DC8874" w14:textId="2F94D406" w:rsidR="0023786A" w:rsidRPr="008A3328" w:rsidRDefault="002172F1" w:rsidP="0023786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286E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</w:t>
            </w:r>
            <w:r w:rsidR="00286E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C5515B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  <w:r w:rsidR="00286E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286ED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62" w:type="dxa"/>
          </w:tcPr>
          <w:p w14:paraId="4F6BA5ED" w14:textId="77777777" w:rsidR="0023786A" w:rsidRPr="008A3328" w:rsidRDefault="0023786A" w:rsidP="0023786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6FC9627E" w14:textId="73E20858" w:rsidR="0023786A" w:rsidRPr="008A3328" w:rsidRDefault="002172F1" w:rsidP="0023786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31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26</w:t>
            </w:r>
          </w:p>
        </w:tc>
        <w:tc>
          <w:tcPr>
            <w:tcW w:w="262" w:type="dxa"/>
          </w:tcPr>
          <w:p w14:paraId="1BD45D1C" w14:textId="77777777" w:rsidR="0023786A" w:rsidRPr="008A3328" w:rsidRDefault="0023786A" w:rsidP="002378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D04ACDA" w14:textId="2607ACAA" w:rsidR="0023786A" w:rsidRPr="008A3328" w:rsidRDefault="002172F1" w:rsidP="0023786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</w:p>
        </w:tc>
        <w:tc>
          <w:tcPr>
            <w:tcW w:w="270" w:type="dxa"/>
          </w:tcPr>
          <w:p w14:paraId="7767EB14" w14:textId="77777777" w:rsidR="0023786A" w:rsidRPr="008A3328" w:rsidRDefault="0023786A" w:rsidP="0023786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68B24DD5" w14:textId="7D704B48" w:rsidR="0023786A" w:rsidRPr="008A3328" w:rsidRDefault="002172F1" w:rsidP="0023786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53</w:t>
            </w:r>
          </w:p>
        </w:tc>
      </w:tr>
      <w:tr w:rsidR="00286EDC" w:rsidRPr="008A3328" w14:paraId="1ACEB347" w14:textId="77777777" w:rsidTr="004C7AD6">
        <w:tc>
          <w:tcPr>
            <w:tcW w:w="3240" w:type="dxa"/>
            <w:hideMark/>
          </w:tcPr>
          <w:p w14:paraId="6C1A5D3C" w14:textId="77777777" w:rsidR="00286EDC" w:rsidRPr="008A3328" w:rsidRDefault="00286EDC" w:rsidP="00286EDC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846" w:type="dxa"/>
          </w:tcPr>
          <w:p w14:paraId="4A77B0D2" w14:textId="77777777" w:rsidR="00286EDC" w:rsidRPr="008A3328" w:rsidRDefault="00286EDC" w:rsidP="00286ED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6CC74306" w14:textId="5658A82B" w:rsidR="00286EDC" w:rsidRPr="008A3328" w:rsidRDefault="002172F1" w:rsidP="00286E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2" w:type="dxa"/>
          </w:tcPr>
          <w:p w14:paraId="33633C1C" w14:textId="77777777" w:rsidR="00286EDC" w:rsidRPr="008A3328" w:rsidRDefault="00286EDC" w:rsidP="00286EDC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0105CCA0" w14:textId="66903FE8" w:rsidR="00286EDC" w:rsidRPr="008A3328" w:rsidRDefault="002172F1" w:rsidP="00286E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62" w:type="dxa"/>
          </w:tcPr>
          <w:p w14:paraId="5687D06B" w14:textId="77777777" w:rsidR="00286EDC" w:rsidRPr="008A3328" w:rsidRDefault="00286EDC" w:rsidP="00286ED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33537EDA" w14:textId="175388DF" w:rsidR="00286EDC" w:rsidRPr="008A3328" w:rsidRDefault="002172F1" w:rsidP="00286E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2536384E" w14:textId="77777777" w:rsidR="00286EDC" w:rsidRPr="008A3328" w:rsidRDefault="00286EDC" w:rsidP="00286EDC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2C1ACA46" w14:textId="48914CBA" w:rsidR="00286EDC" w:rsidRPr="008A3328" w:rsidRDefault="002172F1" w:rsidP="00286EDC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286EDC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00</w:t>
            </w:r>
          </w:p>
        </w:tc>
      </w:tr>
      <w:tr w:rsidR="0023786A" w:rsidRPr="008A3328" w14:paraId="2935F6A6" w14:textId="77777777" w:rsidTr="004C7AD6">
        <w:tc>
          <w:tcPr>
            <w:tcW w:w="3240" w:type="dxa"/>
            <w:hideMark/>
          </w:tcPr>
          <w:p w14:paraId="06C06817" w14:textId="77777777" w:rsidR="0023786A" w:rsidRPr="008A3328" w:rsidRDefault="0023786A" w:rsidP="0023786A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846" w:type="dxa"/>
          </w:tcPr>
          <w:p w14:paraId="1E65DDCD" w14:textId="77777777" w:rsidR="0023786A" w:rsidRPr="008A3328" w:rsidRDefault="0023786A" w:rsidP="0023786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4FAB1BA" w14:textId="77F02A6B" w:rsidR="0023786A" w:rsidRPr="008A3328" w:rsidRDefault="002172F1" w:rsidP="00B65805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781D38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62" w:type="dxa"/>
          </w:tcPr>
          <w:p w14:paraId="60810582" w14:textId="77777777" w:rsidR="0023786A" w:rsidRPr="008A3328" w:rsidRDefault="0023786A" w:rsidP="0023786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hideMark/>
          </w:tcPr>
          <w:p w14:paraId="50BD3D5E" w14:textId="10B395A0" w:rsidR="0023786A" w:rsidRPr="008A3328" w:rsidRDefault="002172F1" w:rsidP="0023786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62" w:type="dxa"/>
          </w:tcPr>
          <w:p w14:paraId="06E823A2" w14:textId="77777777" w:rsidR="0023786A" w:rsidRPr="008A3328" w:rsidRDefault="0023786A" w:rsidP="002378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12ABA139" w14:textId="44626FEC" w:rsidR="0023786A" w:rsidRPr="008A3328" w:rsidRDefault="002172F1" w:rsidP="0023786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  <w:tc>
          <w:tcPr>
            <w:tcW w:w="270" w:type="dxa"/>
          </w:tcPr>
          <w:p w14:paraId="5D54B0FE" w14:textId="77777777" w:rsidR="0023786A" w:rsidRPr="008A3328" w:rsidRDefault="0023786A" w:rsidP="0023786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1516DD56" w14:textId="513564C6" w:rsidR="0023786A" w:rsidRPr="008A3328" w:rsidRDefault="002172F1" w:rsidP="0023786A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</w:t>
            </w:r>
            <w:r w:rsidR="0023786A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 xml:space="preserve"> - 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25</w:t>
            </w:r>
          </w:p>
        </w:tc>
      </w:tr>
    </w:tbl>
    <w:p w14:paraId="61171D33" w14:textId="77777777" w:rsidR="00B65805" w:rsidRPr="008A3328" w:rsidRDefault="00B65805" w:rsidP="004955CE">
      <w:pPr>
        <w:spacing w:line="276" w:lineRule="auto"/>
        <w:ind w:firstLine="540"/>
        <w:jc w:val="thaiDistribute"/>
        <w:rPr>
          <w:rFonts w:ascii="Angsana New" w:hAnsi="Angsana New"/>
          <w:sz w:val="20"/>
          <w:szCs w:val="20"/>
        </w:rPr>
      </w:pPr>
    </w:p>
    <w:p w14:paraId="49BE9EE3" w14:textId="1A1CE202" w:rsidR="004C7AD6" w:rsidRPr="008A3328" w:rsidRDefault="004C7AD6" w:rsidP="004955CE">
      <w:pPr>
        <w:spacing w:line="276" w:lineRule="auto"/>
        <w:ind w:firstLine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30E2383E" w14:textId="77777777" w:rsidR="003F3A28" w:rsidRPr="008A3328" w:rsidRDefault="003F3A2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color w:val="0000FF"/>
          <w:sz w:val="20"/>
          <w:szCs w:val="20"/>
        </w:rPr>
      </w:pPr>
    </w:p>
    <w:p w14:paraId="71946AD4" w14:textId="188F6366" w:rsidR="004C7AD6" w:rsidRPr="008A3328" w:rsidRDefault="004C7AD6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172F1" w:rsidRPr="008A3328">
        <w:rPr>
          <w:rFonts w:ascii="Angsana New" w:hAnsi="Angsana New" w:hint="cs"/>
          <w:sz w:val="28"/>
          <w:szCs w:val="28"/>
        </w:rPr>
        <w:t>31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 w:hint="cs"/>
          <w:sz w:val="28"/>
          <w:szCs w:val="28"/>
        </w:rPr>
        <w:t>256</w:t>
      </w:r>
      <w:r w:rsidR="002172F1" w:rsidRPr="008A3328">
        <w:rPr>
          <w:rFonts w:ascii="Angsana New" w:hAnsi="Angsana New"/>
          <w:sz w:val="28"/>
          <w:szCs w:val="28"/>
        </w:rPr>
        <w:t>3</w:t>
      </w:r>
      <w:r w:rsidR="006F75A6" w:rsidRPr="008A3328">
        <w:rPr>
          <w:rFonts w:ascii="Angsana New" w:hAnsi="Angsana New"/>
          <w:sz w:val="28"/>
          <w:szCs w:val="28"/>
        </w:rPr>
        <w:t xml:space="preserve"> </w:t>
      </w:r>
      <w:r w:rsidR="006F75A6" w:rsidRPr="008A3328">
        <w:rPr>
          <w:rFonts w:ascii="Angsana New" w:hAnsi="Angsana New" w:hint="cs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/>
          <w:sz w:val="28"/>
          <w:szCs w:val="28"/>
        </w:rPr>
        <w:t>2562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ระยะเวลาถัวเฉลี่ยถ่วงน้ำหนักของภาระผูกพันผลประโยชน์ที่กำหนดไว้สำหรับกลุ่มบริษัทอยู่ในช่วงระยะเวลา </w:t>
      </w:r>
      <w:r w:rsidR="002172F1" w:rsidRPr="008A3328">
        <w:rPr>
          <w:rFonts w:ascii="Angsana New" w:hAnsi="Angsana New"/>
          <w:sz w:val="28"/>
          <w:szCs w:val="28"/>
        </w:rPr>
        <w:t>9</w:t>
      </w:r>
      <w:r w:rsidR="00E61F46"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E61F46" w:rsidRPr="008A3328">
        <w:rPr>
          <w:rFonts w:ascii="Angsana New" w:hAnsi="Angsana New"/>
          <w:sz w:val="28"/>
          <w:szCs w:val="28"/>
        </w:rPr>
        <w:t xml:space="preserve"> - </w:t>
      </w:r>
      <w:r w:rsidR="002172F1" w:rsidRPr="008A3328">
        <w:rPr>
          <w:rFonts w:ascii="Angsana New" w:hAnsi="Angsana New"/>
          <w:sz w:val="28"/>
          <w:szCs w:val="28"/>
        </w:rPr>
        <w:t>14</w:t>
      </w:r>
      <w:r w:rsidR="00E61F46"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10</w:t>
      </w:r>
      <w:r w:rsidR="00286EDC"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ปี </w:t>
      </w:r>
      <w:r w:rsidR="00E61F46" w:rsidRPr="008A3328">
        <w:rPr>
          <w:rFonts w:ascii="Angsana New" w:hAnsi="Angsana New" w:hint="cs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/>
          <w:sz w:val="28"/>
          <w:szCs w:val="28"/>
        </w:rPr>
        <w:t>9</w:t>
      </w:r>
      <w:r w:rsidR="00E61F46"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="00E61F46" w:rsidRPr="008A3328">
        <w:rPr>
          <w:rFonts w:ascii="Angsana New" w:hAnsi="Angsana New"/>
          <w:sz w:val="28"/>
          <w:szCs w:val="28"/>
        </w:rPr>
        <w:t xml:space="preserve"> - </w:t>
      </w:r>
      <w:r w:rsidR="002172F1" w:rsidRPr="008A3328">
        <w:rPr>
          <w:rFonts w:ascii="Angsana New" w:hAnsi="Angsana New"/>
          <w:sz w:val="28"/>
          <w:szCs w:val="28"/>
        </w:rPr>
        <w:t>16</w:t>
      </w:r>
      <w:r w:rsidR="00E61F46"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52</w:t>
      </w:r>
      <w:r w:rsidR="00E61F46" w:rsidRPr="008A3328">
        <w:rPr>
          <w:rFonts w:ascii="Angsana New" w:hAnsi="Angsana New"/>
          <w:sz w:val="28"/>
          <w:szCs w:val="28"/>
        </w:rPr>
        <w:t xml:space="preserve"> </w:t>
      </w:r>
      <w:r w:rsidR="00E61F46" w:rsidRPr="008A3328">
        <w:rPr>
          <w:rFonts w:ascii="Angsana New" w:hAnsi="Angsana New" w:hint="cs"/>
          <w:sz w:val="28"/>
          <w:szCs w:val="28"/>
          <w:cs/>
        </w:rPr>
        <w:t>ปี ตามลำดับ</w:t>
      </w:r>
    </w:p>
    <w:p w14:paraId="74C2B560" w14:textId="77777777" w:rsidR="00C5515B" w:rsidRPr="008A3328" w:rsidRDefault="00C5515B" w:rsidP="004955C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7F594BD2" w14:textId="1DBE55D0" w:rsidR="00C5515B" w:rsidRPr="008A3328" w:rsidRDefault="00C5515B" w:rsidP="00C5515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2172F1" w:rsidRPr="008A3328">
        <w:rPr>
          <w:rFonts w:ascii="Angsana New" w:hAnsi="Angsana New" w:hint="cs"/>
          <w:sz w:val="28"/>
          <w:szCs w:val="28"/>
        </w:rPr>
        <w:t>31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="002172F1" w:rsidRPr="008A3328">
        <w:rPr>
          <w:rFonts w:ascii="Angsana New" w:hAnsi="Angsana New" w:hint="cs"/>
          <w:sz w:val="28"/>
          <w:szCs w:val="28"/>
        </w:rPr>
        <w:t>256</w:t>
      </w:r>
      <w:r w:rsidR="002172F1" w:rsidRPr="008A3328">
        <w:rPr>
          <w:rFonts w:ascii="Angsana New" w:hAnsi="Angsana New"/>
          <w:sz w:val="28"/>
          <w:szCs w:val="28"/>
        </w:rPr>
        <w:t>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/>
          <w:sz w:val="28"/>
          <w:szCs w:val="28"/>
        </w:rPr>
        <w:t>2562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ระยะเวลาถัวเฉลี่ยถ่วงน้ำหนักของภาระผูกพันผลประโยชน์ที่กำหนดไว้สำหรับบริษัทอยู่ในช่วงระยะเวลา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9</w:t>
      </w:r>
      <w:r w:rsidR="00E61F46" w:rsidRPr="008A3328">
        <w:rPr>
          <w:rFonts w:ascii="Angsana New" w:hAnsi="Angsana New"/>
          <w:sz w:val="28"/>
          <w:szCs w:val="28"/>
        </w:rPr>
        <w:t>.</w:t>
      </w:r>
      <w:r w:rsidR="002172F1" w:rsidRPr="008A3328">
        <w:rPr>
          <w:rFonts w:ascii="Angsana New" w:hAnsi="Angsana New"/>
          <w:sz w:val="28"/>
          <w:szCs w:val="28"/>
        </w:rPr>
        <w:t>31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ปี </w:t>
      </w:r>
    </w:p>
    <w:p w14:paraId="40CE6149" w14:textId="77777777" w:rsidR="00156052" w:rsidRPr="008A3328" w:rsidRDefault="0015605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p w14:paraId="7141107A" w14:textId="56C43940" w:rsidR="003F3A28" w:rsidRPr="008A3328" w:rsidRDefault="003F3A2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color w:val="0000FF"/>
          <w:sz w:val="28"/>
          <w:szCs w:val="28"/>
        </w:rPr>
      </w:pPr>
      <w:r w:rsidRPr="008A3328">
        <w:rPr>
          <w:rFonts w:ascii="Angsana New" w:eastAsia="Calibri" w:hAnsi="Angsana New" w:hint="cs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82201F8" w14:textId="77777777" w:rsidR="003F3A28" w:rsidRPr="008A3328" w:rsidRDefault="003F3A2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  <w:cs/>
        </w:rPr>
      </w:pPr>
    </w:p>
    <w:p w14:paraId="7BB2656D" w14:textId="0C07E0FE" w:rsidR="00223DDF" w:rsidRPr="008A3328" w:rsidRDefault="00223DD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05E9FABE" w14:textId="17A7D615" w:rsidR="00CC168B" w:rsidRPr="008A3328" w:rsidRDefault="00CC168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</w:p>
    <w:tbl>
      <w:tblPr>
        <w:tblW w:w="8982" w:type="dxa"/>
        <w:tblInd w:w="450" w:type="dxa"/>
        <w:tblLook w:val="01E0" w:firstRow="1" w:lastRow="1" w:firstColumn="1" w:lastColumn="1" w:noHBand="0" w:noVBand="0"/>
      </w:tblPr>
      <w:tblGrid>
        <w:gridCol w:w="4091"/>
        <w:gridCol w:w="1037"/>
        <w:gridCol w:w="233"/>
        <w:gridCol w:w="1067"/>
        <w:gridCol w:w="233"/>
        <w:gridCol w:w="1028"/>
        <w:gridCol w:w="235"/>
        <w:gridCol w:w="1058"/>
      </w:tblGrid>
      <w:tr w:rsidR="004C7AD6" w:rsidRPr="008A3328" w14:paraId="4994E8E4" w14:textId="77777777" w:rsidTr="004B434D">
        <w:trPr>
          <w:trHeight w:val="20"/>
        </w:trPr>
        <w:tc>
          <w:tcPr>
            <w:tcW w:w="4091" w:type="dxa"/>
          </w:tcPr>
          <w:p w14:paraId="7C44ED1D" w14:textId="77777777" w:rsidR="004C7AD6" w:rsidRPr="008A3328" w:rsidRDefault="004C7AD6" w:rsidP="004955CE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891" w:type="dxa"/>
            <w:gridSpan w:val="7"/>
            <w:hideMark/>
          </w:tcPr>
          <w:p w14:paraId="7B49642C" w14:textId="77777777" w:rsidR="004C7AD6" w:rsidRPr="008A3328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4C7AD6" w:rsidRPr="008A3328" w14:paraId="03E808B7" w14:textId="77777777" w:rsidTr="004B434D">
        <w:trPr>
          <w:trHeight w:val="20"/>
        </w:trPr>
        <w:tc>
          <w:tcPr>
            <w:tcW w:w="4091" w:type="dxa"/>
            <w:hideMark/>
          </w:tcPr>
          <w:p w14:paraId="70B744DF" w14:textId="77777777" w:rsidR="004C7AD6" w:rsidRPr="008A3328" w:rsidRDefault="004C7AD6" w:rsidP="004955CE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41DA1B3E" w14:textId="2EA0D252" w:rsidR="004C7AD6" w:rsidRPr="008A3328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6753F9A8" w14:textId="77777777" w:rsidR="004C7AD6" w:rsidRPr="008A3328" w:rsidRDefault="004C7AD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21" w:type="dxa"/>
            <w:gridSpan w:val="3"/>
            <w:hideMark/>
          </w:tcPr>
          <w:p w14:paraId="1B9D7D99" w14:textId="2EE2438C" w:rsidR="004C7AD6" w:rsidRPr="008A3328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ลดลง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4B434D" w:rsidRPr="008A3328" w14:paraId="302B3456" w14:textId="77777777" w:rsidTr="004B434D">
        <w:trPr>
          <w:trHeight w:val="20"/>
        </w:trPr>
        <w:tc>
          <w:tcPr>
            <w:tcW w:w="4091" w:type="dxa"/>
            <w:hideMark/>
          </w:tcPr>
          <w:p w14:paraId="77A2F572" w14:textId="126AC28D" w:rsidR="004B434D" w:rsidRPr="008A3328" w:rsidRDefault="004B434D" w:rsidP="004B434D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shd w:val="clear" w:color="auto" w:fill="auto"/>
            <w:hideMark/>
          </w:tcPr>
          <w:p w14:paraId="41AF139F" w14:textId="6EBA4ED1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3" w:type="dxa"/>
            <w:shd w:val="clear" w:color="auto" w:fill="auto"/>
          </w:tcPr>
          <w:p w14:paraId="7490825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hideMark/>
          </w:tcPr>
          <w:p w14:paraId="66E4492C" w14:textId="3D06A238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5ED7FE9D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shd w:val="clear" w:color="auto" w:fill="auto"/>
            <w:hideMark/>
          </w:tcPr>
          <w:p w14:paraId="1F4FC0E0" w14:textId="47A90AEB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51A7242C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4237AD0" w14:textId="23293BEE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4C7AD6" w:rsidRPr="008A3328" w14:paraId="79B0C9B7" w14:textId="77777777" w:rsidTr="004B434D">
        <w:trPr>
          <w:trHeight w:val="20"/>
        </w:trPr>
        <w:tc>
          <w:tcPr>
            <w:tcW w:w="4091" w:type="dxa"/>
          </w:tcPr>
          <w:p w14:paraId="0483989E" w14:textId="77777777" w:rsidR="004C7AD6" w:rsidRPr="008A3328" w:rsidRDefault="004C7AD6" w:rsidP="004955CE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1" w:type="dxa"/>
            <w:gridSpan w:val="7"/>
            <w:vAlign w:val="center"/>
            <w:hideMark/>
          </w:tcPr>
          <w:p w14:paraId="4782A2EA" w14:textId="77777777" w:rsidR="004C7AD6" w:rsidRPr="008A3328" w:rsidRDefault="004C7AD6" w:rsidP="004955CE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4B434D" w:rsidRPr="008A3328" w14:paraId="6E0D7F45" w14:textId="77777777" w:rsidTr="004B434D">
        <w:trPr>
          <w:trHeight w:val="20"/>
        </w:trPr>
        <w:tc>
          <w:tcPr>
            <w:tcW w:w="4091" w:type="dxa"/>
            <w:hideMark/>
          </w:tcPr>
          <w:p w14:paraId="0E37621A" w14:textId="77777777" w:rsidR="004B434D" w:rsidRPr="008A3328" w:rsidRDefault="004B434D" w:rsidP="004B434D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DBB3338" w14:textId="615DEBD3" w:rsidR="004B434D" w:rsidRPr="008A3328" w:rsidRDefault="00E22FEB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348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1A8D8E4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15956BE3" w14:textId="49D693F3" w:rsidR="004B434D" w:rsidRPr="008A3328" w:rsidRDefault="004B434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942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20589AC4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vAlign w:val="center"/>
          </w:tcPr>
          <w:p w14:paraId="023606A2" w14:textId="2FE202A2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="00781D38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763</w:t>
            </w:r>
          </w:p>
        </w:tc>
        <w:tc>
          <w:tcPr>
            <w:tcW w:w="235" w:type="dxa"/>
            <w:vAlign w:val="center"/>
          </w:tcPr>
          <w:p w14:paraId="6DA91585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center"/>
            <w:hideMark/>
          </w:tcPr>
          <w:p w14:paraId="0AAB70A7" w14:textId="5AC7E9D2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289</w:t>
            </w:r>
          </w:p>
        </w:tc>
      </w:tr>
      <w:tr w:rsidR="004B434D" w:rsidRPr="008A3328" w14:paraId="4A275ECF" w14:textId="77777777" w:rsidTr="004B434D">
        <w:trPr>
          <w:trHeight w:val="20"/>
        </w:trPr>
        <w:tc>
          <w:tcPr>
            <w:tcW w:w="4091" w:type="dxa"/>
            <w:hideMark/>
          </w:tcPr>
          <w:p w14:paraId="16D87AA5" w14:textId="77777777" w:rsidR="004B434D" w:rsidRPr="008A3328" w:rsidRDefault="004B434D" w:rsidP="004B434D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09E5DA18" w14:textId="0B78678B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</w:t>
            </w:r>
            <w:r w:rsidR="00E40980"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205</w:t>
            </w:r>
          </w:p>
        </w:tc>
        <w:tc>
          <w:tcPr>
            <w:tcW w:w="233" w:type="dxa"/>
          </w:tcPr>
          <w:p w14:paraId="51EC8F8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7B4A17F5" w14:textId="6C9F267A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="004B434D" w:rsidRPr="008A3328">
              <w:rPr>
                <w:rFonts w:ascii="Angsana New" w:hAnsi="Angsana New"/>
                <w:sz w:val="28"/>
                <w:szCs w:val="28"/>
                <w:lang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470</w:t>
            </w:r>
          </w:p>
        </w:tc>
        <w:tc>
          <w:tcPr>
            <w:tcW w:w="233" w:type="dxa"/>
          </w:tcPr>
          <w:p w14:paraId="648618D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0775216B" w14:textId="3CB23E88" w:rsidR="004B434D" w:rsidRPr="008A3328" w:rsidRDefault="00781D38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754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5" w:type="dxa"/>
          </w:tcPr>
          <w:p w14:paraId="338FC9C2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2E3BE0AF" w14:textId="0F740459" w:rsidR="004B434D" w:rsidRPr="008A3328" w:rsidRDefault="004B434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124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4B434D" w:rsidRPr="008A3328" w14:paraId="6D2648E5" w14:textId="77777777" w:rsidTr="004B434D">
        <w:trPr>
          <w:trHeight w:val="20"/>
        </w:trPr>
        <w:tc>
          <w:tcPr>
            <w:tcW w:w="4091" w:type="dxa"/>
            <w:hideMark/>
          </w:tcPr>
          <w:p w14:paraId="636CFEBE" w14:textId="77777777" w:rsidR="004B434D" w:rsidRPr="008A3328" w:rsidRDefault="004B434D" w:rsidP="004B434D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037" w:type="dxa"/>
            <w:vAlign w:val="bottom"/>
          </w:tcPr>
          <w:p w14:paraId="6775AD2A" w14:textId="53E7C028" w:rsidR="004B434D" w:rsidRPr="008A3328" w:rsidRDefault="0092301C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516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3" w:type="dxa"/>
            <w:vAlign w:val="bottom"/>
          </w:tcPr>
          <w:p w14:paraId="288124E9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bottom"/>
            <w:hideMark/>
          </w:tcPr>
          <w:p w14:paraId="7D71D3C2" w14:textId="28029B6C" w:rsidR="004B434D" w:rsidRPr="008A3328" w:rsidRDefault="004B434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082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3" w:type="dxa"/>
            <w:vAlign w:val="bottom"/>
          </w:tcPr>
          <w:p w14:paraId="12D5C6D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vAlign w:val="bottom"/>
          </w:tcPr>
          <w:p w14:paraId="2E3B0333" w14:textId="3DB1F67E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="00781D38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081</w:t>
            </w:r>
          </w:p>
        </w:tc>
        <w:tc>
          <w:tcPr>
            <w:tcW w:w="235" w:type="dxa"/>
            <w:vAlign w:val="bottom"/>
          </w:tcPr>
          <w:p w14:paraId="28F6791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bottom"/>
            <w:hideMark/>
          </w:tcPr>
          <w:p w14:paraId="12915994" w14:textId="4783F2BE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880</w:t>
            </w:r>
          </w:p>
        </w:tc>
      </w:tr>
      <w:tr w:rsidR="004B434D" w:rsidRPr="008A3328" w14:paraId="4B18DD30" w14:textId="77777777" w:rsidTr="004B434D">
        <w:trPr>
          <w:trHeight w:val="20"/>
        </w:trPr>
        <w:tc>
          <w:tcPr>
            <w:tcW w:w="4091" w:type="dxa"/>
          </w:tcPr>
          <w:p w14:paraId="6690E9EA" w14:textId="77777777" w:rsidR="004B434D" w:rsidRPr="008A3328" w:rsidRDefault="004B434D" w:rsidP="004B434D">
            <w:pPr>
              <w:ind w:left="234" w:right="198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  <w:vAlign w:val="bottom"/>
          </w:tcPr>
          <w:p w14:paraId="606AA8DF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  <w:vAlign w:val="bottom"/>
          </w:tcPr>
          <w:p w14:paraId="76DD5E4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  <w:vAlign w:val="bottom"/>
          </w:tcPr>
          <w:p w14:paraId="2577DABC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33" w:type="dxa"/>
            <w:vAlign w:val="bottom"/>
          </w:tcPr>
          <w:p w14:paraId="020F36A4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  <w:vAlign w:val="bottom"/>
          </w:tcPr>
          <w:p w14:paraId="1CAFEAFA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  <w:vAlign w:val="bottom"/>
          </w:tcPr>
          <w:p w14:paraId="23D6318C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  <w:vAlign w:val="bottom"/>
          </w:tcPr>
          <w:p w14:paraId="6B377F3B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 w:val="20"/>
              </w:rPr>
            </w:pPr>
          </w:p>
        </w:tc>
      </w:tr>
      <w:tr w:rsidR="004B434D" w:rsidRPr="008A3328" w14:paraId="50E77B28" w14:textId="77777777" w:rsidTr="004B434D">
        <w:trPr>
          <w:trHeight w:val="68"/>
        </w:trPr>
        <w:tc>
          <w:tcPr>
            <w:tcW w:w="4091" w:type="dxa"/>
          </w:tcPr>
          <w:p w14:paraId="2F7D2782" w14:textId="77777777" w:rsidR="004B434D" w:rsidRPr="008A3328" w:rsidRDefault="004B434D" w:rsidP="004B434D">
            <w:pPr>
              <w:ind w:left="234" w:right="198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2B453B2D" w14:textId="7C7CD55E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233" w:type="dxa"/>
            <w:vAlign w:val="bottom"/>
          </w:tcPr>
          <w:p w14:paraId="19FBE625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3BD0B61E" w14:textId="4D6AD2FE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ลดลง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</w:tr>
      <w:tr w:rsidR="004B434D" w:rsidRPr="008A3328" w14:paraId="2213F08E" w14:textId="77777777" w:rsidTr="004B434D">
        <w:trPr>
          <w:trHeight w:val="20"/>
        </w:trPr>
        <w:tc>
          <w:tcPr>
            <w:tcW w:w="4091" w:type="dxa"/>
            <w:hideMark/>
          </w:tcPr>
          <w:p w14:paraId="70C779FE" w14:textId="77777777" w:rsidR="004B434D" w:rsidRPr="008A3328" w:rsidRDefault="004B434D" w:rsidP="004B434D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2F9FE868" w14:textId="3A9D07F1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144</w:t>
            </w:r>
          </w:p>
        </w:tc>
        <w:tc>
          <w:tcPr>
            <w:tcW w:w="233" w:type="dxa"/>
          </w:tcPr>
          <w:p w14:paraId="24A39D3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33D44DF5" w14:textId="3C34DE36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118</w:t>
            </w:r>
          </w:p>
        </w:tc>
        <w:tc>
          <w:tcPr>
            <w:tcW w:w="233" w:type="dxa"/>
          </w:tcPr>
          <w:p w14:paraId="72BF8233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37F2C255" w14:textId="6DA04104" w:rsidR="004B434D" w:rsidRPr="008A3328" w:rsidRDefault="009918AE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143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35" w:type="dxa"/>
          </w:tcPr>
          <w:p w14:paraId="77160E9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243BB824" w14:textId="6786755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/>
              </w:rPr>
              <w:t>71</w:t>
            </w:r>
            <w:r w:rsidRPr="008A3328">
              <w:rPr>
                <w:rFonts w:ascii="Angsana New" w:hAnsi="Angsana New"/>
                <w:sz w:val="28"/>
                <w:szCs w:val="28"/>
                <w:lang w:eastAsia="en-GB"/>
              </w:rPr>
              <w:t>)</w:t>
            </w:r>
          </w:p>
        </w:tc>
      </w:tr>
      <w:tr w:rsidR="00741C2C" w:rsidRPr="008A3328" w14:paraId="3278E765" w14:textId="77777777" w:rsidTr="004B434D">
        <w:trPr>
          <w:trHeight w:val="20"/>
        </w:trPr>
        <w:tc>
          <w:tcPr>
            <w:tcW w:w="4091" w:type="dxa"/>
          </w:tcPr>
          <w:p w14:paraId="6BEDCA3B" w14:textId="77777777" w:rsidR="00741C2C" w:rsidRPr="008A3328" w:rsidRDefault="00741C2C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1C743930" w14:textId="77777777" w:rsidR="00741C2C" w:rsidRPr="008A3328" w:rsidRDefault="00741C2C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31C2B4BD" w14:textId="77777777" w:rsidR="00741C2C" w:rsidRPr="008A3328" w:rsidRDefault="00741C2C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159C8962" w14:textId="77777777" w:rsidR="00741C2C" w:rsidRPr="008A3328" w:rsidRDefault="00741C2C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314F3C76" w14:textId="77777777" w:rsidR="00741C2C" w:rsidRPr="008A3328" w:rsidRDefault="00741C2C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47CF35C3" w14:textId="77777777" w:rsidR="00741C2C" w:rsidRPr="008A3328" w:rsidRDefault="00741C2C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734E4AD6" w14:textId="77777777" w:rsidR="00741C2C" w:rsidRPr="008A3328" w:rsidRDefault="00741C2C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1D99DB25" w14:textId="77777777" w:rsidR="00741C2C" w:rsidRPr="008A3328" w:rsidRDefault="00741C2C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FE4236" w:rsidRPr="008A3328" w14:paraId="754BC485" w14:textId="77777777" w:rsidTr="004B434D">
        <w:trPr>
          <w:trHeight w:val="20"/>
        </w:trPr>
        <w:tc>
          <w:tcPr>
            <w:tcW w:w="4091" w:type="dxa"/>
          </w:tcPr>
          <w:p w14:paraId="20CD3486" w14:textId="77777777" w:rsidR="00FE4236" w:rsidRPr="008A3328" w:rsidRDefault="00FE4236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7B64C1A8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63664716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65C1F6F9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5D2CA272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1460D026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611E0863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58349BD9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FE4236" w:rsidRPr="008A3328" w14:paraId="20FE0B39" w14:textId="77777777" w:rsidTr="004B434D">
        <w:trPr>
          <w:trHeight w:val="20"/>
        </w:trPr>
        <w:tc>
          <w:tcPr>
            <w:tcW w:w="4091" w:type="dxa"/>
          </w:tcPr>
          <w:p w14:paraId="3F6E2406" w14:textId="77777777" w:rsidR="00FE4236" w:rsidRPr="008A3328" w:rsidRDefault="00FE4236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7F68BF56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7081392E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287B8C21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26BB8F8D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047EEB98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1420D1C1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4A1BA10B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FE4236" w:rsidRPr="008A3328" w14:paraId="7339365F" w14:textId="77777777" w:rsidTr="004B434D">
        <w:trPr>
          <w:trHeight w:val="20"/>
        </w:trPr>
        <w:tc>
          <w:tcPr>
            <w:tcW w:w="4091" w:type="dxa"/>
          </w:tcPr>
          <w:p w14:paraId="051DC171" w14:textId="77777777" w:rsidR="00FE4236" w:rsidRPr="008A3328" w:rsidRDefault="00FE4236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6192C751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56F56244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1EC79D80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6AF20653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61E97B49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552B9754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04595C5E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FE4236" w:rsidRPr="008A3328" w14:paraId="766AC963" w14:textId="77777777" w:rsidTr="004B434D">
        <w:trPr>
          <w:trHeight w:val="20"/>
        </w:trPr>
        <w:tc>
          <w:tcPr>
            <w:tcW w:w="4091" w:type="dxa"/>
          </w:tcPr>
          <w:p w14:paraId="2891F231" w14:textId="77777777" w:rsidR="00FE4236" w:rsidRPr="008A3328" w:rsidRDefault="00FE4236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02050E32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16FE3B77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323C1545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4608C069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58CA5126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64980E99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3874DDB9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FE4236" w:rsidRPr="008A3328" w14:paraId="0490FEE9" w14:textId="77777777" w:rsidTr="004B434D">
        <w:trPr>
          <w:trHeight w:val="20"/>
        </w:trPr>
        <w:tc>
          <w:tcPr>
            <w:tcW w:w="4091" w:type="dxa"/>
          </w:tcPr>
          <w:p w14:paraId="0BBE5559" w14:textId="77777777" w:rsidR="00FE4236" w:rsidRPr="008A3328" w:rsidRDefault="00FE4236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1FDCE0EB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77AD69F0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52C622D5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16332EF5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449D1DDB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5A8F44E1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45526246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FE4236" w:rsidRPr="008A3328" w14:paraId="4D4E6F4D" w14:textId="77777777" w:rsidTr="004B434D">
        <w:trPr>
          <w:trHeight w:val="20"/>
        </w:trPr>
        <w:tc>
          <w:tcPr>
            <w:tcW w:w="4091" w:type="dxa"/>
          </w:tcPr>
          <w:p w14:paraId="223E362A" w14:textId="77777777" w:rsidR="00FE4236" w:rsidRPr="008A3328" w:rsidRDefault="00FE4236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47B0B982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61C9784E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09193E80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287F7923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3D56F5E1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4C237B20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083751EC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FE4236" w:rsidRPr="008A3328" w14:paraId="34C0582B" w14:textId="77777777" w:rsidTr="004B434D">
        <w:trPr>
          <w:trHeight w:val="20"/>
        </w:trPr>
        <w:tc>
          <w:tcPr>
            <w:tcW w:w="4091" w:type="dxa"/>
          </w:tcPr>
          <w:p w14:paraId="28332EC0" w14:textId="77777777" w:rsidR="00FE4236" w:rsidRPr="008A3328" w:rsidRDefault="00FE4236" w:rsidP="004B434D">
            <w:pPr>
              <w:ind w:left="234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</w:tcPr>
          <w:p w14:paraId="4E953DE9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4E74FC65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</w:tcPr>
          <w:p w14:paraId="790385FB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3" w:type="dxa"/>
          </w:tcPr>
          <w:p w14:paraId="1737DF7A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</w:tcPr>
          <w:p w14:paraId="5585175F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/>
              <w:rPr>
                <w:rFonts w:ascii="Angsana New" w:hAnsi="Angsana New"/>
                <w:sz w:val="20"/>
                <w:lang w:eastAsia="en-GB"/>
              </w:rPr>
            </w:pPr>
          </w:p>
        </w:tc>
        <w:tc>
          <w:tcPr>
            <w:tcW w:w="235" w:type="dxa"/>
          </w:tcPr>
          <w:p w14:paraId="6DDE7F5C" w14:textId="77777777" w:rsidR="00FE4236" w:rsidRPr="008A3328" w:rsidRDefault="00FE4236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</w:tcPr>
          <w:p w14:paraId="0BC8E330" w14:textId="77777777" w:rsidR="00FE4236" w:rsidRPr="008A3328" w:rsidRDefault="00FE4236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7"/>
              <w:rPr>
                <w:rFonts w:ascii="Angsana New" w:hAnsi="Angsana New"/>
                <w:sz w:val="20"/>
                <w:lang w:eastAsia="en-GB"/>
              </w:rPr>
            </w:pPr>
          </w:p>
        </w:tc>
      </w:tr>
      <w:tr w:rsidR="004B434D" w:rsidRPr="008A3328" w14:paraId="2127B480" w14:textId="77777777" w:rsidTr="004B434D">
        <w:trPr>
          <w:trHeight w:val="20"/>
        </w:trPr>
        <w:tc>
          <w:tcPr>
            <w:tcW w:w="4091" w:type="dxa"/>
          </w:tcPr>
          <w:p w14:paraId="1007425F" w14:textId="77777777" w:rsidR="004B434D" w:rsidRPr="008A3328" w:rsidRDefault="004B434D" w:rsidP="004B434D">
            <w:pPr>
              <w:ind w:left="234" w:hanging="359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4891" w:type="dxa"/>
            <w:gridSpan w:val="7"/>
            <w:hideMark/>
          </w:tcPr>
          <w:p w14:paraId="0189DE74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4B434D" w:rsidRPr="008A3328" w14:paraId="3CA1613A" w14:textId="77777777" w:rsidTr="004B434D">
        <w:trPr>
          <w:trHeight w:val="20"/>
          <w:tblHeader/>
        </w:trPr>
        <w:tc>
          <w:tcPr>
            <w:tcW w:w="4091" w:type="dxa"/>
            <w:hideMark/>
          </w:tcPr>
          <w:p w14:paraId="0B445A5C" w14:textId="77777777" w:rsidR="004B434D" w:rsidRPr="008A3328" w:rsidRDefault="004B434D" w:rsidP="004B434D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ผลกระทบต่อภาระผูกพันของโครงการ</w:t>
            </w:r>
          </w:p>
        </w:tc>
        <w:tc>
          <w:tcPr>
            <w:tcW w:w="2337" w:type="dxa"/>
            <w:gridSpan w:val="3"/>
            <w:hideMark/>
          </w:tcPr>
          <w:p w14:paraId="584B41D1" w14:textId="1CF23338" w:rsidR="004B434D" w:rsidRPr="008A3328" w:rsidRDefault="004B434D" w:rsidP="004B434D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ข้อสมมติเพิ่มขึ้นร้อยละ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  <w:tc>
          <w:tcPr>
            <w:tcW w:w="233" w:type="dxa"/>
          </w:tcPr>
          <w:p w14:paraId="5A28CE92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21" w:type="dxa"/>
            <w:gridSpan w:val="3"/>
            <w:hideMark/>
          </w:tcPr>
          <w:p w14:paraId="6A899EE3" w14:textId="2CB43192" w:rsidR="004B434D" w:rsidRPr="008A3328" w:rsidRDefault="004B434D" w:rsidP="004B434D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  <w:t>ลดลง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 xml:space="preserve">ร้อยละ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4B434D" w:rsidRPr="008A3328" w14:paraId="67C12212" w14:textId="77777777" w:rsidTr="004B434D">
        <w:trPr>
          <w:trHeight w:val="20"/>
          <w:tblHeader/>
        </w:trPr>
        <w:tc>
          <w:tcPr>
            <w:tcW w:w="4091" w:type="dxa"/>
            <w:hideMark/>
          </w:tcPr>
          <w:p w14:paraId="161BC417" w14:textId="509EADD5" w:rsidR="004B434D" w:rsidRPr="008A3328" w:rsidRDefault="004B434D" w:rsidP="004B434D">
            <w:pPr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  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ผลประโยชน์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2172F1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eastAsia="en-GB"/>
              </w:rPr>
              <w:t>31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037" w:type="dxa"/>
            <w:shd w:val="clear" w:color="auto" w:fill="auto"/>
            <w:hideMark/>
          </w:tcPr>
          <w:p w14:paraId="423E6DEA" w14:textId="7A0C1FE6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3" w:type="dxa"/>
            <w:shd w:val="clear" w:color="auto" w:fill="auto"/>
          </w:tcPr>
          <w:p w14:paraId="700B6F64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shd w:val="clear" w:color="auto" w:fill="auto"/>
            <w:hideMark/>
          </w:tcPr>
          <w:p w14:paraId="01BD30D0" w14:textId="6F98E94A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233" w:type="dxa"/>
            <w:shd w:val="clear" w:color="auto" w:fill="auto"/>
          </w:tcPr>
          <w:p w14:paraId="52065B2D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shd w:val="clear" w:color="auto" w:fill="auto"/>
            <w:hideMark/>
          </w:tcPr>
          <w:p w14:paraId="58E4AF5B" w14:textId="5D042FB4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235" w:type="dxa"/>
            <w:shd w:val="clear" w:color="auto" w:fill="auto"/>
          </w:tcPr>
          <w:p w14:paraId="58281704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shd w:val="clear" w:color="auto" w:fill="auto"/>
            <w:hideMark/>
          </w:tcPr>
          <w:p w14:paraId="1507CFF2" w14:textId="169B2067" w:rsidR="004B434D" w:rsidRPr="008A3328" w:rsidRDefault="002172F1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2562</w:t>
            </w:r>
          </w:p>
        </w:tc>
      </w:tr>
      <w:tr w:rsidR="004B434D" w:rsidRPr="008A3328" w14:paraId="78666931" w14:textId="77777777" w:rsidTr="004B434D">
        <w:trPr>
          <w:trHeight w:val="20"/>
          <w:tblHeader/>
        </w:trPr>
        <w:tc>
          <w:tcPr>
            <w:tcW w:w="4091" w:type="dxa"/>
          </w:tcPr>
          <w:p w14:paraId="7744FE5A" w14:textId="77777777" w:rsidR="004B434D" w:rsidRPr="008A3328" w:rsidRDefault="004B434D" w:rsidP="004B434D">
            <w:pPr>
              <w:ind w:left="234" w:hanging="35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</w:p>
        </w:tc>
        <w:tc>
          <w:tcPr>
            <w:tcW w:w="4891" w:type="dxa"/>
            <w:gridSpan w:val="7"/>
            <w:vAlign w:val="center"/>
            <w:hideMark/>
          </w:tcPr>
          <w:p w14:paraId="2CDEBF87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 w:bidi="th-TH"/>
              </w:rPr>
              <w:t>(พันบาท)</w:t>
            </w:r>
          </w:p>
        </w:tc>
      </w:tr>
      <w:tr w:rsidR="004B434D" w:rsidRPr="008A3328" w14:paraId="642E6081" w14:textId="77777777" w:rsidTr="004B434D">
        <w:trPr>
          <w:trHeight w:val="20"/>
        </w:trPr>
        <w:tc>
          <w:tcPr>
            <w:tcW w:w="4091" w:type="dxa"/>
            <w:hideMark/>
          </w:tcPr>
          <w:p w14:paraId="0BDE8420" w14:textId="77777777" w:rsidR="004B434D" w:rsidRPr="008A3328" w:rsidRDefault="004B434D" w:rsidP="004B434D">
            <w:pPr>
              <w:ind w:left="234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อัตราคิดลด  </w:t>
            </w:r>
          </w:p>
        </w:tc>
        <w:tc>
          <w:tcPr>
            <w:tcW w:w="1037" w:type="dxa"/>
            <w:vAlign w:val="center"/>
          </w:tcPr>
          <w:p w14:paraId="727F74E5" w14:textId="73CAC5EF" w:rsidR="004B434D" w:rsidRPr="008A3328" w:rsidRDefault="00E7361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077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1EB47B04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center"/>
            <w:hideMark/>
          </w:tcPr>
          <w:p w14:paraId="0CE00BD1" w14:textId="25AF59C6" w:rsidR="004B434D" w:rsidRPr="008A3328" w:rsidRDefault="004B434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969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center"/>
          </w:tcPr>
          <w:p w14:paraId="0A320FB8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vAlign w:val="center"/>
          </w:tcPr>
          <w:p w14:paraId="3D91C190" w14:textId="7E86228D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="00E7361D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238</w:t>
            </w:r>
          </w:p>
        </w:tc>
        <w:tc>
          <w:tcPr>
            <w:tcW w:w="235" w:type="dxa"/>
            <w:vAlign w:val="center"/>
          </w:tcPr>
          <w:p w14:paraId="1BBB823D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center"/>
            <w:hideMark/>
          </w:tcPr>
          <w:p w14:paraId="0380183C" w14:textId="3E9BBDDC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111</w:t>
            </w:r>
          </w:p>
        </w:tc>
      </w:tr>
      <w:tr w:rsidR="004B434D" w:rsidRPr="008A3328" w14:paraId="45E99253" w14:textId="77777777" w:rsidTr="004B434D">
        <w:trPr>
          <w:trHeight w:val="20"/>
        </w:trPr>
        <w:tc>
          <w:tcPr>
            <w:tcW w:w="4091" w:type="dxa"/>
            <w:hideMark/>
          </w:tcPr>
          <w:p w14:paraId="6239233B" w14:textId="77777777" w:rsidR="004B434D" w:rsidRPr="008A3328" w:rsidRDefault="004B434D" w:rsidP="004B434D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45097DA1" w14:textId="4110B629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="00E7361D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486</w:t>
            </w:r>
          </w:p>
        </w:tc>
        <w:tc>
          <w:tcPr>
            <w:tcW w:w="233" w:type="dxa"/>
          </w:tcPr>
          <w:p w14:paraId="1825523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6AD0FCAC" w14:textId="378C597A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="004B434D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197</w:t>
            </w:r>
          </w:p>
        </w:tc>
        <w:tc>
          <w:tcPr>
            <w:tcW w:w="233" w:type="dxa"/>
          </w:tcPr>
          <w:p w14:paraId="6E7A3EC1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028" w:type="dxa"/>
          </w:tcPr>
          <w:p w14:paraId="62C65E15" w14:textId="634D2911" w:rsidR="004B434D" w:rsidRPr="008A3328" w:rsidRDefault="00E7361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310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5" w:type="dxa"/>
          </w:tcPr>
          <w:p w14:paraId="6F144217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77384CDC" w14:textId="5416DF9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061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</w:tr>
      <w:tr w:rsidR="004B434D" w:rsidRPr="008A3328" w14:paraId="1AA6A599" w14:textId="77777777" w:rsidTr="004B434D">
        <w:trPr>
          <w:trHeight w:val="20"/>
        </w:trPr>
        <w:tc>
          <w:tcPr>
            <w:tcW w:w="4091" w:type="dxa"/>
            <w:hideMark/>
          </w:tcPr>
          <w:p w14:paraId="2C9F647A" w14:textId="77777777" w:rsidR="004B434D" w:rsidRPr="008A3328" w:rsidRDefault="004B434D" w:rsidP="004B434D">
            <w:pPr>
              <w:ind w:left="234" w:right="198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อัตราการหมุนเวียนของพนักงาน </w:t>
            </w:r>
          </w:p>
        </w:tc>
        <w:tc>
          <w:tcPr>
            <w:tcW w:w="1037" w:type="dxa"/>
            <w:vAlign w:val="bottom"/>
          </w:tcPr>
          <w:p w14:paraId="79DE6C7E" w14:textId="4DDB2D34" w:rsidR="004B434D" w:rsidRPr="008A3328" w:rsidRDefault="00E7361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152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64F5053F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vAlign w:val="bottom"/>
            <w:hideMark/>
          </w:tcPr>
          <w:p w14:paraId="26D73C3F" w14:textId="2F34A26C" w:rsidR="004B434D" w:rsidRPr="008A3328" w:rsidRDefault="004B434D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034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3" w:type="dxa"/>
            <w:vAlign w:val="bottom"/>
          </w:tcPr>
          <w:p w14:paraId="2A2F081E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  <w:vAlign w:val="bottom"/>
          </w:tcPr>
          <w:p w14:paraId="69572875" w14:textId="214431FF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372</w:t>
            </w:r>
          </w:p>
        </w:tc>
        <w:tc>
          <w:tcPr>
            <w:tcW w:w="235" w:type="dxa"/>
            <w:vAlign w:val="bottom"/>
          </w:tcPr>
          <w:p w14:paraId="4FB80E3C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0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vAlign w:val="bottom"/>
            <w:hideMark/>
          </w:tcPr>
          <w:p w14:paraId="6306E5B1" w14:textId="15115686" w:rsidR="004B434D" w:rsidRPr="008A3328" w:rsidRDefault="002172F1" w:rsidP="004B434D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10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317</w:t>
            </w:r>
          </w:p>
        </w:tc>
      </w:tr>
      <w:tr w:rsidR="004B434D" w:rsidRPr="008A3328" w14:paraId="17D96F29" w14:textId="77777777" w:rsidTr="004B434D">
        <w:trPr>
          <w:trHeight w:val="20"/>
        </w:trPr>
        <w:tc>
          <w:tcPr>
            <w:tcW w:w="4091" w:type="dxa"/>
          </w:tcPr>
          <w:p w14:paraId="627F065C" w14:textId="77777777" w:rsidR="004B434D" w:rsidRPr="008A3328" w:rsidRDefault="004B434D" w:rsidP="004B434D">
            <w:pPr>
              <w:ind w:left="234" w:right="198" w:hanging="234"/>
              <w:rPr>
                <w:rFonts w:ascii="Angsana New" w:hAnsi="Angsana New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1037" w:type="dxa"/>
            <w:vAlign w:val="bottom"/>
          </w:tcPr>
          <w:p w14:paraId="3E23DDD9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0"/>
                <w:lang w:val="en-US" w:eastAsia="en-GB" w:bidi="th-TH"/>
              </w:rPr>
            </w:pPr>
          </w:p>
        </w:tc>
        <w:tc>
          <w:tcPr>
            <w:tcW w:w="233" w:type="dxa"/>
            <w:vAlign w:val="bottom"/>
          </w:tcPr>
          <w:p w14:paraId="0102B34A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67" w:type="dxa"/>
            <w:vAlign w:val="bottom"/>
          </w:tcPr>
          <w:p w14:paraId="5FA4CF1C" w14:textId="77777777" w:rsidR="004B434D" w:rsidRPr="008A3328" w:rsidRDefault="004B434D" w:rsidP="004B434D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0"/>
              </w:rPr>
            </w:pPr>
          </w:p>
        </w:tc>
        <w:tc>
          <w:tcPr>
            <w:tcW w:w="233" w:type="dxa"/>
            <w:vAlign w:val="bottom"/>
          </w:tcPr>
          <w:p w14:paraId="50AA4BF9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28" w:type="dxa"/>
            <w:vAlign w:val="bottom"/>
          </w:tcPr>
          <w:p w14:paraId="30317CDB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0"/>
                <w:lang w:val="en-US" w:eastAsia="en-GB" w:bidi="th-TH"/>
              </w:rPr>
            </w:pPr>
          </w:p>
        </w:tc>
        <w:tc>
          <w:tcPr>
            <w:tcW w:w="235" w:type="dxa"/>
            <w:vAlign w:val="bottom"/>
          </w:tcPr>
          <w:p w14:paraId="758F9886" w14:textId="77777777" w:rsidR="004B434D" w:rsidRPr="008A3328" w:rsidRDefault="004B434D" w:rsidP="004B434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right"/>
              <w:rPr>
                <w:rFonts w:ascii="Angsana New" w:hAnsi="Angsana New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1058" w:type="dxa"/>
            <w:vAlign w:val="bottom"/>
          </w:tcPr>
          <w:p w14:paraId="20DB4B03" w14:textId="77777777" w:rsidR="004B434D" w:rsidRPr="008A3328" w:rsidRDefault="004B434D" w:rsidP="004B434D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0"/>
                <w:lang w:val="en-US" w:eastAsia="en-GB" w:bidi="th-TH"/>
              </w:rPr>
            </w:pPr>
          </w:p>
        </w:tc>
      </w:tr>
      <w:tr w:rsidR="00C5515B" w:rsidRPr="008A3328" w14:paraId="47C64286" w14:textId="77777777" w:rsidTr="004B434D">
        <w:trPr>
          <w:trHeight w:val="20"/>
        </w:trPr>
        <w:tc>
          <w:tcPr>
            <w:tcW w:w="4091" w:type="dxa"/>
          </w:tcPr>
          <w:p w14:paraId="4009464A" w14:textId="77777777" w:rsidR="00C5515B" w:rsidRPr="008A3328" w:rsidRDefault="00C5515B" w:rsidP="00C5515B">
            <w:pPr>
              <w:ind w:left="234" w:right="198" w:hanging="234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337" w:type="dxa"/>
            <w:gridSpan w:val="3"/>
            <w:vAlign w:val="bottom"/>
          </w:tcPr>
          <w:p w14:paraId="3EDA6C82" w14:textId="1AECD4A2" w:rsidR="00C5515B" w:rsidRPr="008A3328" w:rsidRDefault="00C5515B" w:rsidP="00C5515B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ข้อสมมติเพิ่มขึ้น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  <w:tc>
          <w:tcPr>
            <w:tcW w:w="233" w:type="dxa"/>
            <w:vAlign w:val="bottom"/>
          </w:tcPr>
          <w:p w14:paraId="5C819915" w14:textId="77777777" w:rsidR="00C5515B" w:rsidRPr="008A3328" w:rsidRDefault="00C5515B" w:rsidP="00C551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321" w:type="dxa"/>
            <w:gridSpan w:val="3"/>
            <w:vAlign w:val="bottom"/>
          </w:tcPr>
          <w:p w14:paraId="72DA9D02" w14:textId="1C2EF8CB" w:rsidR="00C5515B" w:rsidRPr="008A3328" w:rsidRDefault="00C5515B" w:rsidP="00C5515B">
            <w:pPr>
              <w:pStyle w:val="acctfourfigures"/>
              <w:tabs>
                <w:tab w:val="left" w:pos="696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US" w:eastAsia="en-GB" w:bidi="th-TH"/>
              </w:rPr>
              <w:t>ข้อสมมติ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ลดลง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eastAsia="en-GB" w:bidi="th-TH"/>
              </w:rPr>
              <w:t>ปี</w:t>
            </w:r>
          </w:p>
        </w:tc>
      </w:tr>
      <w:tr w:rsidR="00C5515B" w:rsidRPr="008A3328" w14:paraId="709480E9" w14:textId="77777777" w:rsidTr="004B434D">
        <w:trPr>
          <w:trHeight w:val="20"/>
        </w:trPr>
        <w:tc>
          <w:tcPr>
            <w:tcW w:w="4091" w:type="dxa"/>
            <w:hideMark/>
          </w:tcPr>
          <w:p w14:paraId="062BA073" w14:textId="77777777" w:rsidR="00C5515B" w:rsidRPr="008A3328" w:rsidRDefault="00C5515B" w:rsidP="00C5515B">
            <w:pPr>
              <w:ind w:left="234" w:hanging="234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 xml:space="preserve">อัตรามรณะในอนาคต </w:t>
            </w:r>
          </w:p>
        </w:tc>
        <w:tc>
          <w:tcPr>
            <w:tcW w:w="1037" w:type="dxa"/>
          </w:tcPr>
          <w:p w14:paraId="52B7024A" w14:textId="71D42AFC" w:rsidR="00C5515B" w:rsidRPr="008A3328" w:rsidRDefault="002172F1" w:rsidP="00C5515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66</w:t>
            </w:r>
          </w:p>
        </w:tc>
        <w:tc>
          <w:tcPr>
            <w:tcW w:w="233" w:type="dxa"/>
          </w:tcPr>
          <w:p w14:paraId="51DFB8A8" w14:textId="77777777" w:rsidR="00C5515B" w:rsidRPr="008A3328" w:rsidRDefault="00C5515B" w:rsidP="00C5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67" w:type="dxa"/>
            <w:hideMark/>
          </w:tcPr>
          <w:p w14:paraId="0EBBF4D4" w14:textId="55F9905D" w:rsidR="00C5515B" w:rsidRPr="008A3328" w:rsidRDefault="002172F1" w:rsidP="00C5515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57</w:t>
            </w:r>
          </w:p>
        </w:tc>
        <w:tc>
          <w:tcPr>
            <w:tcW w:w="233" w:type="dxa"/>
          </w:tcPr>
          <w:p w14:paraId="5BAC1CCA" w14:textId="77777777" w:rsidR="00C5515B" w:rsidRPr="008A3328" w:rsidRDefault="00C5515B" w:rsidP="00C5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28" w:type="dxa"/>
          </w:tcPr>
          <w:p w14:paraId="74D95EED" w14:textId="5F2BDC99" w:rsidR="00C5515B" w:rsidRPr="008A3328" w:rsidRDefault="00C5515B" w:rsidP="00C5515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65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35" w:type="dxa"/>
          </w:tcPr>
          <w:p w14:paraId="521B995E" w14:textId="77777777" w:rsidR="00C5515B" w:rsidRPr="008A3328" w:rsidRDefault="00C5515B" w:rsidP="00C551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rPr>
                <w:rFonts w:ascii="Angsana New" w:hAnsi="Angsana New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058" w:type="dxa"/>
            <w:hideMark/>
          </w:tcPr>
          <w:p w14:paraId="07D77AF3" w14:textId="20CF2014" w:rsidR="00C5515B" w:rsidRPr="008A3328" w:rsidRDefault="00C5515B" w:rsidP="00C5515B">
            <w:pPr>
              <w:pStyle w:val="acctfourfigures"/>
              <w:tabs>
                <w:tab w:val="clear" w:pos="765"/>
                <w:tab w:val="decimal" w:pos="75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57</w:t>
            </w:r>
            <w:r w:rsidRPr="008A3328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)</w:t>
            </w:r>
          </w:p>
        </w:tc>
      </w:tr>
    </w:tbl>
    <w:p w14:paraId="0C22532C" w14:textId="77777777" w:rsidR="00233F06" w:rsidRPr="008A3328" w:rsidRDefault="00233F0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</w:p>
    <w:p w14:paraId="1BDD8173" w14:textId="51062A2B" w:rsidR="00473BF4" w:rsidRPr="008A3328" w:rsidRDefault="002172F1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t>20</w:t>
      </w:r>
      <w:r w:rsidR="000F6980" w:rsidRPr="008A3328">
        <w:rPr>
          <w:rFonts w:ascii="Angsana New" w:eastAsia="MS Mincho" w:hAnsi="Angsana New"/>
          <w:sz w:val="28"/>
          <w:szCs w:val="28"/>
          <w:lang w:val="en-US"/>
        </w:rPr>
        <w:tab/>
      </w:r>
      <w:r w:rsidR="00603BB9" w:rsidRPr="008A3328">
        <w:rPr>
          <w:rFonts w:ascii="Angsana New" w:eastAsia="MS Mincho" w:hAnsi="Angsana New" w:hint="cs"/>
          <w:sz w:val="28"/>
          <w:szCs w:val="28"/>
          <w:cs/>
        </w:rPr>
        <w:t>ส่วนเกินมูลค่าหุ้นและสำรอง</w:t>
      </w:r>
    </w:p>
    <w:p w14:paraId="2F360769" w14:textId="46C724CE" w:rsidR="00603BB9" w:rsidRPr="008A3328" w:rsidRDefault="00603BB9" w:rsidP="004955CE">
      <w:pPr>
        <w:spacing w:line="240" w:lineRule="auto"/>
        <w:rPr>
          <w:rFonts w:ascii="Angsana New" w:eastAsia="MS Mincho" w:hAnsi="Angsana New"/>
          <w:sz w:val="20"/>
          <w:szCs w:val="20"/>
        </w:rPr>
      </w:pPr>
    </w:p>
    <w:p w14:paraId="6B929728" w14:textId="77777777" w:rsidR="00603BB9" w:rsidRPr="008A3328" w:rsidRDefault="00603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ส่วนเกินมูลค่าหุ้น</w:t>
      </w:r>
    </w:p>
    <w:p w14:paraId="71BDBADC" w14:textId="77777777" w:rsidR="00603BB9" w:rsidRPr="008A3328" w:rsidRDefault="00603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Theme="majorBidi" w:hAnsiTheme="majorBidi" w:cstheme="majorBidi"/>
          <w:sz w:val="20"/>
          <w:szCs w:val="20"/>
        </w:rPr>
      </w:pPr>
    </w:p>
    <w:p w14:paraId="16B68854" w14:textId="1A8C8C70" w:rsidR="00603BB9" w:rsidRPr="008A3328" w:rsidRDefault="00603BB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2172F1" w:rsidRPr="008A3328">
        <w:rPr>
          <w:rFonts w:ascii="Angsana New" w:hAnsi="Angsana New"/>
          <w:sz w:val="28"/>
          <w:szCs w:val="28"/>
        </w:rPr>
        <w:t>2535</w:t>
      </w:r>
      <w:r w:rsidRPr="008A3328">
        <w:rPr>
          <w:rFonts w:ascii="Angsana New" w:hAnsi="Angsana New"/>
          <w:sz w:val="28"/>
          <w:szCs w:val="28"/>
          <w:cs/>
        </w:rPr>
        <w:t xml:space="preserve"> มาตรา </w:t>
      </w:r>
      <w:r w:rsidR="002172F1" w:rsidRPr="008A3328">
        <w:rPr>
          <w:rFonts w:ascii="Angsana New" w:hAnsi="Angsana New"/>
          <w:sz w:val="28"/>
          <w:szCs w:val="28"/>
        </w:rPr>
        <w:t>51</w:t>
      </w:r>
      <w:r w:rsidRPr="008A3328">
        <w:rPr>
          <w:rFonts w:ascii="Angsana New" w:hAnsi="Angsana New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8A3328">
        <w:rPr>
          <w:rFonts w:ascii="Angsana New" w:hAnsi="Angsana New"/>
          <w:sz w:val="28"/>
          <w:szCs w:val="28"/>
        </w:rPr>
        <w:t>“</w:t>
      </w:r>
      <w:r w:rsidRPr="008A3328">
        <w:rPr>
          <w:rFonts w:ascii="Angsana New" w:hAnsi="Angsana New"/>
          <w:sz w:val="28"/>
          <w:szCs w:val="28"/>
          <w:cs/>
        </w:rPr>
        <w:t>ส่วนเกินมูลค่าหุ้น</w:t>
      </w:r>
      <w:r w:rsidRPr="008A3328">
        <w:rPr>
          <w:rFonts w:ascii="Angsana New" w:hAnsi="Angsana New"/>
          <w:sz w:val="28"/>
          <w:szCs w:val="28"/>
        </w:rPr>
        <w:t>”</w:t>
      </w:r>
      <w:r w:rsidRPr="008A3328">
        <w:rPr>
          <w:rFonts w:ascii="Angsana New" w:hAnsi="Angsana New"/>
          <w:sz w:val="28"/>
          <w:szCs w:val="28"/>
          <w:cs/>
        </w:rPr>
        <w:t>)</w:t>
      </w:r>
      <w:r w:rsidRPr="008A3328">
        <w:rPr>
          <w:rFonts w:ascii="Angsana New" w:hAnsi="Angsana New" w:hint="cs"/>
          <w:sz w:val="28"/>
          <w:szCs w:val="28"/>
          <w:cs/>
        </w:rPr>
        <w:t xml:space="preserve"> ส่วนเกินมูลค่าหุ้น</w:t>
      </w:r>
      <w:r w:rsidRPr="008A3328">
        <w:rPr>
          <w:rFonts w:ascii="Angsana New" w:hAnsi="Angsana New"/>
          <w:sz w:val="28"/>
          <w:szCs w:val="28"/>
          <w:cs/>
        </w:rPr>
        <w:t>นี้จะนำไปจ่ายเป็นเงินปันผลไม่ได้</w:t>
      </w:r>
    </w:p>
    <w:p w14:paraId="60DBCE9F" w14:textId="77777777" w:rsidR="00603BB9" w:rsidRPr="008A3328" w:rsidRDefault="00603BB9" w:rsidP="004955CE">
      <w:pPr>
        <w:spacing w:line="240" w:lineRule="auto"/>
        <w:rPr>
          <w:rFonts w:ascii="Angsana New" w:eastAsia="MS Mincho" w:hAnsi="Angsana New"/>
          <w:sz w:val="20"/>
          <w:szCs w:val="20"/>
          <w:cs/>
        </w:rPr>
      </w:pPr>
    </w:p>
    <w:p w14:paraId="0F4143A8" w14:textId="6351D612" w:rsidR="00785D38" w:rsidRPr="008A3328" w:rsidRDefault="00785D38" w:rsidP="004955CE">
      <w:pPr>
        <w:ind w:left="540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สำรองประกอบด้วย</w:t>
      </w:r>
    </w:p>
    <w:p w14:paraId="55CD5075" w14:textId="77777777" w:rsidR="00785D38" w:rsidRPr="008A3328" w:rsidRDefault="00785D38" w:rsidP="004955CE">
      <w:pPr>
        <w:tabs>
          <w:tab w:val="clear" w:pos="454"/>
          <w:tab w:val="left" w:pos="540"/>
        </w:tabs>
        <w:ind w:left="540"/>
        <w:rPr>
          <w:rFonts w:ascii="Angsana New" w:hAnsi="Angsana New"/>
          <w:sz w:val="20"/>
          <w:szCs w:val="20"/>
        </w:rPr>
      </w:pPr>
    </w:p>
    <w:p w14:paraId="40947CD5" w14:textId="77777777" w:rsidR="00785D38" w:rsidRPr="008A3328" w:rsidRDefault="00785D38" w:rsidP="004955CE">
      <w:pPr>
        <w:tabs>
          <w:tab w:val="clear" w:pos="454"/>
          <w:tab w:val="left" w:pos="540"/>
        </w:tabs>
        <w:ind w:left="540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>การจัดสรรกำไร และ</w:t>
      </w:r>
      <w:r w:rsidRPr="008A3328">
        <w:rPr>
          <w:rFonts w:ascii="Angsana New" w:hAnsi="Angsana New"/>
          <w:b/>
          <w:bCs/>
          <w:i/>
          <w:iCs/>
          <w:sz w:val="28"/>
          <w:szCs w:val="28"/>
        </w:rPr>
        <w:t>/</w:t>
      </w: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>หรือ กำไรสะสม</w:t>
      </w:r>
    </w:p>
    <w:p w14:paraId="1B85D98A" w14:textId="77777777" w:rsidR="00785D38" w:rsidRPr="008A3328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both"/>
        <w:rPr>
          <w:rFonts w:ascii="Angsana New" w:hAnsi="Angsana New"/>
          <w:sz w:val="20"/>
          <w:szCs w:val="20"/>
        </w:rPr>
      </w:pPr>
    </w:p>
    <w:p w14:paraId="78F734A8" w14:textId="77777777" w:rsidR="00785D38" w:rsidRPr="008A3328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8"/>
          <w:szCs w:val="28"/>
        </w:rPr>
      </w:pPr>
      <w:r w:rsidRPr="008A3328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14:paraId="3EAC13B5" w14:textId="77777777" w:rsidR="00D97666" w:rsidRPr="008A3328" w:rsidRDefault="00D97666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b/>
          <w:bCs/>
          <w:sz w:val="20"/>
          <w:szCs w:val="20"/>
        </w:rPr>
      </w:pPr>
    </w:p>
    <w:p w14:paraId="6A7CD833" w14:textId="072B74C5" w:rsidR="00785D38" w:rsidRPr="008A3328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="002172F1" w:rsidRPr="008A3328">
        <w:rPr>
          <w:rFonts w:ascii="Angsana New" w:hAnsi="Angsana New"/>
          <w:sz w:val="28"/>
          <w:szCs w:val="28"/>
        </w:rPr>
        <w:t>2535</w:t>
      </w:r>
      <w:r w:rsidRPr="008A3328">
        <w:rPr>
          <w:rFonts w:ascii="Angsana New" w:hAnsi="Angsana New"/>
          <w:sz w:val="28"/>
          <w:szCs w:val="28"/>
          <w:cs/>
        </w:rPr>
        <w:t xml:space="preserve"> มาตรา </w:t>
      </w:r>
      <w:r w:rsidR="002172F1" w:rsidRPr="008A3328">
        <w:rPr>
          <w:rFonts w:ascii="Angsana New" w:hAnsi="Angsana New"/>
          <w:sz w:val="28"/>
          <w:szCs w:val="28"/>
        </w:rPr>
        <w:t>116</w:t>
      </w:r>
      <w:r w:rsidRPr="008A3328">
        <w:rPr>
          <w:rFonts w:ascii="Angsana New" w:hAnsi="Angsana New"/>
          <w:sz w:val="28"/>
          <w:szCs w:val="28"/>
          <w:cs/>
        </w:rPr>
        <w:t xml:space="preserve"> บริษัทจะต้องจัดสรรทุนสำรอง (</w:t>
      </w:r>
      <w:r w:rsidRPr="008A3328">
        <w:rPr>
          <w:rFonts w:ascii="Angsana New" w:hAnsi="Angsana New"/>
          <w:sz w:val="28"/>
          <w:szCs w:val="28"/>
        </w:rPr>
        <w:t>“</w:t>
      </w:r>
      <w:r w:rsidRPr="008A3328">
        <w:rPr>
          <w:rFonts w:ascii="Angsana New" w:hAnsi="Angsana New"/>
          <w:sz w:val="28"/>
          <w:szCs w:val="28"/>
          <w:cs/>
        </w:rPr>
        <w:t>สำรองตามกฎหมาย</w:t>
      </w:r>
      <w:r w:rsidRPr="008A3328">
        <w:rPr>
          <w:rFonts w:ascii="Angsana New" w:hAnsi="Angsana New"/>
          <w:sz w:val="28"/>
          <w:szCs w:val="28"/>
        </w:rPr>
        <w:t>”</w:t>
      </w:r>
      <w:r w:rsidRPr="008A3328">
        <w:rPr>
          <w:rFonts w:ascii="Angsana New" w:hAnsi="Angsana New"/>
          <w:sz w:val="28"/>
          <w:szCs w:val="28"/>
          <w:cs/>
        </w:rPr>
        <w:t xml:space="preserve">) อย่างน้อยร้อยละ </w:t>
      </w:r>
      <w:r w:rsidR="002172F1" w:rsidRPr="008A3328">
        <w:rPr>
          <w:rFonts w:ascii="Angsana New" w:hAnsi="Angsana New"/>
          <w:sz w:val="28"/>
          <w:szCs w:val="28"/>
        </w:rPr>
        <w:t>5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2172F1" w:rsidRPr="008A3328">
        <w:rPr>
          <w:rFonts w:ascii="Angsana New" w:hAnsi="Angsana New"/>
          <w:sz w:val="28"/>
          <w:szCs w:val="28"/>
        </w:rPr>
        <w:t>10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ของทุนจดทะเบียน  เงินสำรองนี้จะนำไปจ่ายเป็นเงินปันผลไม่ได้</w:t>
      </w:r>
    </w:p>
    <w:p w14:paraId="527F0760" w14:textId="77777777" w:rsidR="00337664" w:rsidRPr="008A3328" w:rsidRDefault="0033766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E4AC876" w14:textId="65E11AD4" w:rsidR="00785D38" w:rsidRPr="008A3328" w:rsidRDefault="00785D38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14:paraId="3E4DA3BF" w14:textId="77777777" w:rsidR="000057A0" w:rsidRPr="008A3328" w:rsidRDefault="000057A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644936D9" w14:textId="00722396" w:rsidR="006375C0" w:rsidRPr="008A3328" w:rsidRDefault="006375C0" w:rsidP="00637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28"/>
          <w:szCs w:val="28"/>
        </w:rPr>
      </w:pPr>
      <w:r w:rsidRPr="008A3328">
        <w:rPr>
          <w:rFonts w:ascii="Angsana New" w:hAnsi="Angsana New"/>
          <w:b/>
          <w:bCs/>
          <w:sz w:val="28"/>
          <w:szCs w:val="28"/>
          <w:cs/>
        </w:rPr>
        <w:t>สำรองการแปลงค่างบการเงิน</w:t>
      </w:r>
    </w:p>
    <w:p w14:paraId="35CBD2FC" w14:textId="77777777" w:rsidR="006375C0" w:rsidRPr="008A3328" w:rsidRDefault="006375C0" w:rsidP="00637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2538270" w14:textId="1EB00DA6" w:rsidR="006375C0" w:rsidRPr="008A3328" w:rsidRDefault="006375C0" w:rsidP="006375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44AD6837" w14:textId="77777777" w:rsidR="006375C0" w:rsidRPr="008A3328" w:rsidRDefault="006375C0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5672D6C" w14:textId="77777777" w:rsidR="00FE4236" w:rsidRPr="008A3328" w:rsidRDefault="00FE42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  <w:cs/>
          <w:lang w:val="th-TH" w:eastAsia="x-none"/>
        </w:rPr>
      </w:pPr>
      <w:r w:rsidRPr="008A3328">
        <w:rPr>
          <w:rFonts w:ascii="Angsana New" w:hAnsi="Angsana New"/>
          <w:sz w:val="28"/>
          <w:szCs w:val="28"/>
          <w:cs/>
          <w:lang w:val="th-TH"/>
        </w:rPr>
        <w:br w:type="page"/>
      </w:r>
    </w:p>
    <w:p w14:paraId="52081058" w14:textId="71409030" w:rsidR="00F4452B" w:rsidRPr="008A3328" w:rsidRDefault="002172F1" w:rsidP="004955CE">
      <w:pPr>
        <w:pStyle w:val="Heading6"/>
        <w:tabs>
          <w:tab w:val="left" w:pos="540"/>
          <w:tab w:val="left" w:pos="630"/>
        </w:tabs>
        <w:jc w:val="thaiDistribute"/>
        <w:rPr>
          <w:rFonts w:ascii="Angsana New" w:eastAsia="MS Mincho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lang w:val="en-US"/>
        </w:rPr>
        <w:lastRenderedPageBreak/>
        <w:t>21</w:t>
      </w:r>
      <w:r w:rsidR="000F6980" w:rsidRPr="008A3328">
        <w:rPr>
          <w:rFonts w:ascii="Angsana New" w:hAnsi="Angsana New"/>
          <w:sz w:val="28"/>
          <w:szCs w:val="28"/>
          <w:cs/>
          <w:lang w:val="th-TH"/>
        </w:rPr>
        <w:tab/>
      </w:r>
      <w:r w:rsidR="006B0788" w:rsidRPr="008A3328">
        <w:rPr>
          <w:rFonts w:ascii="Angsana New" w:hAnsi="Angsana New"/>
          <w:sz w:val="28"/>
          <w:szCs w:val="28"/>
          <w:cs/>
          <w:lang w:val="th-TH"/>
        </w:rPr>
        <w:t>ส่วนงานดำเนินงานและการจำแนกรายได้</w:t>
      </w:r>
    </w:p>
    <w:p w14:paraId="1A67DAEF" w14:textId="77777777" w:rsidR="00F4452B" w:rsidRPr="008A3328" w:rsidRDefault="00F4452B" w:rsidP="004955CE">
      <w:pPr>
        <w:spacing w:line="240" w:lineRule="auto"/>
        <w:ind w:left="900"/>
        <w:rPr>
          <w:rFonts w:ascii="Angsana New" w:hAnsi="Angsana New"/>
          <w:sz w:val="20"/>
          <w:szCs w:val="20"/>
        </w:rPr>
      </w:pPr>
    </w:p>
    <w:p w14:paraId="1D46C9EF" w14:textId="77A837FA" w:rsidR="004C09E1" w:rsidRPr="008A3328" w:rsidRDefault="00B045F5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ผู้บริหารพิจารณาว่า</w:t>
      </w:r>
      <w:r w:rsidR="004C09E1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4C09E1" w:rsidRPr="008A3328">
        <w:rPr>
          <w:rFonts w:ascii="Angsana New" w:hAnsi="Angsana New" w:hint="cs"/>
          <w:sz w:val="28"/>
          <w:szCs w:val="28"/>
        </w:rPr>
        <w:t>/</w:t>
      </w:r>
      <w:r w:rsidR="004C09E1" w:rsidRPr="008A3328">
        <w:rPr>
          <w:rFonts w:ascii="Angsana New" w:hAnsi="Angsana New" w:hint="cs"/>
          <w:sz w:val="28"/>
          <w:szCs w:val="28"/>
          <w:cs/>
        </w:rPr>
        <w:t xml:space="preserve">บริษัทมี </w:t>
      </w:r>
      <w:r w:rsidR="002172F1" w:rsidRPr="008A3328">
        <w:rPr>
          <w:rFonts w:ascii="Angsana New" w:hAnsi="Angsana New" w:hint="cs"/>
          <w:sz w:val="28"/>
          <w:szCs w:val="28"/>
        </w:rPr>
        <w:t>2</w:t>
      </w:r>
      <w:r w:rsidR="004C09E1" w:rsidRPr="008A3328">
        <w:rPr>
          <w:rFonts w:ascii="Angsana New" w:hAnsi="Angsana New" w:hint="cs"/>
          <w:sz w:val="28"/>
          <w:szCs w:val="28"/>
        </w:rPr>
        <w:t xml:space="preserve"> </w:t>
      </w:r>
      <w:r w:rsidR="004C09E1" w:rsidRPr="008A3328">
        <w:rPr>
          <w:rFonts w:ascii="Angsana New" w:hAnsi="Angsana New" w:hint="cs"/>
          <w:sz w:val="28"/>
          <w:szCs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="004C09E1" w:rsidRPr="008A3328">
        <w:rPr>
          <w:rFonts w:ascii="Angsana New" w:hAnsi="Angsana New" w:hint="cs"/>
          <w:sz w:val="28"/>
          <w:szCs w:val="28"/>
        </w:rPr>
        <w:t>/</w:t>
      </w:r>
      <w:r w:rsidR="004C09E1" w:rsidRPr="008A3328">
        <w:rPr>
          <w:rFonts w:ascii="Angsana New" w:hAnsi="Angsana New" w:hint="cs"/>
          <w:sz w:val="28"/>
          <w:szCs w:val="28"/>
          <w:cs/>
        </w:rPr>
        <w:t>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 การดำเนินงานของแต่ละส่วนงานที่รายงานของกลุ่มบริษัท</w:t>
      </w:r>
      <w:r w:rsidR="004C09E1" w:rsidRPr="008A3328">
        <w:rPr>
          <w:rFonts w:ascii="Angsana New" w:hAnsi="Angsana New" w:hint="cs"/>
          <w:sz w:val="28"/>
          <w:szCs w:val="28"/>
        </w:rPr>
        <w:t>/</w:t>
      </w:r>
      <w:r w:rsidR="004C09E1" w:rsidRPr="008A3328">
        <w:rPr>
          <w:rFonts w:ascii="Angsana New" w:hAnsi="Angsana New" w:hint="cs"/>
          <w:sz w:val="28"/>
          <w:szCs w:val="28"/>
          <w:cs/>
        </w:rPr>
        <w:t>บริษัท โดยสรุปมีดังนี้</w:t>
      </w:r>
    </w:p>
    <w:p w14:paraId="3FBD97C3" w14:textId="77777777" w:rsidR="00357A19" w:rsidRPr="008A3328" w:rsidRDefault="00357A1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0"/>
          <w:szCs w:val="20"/>
        </w:rPr>
      </w:pPr>
    </w:p>
    <w:p w14:paraId="6773E7AF" w14:textId="74811308" w:rsidR="00F4452B" w:rsidRPr="008A3328" w:rsidRDefault="00F4452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2172F1" w:rsidRPr="008A3328">
        <w:rPr>
          <w:rFonts w:ascii="Angsana New" w:hAnsi="Angsana New" w:hint="cs"/>
          <w:sz w:val="28"/>
          <w:szCs w:val="28"/>
        </w:rPr>
        <w:t>1</w:t>
      </w:r>
      <w:r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B11484" w:rsidRPr="008A3328">
        <w:rPr>
          <w:rFonts w:ascii="Angsana New" w:eastAsia="Cordia New" w:hAnsi="Angsana New" w:hint="cs"/>
          <w:color w:val="000000"/>
          <w:sz w:val="28"/>
          <w:szCs w:val="28"/>
          <w:cs/>
        </w:rPr>
        <w:t>ขายสินค้า</w:t>
      </w:r>
    </w:p>
    <w:p w14:paraId="648C083A" w14:textId="244B5E11" w:rsidR="00217593" w:rsidRPr="008A3328" w:rsidRDefault="00F4452B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ordia New" w:hAnsi="Angsana New"/>
          <w:color w:val="000000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ส่วนงาน </w:t>
      </w:r>
      <w:r w:rsidR="002172F1" w:rsidRPr="008A3328">
        <w:rPr>
          <w:rFonts w:ascii="Angsana New" w:hAnsi="Angsana New" w:hint="cs"/>
          <w:sz w:val="28"/>
          <w:szCs w:val="28"/>
        </w:rPr>
        <w:t>2</w:t>
      </w:r>
      <w:r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Pr="008A3328">
        <w:rPr>
          <w:rFonts w:ascii="Angsana New" w:eastAsia="Cordia New" w:hAnsi="Angsana New" w:hint="cs"/>
          <w:color w:val="000000"/>
          <w:sz w:val="28"/>
          <w:szCs w:val="28"/>
          <w:cs/>
        </w:rPr>
        <w:t>บริการ</w:t>
      </w:r>
    </w:p>
    <w:p w14:paraId="6B24893C" w14:textId="77777777" w:rsidR="004C09E1" w:rsidRPr="008A3328" w:rsidRDefault="004C09E1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4D1FF1D1" w14:textId="373BAE6B" w:rsidR="004A1BB9" w:rsidRPr="008A3328" w:rsidRDefault="004C09E1" w:rsidP="004955CE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b/>
          <w:bCs/>
          <w:i/>
          <w:iCs/>
          <w:color w:val="0000CC"/>
          <w:sz w:val="20"/>
          <w:szCs w:val="20"/>
        </w:rPr>
      </w:pPr>
      <w:r w:rsidRPr="008A3328">
        <w:rPr>
          <w:rFonts w:ascii="Angsana New" w:hAnsi="Angsana New" w:hint="cs"/>
          <w:sz w:val="28"/>
          <w:szCs w:val="28"/>
          <w:cs/>
        </w:rPr>
        <w:t>ผลการดำเนินงานของแต่ละส่วนงานวัดโดยใช้กำไรขั้นต้น ซึ่งนำเสนอในรายงานการจัดการภายในและสอบทานโดย</w:t>
      </w:r>
      <w:r w:rsidR="000057A0" w:rsidRPr="008A3328">
        <w:rPr>
          <w:rFonts w:ascii="Angsana New" w:hAnsi="Angsana New"/>
          <w:sz w:val="28"/>
          <w:szCs w:val="28"/>
          <w:cs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ผู้มีอำนาจตัดสินใจสูงสุดด้านการดำเนินงานของกลุ่มบริษัท ผู้บริหารเชื่อว่าการใช้</w:t>
      </w:r>
      <w:r w:rsidRPr="008A3328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กำไร</w:t>
      </w:r>
      <w:r w:rsidRPr="008A3328">
        <w:rPr>
          <w:rFonts w:ascii="Angsana New" w:hAnsi="Angsana New" w:hint="cs"/>
          <w:color w:val="000000"/>
          <w:sz w:val="28"/>
          <w:szCs w:val="28"/>
          <w:cs/>
        </w:rPr>
        <w:t>ขั้นต้น</w:t>
      </w:r>
      <w:r w:rsidRPr="008A3328">
        <w:rPr>
          <w:rFonts w:ascii="Angsana New" w:hAnsi="Angsana New" w:hint="cs"/>
          <w:sz w:val="28"/>
          <w:szCs w:val="28"/>
          <w:cs/>
        </w:rPr>
        <w:t>ในการวัดผล</w:t>
      </w:r>
      <w:r w:rsidR="000057A0" w:rsidRPr="008A3328">
        <w:rPr>
          <w:rFonts w:ascii="Angsana New" w:hAnsi="Angsana New"/>
          <w:sz w:val="28"/>
          <w:szCs w:val="28"/>
          <w:cs/>
        </w:rPr>
        <w:br/>
      </w:r>
      <w:r w:rsidRPr="008A3328">
        <w:rPr>
          <w:rFonts w:ascii="Angsana New" w:hAnsi="Angsana New" w:hint="cs"/>
          <w:sz w:val="28"/>
          <w:szCs w:val="28"/>
          <w:cs/>
        </w:rPr>
        <w:t>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  <w:r w:rsidR="004A1BB9" w:rsidRPr="008A3328">
        <w:rPr>
          <w:rFonts w:ascii="Angsana New" w:hAnsi="Angsana New"/>
          <w:b/>
          <w:bCs/>
          <w:i/>
          <w:iCs/>
          <w:color w:val="0000CC"/>
          <w:sz w:val="20"/>
          <w:szCs w:val="20"/>
        </w:rPr>
        <w:br w:type="page"/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70"/>
        <w:gridCol w:w="990"/>
        <w:gridCol w:w="270"/>
        <w:gridCol w:w="900"/>
        <w:gridCol w:w="270"/>
        <w:gridCol w:w="900"/>
        <w:gridCol w:w="270"/>
        <w:gridCol w:w="990"/>
        <w:gridCol w:w="270"/>
        <w:gridCol w:w="990"/>
      </w:tblGrid>
      <w:tr w:rsidR="004C09E1" w:rsidRPr="008A3328" w14:paraId="0FC3A3FA" w14:textId="77777777" w:rsidTr="005F107E">
        <w:trPr>
          <w:trHeight w:val="80"/>
          <w:tblHeader/>
        </w:trPr>
        <w:tc>
          <w:tcPr>
            <w:tcW w:w="2340" w:type="dxa"/>
          </w:tcPr>
          <w:p w14:paraId="4B2BBEB9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68408F3A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4C09E1" w:rsidRPr="008A3328" w14:paraId="316F8D88" w14:textId="77777777" w:rsidTr="005F107E">
        <w:trPr>
          <w:trHeight w:val="80"/>
          <w:tblHeader/>
        </w:trPr>
        <w:tc>
          <w:tcPr>
            <w:tcW w:w="2340" w:type="dxa"/>
          </w:tcPr>
          <w:p w14:paraId="5F76639E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5BD88E45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70" w:type="dxa"/>
            <w:vAlign w:val="bottom"/>
          </w:tcPr>
          <w:p w14:paraId="1DD6E029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vAlign w:val="bottom"/>
            <w:hideMark/>
          </w:tcPr>
          <w:p w14:paraId="5762385F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6E19662E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5F71F276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E05FB2" w:rsidRPr="008A3328" w14:paraId="6132530A" w14:textId="77777777" w:rsidTr="005F107E">
        <w:trPr>
          <w:tblHeader/>
        </w:trPr>
        <w:tc>
          <w:tcPr>
            <w:tcW w:w="2340" w:type="dxa"/>
            <w:hideMark/>
          </w:tcPr>
          <w:p w14:paraId="428852D8" w14:textId="31CF3F1F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="002A566D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</w:r>
            <w:r w:rsidR="00E05FB2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2172F1"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172F1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="002A566D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2DF09BB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  <w:p w14:paraId="4184F591" w14:textId="00217AB9" w:rsidR="004C09E1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4CDA315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7FF61A37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F58BC06" w14:textId="507E0E25" w:rsidR="004C09E1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8A3328">
              <w:rPr>
                <w:rFonts w:ascii="Angsana New" w:hAnsi="Angsana New" w:hint="cs"/>
                <w:b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2A31F864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A12CF5F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EAA4E73" w14:textId="5FD7190D" w:rsidR="004C09E1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06904A94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889B71A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6424826" w14:textId="5AC26DB3" w:rsidR="004C09E1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8A3328">
              <w:rPr>
                <w:rFonts w:ascii="Angsana New" w:hAnsi="Angsana New" w:hint="cs"/>
                <w:b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37D69C44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3F35BAF7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0B525C8B" w14:textId="007336F5" w:rsidR="004C09E1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71B4E68F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43FDE047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7D91E605" w14:textId="040E34C7" w:rsidR="004C09E1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8A3328">
              <w:rPr>
                <w:rFonts w:ascii="Angsana New" w:hAnsi="Angsana New" w:hint="cs"/>
                <w:b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4C09E1" w:rsidRPr="008A3328" w14:paraId="4CC17B10" w14:textId="77777777" w:rsidTr="005F107E">
        <w:trPr>
          <w:tblHeader/>
        </w:trPr>
        <w:tc>
          <w:tcPr>
            <w:tcW w:w="2340" w:type="dxa"/>
          </w:tcPr>
          <w:p w14:paraId="62A87EF9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751BF636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05FB2" w:rsidRPr="008A3328" w14:paraId="599A9104" w14:textId="77777777" w:rsidTr="005F107E">
        <w:tc>
          <w:tcPr>
            <w:tcW w:w="2340" w:type="dxa"/>
            <w:hideMark/>
          </w:tcPr>
          <w:p w14:paraId="359B01FC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16A7ECFA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33AF0C9" w14:textId="77777777" w:rsidR="004C09E1" w:rsidRPr="008A3328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734312D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84F633D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89EF778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8AE67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7979044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C865B4B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6916DF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9F65EA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115BA58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50975448" w14:textId="77777777" w:rsidTr="005F107E">
        <w:tc>
          <w:tcPr>
            <w:tcW w:w="2340" w:type="dxa"/>
            <w:vAlign w:val="bottom"/>
            <w:hideMark/>
          </w:tcPr>
          <w:p w14:paraId="19BA387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8162526" w14:textId="36A88DD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687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249BE172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B24A690" w14:textId="154CAD49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1816951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5635938" w14:textId="5CBFD61E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595</w:t>
            </w:r>
            <w:r w:rsidR="00626818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3F62917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7326B8" w14:textId="23F781BE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647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293</w:t>
            </w:r>
          </w:p>
        </w:tc>
        <w:tc>
          <w:tcPr>
            <w:tcW w:w="270" w:type="dxa"/>
          </w:tcPr>
          <w:p w14:paraId="33A14C4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DF89EDB" w14:textId="577D8E3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283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0" w:type="dxa"/>
          </w:tcPr>
          <w:p w14:paraId="55F3079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776B8AB" w14:textId="51754863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773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791</w:t>
            </w:r>
          </w:p>
        </w:tc>
      </w:tr>
      <w:tr w:rsidR="00916B50" w:rsidRPr="008A3328" w14:paraId="1896A186" w14:textId="77777777" w:rsidTr="005F107E">
        <w:tc>
          <w:tcPr>
            <w:tcW w:w="2340" w:type="dxa"/>
          </w:tcPr>
          <w:p w14:paraId="5889380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33757A3" w14:textId="77777777" w:rsidR="00916B50" w:rsidRPr="008A3328" w:rsidRDefault="00916B50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D29BBB1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51246F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93997D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1832E1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208AC13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</w:tcPr>
          <w:p w14:paraId="0622B3D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C5B380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52816E1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A68A4F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2B8E992A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16B50" w:rsidRPr="008A3328" w14:paraId="2FD7A0CC" w14:textId="77777777" w:rsidTr="005F107E">
        <w:tc>
          <w:tcPr>
            <w:tcW w:w="2340" w:type="dxa"/>
            <w:vAlign w:val="bottom"/>
          </w:tcPr>
          <w:p w14:paraId="442B1D19" w14:textId="530ED1FB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450821D9" w14:textId="77777777" w:rsidR="00916B50" w:rsidRPr="008A3328" w:rsidRDefault="00916B50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4074C89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710014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0DF50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E7D1D0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0CE699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B5582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031CD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76540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83389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61E9F72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26A613C1" w14:textId="77777777" w:rsidTr="005F107E">
        <w:tc>
          <w:tcPr>
            <w:tcW w:w="2340" w:type="dxa"/>
            <w:hideMark/>
          </w:tcPr>
          <w:p w14:paraId="07C9574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5226A62C" w14:textId="77777777" w:rsidR="00916B50" w:rsidRPr="008A3328" w:rsidRDefault="00916B50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FC1BC3A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65ED98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CC15C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36CC8F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F676D3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D6F3D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552C9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09C5A2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3B2DC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575007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174250FA" w14:textId="77777777" w:rsidTr="007F68E9">
        <w:tc>
          <w:tcPr>
            <w:tcW w:w="2340" w:type="dxa"/>
            <w:hideMark/>
          </w:tcPr>
          <w:p w14:paraId="4C50ACA7" w14:textId="6C977746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4DFC5ED4" w14:textId="0DF1759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A758C4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066</w:t>
            </w:r>
            <w:r w:rsidR="00A758C4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478</w:t>
            </w:r>
          </w:p>
        </w:tc>
        <w:tc>
          <w:tcPr>
            <w:tcW w:w="270" w:type="dxa"/>
          </w:tcPr>
          <w:p w14:paraId="65CED4E3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9FB8E" w14:textId="5651AA66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819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70" w:type="dxa"/>
          </w:tcPr>
          <w:p w14:paraId="41C4506D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34E3746" w14:textId="1351E7A6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540</w:t>
            </w:r>
            <w:r w:rsidR="00626818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004</w:t>
            </w:r>
          </w:p>
        </w:tc>
        <w:tc>
          <w:tcPr>
            <w:tcW w:w="270" w:type="dxa"/>
          </w:tcPr>
          <w:p w14:paraId="0AAB2B76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3AEF5BA" w14:textId="32F3E0CE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620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583</w:t>
            </w:r>
          </w:p>
        </w:tc>
        <w:tc>
          <w:tcPr>
            <w:tcW w:w="270" w:type="dxa"/>
          </w:tcPr>
          <w:p w14:paraId="4A15D2B0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24075EA" w14:textId="2589B2A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606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270" w:type="dxa"/>
          </w:tcPr>
          <w:p w14:paraId="3DF872E4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F5C6958" w14:textId="2453EEC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796</w:t>
            </w:r>
          </w:p>
        </w:tc>
      </w:tr>
      <w:tr w:rsidR="00916B50" w:rsidRPr="008A3328" w14:paraId="2B0E4880" w14:textId="77777777" w:rsidTr="007F68E9">
        <w:tc>
          <w:tcPr>
            <w:tcW w:w="2340" w:type="dxa"/>
            <w:hideMark/>
          </w:tcPr>
          <w:p w14:paraId="662951F9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5A3A9E6A" w14:textId="75B80A1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160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270" w:type="dxa"/>
          </w:tcPr>
          <w:p w14:paraId="15DC2400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DBF29" w14:textId="4AA55F9E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194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670</w:t>
            </w:r>
          </w:p>
        </w:tc>
        <w:tc>
          <w:tcPr>
            <w:tcW w:w="270" w:type="dxa"/>
          </w:tcPr>
          <w:p w14:paraId="5C7B5359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3953CE" w14:textId="799E7DF7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  <w:r w:rsidR="00626818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212</w:t>
            </w:r>
          </w:p>
        </w:tc>
        <w:tc>
          <w:tcPr>
            <w:tcW w:w="270" w:type="dxa"/>
          </w:tcPr>
          <w:p w14:paraId="6C50AA79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DA8DD57" w14:textId="0ED7B070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270" w:type="dxa"/>
          </w:tcPr>
          <w:p w14:paraId="02404D6B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E6AA41" w14:textId="28ACBF6C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189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485</w:t>
            </w:r>
          </w:p>
        </w:tc>
        <w:tc>
          <w:tcPr>
            <w:tcW w:w="270" w:type="dxa"/>
          </w:tcPr>
          <w:p w14:paraId="671E7C25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78D8404" w14:textId="4FEAE61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203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</w:p>
        </w:tc>
      </w:tr>
      <w:tr w:rsidR="00916B50" w:rsidRPr="008A3328" w14:paraId="1FC92CE6" w14:textId="77777777" w:rsidTr="007F68E9">
        <w:tc>
          <w:tcPr>
            <w:tcW w:w="2340" w:type="dxa"/>
            <w:hideMark/>
          </w:tcPr>
          <w:p w14:paraId="5E000F12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434F04B3" w14:textId="34B23307" w:rsidR="00916B50" w:rsidRPr="008A3328" w:rsidRDefault="002172F1" w:rsidP="00916B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448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342</w:t>
            </w:r>
          </w:p>
        </w:tc>
        <w:tc>
          <w:tcPr>
            <w:tcW w:w="270" w:type="dxa"/>
          </w:tcPr>
          <w:p w14:paraId="497414BA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C0B46" w14:textId="7B7E3E8A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342</w:t>
            </w:r>
          </w:p>
        </w:tc>
        <w:tc>
          <w:tcPr>
            <w:tcW w:w="270" w:type="dxa"/>
          </w:tcPr>
          <w:p w14:paraId="51593EE4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7CE8F16" w14:textId="796CE395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11</w:t>
            </w:r>
            <w:r w:rsidR="00A758C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774</w:t>
            </w:r>
          </w:p>
        </w:tc>
        <w:tc>
          <w:tcPr>
            <w:tcW w:w="270" w:type="dxa"/>
          </w:tcPr>
          <w:p w14:paraId="7A542C29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A2F13B0" w14:textId="6933C766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929</w:t>
            </w:r>
          </w:p>
        </w:tc>
        <w:tc>
          <w:tcPr>
            <w:tcW w:w="270" w:type="dxa"/>
          </w:tcPr>
          <w:p w14:paraId="4B1304E7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AFF413" w14:textId="7D8DE3AA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70" w:type="dxa"/>
          </w:tcPr>
          <w:p w14:paraId="003354CC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C48CC0F" w14:textId="6F6D0BB2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271</w:t>
            </w:r>
          </w:p>
        </w:tc>
      </w:tr>
      <w:tr w:rsidR="00916B50" w:rsidRPr="008A3328" w14:paraId="7321A74B" w14:textId="77777777" w:rsidTr="007F68E9">
        <w:tc>
          <w:tcPr>
            <w:tcW w:w="2340" w:type="dxa"/>
            <w:hideMark/>
          </w:tcPr>
          <w:p w14:paraId="03CC466E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69964" w14:textId="5F5F97D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686</w:t>
            </w:r>
          </w:p>
        </w:tc>
        <w:tc>
          <w:tcPr>
            <w:tcW w:w="270" w:type="dxa"/>
          </w:tcPr>
          <w:p w14:paraId="4E276A58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783B7" w14:textId="0EFCB389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273</w:t>
            </w:r>
          </w:p>
        </w:tc>
        <w:tc>
          <w:tcPr>
            <w:tcW w:w="270" w:type="dxa"/>
          </w:tcPr>
          <w:p w14:paraId="5BF4E3D6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D57935" w14:textId="358FE56F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A758C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611</w:t>
            </w:r>
          </w:p>
        </w:tc>
        <w:tc>
          <w:tcPr>
            <w:tcW w:w="270" w:type="dxa"/>
          </w:tcPr>
          <w:p w14:paraId="0497D8C0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62DFD7" w14:textId="0C558980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195</w:t>
            </w:r>
          </w:p>
        </w:tc>
        <w:tc>
          <w:tcPr>
            <w:tcW w:w="270" w:type="dxa"/>
          </w:tcPr>
          <w:p w14:paraId="7C322DBE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11CEC8" w14:textId="3E12EFA3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297</w:t>
            </w:r>
          </w:p>
        </w:tc>
        <w:tc>
          <w:tcPr>
            <w:tcW w:w="270" w:type="dxa"/>
          </w:tcPr>
          <w:p w14:paraId="423692C4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A94750" w14:textId="0A26693C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39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468</w:t>
            </w:r>
          </w:p>
        </w:tc>
      </w:tr>
      <w:tr w:rsidR="00916B50" w:rsidRPr="008A3328" w14:paraId="15645BA7" w14:textId="77777777" w:rsidTr="005F107E">
        <w:tc>
          <w:tcPr>
            <w:tcW w:w="2340" w:type="dxa"/>
            <w:vAlign w:val="bottom"/>
            <w:hideMark/>
          </w:tcPr>
          <w:p w14:paraId="6D1BE34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AFE85" w14:textId="5398DC5C" w:rsidR="00916B50" w:rsidRPr="008A3328" w:rsidRDefault="002172F1" w:rsidP="00916B50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687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779</w:t>
            </w:r>
          </w:p>
        </w:tc>
        <w:tc>
          <w:tcPr>
            <w:tcW w:w="270" w:type="dxa"/>
          </w:tcPr>
          <w:p w14:paraId="0F332B88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919B382" w14:textId="0D38230B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2A08576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0E91DE" w14:textId="0321E4DA" w:rsidR="00916B50" w:rsidRPr="008A3328" w:rsidRDefault="002172F1" w:rsidP="00916B5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595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601</w:t>
            </w:r>
          </w:p>
        </w:tc>
        <w:tc>
          <w:tcPr>
            <w:tcW w:w="270" w:type="dxa"/>
          </w:tcPr>
          <w:p w14:paraId="52FEBE0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CBE35D" w14:textId="4FF2A639" w:rsidR="00916B50" w:rsidRPr="008A3328" w:rsidRDefault="002172F1" w:rsidP="00916B50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647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55DE26B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7F788B" w14:textId="065A67F5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283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0" w:type="dxa"/>
          </w:tcPr>
          <w:p w14:paraId="23404C5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BD1891" w14:textId="6507BD0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773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791</w:t>
            </w:r>
          </w:p>
        </w:tc>
      </w:tr>
      <w:tr w:rsidR="00EB70EA" w:rsidRPr="008A3328" w14:paraId="3C9F5800" w14:textId="77777777" w:rsidTr="004E4DA8">
        <w:tc>
          <w:tcPr>
            <w:tcW w:w="2340" w:type="dxa"/>
            <w:hideMark/>
          </w:tcPr>
          <w:p w14:paraId="5C20824C" w14:textId="3D744A6C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66338D07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2B62334" w14:textId="77777777" w:rsidR="00EB70EA" w:rsidRPr="008A3328" w:rsidRDefault="00EB70EA" w:rsidP="00EB70E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0715DAF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823A33F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3A62DC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CEF4F07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3B78B1C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3607EE9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7F188A6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8141BED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68021D9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16B50" w:rsidRPr="008A3328" w14:paraId="3105CEA6" w14:textId="77777777" w:rsidTr="005F107E">
        <w:tc>
          <w:tcPr>
            <w:tcW w:w="2340" w:type="dxa"/>
            <w:vAlign w:val="bottom"/>
          </w:tcPr>
          <w:p w14:paraId="3157F23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034C436F" w14:textId="15F328C1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1FC3996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DE087A5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C0882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A34176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B71F4E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DCDF84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1BA568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96E66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C125B2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3EED1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1B2922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6ACA4867" w14:textId="77777777" w:rsidTr="005F107E">
        <w:tc>
          <w:tcPr>
            <w:tcW w:w="2340" w:type="dxa"/>
            <w:vAlign w:val="bottom"/>
            <w:hideMark/>
          </w:tcPr>
          <w:p w14:paraId="47FFCD7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3B7B3E47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2110C07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307210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38B54D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3420B7A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7BF259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B118BF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B32429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32655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267830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1A0F5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682A6D0A" w14:textId="77777777" w:rsidTr="005F107E">
        <w:tc>
          <w:tcPr>
            <w:tcW w:w="2340" w:type="dxa"/>
            <w:vAlign w:val="bottom"/>
            <w:hideMark/>
          </w:tcPr>
          <w:p w14:paraId="6D48772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1010D896" w14:textId="3326D048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687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779</w:t>
            </w:r>
          </w:p>
        </w:tc>
        <w:tc>
          <w:tcPr>
            <w:tcW w:w="270" w:type="dxa"/>
          </w:tcPr>
          <w:p w14:paraId="7151A0DF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395758F" w14:textId="47EBBD53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270" w:type="dxa"/>
          </w:tcPr>
          <w:p w14:paraId="77CBD42D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97AB65" w14:textId="5C385AE7" w:rsidR="00916B50" w:rsidRPr="008A3328" w:rsidRDefault="00A758C4" w:rsidP="003C7081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973502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D9561B" w14:textId="248DB5A0" w:rsidR="00916B50" w:rsidRPr="008A3328" w:rsidRDefault="00916B50" w:rsidP="00916B50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C9357C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3158A33" w14:textId="736F6D0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687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5C638A30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1B92E19" w14:textId="041C2757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118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300</w:t>
            </w:r>
          </w:p>
        </w:tc>
      </w:tr>
      <w:tr w:rsidR="00916B50" w:rsidRPr="008A3328" w14:paraId="416E5B5C" w14:textId="77777777" w:rsidTr="005F107E">
        <w:tc>
          <w:tcPr>
            <w:tcW w:w="2340" w:type="dxa"/>
            <w:vAlign w:val="bottom"/>
            <w:hideMark/>
          </w:tcPr>
          <w:p w14:paraId="3EA6117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บริการเกี่ยวกับระบบรักษา</w:t>
            </w:r>
          </w:p>
        </w:tc>
        <w:tc>
          <w:tcPr>
            <w:tcW w:w="990" w:type="dxa"/>
            <w:vAlign w:val="bottom"/>
          </w:tcPr>
          <w:p w14:paraId="03F9E81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549819D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FFE33E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61A3D4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7AC7E4A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F75C60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3A0E7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24AFAD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1853E9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FBE8A0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C14B3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77AAA790" w14:textId="77777777" w:rsidTr="005F107E">
        <w:tc>
          <w:tcPr>
            <w:tcW w:w="2340" w:type="dxa"/>
            <w:vAlign w:val="bottom"/>
            <w:hideMark/>
          </w:tcPr>
          <w:p w14:paraId="41B3BA0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ความปลอดภัยทาง</w:t>
            </w:r>
          </w:p>
        </w:tc>
        <w:tc>
          <w:tcPr>
            <w:tcW w:w="990" w:type="dxa"/>
            <w:vAlign w:val="bottom"/>
          </w:tcPr>
          <w:p w14:paraId="26F5789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21EFF1C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A2DA3F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3F94AC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B65F4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72F10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C9479A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70B975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B8D93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872D8B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8EFEED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3DD75DE9" w14:textId="77777777" w:rsidTr="005F107E">
        <w:tc>
          <w:tcPr>
            <w:tcW w:w="2340" w:type="dxa"/>
            <w:vAlign w:val="bottom"/>
            <w:hideMark/>
          </w:tcPr>
          <w:p w14:paraId="68EB2A0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คอมพิวเตอร์และระบบ</w:t>
            </w:r>
          </w:p>
        </w:tc>
        <w:tc>
          <w:tcPr>
            <w:tcW w:w="990" w:type="dxa"/>
            <w:vAlign w:val="bottom"/>
          </w:tcPr>
          <w:p w14:paraId="20B781B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AF928E5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3A2AEF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31FD29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DDB00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1B80FC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D43424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53767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F47BB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239DB3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09BA36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2E3E9F87" w14:textId="77777777" w:rsidTr="007F68E9">
        <w:tc>
          <w:tcPr>
            <w:tcW w:w="2340" w:type="dxa"/>
            <w:vAlign w:val="bottom"/>
            <w:hideMark/>
          </w:tcPr>
          <w:p w14:paraId="0A3A8AC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เครือข่าย</w:t>
            </w:r>
          </w:p>
        </w:tc>
        <w:tc>
          <w:tcPr>
            <w:tcW w:w="990" w:type="dxa"/>
            <w:vAlign w:val="bottom"/>
          </w:tcPr>
          <w:p w14:paraId="02EB2461" w14:textId="01075450" w:rsidR="00916B50" w:rsidRPr="008A3328" w:rsidRDefault="00A758C4" w:rsidP="005D6E99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1DF4B2C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E5397BA" w14:textId="6366D436" w:rsidR="00916B50" w:rsidRPr="008A3328" w:rsidRDefault="00916B50" w:rsidP="00916B50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7F082A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50D11077" w14:textId="169224CC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65</w:t>
            </w:r>
            <w:r w:rsidR="00A758C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162</w:t>
            </w:r>
          </w:p>
        </w:tc>
        <w:tc>
          <w:tcPr>
            <w:tcW w:w="270" w:type="dxa"/>
          </w:tcPr>
          <w:p w14:paraId="7F719039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2B6E998" w14:textId="5EBF6905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69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281</w:t>
            </w:r>
          </w:p>
        </w:tc>
        <w:tc>
          <w:tcPr>
            <w:tcW w:w="270" w:type="dxa"/>
          </w:tcPr>
          <w:p w14:paraId="7E2C550A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05C76543" w14:textId="3F626B15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65</w:t>
            </w:r>
            <w:r w:rsidR="00A758C4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162</w:t>
            </w:r>
          </w:p>
        </w:tc>
        <w:tc>
          <w:tcPr>
            <w:tcW w:w="270" w:type="dxa"/>
          </w:tcPr>
          <w:p w14:paraId="4D845BEF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C7BA2F" w14:textId="7F30A97C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69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281</w:t>
            </w:r>
          </w:p>
        </w:tc>
      </w:tr>
      <w:tr w:rsidR="00916B50" w:rsidRPr="008A3328" w14:paraId="421237AB" w14:textId="77777777" w:rsidTr="005F107E">
        <w:tc>
          <w:tcPr>
            <w:tcW w:w="2340" w:type="dxa"/>
            <w:vAlign w:val="bottom"/>
            <w:hideMark/>
          </w:tcPr>
          <w:p w14:paraId="337ABA9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0654DD5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0BC2C13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DF383B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118AE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60BA447" w14:textId="165C9422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7AA0D2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1C6CD4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2BE2DA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4E9579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6D267D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0E591A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58455754" w14:textId="77777777" w:rsidTr="007F68E9">
        <w:tc>
          <w:tcPr>
            <w:tcW w:w="2340" w:type="dxa"/>
            <w:vAlign w:val="bottom"/>
            <w:hideMark/>
          </w:tcPr>
          <w:p w14:paraId="4FEE803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B8FFA5" w14:textId="113A3DD5" w:rsidR="00916B50" w:rsidRPr="008A3328" w:rsidRDefault="00A758C4" w:rsidP="005D6E99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3340B9F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AEB2D3" w14:textId="06737D5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70" w:type="dxa"/>
          </w:tcPr>
          <w:p w14:paraId="5F0EF6E2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2218B6" w14:textId="4BC6E517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530</w:t>
            </w:r>
            <w:r w:rsidR="00626818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439</w:t>
            </w:r>
          </w:p>
        </w:tc>
        <w:tc>
          <w:tcPr>
            <w:tcW w:w="270" w:type="dxa"/>
          </w:tcPr>
          <w:p w14:paraId="231AEB71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C7020D" w14:textId="39EB6ACD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578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012</w:t>
            </w:r>
          </w:p>
        </w:tc>
        <w:tc>
          <w:tcPr>
            <w:tcW w:w="270" w:type="dxa"/>
          </w:tcPr>
          <w:p w14:paraId="1FA688D0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DB501B" w14:textId="0E34C550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530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439</w:t>
            </w:r>
          </w:p>
        </w:tc>
        <w:tc>
          <w:tcPr>
            <w:tcW w:w="270" w:type="dxa"/>
          </w:tcPr>
          <w:p w14:paraId="429CECA8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2FC280" w14:textId="4B587946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586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210</w:t>
            </w:r>
          </w:p>
        </w:tc>
      </w:tr>
      <w:tr w:rsidR="00916B50" w:rsidRPr="008A3328" w14:paraId="36DD9ABE" w14:textId="77777777" w:rsidTr="005F107E">
        <w:tc>
          <w:tcPr>
            <w:tcW w:w="2340" w:type="dxa"/>
            <w:vAlign w:val="bottom"/>
            <w:hideMark/>
          </w:tcPr>
          <w:p w14:paraId="77341F8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A9B0F2" w14:textId="33C30C32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687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79F5EAFC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A44B2CA" w14:textId="0D310B2B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688BE94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81AA07" w14:textId="1156DFE6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595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270" w:type="dxa"/>
          </w:tcPr>
          <w:p w14:paraId="3B64A8D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FADC880" w14:textId="1E8FC1E1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647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68F1972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40F6BC" w14:textId="7E4B23F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283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0" w:type="dxa"/>
          </w:tcPr>
          <w:p w14:paraId="324640E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35612B" w14:textId="00E4387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773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791</w:t>
            </w:r>
          </w:p>
        </w:tc>
      </w:tr>
      <w:tr w:rsidR="00EB70EA" w:rsidRPr="008A3328" w14:paraId="7F741F19" w14:textId="77777777" w:rsidTr="004E4DA8">
        <w:trPr>
          <w:trHeight w:val="50"/>
        </w:trPr>
        <w:tc>
          <w:tcPr>
            <w:tcW w:w="2340" w:type="dxa"/>
          </w:tcPr>
          <w:p w14:paraId="6E8648FB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0AABCD8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11B8775" w14:textId="77777777" w:rsidR="00EB70EA" w:rsidRPr="008A3328" w:rsidRDefault="00EB70EA" w:rsidP="00EB70E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2856F1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E9C214E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6B6B1A9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9CA71D7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7E2FF5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2027E3C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4B16810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F2045C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9E0009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16B50" w:rsidRPr="008A3328" w14:paraId="66713580" w14:textId="77777777" w:rsidTr="005F107E">
        <w:tc>
          <w:tcPr>
            <w:tcW w:w="2340" w:type="dxa"/>
            <w:hideMark/>
          </w:tcPr>
          <w:p w14:paraId="24DA0D60" w14:textId="31B3A600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5C3FE92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ADF54E2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4C816E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B245E1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3B341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34AEB2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C2B9D2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039535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3EE67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21CC72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115ED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36EC7C07" w14:textId="77777777" w:rsidTr="007F68E9">
        <w:tc>
          <w:tcPr>
            <w:tcW w:w="2340" w:type="dxa"/>
            <w:vAlign w:val="bottom"/>
            <w:hideMark/>
          </w:tcPr>
          <w:p w14:paraId="201E5AF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4793E1E3" w14:textId="19085D8C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687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779</w:t>
            </w:r>
          </w:p>
        </w:tc>
        <w:tc>
          <w:tcPr>
            <w:tcW w:w="270" w:type="dxa"/>
          </w:tcPr>
          <w:p w14:paraId="0F4D917E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D341F3" w14:textId="2C4A3C97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126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1C95E371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D432990" w14:textId="5FD4C3BE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358</w:t>
            </w:r>
            <w:r w:rsidR="00626818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270" w:type="dxa"/>
          </w:tcPr>
          <w:p w14:paraId="549E460A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F1C779" w14:textId="6E5D470B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378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633</w:t>
            </w:r>
          </w:p>
        </w:tc>
        <w:tc>
          <w:tcPr>
            <w:tcW w:w="270" w:type="dxa"/>
          </w:tcPr>
          <w:p w14:paraId="147E3EA2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A357FE1" w14:textId="2D99DB48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046</w:t>
            </w:r>
            <w:r w:rsidR="0062681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256</w:t>
            </w:r>
          </w:p>
        </w:tc>
        <w:tc>
          <w:tcPr>
            <w:tcW w:w="270" w:type="dxa"/>
          </w:tcPr>
          <w:p w14:paraId="0177A8F8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699D77B" w14:textId="15D08106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505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131</w:t>
            </w:r>
          </w:p>
        </w:tc>
      </w:tr>
      <w:tr w:rsidR="00916B50" w:rsidRPr="008A3328" w14:paraId="100731B3" w14:textId="77777777" w:rsidTr="005F107E">
        <w:tc>
          <w:tcPr>
            <w:tcW w:w="2340" w:type="dxa"/>
            <w:vAlign w:val="bottom"/>
            <w:hideMark/>
          </w:tcPr>
          <w:p w14:paraId="295EDE8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BAD8C" w14:textId="27514C18" w:rsidR="00916B50" w:rsidRPr="008A3328" w:rsidRDefault="00753A75" w:rsidP="00916B50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48D98CC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2B81C8" w14:textId="76C21C12" w:rsidR="00916B50" w:rsidRPr="008A3328" w:rsidRDefault="00916B50" w:rsidP="00916B50">
            <w:pPr>
              <w:pStyle w:val="acctfourfigures"/>
              <w:tabs>
                <w:tab w:val="decimal" w:pos="43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1EADEB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30F87" w14:textId="64138F78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237</w:t>
            </w:r>
            <w:r w:rsidR="00753A7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</w:p>
        </w:tc>
        <w:tc>
          <w:tcPr>
            <w:tcW w:w="270" w:type="dxa"/>
          </w:tcPr>
          <w:p w14:paraId="77776AF5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4F2CB2" w14:textId="18DAFB4A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268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660</w:t>
            </w:r>
          </w:p>
        </w:tc>
        <w:tc>
          <w:tcPr>
            <w:tcW w:w="270" w:type="dxa"/>
          </w:tcPr>
          <w:p w14:paraId="67726D85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084BF" w14:textId="421BAB1C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237</w:t>
            </w:r>
            <w:r w:rsidR="00753A75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5F516FC6" w14:textId="77777777" w:rsidR="00916B50" w:rsidRPr="008A3328" w:rsidRDefault="00916B50" w:rsidP="00916B5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39D758" w14:textId="6E833565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268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660</w:t>
            </w:r>
          </w:p>
        </w:tc>
      </w:tr>
      <w:tr w:rsidR="00626818" w:rsidRPr="008A3328" w14:paraId="67C42E1A" w14:textId="77777777" w:rsidTr="005F107E">
        <w:tc>
          <w:tcPr>
            <w:tcW w:w="2340" w:type="dxa"/>
            <w:hideMark/>
          </w:tcPr>
          <w:p w14:paraId="7F0A54A0" w14:textId="77777777" w:rsidR="00626818" w:rsidRPr="008A3328" w:rsidRDefault="00626818" w:rsidP="0062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A5D6B98" w14:textId="10F30C69" w:rsidR="00626818" w:rsidRPr="008A3328" w:rsidRDefault="002172F1" w:rsidP="00626818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687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779</w:t>
            </w:r>
          </w:p>
        </w:tc>
        <w:tc>
          <w:tcPr>
            <w:tcW w:w="270" w:type="dxa"/>
          </w:tcPr>
          <w:p w14:paraId="7CF58E97" w14:textId="77777777" w:rsidR="00626818" w:rsidRPr="008A3328" w:rsidRDefault="00626818" w:rsidP="0062681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6C3807" w14:textId="6340FACA" w:rsidR="00626818" w:rsidRPr="008A3328" w:rsidRDefault="002172F1" w:rsidP="0062681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126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498</w:t>
            </w:r>
          </w:p>
        </w:tc>
        <w:tc>
          <w:tcPr>
            <w:tcW w:w="270" w:type="dxa"/>
          </w:tcPr>
          <w:p w14:paraId="19AE6A71" w14:textId="77777777" w:rsidR="00626818" w:rsidRPr="008A3328" w:rsidRDefault="00626818" w:rsidP="0062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363B4E" w14:textId="4F3A4EFF" w:rsidR="00626818" w:rsidRPr="008A3328" w:rsidRDefault="002172F1" w:rsidP="0062681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595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601</w:t>
            </w:r>
          </w:p>
        </w:tc>
        <w:tc>
          <w:tcPr>
            <w:tcW w:w="270" w:type="dxa"/>
          </w:tcPr>
          <w:p w14:paraId="628DF966" w14:textId="77777777" w:rsidR="00626818" w:rsidRPr="008A3328" w:rsidRDefault="00626818" w:rsidP="0062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A5A4A1" w14:textId="03D66315" w:rsidR="00626818" w:rsidRPr="008A3328" w:rsidRDefault="002172F1" w:rsidP="00626818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647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1CA9A7E1" w14:textId="77777777" w:rsidR="00626818" w:rsidRPr="008A3328" w:rsidRDefault="00626818" w:rsidP="0062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9A3217" w14:textId="53B7D70D" w:rsidR="00626818" w:rsidRPr="008A3328" w:rsidRDefault="002172F1" w:rsidP="0062681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283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380</w:t>
            </w:r>
          </w:p>
        </w:tc>
        <w:tc>
          <w:tcPr>
            <w:tcW w:w="270" w:type="dxa"/>
          </w:tcPr>
          <w:p w14:paraId="3D805D8B" w14:textId="77777777" w:rsidR="00626818" w:rsidRPr="008A3328" w:rsidRDefault="00626818" w:rsidP="0062681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0917863" w14:textId="70E973AF" w:rsidR="00626818" w:rsidRPr="008A3328" w:rsidRDefault="002172F1" w:rsidP="00626818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773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791</w:t>
            </w:r>
          </w:p>
        </w:tc>
      </w:tr>
      <w:tr w:rsidR="00916B50" w:rsidRPr="008A3328" w14:paraId="3E3E1BDE" w14:textId="77777777" w:rsidTr="005F107E">
        <w:tc>
          <w:tcPr>
            <w:tcW w:w="2340" w:type="dxa"/>
          </w:tcPr>
          <w:p w14:paraId="6C2987D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4E2E9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25DE95D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CE697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14B06AB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FAFE0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0DF0C6B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4F2D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DE5D69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60B3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66C904D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B671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916B50" w:rsidRPr="008A3328" w14:paraId="12BEFF34" w14:textId="77777777" w:rsidTr="005F107E">
        <w:tc>
          <w:tcPr>
            <w:tcW w:w="2340" w:type="dxa"/>
            <w:vAlign w:val="bottom"/>
            <w:hideMark/>
          </w:tcPr>
          <w:p w14:paraId="6FBFF6E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70D5CA" w14:textId="19E75A79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174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906</w:t>
            </w:r>
          </w:p>
        </w:tc>
        <w:tc>
          <w:tcPr>
            <w:tcW w:w="270" w:type="dxa"/>
          </w:tcPr>
          <w:p w14:paraId="2DC66B3E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00D0097" w14:textId="544B5062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139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600</w:t>
            </w:r>
          </w:p>
        </w:tc>
        <w:tc>
          <w:tcPr>
            <w:tcW w:w="270" w:type="dxa"/>
          </w:tcPr>
          <w:p w14:paraId="7DDC7D3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EBD8BF1" w14:textId="503473C7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240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18AE5CE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42F57F8" w14:textId="02C8FFAF" w:rsidR="00916B50" w:rsidRPr="008A3328" w:rsidRDefault="002172F1" w:rsidP="00916B50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243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492</w:t>
            </w:r>
          </w:p>
        </w:tc>
        <w:tc>
          <w:tcPr>
            <w:tcW w:w="270" w:type="dxa"/>
          </w:tcPr>
          <w:p w14:paraId="574EB29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12526B1" w14:textId="15F26333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414</w:t>
            </w:r>
            <w:r w:rsidR="0062681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70" w:type="dxa"/>
          </w:tcPr>
          <w:p w14:paraId="094A08C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83E8D48" w14:textId="03A2571F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383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092</w:t>
            </w:r>
          </w:p>
        </w:tc>
      </w:tr>
    </w:tbl>
    <w:p w14:paraId="009C7D0B" w14:textId="0E75CAA4" w:rsidR="000833D2" w:rsidRPr="008A3328" w:rsidRDefault="000833D2" w:rsidP="004955CE">
      <w:pPr>
        <w:spacing w:line="240" w:lineRule="auto"/>
        <w:rPr>
          <w:rFonts w:asciiTheme="majorBidi" w:eastAsia="MS Mincho" w:hAnsiTheme="majorBidi" w:cstheme="majorBidi"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990"/>
        <w:gridCol w:w="262"/>
        <w:gridCol w:w="998"/>
        <w:gridCol w:w="262"/>
        <w:gridCol w:w="908"/>
        <w:gridCol w:w="270"/>
        <w:gridCol w:w="900"/>
        <w:gridCol w:w="270"/>
        <w:gridCol w:w="990"/>
        <w:gridCol w:w="270"/>
        <w:gridCol w:w="990"/>
      </w:tblGrid>
      <w:tr w:rsidR="004C09E1" w:rsidRPr="008A3328" w14:paraId="53E78801" w14:textId="77777777" w:rsidTr="00295297">
        <w:trPr>
          <w:trHeight w:val="80"/>
          <w:tblHeader/>
        </w:trPr>
        <w:tc>
          <w:tcPr>
            <w:tcW w:w="2340" w:type="dxa"/>
          </w:tcPr>
          <w:p w14:paraId="78AA971C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4373FE17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4C09E1" w:rsidRPr="008A3328" w14:paraId="73599355" w14:textId="77777777" w:rsidTr="00295297">
        <w:trPr>
          <w:trHeight w:val="80"/>
          <w:tblHeader/>
        </w:trPr>
        <w:tc>
          <w:tcPr>
            <w:tcW w:w="2340" w:type="dxa"/>
          </w:tcPr>
          <w:p w14:paraId="74596B6C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257AFF01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 w:right="-129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ส่วนงานขายสินค้า</w:t>
            </w:r>
          </w:p>
        </w:tc>
        <w:tc>
          <w:tcPr>
            <w:tcW w:w="262" w:type="dxa"/>
            <w:vAlign w:val="bottom"/>
          </w:tcPr>
          <w:p w14:paraId="7A958B12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078" w:type="dxa"/>
            <w:gridSpan w:val="3"/>
            <w:vAlign w:val="bottom"/>
            <w:hideMark/>
          </w:tcPr>
          <w:p w14:paraId="56053D34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2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ส่วนงานบริการ</w:t>
            </w:r>
          </w:p>
        </w:tc>
        <w:tc>
          <w:tcPr>
            <w:tcW w:w="270" w:type="dxa"/>
          </w:tcPr>
          <w:p w14:paraId="2209E3E9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250" w:type="dxa"/>
            <w:gridSpan w:val="3"/>
            <w:vAlign w:val="bottom"/>
            <w:hideMark/>
          </w:tcPr>
          <w:p w14:paraId="70792A53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5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 w:hint="cs"/>
                <w:bCs/>
                <w:color w:val="000000"/>
                <w:sz w:val="28"/>
                <w:szCs w:val="28"/>
                <w:cs/>
                <w:lang w:val="en-GB"/>
              </w:rPr>
              <w:t>รวมส่วนงานที่รายงาน</w:t>
            </w:r>
          </w:p>
        </w:tc>
      </w:tr>
      <w:tr w:rsidR="00916B50" w:rsidRPr="008A3328" w14:paraId="5200F451" w14:textId="77777777" w:rsidTr="00295297">
        <w:trPr>
          <w:tblHeader/>
        </w:trPr>
        <w:tc>
          <w:tcPr>
            <w:tcW w:w="2340" w:type="dxa"/>
            <w:hideMark/>
          </w:tcPr>
          <w:p w14:paraId="22F76689" w14:textId="203588D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2172F1"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</w:t>
            </w:r>
            <w:r w:rsidR="002172F1"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</w:tcPr>
          <w:p w14:paraId="0D71203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  <w:p w14:paraId="1DA7F753" w14:textId="7D90D68A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4451"/>
                <w:tab w:val="left" w:pos="720"/>
                <w:tab w:val="left" w:pos="88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</w:tcPr>
          <w:p w14:paraId="4FC7DB8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</w:tcPr>
          <w:p w14:paraId="03A7601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EF740C5" w14:textId="235BE260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08" w:firstLine="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8A3328">
              <w:rPr>
                <w:rFonts w:ascii="Angsana New" w:hAnsi="Angsana New" w:hint="cs"/>
                <w:b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</w:tcPr>
          <w:p w14:paraId="0E7C846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08" w:type="dxa"/>
          </w:tcPr>
          <w:p w14:paraId="0C53F0A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1AF094E5" w14:textId="33053DE8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1A8CCFA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69D9345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CADD1F8" w14:textId="7D1D2040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8A3328">
              <w:rPr>
                <w:rFonts w:ascii="Angsana New" w:hAnsi="Angsana New" w:hint="cs"/>
                <w:b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735CE1C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4979DB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716F9D9C" w14:textId="66E549C9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61FE5F4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</w:tcPr>
          <w:p w14:paraId="217754F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  <w:p w14:paraId="3C1D7AE8" w14:textId="65793094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</w:t>
            </w:r>
            <w:r w:rsidRPr="008A3328">
              <w:rPr>
                <w:rFonts w:ascii="Angsana New" w:hAnsi="Angsana New" w:hint="cs"/>
                <w:b/>
                <w:sz w:val="28"/>
                <w:szCs w:val="28"/>
              </w:rPr>
              <w:t>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4C09E1" w:rsidRPr="008A3328" w14:paraId="4208AF90" w14:textId="77777777" w:rsidTr="00295297">
        <w:trPr>
          <w:tblHeader/>
        </w:trPr>
        <w:tc>
          <w:tcPr>
            <w:tcW w:w="2340" w:type="dxa"/>
          </w:tcPr>
          <w:p w14:paraId="09A99FB2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7110" w:type="dxa"/>
            <w:gridSpan w:val="11"/>
            <w:hideMark/>
          </w:tcPr>
          <w:p w14:paraId="4B602217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0" w:right="-116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C09E1" w:rsidRPr="008A3328" w14:paraId="598C89E8" w14:textId="77777777" w:rsidTr="00295297">
        <w:tc>
          <w:tcPr>
            <w:tcW w:w="2340" w:type="dxa"/>
            <w:hideMark/>
          </w:tcPr>
          <w:p w14:paraId="6243EDAB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990" w:type="dxa"/>
            <w:vAlign w:val="bottom"/>
          </w:tcPr>
          <w:p w14:paraId="6301A876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1A8B3EC" w14:textId="77777777" w:rsidR="004C09E1" w:rsidRPr="008A3328" w:rsidRDefault="004C09E1" w:rsidP="004955CE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500B44A4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5B553499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ECFB66F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96ACE6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73AEAB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D00E262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F9CB01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AEDB383" w14:textId="77777777" w:rsidR="004C09E1" w:rsidRPr="008A3328" w:rsidRDefault="004C09E1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C0C93BE" w14:textId="77777777" w:rsidR="004C09E1" w:rsidRPr="008A3328" w:rsidRDefault="004C09E1" w:rsidP="004955CE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18542A55" w14:textId="77777777" w:rsidTr="00295297">
        <w:tc>
          <w:tcPr>
            <w:tcW w:w="2340" w:type="dxa"/>
            <w:vAlign w:val="bottom"/>
            <w:hideMark/>
          </w:tcPr>
          <w:p w14:paraId="7F9377B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764EA5E" w14:textId="177E830F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018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62" w:type="dxa"/>
          </w:tcPr>
          <w:p w14:paraId="55800338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B086AD7" w14:textId="23C6CDD9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62" w:type="dxa"/>
          </w:tcPr>
          <w:p w14:paraId="7CF7785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D1AC2E" w14:textId="2E745B6F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270" w:type="dxa"/>
          </w:tcPr>
          <w:p w14:paraId="52C7284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D60A473" w14:textId="79430F4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261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87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3F91B14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34A16E1" w14:textId="6EE30083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278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5C5C90C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AF05E" w14:textId="03201487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95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121</w:t>
            </w:r>
          </w:p>
        </w:tc>
      </w:tr>
      <w:tr w:rsidR="00916B50" w:rsidRPr="008A3328" w14:paraId="00AA55FA" w14:textId="77777777" w:rsidTr="00295297">
        <w:tc>
          <w:tcPr>
            <w:tcW w:w="2340" w:type="dxa"/>
          </w:tcPr>
          <w:p w14:paraId="6FE8ACB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C37886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</w:tcPr>
          <w:p w14:paraId="0979BF9A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B8300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62" w:type="dxa"/>
          </w:tcPr>
          <w:p w14:paraId="1B17D93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F49D7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F49EEE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25F7D9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046304D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5BDA24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3706F5B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10CBC8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916B50" w:rsidRPr="008A3328" w14:paraId="456FA6A8" w14:textId="77777777" w:rsidTr="00295297">
        <w:tc>
          <w:tcPr>
            <w:tcW w:w="2340" w:type="dxa"/>
            <w:vAlign w:val="bottom"/>
            <w:hideMark/>
          </w:tcPr>
          <w:p w14:paraId="21B108C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990" w:type="dxa"/>
            <w:vAlign w:val="bottom"/>
          </w:tcPr>
          <w:p w14:paraId="1FA978A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438782C4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0B06957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AC5FF6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28E2FEB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7534B9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888D4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EA1461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0BDED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E71A8B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961511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5E286D36" w14:textId="77777777" w:rsidTr="00295297">
        <w:tc>
          <w:tcPr>
            <w:tcW w:w="2340" w:type="dxa"/>
            <w:hideMark/>
          </w:tcPr>
          <w:p w14:paraId="67595EA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ส่วนงานภูมิศาสตร์หลัก</w:t>
            </w:r>
          </w:p>
        </w:tc>
        <w:tc>
          <w:tcPr>
            <w:tcW w:w="990" w:type="dxa"/>
            <w:vAlign w:val="bottom"/>
          </w:tcPr>
          <w:p w14:paraId="6A924FB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A0A02A5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3D14268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9168718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0049883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FFAD64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4FA71A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6E5F29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E97B72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5A7DD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39B0C02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06E3754A" w14:textId="77777777" w:rsidTr="00295297">
        <w:tc>
          <w:tcPr>
            <w:tcW w:w="2340" w:type="dxa"/>
            <w:hideMark/>
          </w:tcPr>
          <w:p w14:paraId="4FF28B34" w14:textId="01EC9832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</w:tcPr>
          <w:p w14:paraId="26D33AE2" w14:textId="66A9FDA5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920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656</w:t>
            </w:r>
          </w:p>
        </w:tc>
        <w:tc>
          <w:tcPr>
            <w:tcW w:w="262" w:type="dxa"/>
          </w:tcPr>
          <w:p w14:paraId="1086C6A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1D7F79EA" w14:textId="7415A6B3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614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738</w:t>
            </w:r>
          </w:p>
        </w:tc>
        <w:tc>
          <w:tcPr>
            <w:tcW w:w="262" w:type="dxa"/>
          </w:tcPr>
          <w:p w14:paraId="3E74D4E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2318AC63" w14:textId="5D89397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228</w:t>
            </w:r>
            <w:r w:rsidR="007F1EC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550</w:t>
            </w:r>
          </w:p>
        </w:tc>
        <w:tc>
          <w:tcPr>
            <w:tcW w:w="270" w:type="dxa"/>
          </w:tcPr>
          <w:p w14:paraId="049A1F3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27AC653D" w14:textId="3724B17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251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58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</w:tcPr>
          <w:p w14:paraId="1BB489F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81E648E" w14:textId="6F27C03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F1EC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  <w:r w:rsidR="007F1EC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206</w:t>
            </w:r>
          </w:p>
        </w:tc>
        <w:tc>
          <w:tcPr>
            <w:tcW w:w="270" w:type="dxa"/>
          </w:tcPr>
          <w:p w14:paraId="41049DE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929E282" w14:textId="0890AB0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86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324</w:t>
            </w:r>
          </w:p>
        </w:tc>
      </w:tr>
      <w:tr w:rsidR="00916B50" w:rsidRPr="008A3328" w14:paraId="4EE621F7" w14:textId="77777777" w:rsidTr="00295297">
        <w:tc>
          <w:tcPr>
            <w:tcW w:w="2340" w:type="dxa"/>
            <w:hideMark/>
          </w:tcPr>
          <w:p w14:paraId="5F17461D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เมียนมาร์</w:t>
            </w:r>
          </w:p>
        </w:tc>
        <w:tc>
          <w:tcPr>
            <w:tcW w:w="990" w:type="dxa"/>
          </w:tcPr>
          <w:p w14:paraId="1AE9A326" w14:textId="7814B481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631</w:t>
            </w:r>
          </w:p>
        </w:tc>
        <w:tc>
          <w:tcPr>
            <w:tcW w:w="262" w:type="dxa"/>
          </w:tcPr>
          <w:p w14:paraId="1024AFC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6A77A633" w14:textId="36C95F41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45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62" w:type="dxa"/>
          </w:tcPr>
          <w:p w14:paraId="0B2FF4F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49D5FDBA" w14:textId="5CCDA7E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7F1EC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480</w:t>
            </w:r>
          </w:p>
        </w:tc>
        <w:tc>
          <w:tcPr>
            <w:tcW w:w="270" w:type="dxa"/>
          </w:tcPr>
          <w:p w14:paraId="3173996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3AD17756" w14:textId="4532D51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6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362</w:t>
            </w:r>
          </w:p>
        </w:tc>
        <w:tc>
          <w:tcPr>
            <w:tcW w:w="270" w:type="dxa"/>
          </w:tcPr>
          <w:p w14:paraId="10DBF37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16D751" w14:textId="33675C9F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80</w:t>
            </w:r>
            <w:r w:rsidR="007F1EC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111</w:t>
            </w:r>
          </w:p>
        </w:tc>
        <w:tc>
          <w:tcPr>
            <w:tcW w:w="270" w:type="dxa"/>
          </w:tcPr>
          <w:p w14:paraId="444F312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D1D0F71" w14:textId="6DE4EE6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51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745</w:t>
            </w:r>
          </w:p>
        </w:tc>
      </w:tr>
      <w:tr w:rsidR="00916B50" w:rsidRPr="008A3328" w14:paraId="1088E8A0" w14:textId="77777777" w:rsidTr="00295297">
        <w:tc>
          <w:tcPr>
            <w:tcW w:w="2340" w:type="dxa"/>
            <w:hideMark/>
          </w:tcPr>
          <w:p w14:paraId="6DB1D83F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990" w:type="dxa"/>
          </w:tcPr>
          <w:p w14:paraId="5AC1C8B8" w14:textId="38CD73E5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41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844</w:t>
            </w:r>
          </w:p>
        </w:tc>
        <w:tc>
          <w:tcPr>
            <w:tcW w:w="262" w:type="dxa"/>
          </w:tcPr>
          <w:p w14:paraId="573E20F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0583BA0A" w14:textId="629F988A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29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123</w:t>
            </w:r>
          </w:p>
        </w:tc>
        <w:tc>
          <w:tcPr>
            <w:tcW w:w="262" w:type="dxa"/>
          </w:tcPr>
          <w:p w14:paraId="2984D35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67ACBC45" w14:textId="2B59C68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7F1EC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432</w:t>
            </w:r>
          </w:p>
        </w:tc>
        <w:tc>
          <w:tcPr>
            <w:tcW w:w="270" w:type="dxa"/>
          </w:tcPr>
          <w:p w14:paraId="68BF931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87A7BAD" w14:textId="532D0FA6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3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929</w:t>
            </w:r>
          </w:p>
        </w:tc>
        <w:tc>
          <w:tcPr>
            <w:tcW w:w="270" w:type="dxa"/>
          </w:tcPr>
          <w:p w14:paraId="2DE756A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1EF4A827" w14:textId="541EBE6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49</w:t>
            </w:r>
            <w:r w:rsidR="007F1EC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270" w:type="dxa"/>
          </w:tcPr>
          <w:p w14:paraId="2AE3A55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4A5417" w14:textId="05678A3F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33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052</w:t>
            </w:r>
          </w:p>
        </w:tc>
      </w:tr>
      <w:tr w:rsidR="00916B50" w:rsidRPr="008A3328" w14:paraId="20B81AB2" w14:textId="77777777" w:rsidTr="00295297">
        <w:tc>
          <w:tcPr>
            <w:tcW w:w="2340" w:type="dxa"/>
            <w:hideMark/>
          </w:tcPr>
          <w:p w14:paraId="6F50F5BF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ประเทศอื่นๆ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F0A65D" w14:textId="15940F5A" w:rsidR="00916B50" w:rsidRPr="008A3328" w:rsidRDefault="002172F1" w:rsidP="007F1EC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62" w:type="dxa"/>
          </w:tcPr>
          <w:p w14:paraId="1E2AE892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28F803" w14:textId="09653332" w:rsidR="00916B50" w:rsidRPr="008A3328" w:rsidRDefault="00916B50" w:rsidP="00916B50">
            <w:pPr>
              <w:pStyle w:val="acctfourfigures"/>
              <w:tabs>
                <w:tab w:val="clear" w:pos="765"/>
                <w:tab w:val="decimal" w:pos="530"/>
              </w:tabs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-</w:t>
            </w:r>
          </w:p>
        </w:tc>
        <w:tc>
          <w:tcPr>
            <w:tcW w:w="262" w:type="dxa"/>
          </w:tcPr>
          <w:p w14:paraId="11BF762A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4F276" w14:textId="448705AD" w:rsidR="00916B50" w:rsidRPr="008A3328" w:rsidRDefault="007F1EC0" w:rsidP="00916B50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-</w:t>
            </w:r>
          </w:p>
        </w:tc>
        <w:tc>
          <w:tcPr>
            <w:tcW w:w="270" w:type="dxa"/>
          </w:tcPr>
          <w:p w14:paraId="1976847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C49CC6" w14:textId="64F15164" w:rsidR="00916B50" w:rsidRPr="008A3328" w:rsidRDefault="00916B50" w:rsidP="00916B50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7BBF4612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F02157" w14:textId="49992EAE" w:rsidR="00916B50" w:rsidRPr="008A3328" w:rsidRDefault="002172F1" w:rsidP="007F1EC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14:paraId="5E3BE9B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82B720" w14:textId="353BC7A0" w:rsidR="00916B50" w:rsidRPr="008A3328" w:rsidRDefault="00916B50" w:rsidP="00916B50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-</w:t>
            </w:r>
          </w:p>
        </w:tc>
      </w:tr>
      <w:tr w:rsidR="00916B50" w:rsidRPr="008A3328" w14:paraId="272FDCE2" w14:textId="77777777" w:rsidTr="00295297">
        <w:tc>
          <w:tcPr>
            <w:tcW w:w="2340" w:type="dxa"/>
            <w:vAlign w:val="bottom"/>
            <w:hideMark/>
          </w:tcPr>
          <w:p w14:paraId="51E4F0D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90BBA" w14:textId="0C595628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F1EC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018</w:t>
            </w:r>
            <w:r w:rsidR="007F1EC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62" w:type="dxa"/>
          </w:tcPr>
          <w:p w14:paraId="2B43B650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B5E970" w14:textId="71F23783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68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62" w:type="dxa"/>
          </w:tcPr>
          <w:p w14:paraId="60C9476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C417FA" w14:textId="1AC5C26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260</w:t>
            </w:r>
            <w:r w:rsidR="007F1EC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270" w:type="dxa"/>
          </w:tcPr>
          <w:p w14:paraId="11D88D1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A978D5" w14:textId="2154ED0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261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87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6F8D562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2FCB2D" w14:textId="4396CD98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F1EC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278</w:t>
            </w:r>
            <w:r w:rsidR="007F1EC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7092341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E65AA3" w14:textId="1F5AF90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121</w:t>
            </w:r>
          </w:p>
        </w:tc>
      </w:tr>
      <w:tr w:rsidR="00916B50" w:rsidRPr="008A3328" w14:paraId="6B35DB34" w14:textId="77777777" w:rsidTr="00295297">
        <w:tc>
          <w:tcPr>
            <w:tcW w:w="2340" w:type="dxa"/>
            <w:vAlign w:val="bottom"/>
          </w:tcPr>
          <w:p w14:paraId="61D6810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D20566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5CA0D450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0FDE1C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46CC15B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E69053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DF8CCC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D45C3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49E34C4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FF1270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1729048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315ED1A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916B50" w:rsidRPr="008A3328" w14:paraId="0E0A6039" w14:textId="77777777" w:rsidTr="00295297">
        <w:tc>
          <w:tcPr>
            <w:tcW w:w="2340" w:type="dxa"/>
            <w:vAlign w:val="bottom"/>
            <w:hideMark/>
          </w:tcPr>
          <w:p w14:paraId="7239906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ประเภทของสินค้าและ</w:t>
            </w:r>
          </w:p>
          <w:p w14:paraId="2564E7F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  บริการหลัก</w:t>
            </w:r>
          </w:p>
        </w:tc>
        <w:tc>
          <w:tcPr>
            <w:tcW w:w="990" w:type="dxa"/>
            <w:vAlign w:val="bottom"/>
          </w:tcPr>
          <w:p w14:paraId="2B243CB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2839D242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4D43F40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2F5D0B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6B55C9D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52CF52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5ADEA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ADAE3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C0072E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843FCD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480C3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4B4E82B2" w14:textId="77777777" w:rsidTr="00295297">
        <w:tc>
          <w:tcPr>
            <w:tcW w:w="2340" w:type="dxa"/>
            <w:vAlign w:val="bottom"/>
            <w:hideMark/>
          </w:tcPr>
          <w:p w14:paraId="3F1A18F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อุปกรณ์คอมพิวเตอร์และ</w:t>
            </w:r>
          </w:p>
        </w:tc>
        <w:tc>
          <w:tcPr>
            <w:tcW w:w="990" w:type="dxa"/>
            <w:vAlign w:val="bottom"/>
          </w:tcPr>
          <w:p w14:paraId="673B8BC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26EFE6D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27239C5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1C30F86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1DB5DEC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3173C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34800D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A2140E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8C2962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C0772F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4D35AC8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1CB70115" w14:textId="77777777" w:rsidTr="00295297">
        <w:tc>
          <w:tcPr>
            <w:tcW w:w="2340" w:type="dxa"/>
            <w:vAlign w:val="bottom"/>
            <w:hideMark/>
          </w:tcPr>
          <w:p w14:paraId="1DF8D0E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ซอฟต์แวร์ที่เกี่ยวข้อง</w:t>
            </w:r>
          </w:p>
        </w:tc>
        <w:tc>
          <w:tcPr>
            <w:tcW w:w="990" w:type="dxa"/>
          </w:tcPr>
          <w:p w14:paraId="6D736A36" w14:textId="18BDD91C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  <w:r w:rsidR="007F1EC0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62" w:type="dxa"/>
          </w:tcPr>
          <w:p w14:paraId="7FBE853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4B096286" w14:textId="70FB336C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68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047</w:t>
            </w:r>
          </w:p>
        </w:tc>
        <w:tc>
          <w:tcPr>
            <w:tcW w:w="262" w:type="dxa"/>
          </w:tcPr>
          <w:p w14:paraId="42159CE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523104D0" w14:textId="486E91F3" w:rsidR="00916B50" w:rsidRPr="008A3328" w:rsidRDefault="00731FA4" w:rsidP="00916B50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92708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5F5055A" w14:textId="2AA6C195" w:rsidR="00916B50" w:rsidRPr="008A3328" w:rsidRDefault="00916B50" w:rsidP="00916B50">
            <w:pPr>
              <w:pStyle w:val="acctfourfigures"/>
              <w:tabs>
                <w:tab w:val="clear" w:pos="765"/>
                <w:tab w:val="decimal" w:pos="43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3DB1AA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79A1AAF" w14:textId="7C32AADE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31FA4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  <w:r w:rsidR="00731FA4" w:rsidRPr="008A3328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70" w:type="dxa"/>
          </w:tcPr>
          <w:p w14:paraId="4DFE973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AFD2667" w14:textId="1ABF668C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68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047</w:t>
            </w:r>
          </w:p>
        </w:tc>
      </w:tr>
      <w:tr w:rsidR="00916B50" w:rsidRPr="008A3328" w14:paraId="68C7D4C7" w14:textId="77777777" w:rsidTr="00295297">
        <w:tc>
          <w:tcPr>
            <w:tcW w:w="2340" w:type="dxa"/>
            <w:vAlign w:val="bottom"/>
            <w:hideMark/>
          </w:tcPr>
          <w:p w14:paraId="2FC4259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บริการบำรุงรักษาและ</w:t>
            </w:r>
          </w:p>
        </w:tc>
        <w:tc>
          <w:tcPr>
            <w:tcW w:w="990" w:type="dxa"/>
            <w:vAlign w:val="bottom"/>
          </w:tcPr>
          <w:p w14:paraId="12E23E17" w14:textId="77777777" w:rsidR="00916B50" w:rsidRPr="008A3328" w:rsidRDefault="00916B50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0C74A8FD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vAlign w:val="bottom"/>
          </w:tcPr>
          <w:p w14:paraId="7283A0F6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</w:tcPr>
          <w:p w14:paraId="3EC3004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vAlign w:val="bottom"/>
          </w:tcPr>
          <w:p w14:paraId="59EE172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DFA327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26DF0A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B5AA6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A562D2B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70FB40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07AF9A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B50" w:rsidRPr="008A3328" w14:paraId="5A033CD1" w14:textId="77777777" w:rsidTr="007F68E9">
        <w:tc>
          <w:tcPr>
            <w:tcW w:w="2340" w:type="dxa"/>
            <w:vAlign w:val="bottom"/>
            <w:hideMark/>
          </w:tcPr>
          <w:p w14:paraId="553ACC1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บริการอื่น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B409C9" w14:textId="71C4A91B" w:rsidR="00916B50" w:rsidRPr="008A3328" w:rsidRDefault="007F1EC0" w:rsidP="00614F4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  -</w:t>
            </w:r>
          </w:p>
        </w:tc>
        <w:tc>
          <w:tcPr>
            <w:tcW w:w="262" w:type="dxa"/>
          </w:tcPr>
          <w:p w14:paraId="54E83AC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2417E5" w14:textId="77EB94FE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197</w:t>
            </w:r>
          </w:p>
        </w:tc>
        <w:tc>
          <w:tcPr>
            <w:tcW w:w="262" w:type="dxa"/>
          </w:tcPr>
          <w:p w14:paraId="3FB59517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257896" w14:textId="2FE74B7C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  <w:r w:rsidR="00731FA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</w:p>
        </w:tc>
        <w:tc>
          <w:tcPr>
            <w:tcW w:w="270" w:type="dxa"/>
          </w:tcPr>
          <w:p w14:paraId="1C8FD52E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21283" w14:textId="69361F0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261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87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5BD0C6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91729C" w14:textId="6E21EFB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  <w:r w:rsidR="00731FA4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462</w:t>
            </w:r>
          </w:p>
        </w:tc>
        <w:tc>
          <w:tcPr>
            <w:tcW w:w="270" w:type="dxa"/>
          </w:tcPr>
          <w:p w14:paraId="06E67E14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F699B" w14:textId="2F9E974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270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07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</w:p>
        </w:tc>
      </w:tr>
      <w:tr w:rsidR="00916B50" w:rsidRPr="008A3328" w14:paraId="0D6A0153" w14:textId="77777777" w:rsidTr="00295297">
        <w:tc>
          <w:tcPr>
            <w:tcW w:w="2340" w:type="dxa"/>
            <w:vAlign w:val="bottom"/>
            <w:hideMark/>
          </w:tcPr>
          <w:p w14:paraId="4941122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61BE5A" w14:textId="1B71BAD5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31FA4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018</w:t>
            </w:r>
            <w:r w:rsidR="00731FA4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62" w:type="dxa"/>
          </w:tcPr>
          <w:p w14:paraId="20D06348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7D79CD" w14:textId="0EB20974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68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62" w:type="dxa"/>
          </w:tcPr>
          <w:p w14:paraId="69B6939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49449A" w14:textId="07A7060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260</w:t>
            </w:r>
            <w:r w:rsidR="00731FA4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462</w:t>
            </w:r>
          </w:p>
        </w:tc>
        <w:tc>
          <w:tcPr>
            <w:tcW w:w="270" w:type="dxa"/>
          </w:tcPr>
          <w:p w14:paraId="41D990A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8E2B4E" w14:textId="2621E486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261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87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33203FB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739AE17" w14:textId="69DFCB0F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731FA4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278</w:t>
            </w:r>
            <w:r w:rsidR="00731FA4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7AD89B4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CA7EA9" w14:textId="1D3F5557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121</w:t>
            </w:r>
          </w:p>
        </w:tc>
      </w:tr>
      <w:tr w:rsidR="00EB70EA" w:rsidRPr="008A3328" w14:paraId="5D1ED005" w14:textId="77777777" w:rsidTr="004E4DA8">
        <w:tc>
          <w:tcPr>
            <w:tcW w:w="2340" w:type="dxa"/>
          </w:tcPr>
          <w:p w14:paraId="36C17E28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5"/>
              <w:rPr>
                <w:rFonts w:ascii="Angsana New" w:eastAsia="MS Mincho" w:hAnsi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11966E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15C4C1E5" w14:textId="77777777" w:rsidR="00EB70EA" w:rsidRPr="008A3328" w:rsidRDefault="00EB70EA" w:rsidP="00EB70E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84F300E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50F355F6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235A625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F33A2DE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AFC1F26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543E26D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8523F8D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565CB06E" w14:textId="77777777" w:rsidR="00EB70EA" w:rsidRPr="008A3328" w:rsidRDefault="00EB70EA" w:rsidP="00EB70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CE94C3F" w14:textId="77777777" w:rsidR="00EB70EA" w:rsidRPr="008A3328" w:rsidRDefault="00EB70EA" w:rsidP="00EB70EA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16B50" w:rsidRPr="008A3328" w14:paraId="377C4EE5" w14:textId="77777777" w:rsidTr="00295297">
        <w:tc>
          <w:tcPr>
            <w:tcW w:w="2340" w:type="dxa"/>
            <w:hideMark/>
          </w:tcPr>
          <w:p w14:paraId="021F466F" w14:textId="0F9C8ABD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990" w:type="dxa"/>
            <w:vAlign w:val="bottom"/>
          </w:tcPr>
          <w:p w14:paraId="04DDB20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8041FCC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vAlign w:val="bottom"/>
          </w:tcPr>
          <w:p w14:paraId="6144B0BC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233D12D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8" w:type="dxa"/>
            <w:vAlign w:val="bottom"/>
          </w:tcPr>
          <w:p w14:paraId="79085CDA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0DF117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8AE5FF2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4A38C98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155A09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FDFCE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6DBC0B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5997060D" w14:textId="77777777" w:rsidTr="00295297">
        <w:tc>
          <w:tcPr>
            <w:tcW w:w="2340" w:type="dxa"/>
            <w:vAlign w:val="bottom"/>
            <w:hideMark/>
          </w:tcPr>
          <w:p w14:paraId="36EB860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990" w:type="dxa"/>
          </w:tcPr>
          <w:p w14:paraId="048278EB" w14:textId="7CDC552C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562C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018</w:t>
            </w:r>
            <w:r w:rsidR="006562C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150</w:t>
            </w:r>
          </w:p>
        </w:tc>
        <w:tc>
          <w:tcPr>
            <w:tcW w:w="262" w:type="dxa"/>
          </w:tcPr>
          <w:p w14:paraId="1C657AD5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8" w:type="dxa"/>
          </w:tcPr>
          <w:p w14:paraId="7C25FE57" w14:textId="6C0319FE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244</w:t>
            </w:r>
          </w:p>
        </w:tc>
        <w:tc>
          <w:tcPr>
            <w:tcW w:w="262" w:type="dxa"/>
          </w:tcPr>
          <w:p w14:paraId="589B3BF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8" w:type="dxa"/>
          </w:tcPr>
          <w:p w14:paraId="5657CC4B" w14:textId="7F44374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135</w:t>
            </w:r>
            <w:r w:rsidR="006562C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EB70EA" w:rsidRPr="008A3328">
              <w:rPr>
                <w:rFonts w:ascii="Angsana New" w:hAnsi="Angsana New"/>
                <w:sz w:val="28"/>
                <w:szCs w:val="28"/>
                <w:lang w:val="en-US"/>
              </w:rPr>
              <w:t>658</w:t>
            </w:r>
          </w:p>
        </w:tc>
        <w:tc>
          <w:tcPr>
            <w:tcW w:w="270" w:type="dxa"/>
          </w:tcPr>
          <w:p w14:paraId="01452C1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5BA50B1" w14:textId="6F6CF32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141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318</w:t>
            </w:r>
          </w:p>
        </w:tc>
        <w:tc>
          <w:tcPr>
            <w:tcW w:w="270" w:type="dxa"/>
          </w:tcPr>
          <w:p w14:paraId="67B66F5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5CD953A3" w14:textId="31764DB4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562C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153</w:t>
            </w:r>
            <w:r w:rsidR="006562C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EB70EA"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EB70EA"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14:paraId="186A6C8F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45D36358" w14:textId="0A060A3B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8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562</w:t>
            </w:r>
          </w:p>
        </w:tc>
      </w:tr>
      <w:tr w:rsidR="00916B50" w:rsidRPr="008A3328" w14:paraId="0E2804C7" w14:textId="77777777" w:rsidTr="00295297">
        <w:tc>
          <w:tcPr>
            <w:tcW w:w="2340" w:type="dxa"/>
            <w:vAlign w:val="bottom"/>
            <w:hideMark/>
          </w:tcPr>
          <w:p w14:paraId="11D00DD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EF6BF" w14:textId="6D63D8C6" w:rsidR="00916B50" w:rsidRPr="008A3328" w:rsidRDefault="006562CA" w:rsidP="00614F43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102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43CE5D6" w14:textId="77777777" w:rsidR="00916B50" w:rsidRPr="008A3328" w:rsidRDefault="00916B50" w:rsidP="00916B50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4A24AD" w14:textId="6219BE2E" w:rsidR="00916B50" w:rsidRPr="008A3328" w:rsidRDefault="00916B50" w:rsidP="00614F43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</w:p>
        </w:tc>
        <w:tc>
          <w:tcPr>
            <w:tcW w:w="262" w:type="dxa"/>
          </w:tcPr>
          <w:p w14:paraId="1A6DC3D6" w14:textId="77777777" w:rsidR="00916B50" w:rsidRPr="008A3328" w:rsidRDefault="00916B50" w:rsidP="00916B50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EAB0D" w14:textId="052187E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  <w:r w:rsidR="006562C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B70EA" w:rsidRPr="008A3328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</w:p>
        </w:tc>
        <w:tc>
          <w:tcPr>
            <w:tcW w:w="270" w:type="dxa"/>
          </w:tcPr>
          <w:p w14:paraId="67F50868" w14:textId="77777777" w:rsidR="00916B50" w:rsidRPr="008A3328" w:rsidRDefault="00916B50" w:rsidP="00916B50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07332" w14:textId="3F2AE7B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120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70" w:type="dxa"/>
          </w:tcPr>
          <w:p w14:paraId="2F6010D8" w14:textId="77777777" w:rsidR="00916B50" w:rsidRPr="008A3328" w:rsidRDefault="00916B50" w:rsidP="00916B50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2F37B" w14:textId="238ECCA5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124</w:t>
            </w:r>
            <w:r w:rsidR="006562C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EB70EA" w:rsidRPr="008A3328">
              <w:rPr>
                <w:rFonts w:ascii="Angsana New" w:hAnsi="Angsana New"/>
                <w:sz w:val="28"/>
                <w:szCs w:val="28"/>
                <w:lang w:val="en-US"/>
              </w:rPr>
              <w:t>04</w:t>
            </w:r>
          </w:p>
        </w:tc>
        <w:tc>
          <w:tcPr>
            <w:tcW w:w="270" w:type="dxa"/>
          </w:tcPr>
          <w:p w14:paraId="3BF37453" w14:textId="77777777" w:rsidR="00916B50" w:rsidRPr="008A3328" w:rsidRDefault="00916B50" w:rsidP="00916B50">
            <w:pPr>
              <w:tabs>
                <w:tab w:val="clear" w:pos="454"/>
                <w:tab w:val="decimal" w:pos="765"/>
              </w:tabs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C2684D" w14:textId="666BB6DF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120</w:t>
            </w:r>
            <w:r w:rsidR="00916B50"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/>
              </w:rPr>
              <w:t>55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916B50" w:rsidRPr="008A3328" w14:paraId="077CC0E8" w14:textId="77777777" w:rsidTr="00295297">
        <w:tc>
          <w:tcPr>
            <w:tcW w:w="2340" w:type="dxa"/>
            <w:hideMark/>
          </w:tcPr>
          <w:p w14:paraId="304BFF9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9A0226" w14:textId="31E3A718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018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150</w:t>
            </w:r>
          </w:p>
        </w:tc>
        <w:tc>
          <w:tcPr>
            <w:tcW w:w="262" w:type="dxa"/>
          </w:tcPr>
          <w:p w14:paraId="25515D06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6A7457" w14:textId="16D56AE6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689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244</w:t>
            </w:r>
          </w:p>
        </w:tc>
        <w:tc>
          <w:tcPr>
            <w:tcW w:w="262" w:type="dxa"/>
          </w:tcPr>
          <w:p w14:paraId="37FDFA2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73A8FB" w14:textId="281174E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260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462</w:t>
            </w:r>
          </w:p>
        </w:tc>
        <w:tc>
          <w:tcPr>
            <w:tcW w:w="270" w:type="dxa"/>
          </w:tcPr>
          <w:p w14:paraId="612658B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26FCF1" w14:textId="61B48D0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261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87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4DC2587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C84F1B" w14:textId="5977E208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278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612</w:t>
            </w:r>
          </w:p>
        </w:tc>
        <w:tc>
          <w:tcPr>
            <w:tcW w:w="270" w:type="dxa"/>
          </w:tcPr>
          <w:p w14:paraId="268F870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3C685E" w14:textId="1110FECD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9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121</w:t>
            </w:r>
          </w:p>
        </w:tc>
      </w:tr>
      <w:tr w:rsidR="00916B50" w:rsidRPr="008A3328" w14:paraId="4B1142CE" w14:textId="77777777" w:rsidTr="00295297">
        <w:tc>
          <w:tcPr>
            <w:tcW w:w="2340" w:type="dxa"/>
          </w:tcPr>
          <w:p w14:paraId="5801475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 w:right="-105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1AC440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1E79774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A0C91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62" w:type="dxa"/>
          </w:tcPr>
          <w:p w14:paraId="62B0DED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616826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51E53A5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FB1E53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sz w:val="20"/>
              </w:rPr>
            </w:pPr>
          </w:p>
        </w:tc>
        <w:tc>
          <w:tcPr>
            <w:tcW w:w="270" w:type="dxa"/>
          </w:tcPr>
          <w:p w14:paraId="79C73B6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DE149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3FF8A0D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EFA33" w14:textId="77777777" w:rsidR="00916B50" w:rsidRPr="008A3328" w:rsidRDefault="00916B50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0"/>
                <w:lang w:val="en-US" w:bidi="th-TH"/>
              </w:rPr>
            </w:pPr>
          </w:p>
        </w:tc>
      </w:tr>
      <w:tr w:rsidR="00916B50" w:rsidRPr="008A3328" w14:paraId="71085424" w14:textId="77777777" w:rsidTr="00295297">
        <w:tc>
          <w:tcPr>
            <w:tcW w:w="2340" w:type="dxa"/>
            <w:vAlign w:val="bottom"/>
            <w:hideMark/>
          </w:tcPr>
          <w:p w14:paraId="703CAF3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</w:t>
            </w:r>
            <w:r w:rsidRPr="008A332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ขั้นต้น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31B2E77" w14:textId="3BBB1E23" w:rsidR="00916B50" w:rsidRPr="008A3328" w:rsidRDefault="002172F1" w:rsidP="00916B50">
            <w:pPr>
              <w:pStyle w:val="acctfourfigures"/>
              <w:spacing w:line="240" w:lineRule="auto"/>
              <w:ind w:left="-114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102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262" w:type="dxa"/>
          </w:tcPr>
          <w:p w14:paraId="24D288BD" w14:textId="77777777" w:rsidR="00916B50" w:rsidRPr="008A3328" w:rsidRDefault="00916B50" w:rsidP="00916B50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BD477A7" w14:textId="62236D03" w:rsidR="00916B50" w:rsidRPr="008A3328" w:rsidRDefault="002172F1" w:rsidP="00916B50">
            <w:pPr>
              <w:pStyle w:val="acctfourfigures"/>
              <w:spacing w:line="240" w:lineRule="auto"/>
              <w:ind w:left="-102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89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504</w:t>
            </w:r>
          </w:p>
        </w:tc>
        <w:tc>
          <w:tcPr>
            <w:tcW w:w="262" w:type="dxa"/>
          </w:tcPr>
          <w:p w14:paraId="60FF15F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FA6578" w14:textId="751A3924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45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196</w:t>
            </w:r>
          </w:p>
        </w:tc>
        <w:tc>
          <w:tcPr>
            <w:tcW w:w="270" w:type="dxa"/>
          </w:tcPr>
          <w:p w14:paraId="0513840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BD2622" w14:textId="7F509AD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4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274</w:t>
            </w:r>
          </w:p>
        </w:tc>
        <w:tc>
          <w:tcPr>
            <w:tcW w:w="270" w:type="dxa"/>
          </w:tcPr>
          <w:p w14:paraId="6B6CD08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8888D48" w14:textId="39D0A8F7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147</w:t>
            </w:r>
            <w:r w:rsidR="006562C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</w:tcPr>
          <w:p w14:paraId="39A0CC8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8D290C2" w14:textId="49B77FC3" w:rsidR="00916B50" w:rsidRPr="008A3328" w:rsidRDefault="002172F1" w:rsidP="00916B50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138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778</w:t>
            </w:r>
          </w:p>
        </w:tc>
      </w:tr>
    </w:tbl>
    <w:p w14:paraId="58102972" w14:textId="77777777" w:rsidR="000833D2" w:rsidRPr="008A3328" w:rsidRDefault="000833D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160451AA" w14:textId="1ABFF38C" w:rsidR="00F14CC6" w:rsidRPr="008A3328" w:rsidRDefault="0060060A" w:rsidP="007211E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  <w:r w:rsidR="00F14CC6" w:rsidRPr="008A3328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>การกระทบยอด</w:t>
      </w:r>
      <w:r w:rsidR="00333131" w:rsidRPr="008A3328">
        <w:rPr>
          <w:rFonts w:ascii="Angsana New" w:hAnsi="Angsana New" w:hint="cs"/>
          <w:b/>
          <w:bCs/>
          <w:i/>
          <w:iCs/>
          <w:sz w:val="28"/>
          <w:szCs w:val="28"/>
          <w:cs/>
        </w:rPr>
        <w:t>รายได้ กำไรหรือขาดทุนของส่วนงานที่รายงาน</w:t>
      </w:r>
    </w:p>
    <w:p w14:paraId="3EBDAB2B" w14:textId="77777777" w:rsidR="00D231BE" w:rsidRPr="008A3328" w:rsidRDefault="00D231B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268"/>
        <w:gridCol w:w="1082"/>
        <w:gridCol w:w="262"/>
        <w:gridCol w:w="998"/>
        <w:gridCol w:w="262"/>
        <w:gridCol w:w="998"/>
        <w:gridCol w:w="270"/>
        <w:gridCol w:w="990"/>
      </w:tblGrid>
      <w:tr w:rsidR="00D231BE" w:rsidRPr="008A3328" w14:paraId="73257B03" w14:textId="77777777" w:rsidTr="00CC05A3">
        <w:trPr>
          <w:tblHeader/>
        </w:trPr>
        <w:tc>
          <w:tcPr>
            <w:tcW w:w="3870" w:type="dxa"/>
            <w:shd w:val="clear" w:color="auto" w:fill="auto"/>
          </w:tcPr>
          <w:p w14:paraId="0D5C643F" w14:textId="77777777" w:rsidR="00D231BE" w:rsidRPr="008A3328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2C7E6D46" w14:textId="77777777" w:rsidR="00D231BE" w:rsidRPr="008A3328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2" w:type="dxa"/>
            <w:gridSpan w:val="3"/>
            <w:shd w:val="clear" w:color="auto" w:fill="auto"/>
            <w:vAlign w:val="bottom"/>
          </w:tcPr>
          <w:p w14:paraId="0932EC9A" w14:textId="77777777" w:rsidR="00D231BE" w:rsidRPr="008A3328" w:rsidRDefault="00D231B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01AB7F14" w14:textId="77777777" w:rsidR="00D231BE" w:rsidRPr="008A3328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B36DF69" w14:textId="77777777" w:rsidR="00D231BE" w:rsidRPr="008A3328" w:rsidRDefault="00D231BE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231BE" w:rsidRPr="008A3328" w14:paraId="64ADF47C" w14:textId="77777777" w:rsidTr="00CC05A3">
        <w:trPr>
          <w:tblHeader/>
        </w:trPr>
        <w:tc>
          <w:tcPr>
            <w:tcW w:w="3870" w:type="dxa"/>
            <w:shd w:val="clear" w:color="auto" w:fill="auto"/>
          </w:tcPr>
          <w:p w14:paraId="7FED17F3" w14:textId="77777777" w:rsidR="00D231BE" w:rsidRPr="008A3328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45BCBAD7" w14:textId="77777777" w:rsidR="00D231BE" w:rsidRPr="008A3328" w:rsidRDefault="00D231BE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458A3CB" w14:textId="69DD5AE1" w:rsidR="00D231BE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07908CD9" w14:textId="77777777" w:rsidR="00D231BE" w:rsidRPr="008A3328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F781C1A" w14:textId="1558875D" w:rsidR="00D231BE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4DDADEEC" w14:textId="77777777" w:rsidR="00D231BE" w:rsidRPr="008A3328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0A6D687" w14:textId="432DE374" w:rsidR="00D231BE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7B80EE3A" w14:textId="77777777" w:rsidR="00D231BE" w:rsidRPr="008A3328" w:rsidRDefault="00D231B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402A92" w14:textId="705FD24A" w:rsidR="002006A7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B11A98" w:rsidRPr="008A3328" w14:paraId="11601B91" w14:textId="77777777" w:rsidTr="00CC05A3">
        <w:trPr>
          <w:tblHeader/>
        </w:trPr>
        <w:tc>
          <w:tcPr>
            <w:tcW w:w="3870" w:type="dxa"/>
            <w:shd w:val="clear" w:color="auto" w:fill="auto"/>
          </w:tcPr>
          <w:p w14:paraId="008923E6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2832E2C8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7"/>
            <w:shd w:val="clear" w:color="auto" w:fill="auto"/>
            <w:vAlign w:val="bottom"/>
          </w:tcPr>
          <w:p w14:paraId="4332DD49" w14:textId="77777777" w:rsidR="00B11A98" w:rsidRPr="008A3328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006A7" w:rsidRPr="008A3328" w14:paraId="27ACD601" w14:textId="77777777" w:rsidTr="00CC05A3">
        <w:tc>
          <w:tcPr>
            <w:tcW w:w="3870" w:type="dxa"/>
            <w:shd w:val="clear" w:color="auto" w:fill="auto"/>
          </w:tcPr>
          <w:p w14:paraId="2F0E43F9" w14:textId="77777777" w:rsidR="002006A7" w:rsidRPr="008A3328" w:rsidRDefault="002006A7" w:rsidP="004955C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1526712" w14:textId="77777777" w:rsidR="002006A7" w:rsidRPr="008A3328" w:rsidRDefault="002006A7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  <w:vAlign w:val="center"/>
          </w:tcPr>
          <w:p w14:paraId="6148FF8B" w14:textId="77777777" w:rsidR="002006A7" w:rsidRPr="008A3328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488067D0" w14:textId="77777777" w:rsidR="002006A7" w:rsidRPr="008A3328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11B7B1F" w14:textId="77777777" w:rsidR="002006A7" w:rsidRPr="008A3328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64EFE99" w14:textId="77777777" w:rsidR="002006A7" w:rsidRPr="008A3328" w:rsidRDefault="002006A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F89FF1C" w14:textId="77777777" w:rsidR="002006A7" w:rsidRPr="008A3328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C0CBE1D" w14:textId="77777777" w:rsidR="002006A7" w:rsidRPr="008A3328" w:rsidRDefault="002006A7" w:rsidP="004955CE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E60DD1" w14:textId="77777777" w:rsidR="002006A7" w:rsidRPr="008A3328" w:rsidRDefault="002006A7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B50" w:rsidRPr="008A3328" w14:paraId="05956CC3" w14:textId="77777777" w:rsidTr="00156756">
        <w:trPr>
          <w:trHeight w:val="60"/>
        </w:trPr>
        <w:tc>
          <w:tcPr>
            <w:tcW w:w="3870" w:type="dxa"/>
            <w:shd w:val="clear" w:color="auto" w:fill="auto"/>
          </w:tcPr>
          <w:p w14:paraId="2C9ABE5B" w14:textId="77777777" w:rsidR="00916B50" w:rsidRPr="008A3328" w:rsidRDefault="00916B50" w:rsidP="00916B5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กำไรขั้นต้นตามส่วนงานที่รายงาน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4785624E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3191B7B" w14:textId="02D014C6" w:rsidR="00916B50" w:rsidRPr="008A3328" w:rsidRDefault="002172F1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414</w:t>
            </w:r>
            <w:r w:rsidR="000779A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910</w:t>
            </w:r>
          </w:p>
        </w:tc>
        <w:tc>
          <w:tcPr>
            <w:tcW w:w="262" w:type="dxa"/>
            <w:shd w:val="clear" w:color="auto" w:fill="auto"/>
          </w:tcPr>
          <w:p w14:paraId="55403305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AF231E4" w14:textId="04CFB22C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38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092</w:t>
            </w:r>
          </w:p>
        </w:tc>
        <w:tc>
          <w:tcPr>
            <w:tcW w:w="262" w:type="dxa"/>
            <w:shd w:val="clear" w:color="auto" w:fill="auto"/>
          </w:tcPr>
          <w:p w14:paraId="5870C0F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8A75BA1" w14:textId="2804D558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147</w:t>
            </w:r>
            <w:r w:rsidR="000A350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47732D84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A60EE0" w14:textId="4CD87AF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138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778</w:t>
            </w:r>
          </w:p>
        </w:tc>
      </w:tr>
      <w:tr w:rsidR="00916B50" w:rsidRPr="008A3328" w14:paraId="479754DF" w14:textId="77777777" w:rsidTr="00CC05A3">
        <w:tc>
          <w:tcPr>
            <w:tcW w:w="3870" w:type="dxa"/>
            <w:shd w:val="clear" w:color="auto" w:fill="auto"/>
          </w:tcPr>
          <w:p w14:paraId="507A2FF5" w14:textId="77777777" w:rsidR="00916B50" w:rsidRPr="008A3328" w:rsidRDefault="00916B50" w:rsidP="00916B5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7A8EAFE7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4EFF3252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F3A41F1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07F55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321D65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428A81D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C63894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7549A6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</w:tr>
      <w:tr w:rsidR="00916B50" w:rsidRPr="008A3328" w14:paraId="42B2905E" w14:textId="77777777" w:rsidTr="00CC05A3">
        <w:tc>
          <w:tcPr>
            <w:tcW w:w="3870" w:type="dxa"/>
            <w:shd w:val="clear" w:color="auto" w:fill="auto"/>
          </w:tcPr>
          <w:p w14:paraId="139FDAB0" w14:textId="77777777" w:rsidR="00916B50" w:rsidRPr="008A3328" w:rsidRDefault="00916B50" w:rsidP="00916B5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76954616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7AEA404" w14:textId="6485574C" w:rsidR="00916B50" w:rsidRPr="008A3328" w:rsidRDefault="002172F1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AA78C4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C44E4B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1D70831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162185F" w14:textId="7A91892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B4D9C7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77BA7F" w14:textId="3BF28C35" w:rsidR="000A350E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0A350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409</w:t>
            </w:r>
          </w:p>
        </w:tc>
        <w:tc>
          <w:tcPr>
            <w:tcW w:w="270" w:type="dxa"/>
            <w:shd w:val="clear" w:color="auto" w:fill="auto"/>
          </w:tcPr>
          <w:p w14:paraId="6B3A885B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8DEC64" w14:textId="61DE1E4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012</w:t>
            </w:r>
          </w:p>
        </w:tc>
      </w:tr>
      <w:tr w:rsidR="00916B50" w:rsidRPr="008A3328" w14:paraId="1257B754" w14:textId="77777777" w:rsidTr="00CC05A3">
        <w:tc>
          <w:tcPr>
            <w:tcW w:w="3870" w:type="dxa"/>
            <w:shd w:val="clear" w:color="auto" w:fill="auto"/>
          </w:tcPr>
          <w:p w14:paraId="57595065" w14:textId="77777777" w:rsidR="00916B50" w:rsidRPr="008A3328" w:rsidRDefault="00916B50" w:rsidP="00916B5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186E2243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54252993" w14:textId="1EF6709C" w:rsidR="00916B50" w:rsidRPr="008A3328" w:rsidRDefault="00AA78C4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56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966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30B8BFF3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AA8950F" w14:textId="2267D693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55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595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06B3AB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B939C7" w14:textId="764BD1A1" w:rsidR="00916B50" w:rsidRPr="008A3328" w:rsidRDefault="000A350E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947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8EA6E52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971043" w14:textId="6247F601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28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86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916B50" w:rsidRPr="008A3328" w14:paraId="36C6B8DE" w14:textId="77777777" w:rsidTr="00CC05A3">
        <w:tc>
          <w:tcPr>
            <w:tcW w:w="3870" w:type="dxa"/>
            <w:shd w:val="clear" w:color="auto" w:fill="auto"/>
          </w:tcPr>
          <w:p w14:paraId="4A20D4F3" w14:textId="77777777" w:rsidR="00916B50" w:rsidRPr="008A3328" w:rsidRDefault="00916B50" w:rsidP="00916B5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8965A66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6B16D903" w14:textId="7AB465C7" w:rsidR="00916B50" w:rsidRPr="008A3328" w:rsidRDefault="00AA78C4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237</w:t>
            </w:r>
            <w:r w:rsidR="000779A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997</w:t>
            </w:r>
            <w:r w:rsidR="00314222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6903FC0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EA85BC" w14:textId="36EBC6DA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913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E19671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F94EFD8" w14:textId="25040491" w:rsidR="00916B50" w:rsidRPr="008A3328" w:rsidRDefault="000A350E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653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FC1E911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D170279" w14:textId="18A46595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87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290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916B50" w:rsidRPr="008A3328" w14:paraId="11C0E899" w14:textId="77777777" w:rsidTr="00CC05A3">
        <w:tc>
          <w:tcPr>
            <w:tcW w:w="3870" w:type="dxa"/>
            <w:shd w:val="clear" w:color="auto" w:fill="auto"/>
          </w:tcPr>
          <w:p w14:paraId="00AEFF7C" w14:textId="77777777" w:rsidR="00916B50" w:rsidRPr="008A3328" w:rsidRDefault="00916B50" w:rsidP="00916B5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548BDB90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147300E7" w14:textId="515EFC5C" w:rsidR="00916B50" w:rsidRPr="008A3328" w:rsidRDefault="00AA78C4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033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AF657D7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94963D" w14:textId="6FF1EADF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453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1A5498C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A75AC16" w14:textId="3BB16DCF" w:rsidR="00916B50" w:rsidRPr="008A3328" w:rsidRDefault="000A350E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F579EC2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F725F5A" w14:textId="6F6E4E5A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741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)</w:t>
            </w:r>
          </w:p>
        </w:tc>
      </w:tr>
      <w:tr w:rsidR="00741C2C" w:rsidRPr="008A3328" w14:paraId="38E9427A" w14:textId="77777777" w:rsidTr="00CC05A3">
        <w:tc>
          <w:tcPr>
            <w:tcW w:w="3870" w:type="dxa"/>
            <w:shd w:val="clear" w:color="auto" w:fill="auto"/>
          </w:tcPr>
          <w:p w14:paraId="7A59CE21" w14:textId="700ABC0F" w:rsidR="00741C2C" w:rsidRPr="008A3328" w:rsidRDefault="000779A8" w:rsidP="00916B5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245AF9D" w14:textId="77777777" w:rsidR="00741C2C" w:rsidRPr="008A3328" w:rsidRDefault="00741C2C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66EFBF8" w14:textId="149C81EF" w:rsidR="00741C2C" w:rsidRPr="008A3328" w:rsidRDefault="000779A8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AC51C15" w14:textId="77777777" w:rsidR="00741C2C" w:rsidRPr="008A3328" w:rsidRDefault="00741C2C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6D313F1" w14:textId="5D34CC8D" w:rsidR="00741C2C" w:rsidRPr="008A3328" w:rsidRDefault="000779A8" w:rsidP="000779A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AB0D4E0" w14:textId="77777777" w:rsidR="00741C2C" w:rsidRPr="008A3328" w:rsidRDefault="00741C2C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CE3646C" w14:textId="5B60876B" w:rsidR="00741C2C" w:rsidRPr="008A3328" w:rsidRDefault="000779A8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A907547" w14:textId="77777777" w:rsidR="00741C2C" w:rsidRPr="008A3328" w:rsidRDefault="00741C2C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EFE9CE" w14:textId="5F9128C9" w:rsidR="00741C2C" w:rsidRPr="008A3328" w:rsidRDefault="000779A8" w:rsidP="000779A8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</w:tr>
      <w:tr w:rsidR="00916B50" w:rsidRPr="008A3328" w14:paraId="012BBB07" w14:textId="77777777" w:rsidTr="00CC05A3">
        <w:tc>
          <w:tcPr>
            <w:tcW w:w="3870" w:type="dxa"/>
            <w:shd w:val="clear" w:color="auto" w:fill="auto"/>
          </w:tcPr>
          <w:p w14:paraId="30A7F473" w14:textId="77777777" w:rsidR="00916B50" w:rsidRPr="008A3328" w:rsidRDefault="00916B50" w:rsidP="00916B50">
            <w:pPr>
              <w:numPr>
                <w:ilvl w:val="0"/>
                <w:numId w:val="18"/>
              </w:numPr>
              <w:tabs>
                <w:tab w:val="clear" w:pos="454"/>
                <w:tab w:val="clear" w:pos="680"/>
                <w:tab w:val="left" w:pos="360"/>
                <w:tab w:val="left" w:pos="540"/>
              </w:tabs>
              <w:ind w:left="360" w:hanging="18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659A277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shd w:val="clear" w:color="auto" w:fill="auto"/>
          </w:tcPr>
          <w:p w14:paraId="27BA7C09" w14:textId="575EC094" w:rsidR="00916B50" w:rsidRPr="008A3328" w:rsidRDefault="00AA78C4" w:rsidP="007F2826">
            <w:pPr>
              <w:pStyle w:val="acctfourfigures"/>
              <w:tabs>
                <w:tab w:val="clear" w:pos="765"/>
                <w:tab w:val="decimal" w:pos="618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8351FB7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0E7D07" w14:textId="3EC48BCD" w:rsidR="00916B50" w:rsidRPr="008A3328" w:rsidRDefault="00916B50" w:rsidP="007F2826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6BDF75A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6B2122F" w14:textId="2CC5DEF6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67</w:t>
            </w:r>
            <w:r w:rsidR="000A350E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270" w:type="dxa"/>
            <w:shd w:val="clear" w:color="auto" w:fill="auto"/>
          </w:tcPr>
          <w:p w14:paraId="28709906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AB5014" w14:textId="76EC719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47</w:t>
            </w:r>
            <w:r w:rsidR="00916B50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7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57</w:t>
            </w:r>
          </w:p>
        </w:tc>
      </w:tr>
      <w:tr w:rsidR="00916B50" w:rsidRPr="008A3328" w14:paraId="6A9649A2" w14:textId="77777777" w:rsidTr="00CC05A3">
        <w:tc>
          <w:tcPr>
            <w:tcW w:w="3870" w:type="dxa"/>
            <w:shd w:val="clear" w:color="auto" w:fill="auto"/>
          </w:tcPr>
          <w:p w14:paraId="05B2B206" w14:textId="77777777" w:rsidR="00916B50" w:rsidRPr="008A3328" w:rsidRDefault="00916B50" w:rsidP="00916B50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3643650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84733C" w14:textId="5672DC95" w:rsidR="00916B50" w:rsidRPr="008A3328" w:rsidRDefault="002172F1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124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90</w:t>
            </w:r>
            <w:r w:rsidR="00C44E4B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42459E7C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DDE526" w14:textId="1D6956C8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167</w:t>
            </w:r>
          </w:p>
        </w:tc>
        <w:tc>
          <w:tcPr>
            <w:tcW w:w="262" w:type="dxa"/>
            <w:shd w:val="clear" w:color="auto" w:fill="auto"/>
          </w:tcPr>
          <w:p w14:paraId="72AC9E1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390C60" w14:textId="55D1261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70" w:type="dxa"/>
            <w:shd w:val="clear" w:color="auto" w:fill="auto"/>
          </w:tcPr>
          <w:p w14:paraId="1E9CB830" w14:textId="77777777" w:rsidR="00916B50" w:rsidRPr="008A3328" w:rsidRDefault="00916B50" w:rsidP="00916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52BFD5" w14:textId="3CDD3B8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653</w:t>
            </w:r>
          </w:p>
        </w:tc>
      </w:tr>
      <w:tr w:rsidR="00916B50" w:rsidRPr="008A3328" w14:paraId="665D1B16" w14:textId="77777777" w:rsidTr="00CC05A3">
        <w:tc>
          <w:tcPr>
            <w:tcW w:w="3870" w:type="dxa"/>
            <w:shd w:val="clear" w:color="auto" w:fill="auto"/>
          </w:tcPr>
          <w:p w14:paraId="2293C46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19E2D3F4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2DE9E905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19D3332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6C1B87E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50CF7D8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430ED15C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A829296" w14:textId="77777777" w:rsidR="00916B50" w:rsidRPr="008A3328" w:rsidRDefault="00916B50" w:rsidP="00916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E3E4800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16B50" w:rsidRPr="008A3328" w14:paraId="04C84C18" w14:textId="77777777" w:rsidTr="00CC05A3">
        <w:tc>
          <w:tcPr>
            <w:tcW w:w="3870" w:type="dxa"/>
            <w:shd w:val="clear" w:color="auto" w:fill="auto"/>
          </w:tcPr>
          <w:p w14:paraId="1CE51B32" w14:textId="77777777" w:rsidR="00916B50" w:rsidRPr="008A3328" w:rsidRDefault="00916B50" w:rsidP="00916B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1C511ED7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6F18D121" w14:textId="68D2C797" w:rsidR="00916B50" w:rsidRPr="008A3328" w:rsidRDefault="002172F1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460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956</w:t>
            </w:r>
          </w:p>
        </w:tc>
        <w:tc>
          <w:tcPr>
            <w:tcW w:w="262" w:type="dxa"/>
            <w:shd w:val="clear" w:color="auto" w:fill="auto"/>
          </w:tcPr>
          <w:p w14:paraId="261BD394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490A085" w14:textId="65B42C1C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050</w:t>
            </w:r>
          </w:p>
        </w:tc>
        <w:tc>
          <w:tcPr>
            <w:tcW w:w="262" w:type="dxa"/>
            <w:shd w:val="clear" w:color="auto" w:fill="auto"/>
          </w:tcPr>
          <w:p w14:paraId="0B6ADA4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1D455021" w14:textId="12520357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208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355</w:t>
            </w:r>
          </w:p>
        </w:tc>
        <w:tc>
          <w:tcPr>
            <w:tcW w:w="270" w:type="dxa"/>
            <w:shd w:val="clear" w:color="auto" w:fill="auto"/>
          </w:tcPr>
          <w:p w14:paraId="071FD683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B750EDE" w14:textId="20EBB42E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954</w:t>
            </w:r>
            <w:r w:rsidR="00916B50"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  <w:tr w:rsidR="00916B50" w:rsidRPr="008A3328" w14:paraId="65B196FD" w14:textId="77777777" w:rsidTr="00CC05A3">
        <w:tc>
          <w:tcPr>
            <w:tcW w:w="3870" w:type="dxa"/>
            <w:shd w:val="clear" w:color="auto" w:fill="auto"/>
          </w:tcPr>
          <w:p w14:paraId="131BE87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left" w:pos="342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30B31752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082" w:type="dxa"/>
            <w:shd w:val="clear" w:color="auto" w:fill="auto"/>
          </w:tcPr>
          <w:p w14:paraId="61926DB1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49871563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E4C5AFE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324BAEE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shd w:val="clear" w:color="auto" w:fill="auto"/>
          </w:tcPr>
          <w:p w14:paraId="1C8255C0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F205B33" w14:textId="77777777" w:rsidR="00916B50" w:rsidRPr="008A3328" w:rsidRDefault="00916B50" w:rsidP="00916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7579310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0" w:right="-198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916B50" w:rsidRPr="008A3328" w14:paraId="06ED800E" w14:textId="77777777" w:rsidTr="00CC05A3">
        <w:tc>
          <w:tcPr>
            <w:tcW w:w="3870" w:type="dxa"/>
            <w:shd w:val="clear" w:color="auto" w:fill="auto"/>
          </w:tcPr>
          <w:p w14:paraId="68FA615E" w14:textId="77777777" w:rsidR="00916B50" w:rsidRPr="008A3328" w:rsidRDefault="00916B50" w:rsidP="00916B50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หนี้สินที่ไม่ได้ปันส่วน</w:t>
            </w:r>
          </w:p>
        </w:tc>
        <w:tc>
          <w:tcPr>
            <w:tcW w:w="268" w:type="dxa"/>
            <w:tcBorders>
              <w:left w:val="nil"/>
            </w:tcBorders>
            <w:shd w:val="clear" w:color="auto" w:fill="auto"/>
          </w:tcPr>
          <w:p w14:paraId="68763DD8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  <w:shd w:val="clear" w:color="auto" w:fill="auto"/>
          </w:tcPr>
          <w:p w14:paraId="1B2F7A7C" w14:textId="052EF2A9" w:rsidR="00916B50" w:rsidRPr="008A3328" w:rsidRDefault="002172F1" w:rsidP="00916B50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956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240</w:t>
            </w:r>
          </w:p>
        </w:tc>
        <w:tc>
          <w:tcPr>
            <w:tcW w:w="262" w:type="dxa"/>
            <w:shd w:val="clear" w:color="auto" w:fill="auto"/>
          </w:tcPr>
          <w:p w14:paraId="077AB9EC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A3B422B" w14:textId="3B11FAE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654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223</w:t>
            </w:r>
          </w:p>
        </w:tc>
        <w:tc>
          <w:tcPr>
            <w:tcW w:w="262" w:type="dxa"/>
            <w:shd w:val="clear" w:color="auto" w:fill="auto"/>
          </w:tcPr>
          <w:p w14:paraId="1E661E4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EA4352D" w14:textId="14534878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757</w:t>
            </w:r>
            <w:r w:rsidR="000779A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264</w:t>
            </w:r>
          </w:p>
        </w:tc>
        <w:tc>
          <w:tcPr>
            <w:tcW w:w="270" w:type="dxa"/>
            <w:shd w:val="clear" w:color="auto" w:fill="auto"/>
          </w:tcPr>
          <w:p w14:paraId="0C98DFB5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FCAECDB" w14:textId="743D96D4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0" w:right="-19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513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877</w:t>
            </w:r>
          </w:p>
        </w:tc>
      </w:tr>
    </w:tbl>
    <w:p w14:paraId="60563B2D" w14:textId="77777777" w:rsidR="00A856F5" w:rsidRPr="008A3328" w:rsidRDefault="00A856F5" w:rsidP="004955CE">
      <w:pPr>
        <w:ind w:left="313" w:firstLine="227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7291FFC" w14:textId="77777777" w:rsidR="00B64E50" w:rsidRPr="008A3328" w:rsidRDefault="00B64E50" w:rsidP="007211E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="Angsana New" w:hAnsi="Angsana New"/>
          <w:b/>
          <w:bCs/>
          <w:i/>
          <w:iCs/>
          <w:sz w:val="28"/>
          <w:szCs w:val="28"/>
          <w:cs/>
        </w:rPr>
      </w:pPr>
      <w:bookmarkStart w:id="14" w:name="_Hlk33139193"/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</w:rPr>
        <w:t>ลูกค้ารายใหญ่</w:t>
      </w:r>
      <w:r w:rsidRPr="008A3328">
        <w:rPr>
          <w:rFonts w:ascii="Angsana New" w:hAnsi="Angsana New" w:hint="cs"/>
          <w:b/>
          <w:bCs/>
          <w:i/>
          <w:iCs/>
          <w:sz w:val="28"/>
          <w:szCs w:val="28"/>
        </w:rPr>
        <w:t xml:space="preserve"> </w:t>
      </w:r>
    </w:p>
    <w:p w14:paraId="2FBD034E" w14:textId="77777777" w:rsidR="00B64E50" w:rsidRPr="008A3328" w:rsidRDefault="00B64E50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14:paraId="44DFE9FA" w14:textId="77777777" w:rsidR="00CD3571" w:rsidRPr="008A3328" w:rsidRDefault="00CD3571" w:rsidP="00C74D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  <w:bookmarkStart w:id="15" w:name="_Hlk64367144"/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รายได้จากลูกค้ารายใหญ่ </w:t>
      </w:r>
      <w:r w:rsidRPr="008A3328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2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รายจากส่วนงานที่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1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lang w:eastAsia="th-TH"/>
        </w:rPr>
        <w:t xml:space="preserve">2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ของกลุ่มบริษัทและบริษัทเป็นเงินประมาณ </w:t>
      </w:r>
      <w:r w:rsidRPr="008A3328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363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>ล้านบาท</w:t>
      </w:r>
      <w:r w:rsidRPr="008A3328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และ </w:t>
      </w:r>
      <w:r w:rsidRPr="008A3328">
        <w:rPr>
          <w:rFonts w:ascii="Angsana New" w:hAnsi="Angsana New"/>
          <w:snapToGrid w:val="0"/>
          <w:color w:val="000000"/>
          <w:sz w:val="28"/>
          <w:szCs w:val="28"/>
          <w:lang w:eastAsia="th-TH"/>
        </w:rPr>
        <w:t xml:space="preserve">300 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ล้านบาท ตามลำดับ 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>(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>256</w:t>
      </w:r>
      <w:r w:rsidRPr="008A3328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2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>:</w:t>
      </w:r>
      <w:r w:rsidRPr="008A3328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 xml:space="preserve"> 1 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>ราย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 xml:space="preserve"> 2</w:t>
      </w:r>
      <w:r w:rsidRPr="008A3328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66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 xml:space="preserve">ล้านบาท และ </w:t>
      </w:r>
      <w:r w:rsidRPr="008A3328">
        <w:rPr>
          <w:rFonts w:ascii="Angsana New" w:hAnsi="Angsana New"/>
          <w:i/>
          <w:iCs/>
          <w:snapToGrid w:val="0"/>
          <w:color w:val="000000"/>
          <w:sz w:val="28"/>
          <w:szCs w:val="28"/>
          <w:lang w:eastAsia="th-TH"/>
        </w:rPr>
        <w:t>260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lang w:eastAsia="th-TH"/>
        </w:rPr>
        <w:t xml:space="preserve"> </w:t>
      </w:r>
      <w:r w:rsidRPr="008A3328">
        <w:rPr>
          <w:rFonts w:ascii="Angsana New" w:hAnsi="Angsana New" w:hint="cs"/>
          <w:i/>
          <w:iCs/>
          <w:snapToGrid w:val="0"/>
          <w:color w:val="000000"/>
          <w:sz w:val="28"/>
          <w:szCs w:val="28"/>
          <w:cs/>
          <w:lang w:eastAsia="th-TH"/>
        </w:rPr>
        <w:t>ล้านบาท ตามลำดับ)</w:t>
      </w:r>
      <w:r w:rsidRPr="008A3328">
        <w:rPr>
          <w:rFonts w:ascii="Angsana New" w:hAnsi="Angsana New" w:hint="cs"/>
          <w:snapToGrid w:val="0"/>
          <w:color w:val="000000"/>
          <w:sz w:val="28"/>
          <w:szCs w:val="28"/>
          <w:cs/>
          <w:lang w:eastAsia="th-TH"/>
        </w:rPr>
        <w:t xml:space="preserve"> จากรายได้รวมของกลุ่มบริษัทและบริษัท</w:t>
      </w:r>
    </w:p>
    <w:bookmarkEnd w:id="15"/>
    <w:p w14:paraId="435024D1" w14:textId="5EBABB00" w:rsidR="004A1BB9" w:rsidRPr="008A3328" w:rsidRDefault="004A1BB9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cs/>
          <w:lang w:eastAsia="th-TH"/>
        </w:rPr>
      </w:pPr>
    </w:p>
    <w:p w14:paraId="19C6C156" w14:textId="1F1660BC" w:rsidR="00C44E4B" w:rsidRPr="008A3328" w:rsidRDefault="00C44E4B" w:rsidP="007211E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</w:rPr>
        <w:t>สิทธิประโยชน์จากการส่งเสริมการลงทุน</w:t>
      </w:r>
    </w:p>
    <w:p w14:paraId="3889D67A" w14:textId="1AF5D96B" w:rsidR="00C44E4B" w:rsidRPr="008A3328" w:rsidRDefault="00C44E4B" w:rsidP="00C4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4A2A234" w14:textId="1BD617CC" w:rsidR="00C44E4B" w:rsidRPr="008A3328" w:rsidRDefault="00C44E4B" w:rsidP="00A10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bookmarkStart w:id="16" w:name="_Hlk64331516"/>
      <w:r w:rsidRPr="008A3328">
        <w:rPr>
          <w:rFonts w:ascii="Angsana New" w:hAnsi="Angsana New" w:hint="cs"/>
          <w:sz w:val="28"/>
          <w:szCs w:val="28"/>
          <w:cs/>
        </w:rPr>
        <w:t>กลุ่มบริษัทได้รับบัตรส่งเสริมการลงทุนจากสำนักงานคณะกรรมการส่งเสริมการลงทุน</w:t>
      </w:r>
      <w:r w:rsidR="0029429C" w:rsidRPr="008A3328">
        <w:rPr>
          <w:rFonts w:ascii="Angsana New" w:hAnsi="Angsana New" w:hint="cs"/>
          <w:sz w:val="28"/>
          <w:szCs w:val="28"/>
          <w:cs/>
        </w:rPr>
        <w:t>สำหรับกิจการซอฟต์แวร์</w:t>
      </w:r>
      <w:r w:rsidRPr="008A3328">
        <w:rPr>
          <w:rFonts w:ascii="Angsana New" w:hAnsi="Angsana New" w:hint="cs"/>
          <w:sz w:val="28"/>
          <w:szCs w:val="28"/>
          <w:cs/>
        </w:rPr>
        <w:t>จึงได้รับสิทธิประโยชน์หลายประการรวมถึงการยกเว้นภาษีเงินได้นิติบุคคลสำหรับกำไรสุทธิที่ได้จากการประกอบกิจการที่ได้รับการส่งเสริมตามระยะเวลา</w:t>
      </w:r>
      <w:r w:rsidRPr="008A3328">
        <w:rPr>
          <w:rFonts w:ascii="Angsana New" w:hAnsi="Angsana New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เงื่อนไขและข้อกำหนดที่ระบุในบัตรส่งเสริมการลงทุน</w:t>
      </w:r>
    </w:p>
    <w:p w14:paraId="4DF4B476" w14:textId="3FBC0103" w:rsidR="00A10B70" w:rsidRPr="008A3328" w:rsidRDefault="00A10B70" w:rsidP="00A10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</w:p>
    <w:tbl>
      <w:tblPr>
        <w:tblW w:w="855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1653"/>
        <w:gridCol w:w="774"/>
        <w:gridCol w:w="257"/>
        <w:gridCol w:w="1003"/>
        <w:gridCol w:w="258"/>
        <w:gridCol w:w="971"/>
        <w:gridCol w:w="242"/>
        <w:gridCol w:w="928"/>
        <w:gridCol w:w="258"/>
        <w:gridCol w:w="946"/>
        <w:gridCol w:w="258"/>
        <w:gridCol w:w="1002"/>
      </w:tblGrid>
      <w:tr w:rsidR="004E4DA8" w:rsidRPr="008A3328" w14:paraId="32615E8B" w14:textId="77777777" w:rsidTr="00CD1CAB">
        <w:trPr>
          <w:trHeight w:val="20"/>
          <w:tblHeader/>
        </w:trPr>
        <w:tc>
          <w:tcPr>
            <w:tcW w:w="1653" w:type="dxa"/>
          </w:tcPr>
          <w:p w14:paraId="7EB8205A" w14:textId="4129A0EE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7" w:type="dxa"/>
            <w:gridSpan w:val="11"/>
          </w:tcPr>
          <w:p w14:paraId="78BE2A15" w14:textId="3AAAAFDE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4DA8" w:rsidRPr="008A3328" w14:paraId="26A7F02B" w14:textId="77777777" w:rsidTr="00351CBF">
        <w:trPr>
          <w:trHeight w:val="60"/>
          <w:tblHeader/>
        </w:trPr>
        <w:tc>
          <w:tcPr>
            <w:tcW w:w="1653" w:type="dxa"/>
          </w:tcPr>
          <w:p w14:paraId="5C74B829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3" w:type="dxa"/>
            <w:gridSpan w:val="5"/>
          </w:tcPr>
          <w:p w14:paraId="04C9E98B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2" w:type="dxa"/>
          </w:tcPr>
          <w:p w14:paraId="51113B82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92" w:type="dxa"/>
            <w:gridSpan w:val="5"/>
          </w:tcPr>
          <w:p w14:paraId="1D24C50B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351CBF" w:rsidRPr="008A3328" w14:paraId="3C2458D1" w14:textId="77777777" w:rsidTr="00CD1CAB">
        <w:trPr>
          <w:trHeight w:val="694"/>
          <w:tblHeader/>
        </w:trPr>
        <w:tc>
          <w:tcPr>
            <w:tcW w:w="1653" w:type="dxa"/>
          </w:tcPr>
          <w:p w14:paraId="526B5DA2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3B56BCE" w14:textId="7BF3E02C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right="-160" w:hanging="16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774" w:type="dxa"/>
            <w:vAlign w:val="bottom"/>
          </w:tcPr>
          <w:p w14:paraId="31F56A92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7" w:type="dxa"/>
            <w:vAlign w:val="bottom"/>
          </w:tcPr>
          <w:p w14:paraId="2F062760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vAlign w:val="bottom"/>
          </w:tcPr>
          <w:p w14:paraId="1A215A87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58" w:type="dxa"/>
            <w:vAlign w:val="bottom"/>
          </w:tcPr>
          <w:p w14:paraId="0C9ABFEB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7C149CD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D39167D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42" w:type="dxa"/>
            <w:vAlign w:val="bottom"/>
          </w:tcPr>
          <w:p w14:paraId="52208B28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vAlign w:val="bottom"/>
          </w:tcPr>
          <w:p w14:paraId="45875DE4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58" w:type="dxa"/>
            <w:vAlign w:val="bottom"/>
          </w:tcPr>
          <w:p w14:paraId="7529BDEE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vAlign w:val="bottom"/>
          </w:tcPr>
          <w:p w14:paraId="5D6845F3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8A33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58" w:type="dxa"/>
            <w:vAlign w:val="bottom"/>
          </w:tcPr>
          <w:p w14:paraId="04506A1A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1C030D5D" w14:textId="77777777" w:rsidR="00351CBF" w:rsidRPr="008A3328" w:rsidRDefault="00351CBF" w:rsidP="00351C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E4DA8" w:rsidRPr="008A3328" w14:paraId="0279F796" w14:textId="77777777" w:rsidTr="00CD1CAB">
        <w:trPr>
          <w:trHeight w:val="20"/>
          <w:tblHeader/>
        </w:trPr>
        <w:tc>
          <w:tcPr>
            <w:tcW w:w="1653" w:type="dxa"/>
          </w:tcPr>
          <w:p w14:paraId="59700DF6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97" w:type="dxa"/>
            <w:gridSpan w:val="11"/>
          </w:tcPr>
          <w:p w14:paraId="3AD46D82" w14:textId="6DCD94C0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D1CAB" w:rsidRPr="008A3328" w14:paraId="51851E3E" w14:textId="77777777" w:rsidTr="00CD1CAB">
        <w:trPr>
          <w:trHeight w:val="20"/>
        </w:trPr>
        <w:tc>
          <w:tcPr>
            <w:tcW w:w="1653" w:type="dxa"/>
          </w:tcPr>
          <w:p w14:paraId="1C1BE36D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774" w:type="dxa"/>
          </w:tcPr>
          <w:p w14:paraId="74F08D56" w14:textId="68D13E22" w:rsidR="00CD1CAB" w:rsidRPr="008A3328" w:rsidRDefault="00CD1CAB" w:rsidP="00CD1CA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</w:tcPr>
          <w:p w14:paraId="4B6B0AB0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6485D1E2" w14:textId="14DC7AF2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676,898</w:t>
            </w:r>
          </w:p>
        </w:tc>
        <w:tc>
          <w:tcPr>
            <w:tcW w:w="258" w:type="dxa"/>
          </w:tcPr>
          <w:p w14:paraId="7CD1C408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165A6D8E" w14:textId="0210A24F" w:rsidR="00CD1CAB" w:rsidRPr="008A3328" w:rsidRDefault="00CD1CAB" w:rsidP="00CD1CA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676,898</w:t>
            </w:r>
          </w:p>
        </w:tc>
        <w:tc>
          <w:tcPr>
            <w:tcW w:w="242" w:type="dxa"/>
          </w:tcPr>
          <w:p w14:paraId="2629A3CC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267DA054" w14:textId="105C9B7A" w:rsidR="00CD1CAB" w:rsidRPr="008A3328" w:rsidRDefault="00CD1CAB" w:rsidP="00CD1CA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83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8" w:type="dxa"/>
          </w:tcPr>
          <w:p w14:paraId="3C7C7A7A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0E736A7F" w14:textId="4B622CF6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333,995</w:t>
            </w:r>
          </w:p>
        </w:tc>
        <w:tc>
          <w:tcPr>
            <w:tcW w:w="258" w:type="dxa"/>
          </w:tcPr>
          <w:p w14:paraId="7CC94B3F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5158AA2B" w14:textId="4C71503E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333,995</w:t>
            </w:r>
          </w:p>
        </w:tc>
      </w:tr>
      <w:tr w:rsidR="00CD1CAB" w:rsidRPr="008A3328" w14:paraId="763481C2" w14:textId="77777777" w:rsidTr="00CD1CAB">
        <w:trPr>
          <w:trHeight w:val="20"/>
        </w:trPr>
        <w:tc>
          <w:tcPr>
            <w:tcW w:w="1653" w:type="dxa"/>
          </w:tcPr>
          <w:p w14:paraId="7AE61C91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774" w:type="dxa"/>
          </w:tcPr>
          <w:p w14:paraId="68E2E407" w14:textId="0DAC5FB5" w:rsidR="00CD1CAB" w:rsidRPr="008A3328" w:rsidRDefault="00CD1CAB" w:rsidP="00CD1C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65,446</w:t>
            </w:r>
          </w:p>
        </w:tc>
        <w:tc>
          <w:tcPr>
            <w:tcW w:w="257" w:type="dxa"/>
          </w:tcPr>
          <w:p w14:paraId="6352DC66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</w:tcPr>
          <w:p w14:paraId="7CDE188E" w14:textId="67C101B1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1,541,036</w:t>
            </w:r>
          </w:p>
        </w:tc>
        <w:tc>
          <w:tcPr>
            <w:tcW w:w="258" w:type="dxa"/>
          </w:tcPr>
          <w:p w14:paraId="6F61082D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7883ABA4" w14:textId="072ABAD3" w:rsidR="00CD1CAB" w:rsidRPr="008A3328" w:rsidRDefault="00CD1CAB" w:rsidP="00CD1CA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1,606,482</w:t>
            </w:r>
          </w:p>
        </w:tc>
        <w:tc>
          <w:tcPr>
            <w:tcW w:w="242" w:type="dxa"/>
          </w:tcPr>
          <w:p w14:paraId="6E5CB82C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</w:tcPr>
          <w:p w14:paraId="76126B17" w14:textId="114637C6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69,281</w:t>
            </w:r>
          </w:p>
        </w:tc>
        <w:tc>
          <w:tcPr>
            <w:tcW w:w="258" w:type="dxa"/>
          </w:tcPr>
          <w:p w14:paraId="3BA33BFB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</w:tcPr>
          <w:p w14:paraId="0040D1F2" w14:textId="7AB94470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1,370,515</w:t>
            </w:r>
          </w:p>
        </w:tc>
        <w:tc>
          <w:tcPr>
            <w:tcW w:w="258" w:type="dxa"/>
          </w:tcPr>
          <w:p w14:paraId="51C2E883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</w:tcPr>
          <w:p w14:paraId="3D5EBAE4" w14:textId="08738410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1,439,796</w:t>
            </w:r>
          </w:p>
        </w:tc>
      </w:tr>
      <w:tr w:rsidR="00CD1CAB" w:rsidRPr="008A3328" w14:paraId="67A4F9B1" w14:textId="77777777" w:rsidTr="00CD1CAB">
        <w:trPr>
          <w:trHeight w:val="20"/>
        </w:trPr>
        <w:tc>
          <w:tcPr>
            <w:tcW w:w="1653" w:type="dxa"/>
          </w:tcPr>
          <w:p w14:paraId="5AAF7DEA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197E557F" w14:textId="25446587" w:rsidR="00CD1CAB" w:rsidRPr="008A3328" w:rsidRDefault="00CD1CAB" w:rsidP="00CD1CAB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65,446</w:t>
            </w:r>
          </w:p>
        </w:tc>
        <w:tc>
          <w:tcPr>
            <w:tcW w:w="257" w:type="dxa"/>
          </w:tcPr>
          <w:p w14:paraId="1EA2BAA9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3DFB0D8" w14:textId="318FF1F4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2,217,934</w:t>
            </w:r>
          </w:p>
        </w:tc>
        <w:tc>
          <w:tcPr>
            <w:tcW w:w="258" w:type="dxa"/>
          </w:tcPr>
          <w:p w14:paraId="17904B4D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15A593FB" w14:textId="4E06B1EF" w:rsidR="00CD1CAB" w:rsidRPr="008A3328" w:rsidRDefault="00CD1CAB" w:rsidP="00CD1CA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2,283,380</w:t>
            </w:r>
          </w:p>
        </w:tc>
        <w:tc>
          <w:tcPr>
            <w:tcW w:w="242" w:type="dxa"/>
          </w:tcPr>
          <w:p w14:paraId="0C2AB0D8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8" w:type="dxa"/>
            <w:tcBorders>
              <w:top w:val="single" w:sz="4" w:space="0" w:color="auto"/>
              <w:bottom w:val="double" w:sz="4" w:space="0" w:color="auto"/>
            </w:tcBorders>
          </w:tcPr>
          <w:p w14:paraId="5CCF0BD5" w14:textId="03E6A270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69,281</w:t>
            </w:r>
          </w:p>
        </w:tc>
        <w:tc>
          <w:tcPr>
            <w:tcW w:w="258" w:type="dxa"/>
          </w:tcPr>
          <w:p w14:paraId="0E05E185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double" w:sz="4" w:space="0" w:color="auto"/>
            </w:tcBorders>
          </w:tcPr>
          <w:p w14:paraId="12A95774" w14:textId="67C6D4E6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1,704,510</w:t>
            </w:r>
          </w:p>
        </w:tc>
        <w:tc>
          <w:tcPr>
            <w:tcW w:w="258" w:type="dxa"/>
          </w:tcPr>
          <w:p w14:paraId="058CB019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2" w:type="dxa"/>
            <w:tcBorders>
              <w:top w:val="single" w:sz="4" w:space="0" w:color="auto"/>
              <w:bottom w:val="double" w:sz="4" w:space="0" w:color="auto"/>
            </w:tcBorders>
          </w:tcPr>
          <w:p w14:paraId="014C4FFB" w14:textId="15BD6C49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1,773,791</w:t>
            </w:r>
          </w:p>
        </w:tc>
      </w:tr>
      <w:bookmarkEnd w:id="16"/>
    </w:tbl>
    <w:p w14:paraId="2A7FAA61" w14:textId="6686C5D9" w:rsidR="00A10B70" w:rsidRPr="008A3328" w:rsidRDefault="00A10B70" w:rsidP="00A10B7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="Angsana New" w:hAnsi="Angsana New"/>
          <w:sz w:val="20"/>
          <w:szCs w:val="20"/>
        </w:rPr>
      </w:pPr>
    </w:p>
    <w:tbl>
      <w:tblPr>
        <w:tblW w:w="8550" w:type="dxa"/>
        <w:tblInd w:w="900" w:type="dxa"/>
        <w:tblLook w:val="01E0" w:firstRow="1" w:lastRow="1" w:firstColumn="1" w:lastColumn="1" w:noHBand="0" w:noVBand="0"/>
      </w:tblPr>
      <w:tblGrid>
        <w:gridCol w:w="1608"/>
        <w:gridCol w:w="845"/>
        <w:gridCol w:w="256"/>
        <w:gridCol w:w="966"/>
        <w:gridCol w:w="256"/>
        <w:gridCol w:w="981"/>
        <w:gridCol w:w="256"/>
        <w:gridCol w:w="908"/>
        <w:gridCol w:w="256"/>
        <w:gridCol w:w="981"/>
        <w:gridCol w:w="256"/>
        <w:gridCol w:w="981"/>
      </w:tblGrid>
      <w:tr w:rsidR="00A10B70" w:rsidRPr="008A3328" w14:paraId="48C88ED8" w14:textId="77777777" w:rsidTr="00CD1CAB">
        <w:trPr>
          <w:trHeight w:val="20"/>
        </w:trPr>
        <w:tc>
          <w:tcPr>
            <w:tcW w:w="1708" w:type="dxa"/>
          </w:tcPr>
          <w:p w14:paraId="31FF7DD6" w14:textId="763C5FB5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6842" w:type="dxa"/>
            <w:gridSpan w:val="11"/>
          </w:tcPr>
          <w:p w14:paraId="318B51A9" w14:textId="05308FC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10B70" w:rsidRPr="008A3328" w14:paraId="246714D9" w14:textId="77777777" w:rsidTr="00CD1CAB">
        <w:trPr>
          <w:trHeight w:val="20"/>
        </w:trPr>
        <w:tc>
          <w:tcPr>
            <w:tcW w:w="1708" w:type="dxa"/>
          </w:tcPr>
          <w:p w14:paraId="511CD520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25" w:type="dxa"/>
            <w:gridSpan w:val="5"/>
          </w:tcPr>
          <w:p w14:paraId="5A29129A" w14:textId="176356B5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3" w:type="dxa"/>
          </w:tcPr>
          <w:p w14:paraId="74BB7FF3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54" w:type="dxa"/>
            <w:gridSpan w:val="5"/>
          </w:tcPr>
          <w:p w14:paraId="58287D98" w14:textId="43C59A49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A10B70" w:rsidRPr="008A3328" w14:paraId="0BF708E1" w14:textId="77777777" w:rsidTr="00CD1CAB">
        <w:trPr>
          <w:trHeight w:val="80"/>
        </w:trPr>
        <w:tc>
          <w:tcPr>
            <w:tcW w:w="1708" w:type="dxa"/>
          </w:tcPr>
          <w:p w14:paraId="2CC36E38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197A080" w14:textId="5176BD47" w:rsidR="00A10B70" w:rsidRPr="008A3328" w:rsidRDefault="00A10B70" w:rsidP="004E4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56" w:right="-105" w:hanging="15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สำหรับปีสิ้นสุด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="004E4DA8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77" w:type="dxa"/>
            <w:vAlign w:val="bottom"/>
          </w:tcPr>
          <w:p w14:paraId="50F515E8" w14:textId="1FB80A54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3" w:type="dxa"/>
            <w:vAlign w:val="bottom"/>
          </w:tcPr>
          <w:p w14:paraId="65564317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vAlign w:val="bottom"/>
          </w:tcPr>
          <w:p w14:paraId="3958B314" w14:textId="710621D9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63" w:type="dxa"/>
            <w:vAlign w:val="bottom"/>
          </w:tcPr>
          <w:p w14:paraId="1ADAEB6C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vAlign w:val="bottom"/>
          </w:tcPr>
          <w:p w14:paraId="1E06F617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B8649F3" w14:textId="0C1B913F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3" w:type="dxa"/>
            <w:vAlign w:val="bottom"/>
          </w:tcPr>
          <w:p w14:paraId="49CFE690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vAlign w:val="bottom"/>
          </w:tcPr>
          <w:p w14:paraId="47CD02BF" w14:textId="47EA5A8A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63" w:type="dxa"/>
            <w:vAlign w:val="bottom"/>
          </w:tcPr>
          <w:p w14:paraId="1EEF2A76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vAlign w:val="bottom"/>
          </w:tcPr>
          <w:p w14:paraId="583CB8DF" w14:textId="146C39A5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</w:t>
            </w:r>
            <w:r w:rsidRPr="008A3328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ไม่ได้รับการ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ส่งเสริม</w:t>
            </w:r>
          </w:p>
        </w:tc>
        <w:tc>
          <w:tcPr>
            <w:tcW w:w="263" w:type="dxa"/>
            <w:vAlign w:val="bottom"/>
          </w:tcPr>
          <w:p w14:paraId="2C8D3235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vAlign w:val="bottom"/>
          </w:tcPr>
          <w:p w14:paraId="3FCBE402" w14:textId="7ECB53B1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10B70" w:rsidRPr="008A3328" w14:paraId="4D343F29" w14:textId="77777777" w:rsidTr="00CD1CAB">
        <w:trPr>
          <w:trHeight w:val="80"/>
        </w:trPr>
        <w:tc>
          <w:tcPr>
            <w:tcW w:w="1708" w:type="dxa"/>
          </w:tcPr>
          <w:p w14:paraId="1F1C65A6" w14:textId="77777777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42" w:type="dxa"/>
            <w:gridSpan w:val="11"/>
          </w:tcPr>
          <w:p w14:paraId="1F7456D7" w14:textId="482DBFDB" w:rsidR="00A10B70" w:rsidRPr="008A3328" w:rsidRDefault="00A10B70" w:rsidP="00A10B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CD1CAB" w:rsidRPr="008A3328" w14:paraId="0DB27D67" w14:textId="77777777" w:rsidTr="00CD1CAB">
        <w:trPr>
          <w:trHeight w:val="20"/>
        </w:trPr>
        <w:tc>
          <w:tcPr>
            <w:tcW w:w="1708" w:type="dxa"/>
          </w:tcPr>
          <w:p w14:paraId="6867E58E" w14:textId="559AD729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ขายต่างประเทศ</w:t>
            </w:r>
          </w:p>
        </w:tc>
        <w:tc>
          <w:tcPr>
            <w:tcW w:w="877" w:type="dxa"/>
          </w:tcPr>
          <w:p w14:paraId="1057ADE9" w14:textId="530A194A" w:rsidR="00CD1CAB" w:rsidRPr="008A3328" w:rsidRDefault="00CD1CAB" w:rsidP="00CD1CA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0EB77E9E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</w:tcPr>
          <w:p w14:paraId="65755447" w14:textId="235BE76C" w:rsidR="00CD1CAB" w:rsidRPr="008A3328" w:rsidRDefault="00CD1CAB" w:rsidP="00CD1CA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129,406</w:t>
            </w:r>
          </w:p>
        </w:tc>
        <w:tc>
          <w:tcPr>
            <w:tcW w:w="263" w:type="dxa"/>
          </w:tcPr>
          <w:p w14:paraId="612F1B7B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</w:tcPr>
          <w:p w14:paraId="56B42359" w14:textId="500F1455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129,406</w:t>
            </w:r>
          </w:p>
        </w:tc>
        <w:tc>
          <w:tcPr>
            <w:tcW w:w="263" w:type="dxa"/>
          </w:tcPr>
          <w:p w14:paraId="57BCE9B8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</w:tcPr>
          <w:p w14:paraId="2AFF9AB4" w14:textId="754E2024" w:rsidR="00CD1CAB" w:rsidRPr="008A3328" w:rsidRDefault="00CD1CAB" w:rsidP="00CD1CA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ADEC65B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</w:tcPr>
          <w:p w14:paraId="3A7F2B8F" w14:textId="126E94E2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84,797</w:t>
            </w:r>
          </w:p>
        </w:tc>
        <w:tc>
          <w:tcPr>
            <w:tcW w:w="263" w:type="dxa"/>
          </w:tcPr>
          <w:p w14:paraId="3BB6E0CB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</w:tcPr>
          <w:p w14:paraId="6D87CC38" w14:textId="23E36F57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84,797</w:t>
            </w:r>
          </w:p>
        </w:tc>
      </w:tr>
      <w:tr w:rsidR="00CD1CAB" w:rsidRPr="008A3328" w14:paraId="3145D908" w14:textId="77777777" w:rsidTr="00CD1CAB">
        <w:trPr>
          <w:trHeight w:val="20"/>
        </w:trPr>
        <w:tc>
          <w:tcPr>
            <w:tcW w:w="1708" w:type="dxa"/>
          </w:tcPr>
          <w:p w14:paraId="434B7943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ขายในประเทศ</w:t>
            </w:r>
          </w:p>
        </w:tc>
        <w:tc>
          <w:tcPr>
            <w:tcW w:w="877" w:type="dxa"/>
            <w:tcBorders>
              <w:bottom w:val="single" w:sz="4" w:space="0" w:color="auto"/>
            </w:tcBorders>
          </w:tcPr>
          <w:p w14:paraId="4177E578" w14:textId="52E26D94" w:rsidR="00CD1CAB" w:rsidRPr="008A3328" w:rsidRDefault="00CD1CAB" w:rsidP="00CD1CA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FAAF62D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4CB2DE0F" w14:textId="626E8C38" w:rsidR="00CD1CAB" w:rsidRPr="008A3328" w:rsidRDefault="00CD1CAB" w:rsidP="00CD1CA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1,149,206</w:t>
            </w:r>
          </w:p>
        </w:tc>
        <w:tc>
          <w:tcPr>
            <w:tcW w:w="263" w:type="dxa"/>
          </w:tcPr>
          <w:p w14:paraId="04FDCAC2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</w:tcPr>
          <w:p w14:paraId="175817C5" w14:textId="295E1600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1,149,206</w:t>
            </w:r>
          </w:p>
        </w:tc>
        <w:tc>
          <w:tcPr>
            <w:tcW w:w="263" w:type="dxa"/>
          </w:tcPr>
          <w:p w14:paraId="2994A940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14:paraId="472DB712" w14:textId="501AF69A" w:rsidR="00CD1CAB" w:rsidRPr="008A3328" w:rsidRDefault="00CD1CAB" w:rsidP="00CD1CA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3FD4F792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</w:tcPr>
          <w:p w14:paraId="682A6132" w14:textId="32DA6CF1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866,324</w:t>
            </w:r>
          </w:p>
        </w:tc>
        <w:tc>
          <w:tcPr>
            <w:tcW w:w="263" w:type="dxa"/>
          </w:tcPr>
          <w:p w14:paraId="3CDFAE1B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</w:tcPr>
          <w:p w14:paraId="6C270DB5" w14:textId="30E51A4C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866,324</w:t>
            </w:r>
          </w:p>
        </w:tc>
      </w:tr>
      <w:tr w:rsidR="00CD1CAB" w:rsidRPr="008A3328" w14:paraId="6E2C9D85" w14:textId="77777777" w:rsidTr="00CD1CAB">
        <w:trPr>
          <w:trHeight w:val="20"/>
        </w:trPr>
        <w:tc>
          <w:tcPr>
            <w:tcW w:w="1708" w:type="dxa"/>
          </w:tcPr>
          <w:p w14:paraId="5FA3E08B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</w:tcPr>
          <w:p w14:paraId="2CEA3021" w14:textId="3E3608CE" w:rsidR="00CD1CAB" w:rsidRPr="008A3328" w:rsidRDefault="00CD1CAB" w:rsidP="00CD1CA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2F453097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0C65D917" w14:textId="3B714B19" w:rsidR="00CD1CAB" w:rsidRPr="008A3328" w:rsidRDefault="00CD1CAB" w:rsidP="00CD1CAB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1,278,612</w:t>
            </w:r>
          </w:p>
        </w:tc>
        <w:tc>
          <w:tcPr>
            <w:tcW w:w="263" w:type="dxa"/>
          </w:tcPr>
          <w:p w14:paraId="3A45FEBA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</w:tcPr>
          <w:p w14:paraId="2A4A0854" w14:textId="2FA741BF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1,278,612</w:t>
            </w:r>
          </w:p>
        </w:tc>
        <w:tc>
          <w:tcPr>
            <w:tcW w:w="263" w:type="dxa"/>
          </w:tcPr>
          <w:p w14:paraId="752E416C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14:paraId="0A90D44F" w14:textId="21606484" w:rsidR="00CD1CAB" w:rsidRPr="008A3328" w:rsidRDefault="00CD1CAB" w:rsidP="00CD1CA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</w:tcPr>
          <w:p w14:paraId="712D88C7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</w:tcPr>
          <w:p w14:paraId="7AE52F54" w14:textId="17F23AF6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951,121</w:t>
            </w:r>
          </w:p>
        </w:tc>
        <w:tc>
          <w:tcPr>
            <w:tcW w:w="263" w:type="dxa"/>
          </w:tcPr>
          <w:p w14:paraId="45559F3A" w14:textId="77777777" w:rsidR="00CD1CAB" w:rsidRPr="008A3328" w:rsidRDefault="00CD1CAB" w:rsidP="00C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</w:tcPr>
          <w:p w14:paraId="00CA5BB3" w14:textId="77C8FA92" w:rsidR="00CD1CAB" w:rsidRPr="008A3328" w:rsidRDefault="00CD1CAB" w:rsidP="00CD1CAB">
            <w:pPr>
              <w:pStyle w:val="acctfourfigures"/>
              <w:spacing w:line="240" w:lineRule="auto"/>
              <w:ind w:left="-196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951,121</w:t>
            </w:r>
          </w:p>
        </w:tc>
      </w:tr>
    </w:tbl>
    <w:p w14:paraId="2CC34267" w14:textId="77777777" w:rsidR="00A10B70" w:rsidRPr="008A3328" w:rsidRDefault="00A10B70" w:rsidP="00C44E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="Angsana New" w:hAnsi="Angsana New"/>
          <w:sz w:val="20"/>
          <w:szCs w:val="20"/>
        </w:rPr>
      </w:pPr>
    </w:p>
    <w:p w14:paraId="3E9BCF8F" w14:textId="42C8508B" w:rsidR="00432839" w:rsidRPr="008A3328" w:rsidRDefault="00432839" w:rsidP="007211E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="Angsana New" w:hAnsi="Angsana New"/>
          <w:b/>
          <w:bCs/>
          <w:i/>
          <w:iCs/>
          <w:sz w:val="28"/>
          <w:szCs w:val="28"/>
        </w:rPr>
      </w:pPr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</w:rPr>
        <w:t>ยอดคงเหลือของสัญญา</w:t>
      </w:r>
    </w:p>
    <w:p w14:paraId="03A659AB" w14:textId="77777777" w:rsidR="00432839" w:rsidRPr="008A3328" w:rsidRDefault="00432839" w:rsidP="00C47064">
      <w:pPr>
        <w:ind w:left="540" w:right="-43"/>
        <w:jc w:val="thaiDistribute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tbl>
      <w:tblPr>
        <w:tblW w:w="8550" w:type="dxa"/>
        <w:tblInd w:w="9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90"/>
        <w:gridCol w:w="1080"/>
        <w:gridCol w:w="270"/>
        <w:gridCol w:w="990"/>
        <w:gridCol w:w="270"/>
        <w:gridCol w:w="1080"/>
        <w:gridCol w:w="180"/>
        <w:gridCol w:w="990"/>
      </w:tblGrid>
      <w:tr w:rsidR="000111A3" w:rsidRPr="008A3328" w14:paraId="23E728CF" w14:textId="77777777" w:rsidTr="004E4DA8">
        <w:trPr>
          <w:tblHeader/>
        </w:trPr>
        <w:tc>
          <w:tcPr>
            <w:tcW w:w="3690" w:type="dxa"/>
          </w:tcPr>
          <w:p w14:paraId="4859CCFA" w14:textId="77777777" w:rsidR="000111A3" w:rsidRPr="008A3328" w:rsidRDefault="000111A3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2340" w:type="dxa"/>
            <w:gridSpan w:val="3"/>
            <w:hideMark/>
          </w:tcPr>
          <w:p w14:paraId="44084E72" w14:textId="4F63CE86" w:rsidR="000111A3" w:rsidRPr="008A3328" w:rsidRDefault="000111A3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DB632D3" w14:textId="77777777" w:rsidR="000111A3" w:rsidRPr="008A3328" w:rsidRDefault="000111A3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250" w:type="dxa"/>
            <w:gridSpan w:val="3"/>
            <w:hideMark/>
          </w:tcPr>
          <w:p w14:paraId="21C8801A" w14:textId="42F6CF4F" w:rsidR="000111A3" w:rsidRPr="008A3328" w:rsidRDefault="000111A3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61242" w:rsidRPr="008A3328" w14:paraId="411D6E85" w14:textId="77777777" w:rsidTr="004E4DA8">
        <w:trPr>
          <w:trHeight w:val="103"/>
          <w:tblHeader/>
        </w:trPr>
        <w:tc>
          <w:tcPr>
            <w:tcW w:w="3690" w:type="dxa"/>
          </w:tcPr>
          <w:p w14:paraId="76154BFC" w14:textId="77777777" w:rsidR="00261242" w:rsidRPr="008A3328" w:rsidRDefault="00261242" w:rsidP="004955CE">
            <w:pPr>
              <w:pStyle w:val="acctfourfigures"/>
              <w:tabs>
                <w:tab w:val="left" w:pos="2643"/>
              </w:tabs>
              <w:spacing w:line="240" w:lineRule="atLeast"/>
              <w:ind w:right="-126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080" w:type="dxa"/>
            <w:hideMark/>
          </w:tcPr>
          <w:p w14:paraId="1BBBD578" w14:textId="77777777" w:rsidR="00261242" w:rsidRPr="008A3328" w:rsidRDefault="00261242" w:rsidP="004955CE">
            <w:pPr>
              <w:pStyle w:val="acctmergecolhdg"/>
              <w:spacing w:line="240" w:lineRule="atLeast"/>
              <w:ind w:left="-79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สินทรัพย์ที่เกิดจากสัญญา</w:t>
            </w:r>
          </w:p>
        </w:tc>
        <w:tc>
          <w:tcPr>
            <w:tcW w:w="270" w:type="dxa"/>
          </w:tcPr>
          <w:p w14:paraId="0FF9298C" w14:textId="77777777" w:rsidR="00261242" w:rsidRPr="008A3328" w:rsidRDefault="00261242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64BBA83D" w14:textId="77777777" w:rsidR="00261242" w:rsidRPr="008A3328" w:rsidRDefault="00261242" w:rsidP="004955C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</w:tc>
        <w:tc>
          <w:tcPr>
            <w:tcW w:w="270" w:type="dxa"/>
          </w:tcPr>
          <w:p w14:paraId="0E3217D6" w14:textId="77777777" w:rsidR="00261242" w:rsidRPr="008A3328" w:rsidRDefault="00261242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hideMark/>
          </w:tcPr>
          <w:p w14:paraId="32C920E5" w14:textId="360A4D85" w:rsidR="00261242" w:rsidRPr="008A3328" w:rsidRDefault="00261242" w:rsidP="004955CE">
            <w:pPr>
              <w:pStyle w:val="acctmergecolhdg"/>
              <w:spacing w:line="240" w:lineRule="atLeast"/>
              <w:ind w:left="-79" w:right="-8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eastAsia="en-GB" w:bidi="th-TH"/>
              </w:rPr>
              <w:t>สินทรัพย์ที่เกิดจากสัญญา</w:t>
            </w:r>
          </w:p>
        </w:tc>
        <w:tc>
          <w:tcPr>
            <w:tcW w:w="180" w:type="dxa"/>
          </w:tcPr>
          <w:p w14:paraId="68FFB4D9" w14:textId="77777777" w:rsidR="00261242" w:rsidRPr="008A3328" w:rsidRDefault="00261242" w:rsidP="004955CE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hideMark/>
          </w:tcPr>
          <w:p w14:paraId="34C9E9DC" w14:textId="0D40D138" w:rsidR="00261242" w:rsidRPr="008A3328" w:rsidRDefault="00261242" w:rsidP="004955CE">
            <w:pPr>
              <w:pStyle w:val="acctmergecolhdg"/>
              <w:spacing w:line="240" w:lineRule="atLeast"/>
              <w:ind w:left="-84" w:right="-78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eastAsia="en-GB" w:bidi="th-TH"/>
              </w:rPr>
              <w:t>หนี้สินที่เกิดจากสัญญา</w:t>
            </w:r>
          </w:p>
        </w:tc>
      </w:tr>
      <w:tr w:rsidR="000111A3" w:rsidRPr="008A3328" w14:paraId="4CEE2E4F" w14:textId="77777777" w:rsidTr="004E4DA8">
        <w:trPr>
          <w:trHeight w:val="80"/>
          <w:tblHeader/>
        </w:trPr>
        <w:tc>
          <w:tcPr>
            <w:tcW w:w="3690" w:type="dxa"/>
          </w:tcPr>
          <w:p w14:paraId="2125B6BD" w14:textId="77777777" w:rsidR="000111A3" w:rsidRPr="008A3328" w:rsidRDefault="000111A3" w:rsidP="00C44E4B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4860" w:type="dxa"/>
            <w:gridSpan w:val="7"/>
            <w:hideMark/>
          </w:tcPr>
          <w:p w14:paraId="3C776F1B" w14:textId="06EAA82E" w:rsidR="000111A3" w:rsidRPr="008A3328" w:rsidRDefault="000111A3" w:rsidP="00C44E4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(</w:t>
            </w:r>
            <w:r w:rsidR="00261242"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eastAsia="en-GB" w:bidi="th-TH"/>
              </w:rPr>
              <w:t>พั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eastAsia="en-GB" w:bidi="th-TH"/>
              </w:rPr>
              <w:t>นบาท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0111A3" w:rsidRPr="008A3328" w14:paraId="35001E13" w14:textId="77777777" w:rsidTr="004E4DA8">
        <w:trPr>
          <w:cantSplit/>
        </w:trPr>
        <w:tc>
          <w:tcPr>
            <w:tcW w:w="3690" w:type="dxa"/>
            <w:hideMark/>
          </w:tcPr>
          <w:p w14:paraId="68735BD2" w14:textId="2FEEDBC4" w:rsidR="000111A3" w:rsidRPr="008A3328" w:rsidRDefault="000111A3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ณ  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80" w:type="dxa"/>
          </w:tcPr>
          <w:p w14:paraId="24C4CADD" w14:textId="6833B203" w:rsidR="000111A3" w:rsidRPr="008A3328" w:rsidRDefault="002172F1" w:rsidP="00FD18DA">
            <w:pPr>
              <w:pStyle w:val="acctfourfigures"/>
              <w:tabs>
                <w:tab w:val="clear" w:pos="765"/>
                <w:tab w:val="decimal" w:pos="920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44</w:t>
            </w:r>
            <w:r w:rsidR="00FD18DA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881</w:t>
            </w:r>
          </w:p>
        </w:tc>
        <w:tc>
          <w:tcPr>
            <w:tcW w:w="270" w:type="dxa"/>
          </w:tcPr>
          <w:p w14:paraId="2CA73F4D" w14:textId="77777777" w:rsidR="000111A3" w:rsidRPr="008A3328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7343D99" w14:textId="3C9E6428" w:rsidR="000111A3" w:rsidRPr="008A3328" w:rsidRDefault="00FD18DA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166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704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1A2BDB25" w14:textId="77777777" w:rsidR="000111A3" w:rsidRPr="008A3328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1F82D5A3" w14:textId="36B19C0F" w:rsidR="000111A3" w:rsidRPr="008A3328" w:rsidRDefault="002172F1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10</w:t>
            </w:r>
            <w:r w:rsidR="0081356E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358</w:t>
            </w:r>
          </w:p>
        </w:tc>
        <w:tc>
          <w:tcPr>
            <w:tcW w:w="180" w:type="dxa"/>
          </w:tcPr>
          <w:p w14:paraId="794A94B8" w14:textId="77777777" w:rsidR="000111A3" w:rsidRPr="008A3328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3D385420" w14:textId="67739525" w:rsidR="000111A3" w:rsidRPr="008A3328" w:rsidRDefault="0081356E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136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079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0057A0" w:rsidRPr="008A3328" w14:paraId="2D87B8EA" w14:textId="77777777" w:rsidTr="004E4DA8">
        <w:trPr>
          <w:cantSplit/>
        </w:trPr>
        <w:tc>
          <w:tcPr>
            <w:tcW w:w="3690" w:type="dxa"/>
            <w:hideMark/>
          </w:tcPr>
          <w:p w14:paraId="608E9F8F" w14:textId="77777777" w:rsidR="000057A0" w:rsidRPr="008A3328" w:rsidRDefault="000057A0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4B58641A" w14:textId="68092CDB" w:rsidR="000057A0" w:rsidRPr="008A3328" w:rsidRDefault="002172F1" w:rsidP="00FD18D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520</w:t>
            </w:r>
            <w:r w:rsidR="00FD18DA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459</w:t>
            </w:r>
          </w:p>
        </w:tc>
        <w:tc>
          <w:tcPr>
            <w:tcW w:w="270" w:type="dxa"/>
          </w:tcPr>
          <w:p w14:paraId="190529C4" w14:textId="77777777" w:rsidR="000057A0" w:rsidRPr="008A3328" w:rsidRDefault="000057A0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6200264" w14:textId="1017486E" w:rsidR="000057A0" w:rsidRPr="008A3328" w:rsidRDefault="002172F1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354</w:t>
            </w:r>
            <w:r w:rsidR="00BB4F88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973</w:t>
            </w:r>
          </w:p>
        </w:tc>
        <w:tc>
          <w:tcPr>
            <w:tcW w:w="270" w:type="dxa"/>
          </w:tcPr>
          <w:p w14:paraId="4508AD64" w14:textId="77777777" w:rsidR="000057A0" w:rsidRPr="008A3328" w:rsidRDefault="000057A0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8F0A0ED" w14:textId="36EF3E22" w:rsidR="000057A0" w:rsidRPr="008A3328" w:rsidRDefault="002172F1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250</w:t>
            </w:r>
            <w:r w:rsidR="0081356E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572</w:t>
            </w:r>
          </w:p>
        </w:tc>
        <w:tc>
          <w:tcPr>
            <w:tcW w:w="180" w:type="dxa"/>
          </w:tcPr>
          <w:p w14:paraId="425AAEDD" w14:textId="77777777" w:rsidR="000057A0" w:rsidRPr="008A3328" w:rsidRDefault="000057A0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BF33D69" w14:textId="7BD3B815" w:rsidR="000057A0" w:rsidRPr="008A3328" w:rsidRDefault="002172F1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299</w:t>
            </w:r>
            <w:r w:rsidR="0081356E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468</w:t>
            </w:r>
          </w:p>
        </w:tc>
      </w:tr>
      <w:tr w:rsidR="00370D37" w:rsidRPr="008A3328" w14:paraId="524582FB" w14:textId="77777777" w:rsidTr="004E4DA8">
        <w:trPr>
          <w:cantSplit/>
        </w:trPr>
        <w:tc>
          <w:tcPr>
            <w:tcW w:w="3690" w:type="dxa"/>
            <w:hideMark/>
          </w:tcPr>
          <w:p w14:paraId="48F89A8B" w14:textId="77777777" w:rsidR="00370D37" w:rsidRPr="008A3328" w:rsidRDefault="00370D37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</w:tcPr>
          <w:p w14:paraId="33D2D4F9" w14:textId="1ABDD0A1" w:rsidR="00370D37" w:rsidRPr="008A3328" w:rsidRDefault="00BB4F88" w:rsidP="00BB4F88">
            <w:pPr>
              <w:pStyle w:val="acctfourfigures"/>
              <w:tabs>
                <w:tab w:val="clear" w:pos="765"/>
                <w:tab w:val="decimal" w:pos="64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3A411964" w14:textId="77777777" w:rsidR="00370D37" w:rsidRPr="008A3328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E77EF5C" w14:textId="277E9067" w:rsidR="00370D37" w:rsidRPr="008A3328" w:rsidRDefault="00382AAA" w:rsidP="004955CE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395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782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0A269B0E" w14:textId="77777777" w:rsidR="00370D37" w:rsidRPr="008A3328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06171AAB" w14:textId="691C3164" w:rsidR="00370D37" w:rsidRPr="008A3328" w:rsidRDefault="0081356E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3F66B689" w14:textId="77777777" w:rsidR="00370D37" w:rsidRPr="008A3328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62758A3F" w14:textId="1C2944FC" w:rsidR="00370D37" w:rsidRPr="008A3328" w:rsidRDefault="0081356E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315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075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370D37" w:rsidRPr="008A3328" w14:paraId="0053B3F4" w14:textId="77777777" w:rsidTr="004E4DA8">
        <w:trPr>
          <w:cantSplit/>
        </w:trPr>
        <w:tc>
          <w:tcPr>
            <w:tcW w:w="3690" w:type="dxa"/>
          </w:tcPr>
          <w:p w14:paraId="4FBEA6D5" w14:textId="77777777" w:rsidR="00370D37" w:rsidRPr="008A3328" w:rsidRDefault="00370D37" w:rsidP="004955CE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โอนไปลูกหนี้การค้า</w:t>
            </w:r>
          </w:p>
        </w:tc>
        <w:tc>
          <w:tcPr>
            <w:tcW w:w="1080" w:type="dxa"/>
          </w:tcPr>
          <w:p w14:paraId="5750B774" w14:textId="034D9B16" w:rsidR="00370D37" w:rsidRPr="008A3328" w:rsidRDefault="00FD18DA" w:rsidP="00FD18D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531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884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4E9AC524" w14:textId="77777777" w:rsidR="00370D37" w:rsidRPr="008A3328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289D46A" w14:textId="03EC491F" w:rsidR="00370D37" w:rsidRPr="008A3328" w:rsidRDefault="00BB4F88" w:rsidP="004955CE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1CA6B449" w14:textId="77777777" w:rsidR="00370D37" w:rsidRPr="008A3328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25F1CD3" w14:textId="203A3E44" w:rsidR="00370D37" w:rsidRPr="008A3328" w:rsidRDefault="0081356E" w:rsidP="00FD18D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253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205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</w:tcPr>
          <w:p w14:paraId="55E1AF5B" w14:textId="77777777" w:rsidR="00370D37" w:rsidRPr="008A3328" w:rsidRDefault="00370D37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4E1114B1" w14:textId="1F6EA596" w:rsidR="00370D37" w:rsidRPr="008A3328" w:rsidRDefault="0081356E" w:rsidP="00C30E8B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0111A3" w:rsidRPr="008A3328" w14:paraId="27F183FC" w14:textId="77777777" w:rsidTr="004E4DA8">
        <w:trPr>
          <w:cantSplit/>
        </w:trPr>
        <w:tc>
          <w:tcPr>
            <w:tcW w:w="3690" w:type="dxa"/>
          </w:tcPr>
          <w:p w14:paraId="162432B6" w14:textId="565AEFA6" w:rsidR="000111A3" w:rsidRPr="008A3328" w:rsidRDefault="000111A3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3BAA20" w14:textId="5654C6E9" w:rsidR="000111A3" w:rsidRPr="008A3328" w:rsidRDefault="002172F1" w:rsidP="00FD18D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33</w:t>
            </w:r>
            <w:r w:rsidR="00FD18DA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456</w:t>
            </w:r>
          </w:p>
        </w:tc>
        <w:tc>
          <w:tcPr>
            <w:tcW w:w="270" w:type="dxa"/>
          </w:tcPr>
          <w:p w14:paraId="0FFA7F4B" w14:textId="77777777" w:rsidR="000111A3" w:rsidRPr="008A3328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7F228C8" w14:textId="49DDF465" w:rsidR="000111A3" w:rsidRPr="008A3328" w:rsidRDefault="00382AAA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207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513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40132D8A" w14:textId="77777777" w:rsidR="000111A3" w:rsidRPr="008A3328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C6D968" w14:textId="04BB78FD" w:rsidR="000111A3" w:rsidRPr="008A3328" w:rsidRDefault="002172F1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</w:t>
            </w:r>
            <w:r w:rsidR="0081356E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725</w:t>
            </w:r>
          </w:p>
        </w:tc>
        <w:tc>
          <w:tcPr>
            <w:tcW w:w="180" w:type="dxa"/>
          </w:tcPr>
          <w:p w14:paraId="798F2F30" w14:textId="77777777" w:rsidR="000111A3" w:rsidRPr="008A3328" w:rsidRDefault="000111A3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5123E6D" w14:textId="5AAFC60A" w:rsidR="000111A3" w:rsidRPr="008A3328" w:rsidRDefault="0081356E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151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686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</w:tr>
      <w:tr w:rsidR="004E4DA8" w:rsidRPr="008A3328" w14:paraId="6905AE43" w14:textId="77777777" w:rsidTr="004E4DA8">
        <w:trPr>
          <w:cantSplit/>
        </w:trPr>
        <w:tc>
          <w:tcPr>
            <w:tcW w:w="3690" w:type="dxa"/>
          </w:tcPr>
          <w:p w14:paraId="63FF3C62" w14:textId="77777777" w:rsidR="004E4DA8" w:rsidRPr="008A3328" w:rsidRDefault="004E4DA8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BC5AE9" w14:textId="77777777" w:rsidR="004E4DA8" w:rsidRPr="008A3328" w:rsidRDefault="004E4DA8" w:rsidP="00FD18D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41F87848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2B419D" w14:textId="77777777" w:rsidR="004E4DA8" w:rsidRPr="008A3328" w:rsidRDefault="004E4DA8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A810D9C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F3F0F8" w14:textId="77777777" w:rsidR="004E4DA8" w:rsidRPr="008A3328" w:rsidRDefault="004E4DA8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</w:tcPr>
          <w:p w14:paraId="406FFEA9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3896573" w14:textId="77777777" w:rsidR="004E4DA8" w:rsidRPr="008A3328" w:rsidRDefault="004E4DA8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4E4DA8" w:rsidRPr="008A3328" w14:paraId="2D87B11D" w14:textId="77777777" w:rsidTr="004E4DA8">
        <w:trPr>
          <w:cantSplit/>
        </w:trPr>
        <w:tc>
          <w:tcPr>
            <w:tcW w:w="3690" w:type="dxa"/>
          </w:tcPr>
          <w:p w14:paraId="4A6FDD9B" w14:textId="77777777" w:rsidR="004E4DA8" w:rsidRDefault="004E4DA8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  <w:p w14:paraId="29723685" w14:textId="5A7B621D" w:rsidR="00351CBF" w:rsidRPr="008A3328" w:rsidRDefault="00351CBF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</w:tcPr>
          <w:p w14:paraId="1DA25BBE" w14:textId="77777777" w:rsidR="004E4DA8" w:rsidRPr="008A3328" w:rsidRDefault="004E4DA8" w:rsidP="00FD18D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78A6502D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1F5ECB7B" w14:textId="77777777" w:rsidR="004E4DA8" w:rsidRPr="008A3328" w:rsidRDefault="004E4DA8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12B0EE5A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8B49CCF" w14:textId="77777777" w:rsidR="004E4DA8" w:rsidRPr="008A3328" w:rsidRDefault="004E4DA8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</w:tcPr>
          <w:p w14:paraId="33F067D3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8CBCD17" w14:textId="77777777" w:rsidR="004E4DA8" w:rsidRPr="008A3328" w:rsidRDefault="004E4DA8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4E4DA8" w:rsidRPr="008A3328" w14:paraId="63E351E0" w14:textId="77777777" w:rsidTr="004E4DA8">
        <w:trPr>
          <w:cantSplit/>
        </w:trPr>
        <w:tc>
          <w:tcPr>
            <w:tcW w:w="3690" w:type="dxa"/>
          </w:tcPr>
          <w:p w14:paraId="036C5A84" w14:textId="77777777" w:rsidR="004E4DA8" w:rsidRPr="008A3328" w:rsidRDefault="004E4DA8" w:rsidP="004955CE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080" w:type="dxa"/>
          </w:tcPr>
          <w:p w14:paraId="6ED93A8A" w14:textId="77777777" w:rsidR="004E4DA8" w:rsidRPr="008A3328" w:rsidRDefault="004E4DA8" w:rsidP="00FD18DA">
            <w:pPr>
              <w:pStyle w:val="acctfourfigures"/>
              <w:tabs>
                <w:tab w:val="clear" w:pos="765"/>
                <w:tab w:val="decimal" w:pos="913"/>
              </w:tabs>
              <w:spacing w:line="240" w:lineRule="atLeast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1EA7B001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2217D12F" w14:textId="77777777" w:rsidR="004E4DA8" w:rsidRPr="008A3328" w:rsidRDefault="004E4DA8" w:rsidP="004955CE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06C0C21B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2BE34AF8" w14:textId="77777777" w:rsidR="004E4DA8" w:rsidRPr="008A3328" w:rsidRDefault="004E4DA8" w:rsidP="004955CE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80" w:type="dxa"/>
          </w:tcPr>
          <w:p w14:paraId="49BFD8AC" w14:textId="77777777" w:rsidR="004E4DA8" w:rsidRPr="008A3328" w:rsidRDefault="004E4DA8" w:rsidP="004955CE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FE80A63" w14:textId="77777777" w:rsidR="004E4DA8" w:rsidRPr="008A3328" w:rsidRDefault="004E4DA8" w:rsidP="00C30E8B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</w:tr>
      <w:tr w:rsidR="00720DD4" w:rsidRPr="008A3328" w14:paraId="589D24A9" w14:textId="77777777" w:rsidTr="004E4DA8">
        <w:trPr>
          <w:cantSplit/>
        </w:trPr>
        <w:tc>
          <w:tcPr>
            <w:tcW w:w="3690" w:type="dxa"/>
            <w:hideMark/>
          </w:tcPr>
          <w:p w14:paraId="610158C7" w14:textId="2591FC48" w:rsidR="00720DD4" w:rsidRPr="008A3328" w:rsidRDefault="00720DD4" w:rsidP="00D941E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ณ  วันที่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80" w:type="dxa"/>
          </w:tcPr>
          <w:p w14:paraId="0BB7B538" w14:textId="04D7A4B8" w:rsidR="00720DD4" w:rsidRPr="008A3328" w:rsidRDefault="002172F1" w:rsidP="00D941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49</w:t>
            </w:r>
            <w:r w:rsidR="00AB7768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728</w:t>
            </w:r>
          </w:p>
        </w:tc>
        <w:tc>
          <w:tcPr>
            <w:tcW w:w="270" w:type="dxa"/>
          </w:tcPr>
          <w:p w14:paraId="21AFE08A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345D4A3" w14:textId="0CA6F935" w:rsidR="00720DD4" w:rsidRPr="008A3328" w:rsidRDefault="00AB7768" w:rsidP="00D941E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106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867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58FB6E7E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40CACC96" w14:textId="7E258A25" w:rsidR="00720DD4" w:rsidRPr="008A3328" w:rsidRDefault="002172F1" w:rsidP="00D941E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11</w:t>
            </w:r>
            <w:r w:rsidR="00472F93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348</w:t>
            </w:r>
          </w:p>
        </w:tc>
        <w:tc>
          <w:tcPr>
            <w:tcW w:w="180" w:type="dxa"/>
          </w:tcPr>
          <w:p w14:paraId="3F177726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0242D2C9" w14:textId="51C71ED9" w:rsidR="00720DD4" w:rsidRPr="008A3328" w:rsidRDefault="00720DD4" w:rsidP="00D941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81</w:t>
            </w:r>
            <w:r w:rsidR="00472F93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916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720DD4" w:rsidRPr="008A3328" w14:paraId="6A70B661" w14:textId="77777777" w:rsidTr="004E4DA8">
        <w:trPr>
          <w:cantSplit/>
        </w:trPr>
        <w:tc>
          <w:tcPr>
            <w:tcW w:w="3690" w:type="dxa"/>
            <w:hideMark/>
          </w:tcPr>
          <w:p w14:paraId="1F9457B7" w14:textId="77777777" w:rsidR="00720DD4" w:rsidRPr="008A3328" w:rsidRDefault="00720DD4" w:rsidP="00D941EF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รับรู้เป็นรายได้ในระหว่างปี</w:t>
            </w:r>
          </w:p>
        </w:tc>
        <w:tc>
          <w:tcPr>
            <w:tcW w:w="1080" w:type="dxa"/>
          </w:tcPr>
          <w:p w14:paraId="18F5DCAD" w14:textId="445A39FF" w:rsidR="00720DD4" w:rsidRPr="008A3328" w:rsidRDefault="002172F1" w:rsidP="00D941E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404</w:t>
            </w:r>
            <w:r w:rsidR="008469BA" w:rsidRPr="008A3328"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634</w:t>
            </w:r>
          </w:p>
        </w:tc>
        <w:tc>
          <w:tcPr>
            <w:tcW w:w="270" w:type="dxa"/>
          </w:tcPr>
          <w:p w14:paraId="2B1FA07B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75C5B08" w14:textId="735837D4" w:rsidR="00720DD4" w:rsidRPr="008A3328" w:rsidRDefault="002172F1" w:rsidP="00D941E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204</w:t>
            </w:r>
            <w:r w:rsidR="00AB7768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887</w:t>
            </w:r>
          </w:p>
        </w:tc>
        <w:tc>
          <w:tcPr>
            <w:tcW w:w="270" w:type="dxa"/>
          </w:tcPr>
          <w:p w14:paraId="2D1D45A2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570517EA" w14:textId="58BCFE5E" w:rsidR="00720DD4" w:rsidRPr="008A3328" w:rsidRDefault="002172F1" w:rsidP="00D941E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52</w:t>
            </w:r>
            <w:r w:rsidR="00720DD4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785</w:t>
            </w:r>
          </w:p>
        </w:tc>
        <w:tc>
          <w:tcPr>
            <w:tcW w:w="180" w:type="dxa"/>
          </w:tcPr>
          <w:p w14:paraId="79735175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5808F375" w14:textId="29A1199C" w:rsidR="00720DD4" w:rsidRPr="008A3328" w:rsidRDefault="002172F1" w:rsidP="00D941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137</w:t>
            </w:r>
            <w:r w:rsidR="00472F93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845</w:t>
            </w:r>
          </w:p>
        </w:tc>
      </w:tr>
      <w:tr w:rsidR="00720DD4" w:rsidRPr="008A3328" w14:paraId="388188EE" w14:textId="77777777" w:rsidTr="004E4DA8">
        <w:trPr>
          <w:cantSplit/>
        </w:trPr>
        <w:tc>
          <w:tcPr>
            <w:tcW w:w="3690" w:type="dxa"/>
            <w:hideMark/>
          </w:tcPr>
          <w:p w14:paraId="01119024" w14:textId="77777777" w:rsidR="00720DD4" w:rsidRPr="008A3328" w:rsidRDefault="00720DD4" w:rsidP="00D941EF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080" w:type="dxa"/>
          </w:tcPr>
          <w:p w14:paraId="19D373F2" w14:textId="5C60B9B7" w:rsidR="00720DD4" w:rsidRPr="008A3328" w:rsidRDefault="008469BA" w:rsidP="00D941EF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6013CD9A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2C3653F" w14:textId="2FD160D5" w:rsidR="00720DD4" w:rsidRPr="008A3328" w:rsidRDefault="00AB7768" w:rsidP="00D941EF">
            <w:pPr>
              <w:pStyle w:val="acctfourfigures"/>
              <w:tabs>
                <w:tab w:val="clear" w:pos="765"/>
                <w:tab w:val="decimal" w:pos="816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264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724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4D101161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7C779ADD" w14:textId="77777777" w:rsidR="00720DD4" w:rsidRPr="008A3328" w:rsidRDefault="00720DD4" w:rsidP="00D941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80" w:type="dxa"/>
          </w:tcPr>
          <w:p w14:paraId="137D0E51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3F9B00FC" w14:textId="4E34F61D" w:rsidR="00720DD4" w:rsidRPr="008A3328" w:rsidRDefault="00720DD4" w:rsidP="00D941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192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008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</w:tr>
      <w:tr w:rsidR="00720DD4" w:rsidRPr="008A3328" w14:paraId="59433881" w14:textId="77777777" w:rsidTr="004E4DA8">
        <w:trPr>
          <w:cantSplit/>
        </w:trPr>
        <w:tc>
          <w:tcPr>
            <w:tcW w:w="3690" w:type="dxa"/>
          </w:tcPr>
          <w:p w14:paraId="5C6EF3F1" w14:textId="77777777" w:rsidR="00720DD4" w:rsidRPr="008A3328" w:rsidRDefault="00720DD4" w:rsidP="00D941EF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โอนไปลูกหนี้การค้า</w:t>
            </w:r>
          </w:p>
        </w:tc>
        <w:tc>
          <w:tcPr>
            <w:tcW w:w="1080" w:type="dxa"/>
          </w:tcPr>
          <w:p w14:paraId="27914A74" w14:textId="29D33C11" w:rsidR="00720DD4" w:rsidRPr="008A3328" w:rsidRDefault="008469BA" w:rsidP="00D941EF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-78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</w:t>
            </w:r>
            <w:r w:rsidR="00696A5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09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481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0BE21F2F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CD2F5C8" w14:textId="14D9408D" w:rsidR="00720DD4" w:rsidRPr="008A3328" w:rsidRDefault="00AB7768" w:rsidP="00D941EF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442C0433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</w:tcPr>
          <w:p w14:paraId="67A9ECD2" w14:textId="2BDD13AB" w:rsidR="00720DD4" w:rsidRPr="008A3328" w:rsidRDefault="00720DD4" w:rsidP="00D941E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53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775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180" w:type="dxa"/>
          </w:tcPr>
          <w:p w14:paraId="7CEF1B63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</w:tcPr>
          <w:p w14:paraId="7BFAA2C4" w14:textId="77777777" w:rsidR="00720DD4" w:rsidRPr="008A3328" w:rsidRDefault="00720DD4" w:rsidP="00D941EF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right="-7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720DD4" w:rsidRPr="008A3328" w14:paraId="0679F298" w14:textId="77777777" w:rsidTr="004E4DA8">
        <w:trPr>
          <w:cantSplit/>
        </w:trPr>
        <w:tc>
          <w:tcPr>
            <w:tcW w:w="3690" w:type="dxa"/>
          </w:tcPr>
          <w:p w14:paraId="02DB9E16" w14:textId="6920A89F" w:rsidR="00720DD4" w:rsidRPr="008A3328" w:rsidRDefault="00720DD4" w:rsidP="00D941EF">
            <w:pPr>
              <w:tabs>
                <w:tab w:val="clear" w:pos="2807"/>
                <w:tab w:val="left" w:pos="2643"/>
              </w:tabs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4C50B7" w14:textId="620C9859" w:rsidR="00720DD4" w:rsidRPr="008A3328" w:rsidRDefault="002172F1" w:rsidP="00D941EF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44</w:t>
            </w:r>
            <w:r w:rsidR="008469BA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881</w:t>
            </w:r>
          </w:p>
        </w:tc>
        <w:tc>
          <w:tcPr>
            <w:tcW w:w="270" w:type="dxa"/>
          </w:tcPr>
          <w:p w14:paraId="10C14218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115361" w14:textId="00276CCA" w:rsidR="00720DD4" w:rsidRPr="008A3328" w:rsidRDefault="00AB7768" w:rsidP="00D941E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-78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166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704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  <w:tc>
          <w:tcPr>
            <w:tcW w:w="270" w:type="dxa"/>
          </w:tcPr>
          <w:p w14:paraId="70B8A712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EE60E3" w14:textId="078FE920" w:rsidR="00720DD4" w:rsidRPr="008A3328" w:rsidRDefault="002172F1" w:rsidP="00D941EF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10</w:t>
            </w:r>
            <w:r w:rsidR="00720DD4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358</w:t>
            </w:r>
          </w:p>
        </w:tc>
        <w:tc>
          <w:tcPr>
            <w:tcW w:w="180" w:type="dxa"/>
          </w:tcPr>
          <w:p w14:paraId="3207CE57" w14:textId="77777777" w:rsidR="00720DD4" w:rsidRPr="008A3328" w:rsidRDefault="00720DD4" w:rsidP="00D941E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083AC68" w14:textId="0A77D35A" w:rsidR="00720DD4" w:rsidRPr="008A3328" w:rsidRDefault="00720DD4" w:rsidP="00D941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136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079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)</w:t>
            </w:r>
          </w:p>
        </w:tc>
      </w:tr>
    </w:tbl>
    <w:p w14:paraId="50DC4924" w14:textId="77777777" w:rsidR="00720DD4" w:rsidRPr="008A3328" w:rsidRDefault="00720DD4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059DB1AC" w14:textId="77777777" w:rsidR="00370D37" w:rsidRPr="008A3328" w:rsidRDefault="00370D37" w:rsidP="004E4DA8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  <w:lang w:val="en-AU"/>
        </w:rPr>
        <w:t>สินทรัพย์ที่เกิดจากสัญญาประกอบด้วยลูกหนี้การค้าที่ยังไม่เรียกเก็บ โดยส่วนใหญ่แสดงถึงสิท</w:t>
      </w:r>
      <w:r w:rsidRPr="008A3328">
        <w:rPr>
          <w:rFonts w:ascii="Angsana New" w:hAnsi="Angsana New" w:hint="cs"/>
          <w:sz w:val="28"/>
          <w:szCs w:val="28"/>
          <w:cs/>
        </w:rPr>
        <w:t xml:space="preserve">ธิของกลุ่มบริษัทในการได้รับสิ่งตอบแทนจากการขายสินค้าภายใต้สัญญาเช่าการเงิน งานบริการบำรุงรักษา บริการเกี่ยวกับระบบรักษาความปลอดภัยทางคอมพิวเตอร์และระบบเครือข่าย และบริการอื่น เพื่อเป็นการแลกเปลี่ยนกับงานที่ทำเสร็จ แต่ยังไม่ได้เรียกชำระ ณ วันที่รายงาน สินทรัพย์ที่เกิดจากสัญญาจะโอนไปเป็นลูกหนี้เมื่อกลุ่มบริษัทมีสิทธิในการได้รับสิ่งตอบแทนโดยไม่มีเงื่อนไข ซึ่งโดยทั่วไปเกิดขึ้นเมื่อออกใบแจ้งหนี้ </w:t>
      </w:r>
    </w:p>
    <w:p w14:paraId="0DB5CFCE" w14:textId="77777777" w:rsidR="00370D37" w:rsidRPr="008A3328" w:rsidRDefault="00370D37" w:rsidP="004E4DA8">
      <w:pPr>
        <w:tabs>
          <w:tab w:val="clear" w:pos="454"/>
          <w:tab w:val="left" w:pos="99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12F1CDC8" w14:textId="77777777" w:rsidR="00370D37" w:rsidRPr="008A3328" w:rsidRDefault="00370D37" w:rsidP="004E4DA8">
      <w:pPr>
        <w:tabs>
          <w:tab w:val="clear" w:pos="454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หนี้สินที่เกิดจากสัญญาประกอบด้วยรายได้รับล่วงหน้า โดยส่วนใหญ่เกิดจากสิ่งตอบแทนที่ได้รับล่วงหน้าจากลูกค้าสำหรับการขายสินค้าและบริการ โดยกลุ่มบริษัทจะรับรู้หนี้สินที่เกิดจากสัญญาดังกล่าวเป็นรายได้เมื่อส่งมอบการควบคุมสินค้าให้กับลูกค้า และสิ่งตอบแทนที่ได้รับซึ่งปันส่วนให้การบริการรับประกันสินค้าเพิ่มเติมที่ยังให้บริการไม่เสร็จสิ้น โดยจะรับรู้เป็นรายได้ด้วยวิธีเส้นตรงตลอดระยะเวลาการให้บริการรับประกันสินค้าเพิ่มเติมนั้น</w:t>
      </w:r>
    </w:p>
    <w:p w14:paraId="3642D009" w14:textId="1FADE2AE" w:rsidR="00370D37" w:rsidRPr="008A3328" w:rsidRDefault="00370D37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p w14:paraId="15A96C56" w14:textId="7845AEC3" w:rsidR="00DA7A6F" w:rsidRPr="008A3328" w:rsidRDefault="0026307A" w:rsidP="007211E0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hanging="45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7A0FC791" w14:textId="77777777" w:rsidR="0026307A" w:rsidRPr="008A3328" w:rsidRDefault="0026307A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0"/>
          <w:szCs w:val="20"/>
          <w:lang w:eastAsia="th-TH"/>
        </w:rPr>
      </w:pPr>
    </w:p>
    <w:tbl>
      <w:tblPr>
        <w:tblW w:w="855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60"/>
        <w:gridCol w:w="809"/>
        <w:gridCol w:w="270"/>
        <w:gridCol w:w="999"/>
        <w:gridCol w:w="263"/>
        <w:gridCol w:w="722"/>
        <w:gridCol w:w="270"/>
        <w:gridCol w:w="805"/>
        <w:gridCol w:w="270"/>
        <w:gridCol w:w="978"/>
        <w:gridCol w:w="238"/>
        <w:gridCol w:w="766"/>
      </w:tblGrid>
      <w:tr w:rsidR="004A1BB9" w:rsidRPr="008A3328" w14:paraId="5409B3E4" w14:textId="77777777" w:rsidTr="00D5778B">
        <w:trPr>
          <w:tblHeader/>
        </w:trPr>
        <w:tc>
          <w:tcPr>
            <w:tcW w:w="1263" w:type="pct"/>
            <w:vMerge w:val="restart"/>
            <w:vAlign w:val="bottom"/>
          </w:tcPr>
          <w:p w14:paraId="54E263C5" w14:textId="77777777" w:rsidR="004A1BB9" w:rsidRPr="008A3328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bookmarkStart w:id="17" w:name="_Hlk33325711"/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รายได้ที่คาดว่าจะรับรู้ในอนาคตจากภาระที่ยังปฏิบัติไม่เสร็จสิ้น</w:t>
            </w:r>
            <w:r w:rsidRPr="008A332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  <w:bookmarkEnd w:id="17"/>
          </w:p>
        </w:tc>
        <w:tc>
          <w:tcPr>
            <w:tcW w:w="1791" w:type="pct"/>
            <w:gridSpan w:val="5"/>
          </w:tcPr>
          <w:p w14:paraId="0C1A7115" w14:textId="5376D23F" w:rsidR="004A1BB9" w:rsidRPr="008A3328" w:rsidRDefault="004A1BB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pct"/>
          </w:tcPr>
          <w:p w14:paraId="6D70F769" w14:textId="77777777" w:rsidR="004A1BB9" w:rsidRPr="008A3328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8" w:type="pct"/>
            <w:gridSpan w:val="5"/>
          </w:tcPr>
          <w:p w14:paraId="21D06D9C" w14:textId="7314A4B9" w:rsidR="004A1BB9" w:rsidRPr="008A3328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78B" w:rsidRPr="008A3328" w14:paraId="102B30CA" w14:textId="77777777" w:rsidTr="00D5778B">
        <w:trPr>
          <w:trHeight w:val="794"/>
          <w:tblHeader/>
        </w:trPr>
        <w:tc>
          <w:tcPr>
            <w:tcW w:w="1263" w:type="pct"/>
            <w:vMerge/>
          </w:tcPr>
          <w:p w14:paraId="134710D7" w14:textId="77777777" w:rsidR="00D5778B" w:rsidRPr="008A3328" w:rsidRDefault="00D5778B" w:rsidP="00D5778B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285DC7DF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30C97F98" w14:textId="7B35382B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8" w:type="pct"/>
            <w:vAlign w:val="bottom"/>
          </w:tcPr>
          <w:p w14:paraId="3D30ABEE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vAlign w:val="bottom"/>
          </w:tcPr>
          <w:p w14:paraId="0F40AEC4" w14:textId="246E069B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3543FAB3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3F7D5EDC" w14:textId="2950AEF9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4" w:type="pct"/>
            <w:vAlign w:val="bottom"/>
          </w:tcPr>
          <w:p w14:paraId="47ACE69A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2" w:type="pct"/>
            <w:vAlign w:val="bottom"/>
          </w:tcPr>
          <w:p w14:paraId="63366626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4F178320" w14:textId="3E7676A6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8" w:type="pct"/>
            <w:vAlign w:val="bottom"/>
          </w:tcPr>
          <w:p w14:paraId="540E5304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  <w:vAlign w:val="bottom"/>
          </w:tcPr>
          <w:p w14:paraId="6B5C3681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70396265" w14:textId="4BA3E3DB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8" w:type="pct"/>
            <w:vAlign w:val="bottom"/>
          </w:tcPr>
          <w:p w14:paraId="6480AEF5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  <w:vAlign w:val="bottom"/>
          </w:tcPr>
          <w:p w14:paraId="37C4C6FE" w14:textId="17417E53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4CCC43E5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1312DDE3" w14:textId="19CEA8C6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9" w:type="pct"/>
            <w:vAlign w:val="bottom"/>
          </w:tcPr>
          <w:p w14:paraId="55D6F83F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  <w:vAlign w:val="bottom"/>
          </w:tcPr>
          <w:p w14:paraId="32FE7E3A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683D3BC7" w14:textId="72B67D80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4A1BB9" w:rsidRPr="008A3328" w14:paraId="0263DDDE" w14:textId="77777777" w:rsidTr="00D5778B">
        <w:trPr>
          <w:tblHeader/>
        </w:trPr>
        <w:tc>
          <w:tcPr>
            <w:tcW w:w="1263" w:type="pct"/>
          </w:tcPr>
          <w:p w14:paraId="63FB73A5" w14:textId="30CFF73F" w:rsidR="004A1BB9" w:rsidRPr="008A3328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7" w:type="pct"/>
            <w:gridSpan w:val="11"/>
          </w:tcPr>
          <w:p w14:paraId="40907EF9" w14:textId="3F8A7F88" w:rsidR="004A1BB9" w:rsidRPr="008A3328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261242"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A1BB9" w:rsidRPr="008A3328" w14:paraId="692B5234" w14:textId="77777777" w:rsidTr="00D5778B">
        <w:trPr>
          <w:tblHeader/>
        </w:trPr>
        <w:tc>
          <w:tcPr>
            <w:tcW w:w="1263" w:type="pct"/>
          </w:tcPr>
          <w:p w14:paraId="4C434518" w14:textId="7D132E95" w:rsidR="004A1BB9" w:rsidRPr="008A3328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737" w:type="pct"/>
            <w:gridSpan w:val="11"/>
          </w:tcPr>
          <w:p w14:paraId="4BBE9372" w14:textId="77777777" w:rsidR="004A1BB9" w:rsidRPr="008A3328" w:rsidRDefault="004A1BB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778B" w:rsidRPr="008A3328" w14:paraId="41081858" w14:textId="77777777" w:rsidTr="00D5778B">
        <w:trPr>
          <w:trHeight w:val="68"/>
        </w:trPr>
        <w:tc>
          <w:tcPr>
            <w:tcW w:w="1263" w:type="pct"/>
          </w:tcPr>
          <w:p w14:paraId="4B723EB6" w14:textId="25A9E6A4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73" w:type="pct"/>
          </w:tcPr>
          <w:p w14:paraId="78DCA0DC" w14:textId="5701D105" w:rsidR="00916B50" w:rsidRPr="008A3328" w:rsidRDefault="002172F1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E59F4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511</w:t>
            </w:r>
          </w:p>
        </w:tc>
        <w:tc>
          <w:tcPr>
            <w:tcW w:w="158" w:type="pct"/>
          </w:tcPr>
          <w:p w14:paraId="43140278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1AF9AD2" w14:textId="5A0DA174" w:rsidR="00916B50" w:rsidRPr="008A3328" w:rsidRDefault="002172F1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62981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154" w:type="pct"/>
          </w:tcPr>
          <w:p w14:paraId="78D35356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5E30FD8E" w14:textId="0BCD6309" w:rsidR="00916B50" w:rsidRPr="008A3328" w:rsidRDefault="00062981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" w:type="pct"/>
          </w:tcPr>
          <w:p w14:paraId="187C1F68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</w:tcPr>
          <w:p w14:paraId="6CCDA50E" w14:textId="0B1F05DA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="00FD0B47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150</w:t>
            </w:r>
          </w:p>
        </w:tc>
        <w:tc>
          <w:tcPr>
            <w:tcW w:w="158" w:type="pct"/>
          </w:tcPr>
          <w:p w14:paraId="284206D8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080D5095" w14:textId="0851DD40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</w:t>
            </w:r>
            <w:r w:rsidR="00F83A2B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214</w:t>
            </w:r>
          </w:p>
        </w:tc>
        <w:tc>
          <w:tcPr>
            <w:tcW w:w="139" w:type="pct"/>
          </w:tcPr>
          <w:p w14:paraId="01D91BE1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</w:tcPr>
          <w:p w14:paraId="010F3F9D" w14:textId="75B8A895" w:rsidR="00916B50" w:rsidRPr="008A3328" w:rsidRDefault="00F83A2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5778B" w:rsidRPr="008A3328" w14:paraId="37551C93" w14:textId="77777777" w:rsidTr="00D5778B">
        <w:trPr>
          <w:trHeight w:val="68"/>
        </w:trPr>
        <w:tc>
          <w:tcPr>
            <w:tcW w:w="1263" w:type="pct"/>
          </w:tcPr>
          <w:p w14:paraId="64BBED2A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บำรุงรักษา</w:t>
            </w:r>
          </w:p>
          <w:p w14:paraId="5486D4AA" w14:textId="361DA8A1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73" w:type="pct"/>
          </w:tcPr>
          <w:p w14:paraId="6C1D8B4B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99526D" w14:textId="0F4773CA" w:rsidR="00062981" w:rsidRPr="008A3328" w:rsidRDefault="002172F1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120</w:t>
            </w:r>
            <w:r w:rsidR="00062981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  <w:tc>
          <w:tcPr>
            <w:tcW w:w="158" w:type="pct"/>
          </w:tcPr>
          <w:p w14:paraId="3BFC032E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142ABF42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E12BE8C" w14:textId="0AFAF591" w:rsidR="00062981" w:rsidRPr="008A3328" w:rsidRDefault="002172F1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062981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  <w:tc>
          <w:tcPr>
            <w:tcW w:w="154" w:type="pct"/>
          </w:tcPr>
          <w:p w14:paraId="4024DB99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492636A2" w14:textId="77777777" w:rsidR="00062981" w:rsidRPr="008A3328" w:rsidRDefault="00062981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61095525" w14:textId="72588654" w:rsidR="00916B50" w:rsidRPr="008A3328" w:rsidRDefault="00062981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" w:type="pct"/>
          </w:tcPr>
          <w:p w14:paraId="3E14611B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</w:tcPr>
          <w:p w14:paraId="3CBF0EA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2EDE1B88" w14:textId="05D92400" w:rsidR="00FD0B47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5</w:t>
            </w:r>
            <w:r w:rsidR="00FD0B47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555</w:t>
            </w:r>
          </w:p>
        </w:tc>
        <w:tc>
          <w:tcPr>
            <w:tcW w:w="158" w:type="pct"/>
          </w:tcPr>
          <w:p w14:paraId="19D2F844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6A3C5AD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4D8B0399" w14:textId="166D6D54" w:rsidR="00F83A2B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22</w:t>
            </w:r>
            <w:r w:rsidR="00F83A2B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435</w:t>
            </w:r>
          </w:p>
        </w:tc>
        <w:tc>
          <w:tcPr>
            <w:tcW w:w="139" w:type="pct"/>
          </w:tcPr>
          <w:p w14:paraId="6915D594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</w:tcPr>
          <w:p w14:paraId="710D13B3" w14:textId="77777777" w:rsidR="00F83A2B" w:rsidRPr="008A3328" w:rsidRDefault="00F83A2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5AF762C" w14:textId="5C88395A" w:rsidR="00916B50" w:rsidRPr="008A3328" w:rsidRDefault="00F83A2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5778B" w:rsidRPr="008A3328" w14:paraId="560A70FE" w14:textId="77777777" w:rsidTr="00D5778B">
        <w:trPr>
          <w:trHeight w:val="68"/>
        </w:trPr>
        <w:tc>
          <w:tcPr>
            <w:tcW w:w="1263" w:type="pct"/>
          </w:tcPr>
          <w:p w14:paraId="4B71FC42" w14:textId="24DA9AED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473" w:type="pct"/>
          </w:tcPr>
          <w:p w14:paraId="6EE7550D" w14:textId="70DAB871" w:rsidR="00916B50" w:rsidRPr="008A3328" w:rsidRDefault="002172F1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062981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569</w:t>
            </w:r>
          </w:p>
        </w:tc>
        <w:tc>
          <w:tcPr>
            <w:tcW w:w="158" w:type="pct"/>
          </w:tcPr>
          <w:p w14:paraId="3BB6D533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701DDA91" w14:textId="387F579E" w:rsidR="00916B50" w:rsidRPr="008A3328" w:rsidRDefault="002172F1" w:rsidP="00062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</w:t>
            </w:r>
            <w:r w:rsidR="00062981"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54" w:type="pct"/>
          </w:tcPr>
          <w:p w14:paraId="4456F319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</w:tcPr>
          <w:p w14:paraId="56B8DAD3" w14:textId="4865880F" w:rsidR="00916B50" w:rsidRPr="008A3328" w:rsidRDefault="00062981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" w:type="pct"/>
          </w:tcPr>
          <w:p w14:paraId="0CAFBB34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1" w:type="pct"/>
          </w:tcPr>
          <w:p w14:paraId="4CAD789B" w14:textId="777F38C2" w:rsidR="00916B50" w:rsidRPr="008A3328" w:rsidRDefault="00FD0B47" w:rsidP="00FD0B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" w:type="pct"/>
          </w:tcPr>
          <w:p w14:paraId="35F8AD6C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2" w:type="pct"/>
          </w:tcPr>
          <w:p w14:paraId="2021DD48" w14:textId="0F357F7D" w:rsidR="00916B50" w:rsidRPr="008A3328" w:rsidRDefault="00F83A2B" w:rsidP="00916B50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9" w:type="pct"/>
          </w:tcPr>
          <w:p w14:paraId="4E32CCDA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8" w:type="pct"/>
          </w:tcPr>
          <w:p w14:paraId="0DE99BCB" w14:textId="4EFADF98" w:rsidR="00916B50" w:rsidRPr="008A3328" w:rsidRDefault="00F83A2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5778B" w:rsidRPr="008A3328" w14:paraId="5BB2CCFE" w14:textId="77777777" w:rsidTr="00D5778B">
        <w:tc>
          <w:tcPr>
            <w:tcW w:w="1263" w:type="pct"/>
          </w:tcPr>
          <w:p w14:paraId="476858CD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092383B9" w14:textId="2956A9F5" w:rsidR="00916B50" w:rsidRPr="008A3328" w:rsidRDefault="002172F1" w:rsidP="000629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</w:t>
            </w:r>
            <w:r w:rsidR="007E59F4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457</w:t>
            </w:r>
          </w:p>
        </w:tc>
        <w:tc>
          <w:tcPr>
            <w:tcW w:w="158" w:type="pct"/>
          </w:tcPr>
          <w:p w14:paraId="3280FC1E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954CF50" w14:textId="5C9245D5" w:rsidR="00916B50" w:rsidRPr="008A3328" w:rsidRDefault="002172F1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</w:t>
            </w:r>
            <w:r w:rsidR="0006298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537</w:t>
            </w:r>
          </w:p>
        </w:tc>
        <w:tc>
          <w:tcPr>
            <w:tcW w:w="154" w:type="pct"/>
          </w:tcPr>
          <w:p w14:paraId="65A1DD51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0DB4618B" w14:textId="7A2180D6" w:rsidR="00916B50" w:rsidRPr="008A3328" w:rsidRDefault="00062981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" w:type="pct"/>
          </w:tcPr>
          <w:p w14:paraId="5C0EC14D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tcBorders>
              <w:top w:val="single" w:sz="4" w:space="0" w:color="auto"/>
              <w:bottom w:val="double" w:sz="4" w:space="0" w:color="auto"/>
            </w:tcBorders>
          </w:tcPr>
          <w:p w14:paraId="3D1A7C77" w14:textId="4768681E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6</w:t>
            </w:r>
            <w:r w:rsidR="00FD0B47"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705</w:t>
            </w:r>
          </w:p>
        </w:tc>
        <w:tc>
          <w:tcPr>
            <w:tcW w:w="158" w:type="pct"/>
          </w:tcPr>
          <w:p w14:paraId="3C25C4BC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14:paraId="0FF94288" w14:textId="40B2E070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24</w:t>
            </w:r>
            <w:r w:rsidR="00F83A2B"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649</w:t>
            </w:r>
          </w:p>
        </w:tc>
        <w:tc>
          <w:tcPr>
            <w:tcW w:w="139" w:type="pct"/>
          </w:tcPr>
          <w:p w14:paraId="687A13E6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8" w:type="pct"/>
            <w:tcBorders>
              <w:top w:val="single" w:sz="4" w:space="0" w:color="auto"/>
              <w:bottom w:val="double" w:sz="4" w:space="0" w:color="auto"/>
            </w:tcBorders>
          </w:tcPr>
          <w:p w14:paraId="2E5A5D1C" w14:textId="0960AAE1" w:rsidR="00916B50" w:rsidRPr="008A3328" w:rsidRDefault="00F83A2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56F1399" w14:textId="77777777" w:rsidR="004A1BB9" w:rsidRPr="008A3328" w:rsidRDefault="004A1BB9" w:rsidP="004955CE">
      <w:pPr>
        <w:ind w:left="54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855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2159"/>
        <w:gridCol w:w="811"/>
        <w:gridCol w:w="272"/>
        <w:gridCol w:w="999"/>
        <w:gridCol w:w="263"/>
        <w:gridCol w:w="718"/>
        <w:gridCol w:w="272"/>
        <w:gridCol w:w="809"/>
        <w:gridCol w:w="272"/>
        <w:gridCol w:w="976"/>
        <w:gridCol w:w="236"/>
        <w:gridCol w:w="763"/>
      </w:tblGrid>
      <w:tr w:rsidR="000A4AB8" w:rsidRPr="008A3328" w14:paraId="3D5A3488" w14:textId="77777777" w:rsidTr="00D5778B">
        <w:trPr>
          <w:tblHeader/>
        </w:trPr>
        <w:tc>
          <w:tcPr>
            <w:tcW w:w="1263" w:type="pct"/>
            <w:vMerge w:val="restart"/>
            <w:vAlign w:val="bottom"/>
          </w:tcPr>
          <w:p w14:paraId="0346C75B" w14:textId="77777777" w:rsidR="000A4AB8" w:rsidRPr="008A3328" w:rsidRDefault="000A4AB8" w:rsidP="00D9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9" w:hanging="159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รายได้ที่คาดว่าจะรับรู้ในอนาคตจากภาระที่ยังปฏิบัติไม่เสร็จสิ้น</w:t>
            </w:r>
            <w:r w:rsidRPr="008A3328"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791" w:type="pct"/>
            <w:gridSpan w:val="5"/>
          </w:tcPr>
          <w:p w14:paraId="4D5A9027" w14:textId="77777777" w:rsidR="000A4AB8" w:rsidRPr="008A3328" w:rsidRDefault="000A4AB8" w:rsidP="00D94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9" w:type="pct"/>
          </w:tcPr>
          <w:p w14:paraId="2658F473" w14:textId="77777777" w:rsidR="000A4AB8" w:rsidRPr="008A3328" w:rsidRDefault="000A4AB8" w:rsidP="00D9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7" w:type="pct"/>
            <w:gridSpan w:val="5"/>
          </w:tcPr>
          <w:p w14:paraId="3DA6A6CF" w14:textId="77777777" w:rsidR="000A4AB8" w:rsidRPr="008A3328" w:rsidRDefault="000A4AB8" w:rsidP="00D9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778B" w:rsidRPr="008A3328" w14:paraId="410F21F1" w14:textId="77777777" w:rsidTr="00D5778B">
        <w:trPr>
          <w:trHeight w:val="794"/>
          <w:tblHeader/>
        </w:trPr>
        <w:tc>
          <w:tcPr>
            <w:tcW w:w="1263" w:type="pct"/>
            <w:vMerge/>
          </w:tcPr>
          <w:p w14:paraId="489E1D5F" w14:textId="77777777" w:rsidR="00D5778B" w:rsidRPr="008A3328" w:rsidRDefault="00D5778B" w:rsidP="00D5778B">
            <w:pPr>
              <w:ind w:left="166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74" w:type="pct"/>
            <w:vAlign w:val="bottom"/>
          </w:tcPr>
          <w:p w14:paraId="006EE1A4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5D2D4112" w14:textId="38D2F093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" w:type="pct"/>
            <w:vAlign w:val="bottom"/>
          </w:tcPr>
          <w:p w14:paraId="2C263AC3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4" w:type="pct"/>
            <w:vAlign w:val="bottom"/>
          </w:tcPr>
          <w:p w14:paraId="51A921E8" w14:textId="3F367AC4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60869DAB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275B818A" w14:textId="28846F14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4" w:type="pct"/>
            <w:vAlign w:val="bottom"/>
          </w:tcPr>
          <w:p w14:paraId="7C854B7E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0" w:type="pct"/>
            <w:vAlign w:val="bottom"/>
          </w:tcPr>
          <w:p w14:paraId="301E2661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535F06B4" w14:textId="0FB3354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" w:type="pct"/>
            <w:vAlign w:val="bottom"/>
          </w:tcPr>
          <w:p w14:paraId="7F90F743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  <w:vAlign w:val="bottom"/>
          </w:tcPr>
          <w:p w14:paraId="640D5CFC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</w:p>
          <w:p w14:paraId="54070FD0" w14:textId="6FB5111A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59" w:type="pct"/>
            <w:vAlign w:val="bottom"/>
          </w:tcPr>
          <w:p w14:paraId="2DF68EBB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  <w:vAlign w:val="bottom"/>
          </w:tcPr>
          <w:p w14:paraId="66CE728C" w14:textId="58C99622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  <w:p w14:paraId="190D642A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แต่ไม่เกิน</w:t>
            </w:r>
          </w:p>
          <w:p w14:paraId="31C86A0A" w14:textId="2060984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38" w:type="pct"/>
            <w:vAlign w:val="bottom"/>
          </w:tcPr>
          <w:p w14:paraId="7098BFBF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  <w:vAlign w:val="bottom"/>
          </w:tcPr>
          <w:p w14:paraId="28211BDA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</w:t>
            </w:r>
          </w:p>
          <w:p w14:paraId="52632855" w14:textId="193633BE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</w:tr>
      <w:tr w:rsidR="000A4AB8" w:rsidRPr="008A3328" w14:paraId="6AF20DE9" w14:textId="77777777" w:rsidTr="00D5778B">
        <w:trPr>
          <w:tblHeader/>
        </w:trPr>
        <w:tc>
          <w:tcPr>
            <w:tcW w:w="1263" w:type="pct"/>
          </w:tcPr>
          <w:p w14:paraId="7C95E4F4" w14:textId="77777777" w:rsidR="000A4AB8" w:rsidRPr="008A3328" w:rsidRDefault="000A4AB8" w:rsidP="00D9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37" w:type="pct"/>
            <w:gridSpan w:val="11"/>
          </w:tcPr>
          <w:p w14:paraId="1D7D4CA5" w14:textId="77777777" w:rsidR="000A4AB8" w:rsidRPr="008A3328" w:rsidRDefault="000A4AB8" w:rsidP="00D9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0A4AB8" w:rsidRPr="008A3328" w14:paraId="115C8E9A" w14:textId="77777777" w:rsidTr="00D5778B">
        <w:trPr>
          <w:tblHeader/>
        </w:trPr>
        <w:tc>
          <w:tcPr>
            <w:tcW w:w="1263" w:type="pct"/>
          </w:tcPr>
          <w:p w14:paraId="630C97C8" w14:textId="588758FB" w:rsidR="000A4AB8" w:rsidRPr="008A3328" w:rsidRDefault="000A4AB8" w:rsidP="00D9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6" w:right="-131" w:hanging="180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3737" w:type="pct"/>
            <w:gridSpan w:val="11"/>
          </w:tcPr>
          <w:p w14:paraId="7527C279" w14:textId="77777777" w:rsidR="000A4AB8" w:rsidRPr="008A3328" w:rsidRDefault="000A4AB8" w:rsidP="00D941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D5778B" w:rsidRPr="008A3328" w14:paraId="1484EF09" w14:textId="77777777" w:rsidTr="00D5778B">
        <w:trPr>
          <w:trHeight w:val="68"/>
        </w:trPr>
        <w:tc>
          <w:tcPr>
            <w:tcW w:w="1263" w:type="pct"/>
          </w:tcPr>
          <w:p w14:paraId="26D75A20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การขายลิขสิทธิ์ซอฟต์แวร์</w:t>
            </w:r>
          </w:p>
        </w:tc>
        <w:tc>
          <w:tcPr>
            <w:tcW w:w="474" w:type="pct"/>
          </w:tcPr>
          <w:p w14:paraId="2EA94F99" w14:textId="4629E1F1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18,177</w:t>
            </w:r>
          </w:p>
        </w:tc>
        <w:tc>
          <w:tcPr>
            <w:tcW w:w="159" w:type="pct"/>
          </w:tcPr>
          <w:p w14:paraId="305F6F7C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5844A5C9" w14:textId="0F8B5364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6,235</w:t>
            </w:r>
          </w:p>
        </w:tc>
        <w:tc>
          <w:tcPr>
            <w:tcW w:w="154" w:type="pct"/>
          </w:tcPr>
          <w:p w14:paraId="5C9903A2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752D421A" w14:textId="70A00775" w:rsidR="00D5778B" w:rsidRPr="008A3328" w:rsidRDefault="00D5778B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9" w:type="pct"/>
          </w:tcPr>
          <w:p w14:paraId="644DE0FF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</w:tcPr>
          <w:p w14:paraId="1ABD72BA" w14:textId="1F83098A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18,177</w:t>
            </w:r>
          </w:p>
        </w:tc>
        <w:tc>
          <w:tcPr>
            <w:tcW w:w="159" w:type="pct"/>
          </w:tcPr>
          <w:p w14:paraId="70E7061C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69E25761" w14:textId="0E52695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6,235</w:t>
            </w:r>
          </w:p>
        </w:tc>
        <w:tc>
          <w:tcPr>
            <w:tcW w:w="138" w:type="pct"/>
          </w:tcPr>
          <w:p w14:paraId="2B3F2424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305A553E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5778B" w:rsidRPr="008A3328" w14:paraId="0C708904" w14:textId="77777777" w:rsidTr="00D5778B">
        <w:trPr>
          <w:trHeight w:val="68"/>
        </w:trPr>
        <w:tc>
          <w:tcPr>
            <w:tcW w:w="1263" w:type="pct"/>
          </w:tcPr>
          <w:p w14:paraId="4AD2F8FF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การบริการ</w:t>
            </w: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>บำรุงรักษา</w:t>
            </w:r>
          </w:p>
          <w:p w14:paraId="1AA7287A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eastAsia="MS Mincho" w:hAnsi="Angsana New"/>
                <w:sz w:val="28"/>
                <w:szCs w:val="28"/>
              </w:rPr>
            </w:pPr>
            <w:r w:rsidRPr="008A3328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  และบริการอื่น</w:t>
            </w:r>
          </w:p>
        </w:tc>
        <w:tc>
          <w:tcPr>
            <w:tcW w:w="474" w:type="pct"/>
          </w:tcPr>
          <w:p w14:paraId="4AF2DC13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9C8A1FF" w14:textId="794C0C03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52,511</w:t>
            </w:r>
          </w:p>
        </w:tc>
        <w:tc>
          <w:tcPr>
            <w:tcW w:w="159" w:type="pct"/>
          </w:tcPr>
          <w:p w14:paraId="40FB66AA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4EA2480D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9E55FD" w14:textId="30F0A57A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41,604</w:t>
            </w:r>
          </w:p>
        </w:tc>
        <w:tc>
          <w:tcPr>
            <w:tcW w:w="154" w:type="pct"/>
          </w:tcPr>
          <w:p w14:paraId="6055704C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469AE6EB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48C205F3" w14:textId="3F99ADAC" w:rsidR="00D5778B" w:rsidRPr="008A3328" w:rsidRDefault="00D5778B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9" w:type="pct"/>
          </w:tcPr>
          <w:p w14:paraId="566B1C29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</w:tcPr>
          <w:p w14:paraId="66242569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  <w:p w14:paraId="13BC2927" w14:textId="28661AF4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27,515</w:t>
            </w:r>
          </w:p>
        </w:tc>
        <w:tc>
          <w:tcPr>
            <w:tcW w:w="159" w:type="pct"/>
          </w:tcPr>
          <w:p w14:paraId="3483883F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50EB2E0" w14:textId="77777777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  <w:p w14:paraId="0FF11AFD" w14:textId="6811C818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23,352</w:t>
            </w:r>
          </w:p>
        </w:tc>
        <w:tc>
          <w:tcPr>
            <w:tcW w:w="138" w:type="pct"/>
          </w:tcPr>
          <w:p w14:paraId="2FA506B2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68FEA9A3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  <w:p w14:paraId="0CBEBD4A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5778B" w:rsidRPr="008A3328" w14:paraId="71570812" w14:textId="77777777" w:rsidTr="00D5778B">
        <w:trPr>
          <w:trHeight w:val="68"/>
        </w:trPr>
        <w:tc>
          <w:tcPr>
            <w:tcW w:w="1263" w:type="pct"/>
          </w:tcPr>
          <w:p w14:paraId="54451CB8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สัญญาเช่าการเงิน</w:t>
            </w:r>
          </w:p>
        </w:tc>
        <w:tc>
          <w:tcPr>
            <w:tcW w:w="474" w:type="pct"/>
          </w:tcPr>
          <w:p w14:paraId="7A6B9682" w14:textId="5D7A480B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1,221</w:t>
            </w:r>
          </w:p>
        </w:tc>
        <w:tc>
          <w:tcPr>
            <w:tcW w:w="159" w:type="pct"/>
          </w:tcPr>
          <w:p w14:paraId="0C79E700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</w:tcPr>
          <w:p w14:paraId="3B9FA286" w14:textId="46FBDF30" w:rsidR="00D5778B" w:rsidRPr="008A3328" w:rsidRDefault="00D5778B" w:rsidP="00D5778B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4" w:type="pct"/>
          </w:tcPr>
          <w:p w14:paraId="762AB901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</w:tcPr>
          <w:p w14:paraId="600862C2" w14:textId="2A5D412C" w:rsidR="00D5778B" w:rsidRPr="008A3328" w:rsidRDefault="00D5778B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9" w:type="pct"/>
          </w:tcPr>
          <w:p w14:paraId="3CC18F02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3" w:type="pct"/>
          </w:tcPr>
          <w:p w14:paraId="68981418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after="0"/>
              <w:ind w:left="-107" w:right="-11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9" w:type="pct"/>
          </w:tcPr>
          <w:p w14:paraId="2D47CACA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1" w:type="pct"/>
          </w:tcPr>
          <w:p w14:paraId="363B7AB4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38" w:type="pct"/>
          </w:tcPr>
          <w:p w14:paraId="22DF24A2" w14:textId="77777777" w:rsidR="00D5778B" w:rsidRPr="008A3328" w:rsidRDefault="00D5778B" w:rsidP="00D5778B">
            <w:pPr>
              <w:pStyle w:val="acctfourfigures"/>
              <w:tabs>
                <w:tab w:val="clear" w:pos="76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658D1B23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D5778B" w:rsidRPr="008A3328" w14:paraId="08A9E198" w14:textId="77777777" w:rsidTr="00D5778B">
        <w:tc>
          <w:tcPr>
            <w:tcW w:w="1263" w:type="pct"/>
          </w:tcPr>
          <w:p w14:paraId="32DD8C22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</w:tcPr>
          <w:p w14:paraId="7855B5E9" w14:textId="77F90EC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71,909</w:t>
            </w:r>
          </w:p>
        </w:tc>
        <w:tc>
          <w:tcPr>
            <w:tcW w:w="159" w:type="pct"/>
          </w:tcPr>
          <w:p w14:paraId="0B30A961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7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64DE99EB" w14:textId="577A305E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7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47,839</w:t>
            </w:r>
          </w:p>
        </w:tc>
        <w:tc>
          <w:tcPr>
            <w:tcW w:w="154" w:type="pct"/>
          </w:tcPr>
          <w:p w14:paraId="4AC3C89A" w14:textId="77777777" w:rsidR="00D5778B" w:rsidRPr="008A3328" w:rsidRDefault="00D5778B" w:rsidP="00D577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7" w:right="-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double" w:sz="4" w:space="0" w:color="auto"/>
            </w:tcBorders>
          </w:tcPr>
          <w:p w14:paraId="53F39BED" w14:textId="6CD061FF" w:rsidR="00D5778B" w:rsidRPr="008A3328" w:rsidRDefault="00D5778B" w:rsidP="00D5778B">
            <w:pPr>
              <w:pStyle w:val="acctfourfigures"/>
              <w:tabs>
                <w:tab w:val="clear" w:pos="765"/>
                <w:tab w:val="decimal" w:pos="345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9" w:type="pct"/>
          </w:tcPr>
          <w:p w14:paraId="43B1C716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</w:tcPr>
          <w:p w14:paraId="162F77BA" w14:textId="28FD5143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45,692</w:t>
            </w:r>
          </w:p>
        </w:tc>
        <w:tc>
          <w:tcPr>
            <w:tcW w:w="159" w:type="pct"/>
          </w:tcPr>
          <w:p w14:paraId="3610E127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409A730E" w14:textId="7A7E086C" w:rsidR="00D5778B" w:rsidRPr="008A3328" w:rsidRDefault="00D5778B" w:rsidP="00D5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6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</w:rPr>
              <w:t>29,587</w:t>
            </w:r>
          </w:p>
        </w:tc>
        <w:tc>
          <w:tcPr>
            <w:tcW w:w="138" w:type="pct"/>
          </w:tcPr>
          <w:p w14:paraId="003CAA6B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left" w:pos="405"/>
              </w:tabs>
              <w:spacing w:line="240" w:lineRule="atLeast"/>
              <w:ind w:right="-1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46" w:type="pct"/>
            <w:tcBorders>
              <w:top w:val="single" w:sz="4" w:space="0" w:color="auto"/>
              <w:bottom w:val="double" w:sz="4" w:space="0" w:color="auto"/>
            </w:tcBorders>
          </w:tcPr>
          <w:p w14:paraId="3262858B" w14:textId="77777777" w:rsidR="00D5778B" w:rsidRPr="008A3328" w:rsidRDefault="00D5778B" w:rsidP="00D5778B">
            <w:pPr>
              <w:pStyle w:val="acctfourfigures"/>
              <w:tabs>
                <w:tab w:val="clear" w:pos="765"/>
                <w:tab w:val="decimal" w:pos="3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-</w:t>
            </w:r>
          </w:p>
        </w:tc>
      </w:tr>
    </w:tbl>
    <w:p w14:paraId="724CB19D" w14:textId="77777777" w:rsidR="000A4AB8" w:rsidRPr="008A3328" w:rsidRDefault="000A4AB8" w:rsidP="004955C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14FC0EE" w14:textId="20F501A4" w:rsidR="004A1BB9" w:rsidRPr="008A3328" w:rsidRDefault="004A1BB9" w:rsidP="00D5778B">
      <w:pPr>
        <w:tabs>
          <w:tab w:val="clear" w:pos="454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จำนวนที่แสดงข้างต้นได้รวมสิ่งตอบแทนทั้งหมดตามสัญญาที่ทำกับลูกค้า</w:t>
      </w:r>
    </w:p>
    <w:p w14:paraId="2BA9371D" w14:textId="77777777" w:rsidR="004A1BB9" w:rsidRPr="008A3328" w:rsidRDefault="004A1BB9" w:rsidP="004955CE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398BFB9E" w14:textId="7E5CE90A" w:rsidR="004A1BB9" w:rsidRPr="008A3328" w:rsidRDefault="004A1BB9" w:rsidP="00D57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กลุ่มบริษัทเลือกใช้ข้อผ่อนปรนในทางปฏิบัติในการไม่เปิดเผยรายได้ที่คาดว่าจะรับรู้ในอนาคตจากภาระที่ยังปฏิบัติไม่เสร็จสิ้น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172F1" w:rsidRPr="008A3328">
        <w:rPr>
          <w:rFonts w:asciiTheme="majorBidi" w:hAnsiTheme="majorBidi" w:cstheme="majorBidi"/>
          <w:sz w:val="28"/>
          <w:szCs w:val="28"/>
        </w:rPr>
        <w:t>31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2172F1" w:rsidRPr="008A3328">
        <w:rPr>
          <w:rFonts w:asciiTheme="majorBidi" w:hAnsiTheme="majorBidi" w:cstheme="majorBidi"/>
          <w:sz w:val="28"/>
          <w:szCs w:val="28"/>
        </w:rPr>
        <w:t>2563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 หากคาดการณ์เมื่อเริ่มแรกว่าสัญญามีอายุหนึ่งปีหรือน้อยกว่า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</w:p>
    <w:p w14:paraId="7FDDD96F" w14:textId="0C8DF711" w:rsidR="00C946AE" w:rsidRPr="008A3328" w:rsidRDefault="00C946AE" w:rsidP="004955CE">
      <w:pPr>
        <w:ind w:left="540" w:right="-43"/>
        <w:jc w:val="thaiDistribute"/>
        <w:rPr>
          <w:rFonts w:ascii="Angsana New" w:hAnsi="Angsana New"/>
          <w:snapToGrid w:val="0"/>
          <w:color w:val="000000"/>
          <w:sz w:val="28"/>
          <w:szCs w:val="28"/>
          <w:lang w:eastAsia="th-TH"/>
        </w:rPr>
      </w:pPr>
    </w:p>
    <w:bookmarkEnd w:id="14"/>
    <w:p w14:paraId="76458076" w14:textId="482D1851" w:rsidR="00942AAC" w:rsidRPr="008A3328" w:rsidRDefault="002172F1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b w:val="0"/>
          <w:bCs w:val="0"/>
          <w:sz w:val="28"/>
          <w:szCs w:val="28"/>
        </w:rPr>
      </w:pPr>
      <w:r w:rsidRPr="008A3328">
        <w:rPr>
          <w:rFonts w:asciiTheme="majorBidi" w:eastAsia="MS Mincho" w:hAnsiTheme="majorBidi" w:cstheme="majorBidi"/>
          <w:sz w:val="28"/>
          <w:szCs w:val="28"/>
          <w:lang w:val="en-US"/>
        </w:rPr>
        <w:t>22</w:t>
      </w:r>
      <w:r w:rsidR="003F66C1" w:rsidRPr="008A3328">
        <w:rPr>
          <w:rFonts w:asciiTheme="majorBidi" w:eastAsia="MS Mincho" w:hAnsiTheme="majorBidi" w:cstheme="majorBidi"/>
          <w:sz w:val="28"/>
          <w:szCs w:val="28"/>
          <w:lang w:val="en-US"/>
        </w:rPr>
        <w:tab/>
      </w:r>
      <w:r w:rsidR="00942AAC" w:rsidRPr="008A3328">
        <w:rPr>
          <w:rFonts w:ascii="Angsana New" w:eastAsia="MS Mincho" w:hAnsi="Angsana New"/>
          <w:sz w:val="28"/>
          <w:szCs w:val="28"/>
          <w:cs/>
          <w:lang w:val="en-US"/>
        </w:rPr>
        <w:t>ค่าใช้จ่ายผลประโยชน์</w:t>
      </w:r>
      <w:r w:rsidR="00351B2B" w:rsidRPr="008A3328">
        <w:rPr>
          <w:rFonts w:ascii="Angsana New" w:eastAsia="MS Mincho" w:hAnsi="Angsana New"/>
          <w:sz w:val="28"/>
          <w:szCs w:val="28"/>
          <w:cs/>
          <w:lang w:val="en-US"/>
        </w:rPr>
        <w:t>ของ</w:t>
      </w:r>
      <w:r w:rsidR="00942AAC" w:rsidRPr="008A3328">
        <w:rPr>
          <w:rFonts w:ascii="Angsana New" w:eastAsia="MS Mincho" w:hAnsi="Angsana New"/>
          <w:sz w:val="28"/>
          <w:szCs w:val="28"/>
          <w:cs/>
          <w:lang w:val="en-US"/>
        </w:rPr>
        <w:t>พนักงาน</w:t>
      </w:r>
    </w:p>
    <w:p w14:paraId="635E3224" w14:textId="77777777" w:rsidR="00E07E67" w:rsidRPr="008A3328" w:rsidRDefault="00E07E67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E07E67" w:rsidRPr="008A3328" w14:paraId="68F10755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2FB671E9" w14:textId="77777777" w:rsidR="00E07E67" w:rsidRPr="008A3328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53CC187" w14:textId="77777777" w:rsidR="00E07E67" w:rsidRPr="008A3328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6D90F45" w14:textId="77777777" w:rsidR="00E07E67" w:rsidRPr="008A3328" w:rsidRDefault="00E07E67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502B7885" w14:textId="77777777" w:rsidR="00E07E67" w:rsidRPr="008A3328" w:rsidRDefault="00E07E67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EBB77D6" w14:textId="77777777" w:rsidR="00E07E67" w:rsidRPr="008A3328" w:rsidRDefault="00E07E67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6B50" w:rsidRPr="008A3328" w14:paraId="79E200CE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01B349B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6205C74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287BFF6" w14:textId="7E17082F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1CDC077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0179542" w14:textId="61D3F593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63C5D8D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81BD3F2" w14:textId="3AEFD0A3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E9EB4B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87CD76" w14:textId="7F5D8F87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B11A98" w:rsidRPr="008A3328" w14:paraId="26AD21B1" w14:textId="77777777" w:rsidTr="00C12FE4">
        <w:trPr>
          <w:tblHeader/>
        </w:trPr>
        <w:tc>
          <w:tcPr>
            <w:tcW w:w="3960" w:type="dxa"/>
            <w:shd w:val="clear" w:color="auto" w:fill="auto"/>
          </w:tcPr>
          <w:p w14:paraId="6E45CFFA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488E74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58DA986" w14:textId="77777777" w:rsidR="00B11A98" w:rsidRPr="008A3328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6B50" w:rsidRPr="008A3328" w14:paraId="7A0C96AD" w14:textId="77777777" w:rsidTr="00C12FE4">
        <w:tc>
          <w:tcPr>
            <w:tcW w:w="3960" w:type="dxa"/>
            <w:shd w:val="clear" w:color="auto" w:fill="auto"/>
          </w:tcPr>
          <w:p w14:paraId="5AF25CFD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เงินเดือน ค่าแรง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ค่าล่วงเวลาและโบนัส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EE64003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2326E5D" w14:textId="16FC3084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198</w:t>
            </w:r>
            <w:r w:rsidR="00135ACD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374</w:t>
            </w:r>
          </w:p>
        </w:tc>
        <w:tc>
          <w:tcPr>
            <w:tcW w:w="262" w:type="dxa"/>
            <w:shd w:val="clear" w:color="auto" w:fill="auto"/>
          </w:tcPr>
          <w:p w14:paraId="63C08CE5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CEA265A" w14:textId="55F391B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196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262" w:type="dxa"/>
            <w:shd w:val="clear" w:color="auto" w:fill="auto"/>
          </w:tcPr>
          <w:p w14:paraId="6DCE308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A2858D4" w14:textId="0B1BEEE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D6174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393</w:t>
            </w:r>
          </w:p>
        </w:tc>
        <w:tc>
          <w:tcPr>
            <w:tcW w:w="270" w:type="dxa"/>
            <w:shd w:val="clear" w:color="auto" w:fill="auto"/>
          </w:tcPr>
          <w:p w14:paraId="18E46FE5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A5647C" w14:textId="2B3E3B8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55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584</w:t>
            </w:r>
          </w:p>
        </w:tc>
      </w:tr>
      <w:tr w:rsidR="00916B50" w:rsidRPr="008A3328" w14:paraId="1DE04B6A" w14:textId="77777777" w:rsidTr="00C12FE4">
        <w:tc>
          <w:tcPr>
            <w:tcW w:w="3960" w:type="dxa"/>
            <w:shd w:val="clear" w:color="auto" w:fill="auto"/>
          </w:tcPr>
          <w:p w14:paraId="4FFD5C70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5D01C9D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BE68A66" w14:textId="31C2C9F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17</w:t>
            </w:r>
            <w:r w:rsidR="00C3370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750</w:t>
            </w:r>
          </w:p>
        </w:tc>
        <w:tc>
          <w:tcPr>
            <w:tcW w:w="262" w:type="dxa"/>
            <w:shd w:val="clear" w:color="auto" w:fill="auto"/>
          </w:tcPr>
          <w:p w14:paraId="36586351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E6E25B" w14:textId="3089474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182</w:t>
            </w:r>
          </w:p>
        </w:tc>
        <w:tc>
          <w:tcPr>
            <w:tcW w:w="262" w:type="dxa"/>
            <w:shd w:val="clear" w:color="auto" w:fill="auto"/>
          </w:tcPr>
          <w:p w14:paraId="6F86A548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B7FAE79" w14:textId="108E0E6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D6174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270" w:type="dxa"/>
            <w:shd w:val="clear" w:color="auto" w:fill="auto"/>
          </w:tcPr>
          <w:p w14:paraId="0C55206B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8C94EC9" w14:textId="135B0E4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735</w:t>
            </w:r>
          </w:p>
        </w:tc>
      </w:tr>
      <w:tr w:rsidR="00916B50" w:rsidRPr="008A3328" w14:paraId="159DB4F1" w14:textId="77777777" w:rsidTr="00C12FE4">
        <w:tc>
          <w:tcPr>
            <w:tcW w:w="3960" w:type="dxa"/>
            <w:shd w:val="clear" w:color="auto" w:fill="auto"/>
          </w:tcPr>
          <w:p w14:paraId="40B9E58B" w14:textId="77777777" w:rsidR="00916B50" w:rsidRPr="008A3328" w:rsidRDefault="00916B50" w:rsidP="00916B5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6A7DCA3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0C83C91" w14:textId="472B2DE9" w:rsidR="00916B50" w:rsidRPr="008A3328" w:rsidRDefault="00D5778B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5,194</w:t>
            </w:r>
          </w:p>
        </w:tc>
        <w:tc>
          <w:tcPr>
            <w:tcW w:w="262" w:type="dxa"/>
            <w:shd w:val="clear" w:color="auto" w:fill="auto"/>
          </w:tcPr>
          <w:p w14:paraId="7CC88154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31680FB" w14:textId="544A776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470</w:t>
            </w:r>
          </w:p>
        </w:tc>
        <w:tc>
          <w:tcPr>
            <w:tcW w:w="262" w:type="dxa"/>
            <w:shd w:val="clear" w:color="auto" w:fill="auto"/>
          </w:tcPr>
          <w:p w14:paraId="015EF4A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2DB76FE" w14:textId="0E3F2944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6174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064</w:t>
            </w:r>
          </w:p>
        </w:tc>
        <w:tc>
          <w:tcPr>
            <w:tcW w:w="270" w:type="dxa"/>
            <w:shd w:val="clear" w:color="auto" w:fill="auto"/>
          </w:tcPr>
          <w:p w14:paraId="2870B216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6CC3BC" w14:textId="7D67BD7F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181</w:t>
            </w:r>
          </w:p>
        </w:tc>
      </w:tr>
      <w:tr w:rsidR="00916B50" w:rsidRPr="008A3328" w14:paraId="1F1CBD9E" w14:textId="77777777" w:rsidTr="00C12FE4">
        <w:tc>
          <w:tcPr>
            <w:tcW w:w="3960" w:type="dxa"/>
            <w:shd w:val="clear" w:color="auto" w:fill="auto"/>
          </w:tcPr>
          <w:p w14:paraId="5E332EC5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เงินสมทบกองทุนสำรองเลี้ยงชีพ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C961A03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70D089" w14:textId="4FB3FE2F" w:rsidR="00916B50" w:rsidRPr="008A3328" w:rsidRDefault="00D5778B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4,568</w:t>
            </w:r>
          </w:p>
        </w:tc>
        <w:tc>
          <w:tcPr>
            <w:tcW w:w="262" w:type="dxa"/>
            <w:shd w:val="clear" w:color="auto" w:fill="auto"/>
          </w:tcPr>
          <w:p w14:paraId="63FD03E4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C8B1FC9" w14:textId="0C0E7AC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004F59A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F304532" w14:textId="0613BC47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D6174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289</w:t>
            </w:r>
          </w:p>
        </w:tc>
        <w:tc>
          <w:tcPr>
            <w:tcW w:w="270" w:type="dxa"/>
            <w:shd w:val="clear" w:color="auto" w:fill="auto"/>
          </w:tcPr>
          <w:p w14:paraId="79DB78F6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3BC6FDF" w14:textId="4215847E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164</w:t>
            </w:r>
          </w:p>
        </w:tc>
      </w:tr>
      <w:tr w:rsidR="00916B50" w:rsidRPr="008A3328" w14:paraId="1A856032" w14:textId="77777777" w:rsidTr="00C12FE4">
        <w:tc>
          <w:tcPr>
            <w:tcW w:w="3960" w:type="dxa"/>
            <w:shd w:val="clear" w:color="auto" w:fill="auto"/>
          </w:tcPr>
          <w:p w14:paraId="2CA316C3" w14:textId="77777777" w:rsidR="00916B50" w:rsidRPr="008A3328" w:rsidRDefault="00916B50" w:rsidP="00916B5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7AD11CE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590D2F2" w14:textId="5E861E3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C3370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262" w:type="dxa"/>
            <w:shd w:val="clear" w:color="auto" w:fill="auto"/>
          </w:tcPr>
          <w:p w14:paraId="6FF94FD9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A79320A" w14:textId="02D7F5F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169</w:t>
            </w:r>
          </w:p>
        </w:tc>
        <w:tc>
          <w:tcPr>
            <w:tcW w:w="262" w:type="dxa"/>
            <w:shd w:val="clear" w:color="auto" w:fill="auto"/>
          </w:tcPr>
          <w:p w14:paraId="26818D5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318F98F" w14:textId="7329711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D6174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002AB573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17FAFBC" w14:textId="113021EF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916B5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348</w:t>
            </w:r>
          </w:p>
        </w:tc>
      </w:tr>
      <w:tr w:rsidR="00916B50" w:rsidRPr="008A3328" w14:paraId="1620C3BD" w14:textId="77777777" w:rsidTr="00C12FE4">
        <w:tc>
          <w:tcPr>
            <w:tcW w:w="3960" w:type="dxa"/>
            <w:shd w:val="clear" w:color="auto" w:fill="auto"/>
          </w:tcPr>
          <w:p w14:paraId="09C8160D" w14:textId="6F7E09E7" w:rsidR="00916B50" w:rsidRPr="008A3328" w:rsidRDefault="00EF0019" w:rsidP="00916B5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วม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C02AC24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92BC7D" w14:textId="78A7D8AC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240</w:t>
            </w:r>
            <w:r w:rsidR="00C3370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171</w:t>
            </w:r>
          </w:p>
        </w:tc>
        <w:tc>
          <w:tcPr>
            <w:tcW w:w="262" w:type="dxa"/>
            <w:shd w:val="clear" w:color="auto" w:fill="auto"/>
          </w:tcPr>
          <w:p w14:paraId="3155F854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47E2A" w14:textId="175F4C6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234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690</w:t>
            </w:r>
          </w:p>
        </w:tc>
        <w:tc>
          <w:tcPr>
            <w:tcW w:w="262" w:type="dxa"/>
            <w:shd w:val="clear" w:color="auto" w:fill="auto"/>
          </w:tcPr>
          <w:p w14:paraId="7508EE5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B8A31" w14:textId="589EF44E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73</w:t>
            </w:r>
            <w:r w:rsidR="00D6174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39E161E0" w14:textId="77777777" w:rsidR="00916B50" w:rsidRPr="008A3328" w:rsidRDefault="00916B50" w:rsidP="00916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74B3C1" w14:textId="28C68F8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71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012</w:t>
            </w:r>
          </w:p>
        </w:tc>
      </w:tr>
    </w:tbl>
    <w:p w14:paraId="0F8C9CF1" w14:textId="5E255BDD" w:rsidR="004A1BB9" w:rsidRPr="008A3328" w:rsidRDefault="00942AAC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  <w:r w:rsidRPr="008A3328">
        <w:rPr>
          <w:rFonts w:ascii="Angsana New" w:hAnsi="Angsana New"/>
          <w:i/>
          <w:iCs/>
          <w:sz w:val="28"/>
          <w:szCs w:val="28"/>
        </w:rPr>
        <w:tab/>
      </w:r>
    </w:p>
    <w:p w14:paraId="1F1CBBE7" w14:textId="206D8A97" w:rsidR="00571844" w:rsidRPr="008A3328" w:rsidRDefault="004A1BB9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/>
          <w:i/>
          <w:iCs/>
          <w:sz w:val="28"/>
          <w:szCs w:val="28"/>
        </w:rPr>
        <w:tab/>
      </w:r>
      <w:r w:rsidR="00571844" w:rsidRPr="008A3328">
        <w:rPr>
          <w:rFonts w:ascii="Angsana New" w:hAnsi="Angsana New"/>
          <w:i/>
          <w:iCs/>
          <w:sz w:val="28"/>
          <w:szCs w:val="28"/>
          <w:cs/>
        </w:rPr>
        <w:t>โครงการสมทบเงินที่กำหนดไว้</w:t>
      </w:r>
    </w:p>
    <w:p w14:paraId="2C61536E" w14:textId="77777777" w:rsidR="00571844" w:rsidRPr="008A3328" w:rsidRDefault="00571844" w:rsidP="004955CE">
      <w:pPr>
        <w:tabs>
          <w:tab w:val="clear" w:pos="227"/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2CCA6A85" w14:textId="30B85F47" w:rsidR="00571844" w:rsidRPr="008A3328" w:rsidRDefault="00571844" w:rsidP="004955CE">
      <w:pPr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ใน</w:t>
      </w:r>
      <w:r w:rsidR="00D5778B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 xml:space="preserve">การเป็นสมาชิกของกองทุน โดยพนักงานจ่ายเงินสะสมในอัตราร้อยละ </w:t>
      </w:r>
      <w:r w:rsidR="002172F1" w:rsidRPr="008A3328">
        <w:rPr>
          <w:rFonts w:ascii="Angsana New" w:hAnsi="Angsana New"/>
          <w:sz w:val="28"/>
          <w:szCs w:val="28"/>
        </w:rPr>
        <w:t>3</w:t>
      </w:r>
      <w:r w:rsidRPr="008A3328">
        <w:rPr>
          <w:rFonts w:ascii="Angsana New" w:hAnsi="Angsana New"/>
          <w:sz w:val="28"/>
          <w:szCs w:val="28"/>
          <w:cs/>
        </w:rPr>
        <w:t xml:space="preserve"> ถึงอัตราร้อยละ </w:t>
      </w:r>
      <w:r w:rsidR="002172F1" w:rsidRPr="008A3328">
        <w:rPr>
          <w:rFonts w:ascii="Angsana New" w:hAnsi="Angsana New"/>
          <w:sz w:val="28"/>
          <w:szCs w:val="28"/>
        </w:rPr>
        <w:t>15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ของเงินเดือนทุกเดือน และกลุ่มบริษัทจ่ายสมทบในอัตราร้อยละ </w:t>
      </w:r>
      <w:r w:rsidR="002172F1" w:rsidRPr="008A3328">
        <w:rPr>
          <w:rFonts w:ascii="Angsana New" w:hAnsi="Angsana New"/>
          <w:sz w:val="28"/>
          <w:szCs w:val="28"/>
        </w:rPr>
        <w:t>3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ถึงอัตราร้อยละ </w:t>
      </w:r>
      <w:r w:rsidR="002172F1" w:rsidRPr="008A3328">
        <w:rPr>
          <w:rFonts w:ascii="Angsana New" w:hAnsi="Angsana New"/>
          <w:sz w:val="28"/>
          <w:szCs w:val="28"/>
        </w:rPr>
        <w:t>5</w:t>
      </w:r>
      <w:r w:rsidRPr="008A3328">
        <w:rPr>
          <w:rFonts w:ascii="Angsana New" w:hAnsi="Angsana New"/>
          <w:sz w:val="28"/>
          <w:szCs w:val="28"/>
          <w:cs/>
        </w:rPr>
        <w:t xml:space="preserve"> 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</w:t>
      </w:r>
      <w:r w:rsidR="00D5778B"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>ที่ได้รับอนุญาต</w:t>
      </w:r>
    </w:p>
    <w:p w14:paraId="01C9F583" w14:textId="1B75DCB6" w:rsidR="00942AAC" w:rsidRPr="008A3328" w:rsidRDefault="002172F1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lastRenderedPageBreak/>
        <w:t>23</w:t>
      </w:r>
      <w:r w:rsidR="003F66C1" w:rsidRPr="008A3328">
        <w:rPr>
          <w:rFonts w:ascii="Angsana New" w:eastAsia="MS Mincho" w:hAnsi="Angsana New"/>
          <w:sz w:val="28"/>
          <w:szCs w:val="28"/>
          <w:lang w:val="en-US"/>
        </w:rPr>
        <w:tab/>
      </w:r>
      <w:r w:rsidR="00942AAC" w:rsidRPr="008A3328">
        <w:rPr>
          <w:rFonts w:ascii="Angsana New" w:eastAsia="MS Mincho" w:hAnsi="Angsana New"/>
          <w:sz w:val="28"/>
          <w:szCs w:val="28"/>
          <w:cs/>
          <w:lang w:val="en-US"/>
        </w:rPr>
        <w:t>ค่าใช้จ่ายตามลักษณะ</w:t>
      </w:r>
    </w:p>
    <w:p w14:paraId="3BDC6234" w14:textId="77777777" w:rsidR="00942AAC" w:rsidRPr="008A3328" w:rsidRDefault="00942AAC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990"/>
        <w:gridCol w:w="262"/>
        <w:gridCol w:w="998"/>
        <w:gridCol w:w="262"/>
        <w:gridCol w:w="998"/>
        <w:gridCol w:w="270"/>
        <w:gridCol w:w="990"/>
      </w:tblGrid>
      <w:tr w:rsidR="00A66FBA" w:rsidRPr="008A3328" w14:paraId="231E1F49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10B046E7" w14:textId="77777777" w:rsidR="00A66FBA" w:rsidRPr="008A3328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9CC683" w14:textId="77777777" w:rsidR="00A66FBA" w:rsidRPr="008A3328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786B13" w14:textId="77777777" w:rsidR="00A66FBA" w:rsidRPr="008A3328" w:rsidRDefault="00A66FB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2" w:type="dxa"/>
            <w:shd w:val="clear" w:color="auto" w:fill="auto"/>
          </w:tcPr>
          <w:p w14:paraId="78B0AFC9" w14:textId="77777777" w:rsidR="00A66FBA" w:rsidRPr="008A3328" w:rsidRDefault="00A66FB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shd w:val="clear" w:color="auto" w:fill="auto"/>
            <w:vAlign w:val="bottom"/>
          </w:tcPr>
          <w:p w14:paraId="2D54A3D6" w14:textId="77777777" w:rsidR="00A66FBA" w:rsidRPr="008A3328" w:rsidRDefault="00A66FBA" w:rsidP="004955CE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16B50" w:rsidRPr="008A3328" w14:paraId="75DDDF95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55A3057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A1681AC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7C798796" w14:textId="7F626F91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62" w:type="dxa"/>
            <w:shd w:val="clear" w:color="auto" w:fill="auto"/>
          </w:tcPr>
          <w:p w14:paraId="5D53791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659E523" w14:textId="1D0C4049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21B851E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3729AFE7" w14:textId="1379CA08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54E0D3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5E61E2" w14:textId="6886BADC" w:rsidR="00916B50" w:rsidRPr="008A3328" w:rsidRDefault="002172F1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B11A98" w:rsidRPr="008A3328" w14:paraId="63ECE42D" w14:textId="77777777" w:rsidTr="00C12FE4">
        <w:trPr>
          <w:tblHeader/>
        </w:trPr>
        <w:tc>
          <w:tcPr>
            <w:tcW w:w="3240" w:type="dxa"/>
            <w:shd w:val="clear" w:color="auto" w:fill="auto"/>
          </w:tcPr>
          <w:p w14:paraId="5BD75814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AE854" w14:textId="77777777" w:rsidR="00B11A98" w:rsidRPr="008A3328" w:rsidRDefault="00B11A9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0D8FE265" w14:textId="77777777" w:rsidR="00B11A98" w:rsidRPr="008A3328" w:rsidRDefault="00B11A98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6B50" w:rsidRPr="008A3328" w14:paraId="173AFC7E" w14:textId="77777777" w:rsidTr="00C12FE4">
        <w:tc>
          <w:tcPr>
            <w:tcW w:w="3240" w:type="dxa"/>
            <w:shd w:val="clear" w:color="auto" w:fill="auto"/>
          </w:tcPr>
          <w:p w14:paraId="11FA87FD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  <w:cs/>
                <w:lang w:eastAsia="zh-CN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สินค้าสำเร็จรูป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33FAF21" w14:textId="2DDAB053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D2E63FF" w14:textId="0CD3F63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F93A2F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788</w:t>
            </w:r>
          </w:p>
        </w:tc>
        <w:tc>
          <w:tcPr>
            <w:tcW w:w="262" w:type="dxa"/>
            <w:shd w:val="clear" w:color="auto" w:fill="auto"/>
          </w:tcPr>
          <w:p w14:paraId="07BF13C5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8660FC8" w14:textId="1A5E99F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306</w:t>
            </w:r>
          </w:p>
        </w:tc>
        <w:tc>
          <w:tcPr>
            <w:tcW w:w="262" w:type="dxa"/>
            <w:shd w:val="clear" w:color="auto" w:fill="auto"/>
          </w:tcPr>
          <w:p w14:paraId="0E7853B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931123D" w14:textId="76CE8E9C" w:rsidR="00916B50" w:rsidRPr="008A3328" w:rsidRDefault="002172F1" w:rsidP="00EF0019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16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967</w:t>
            </w:r>
          </w:p>
        </w:tc>
        <w:tc>
          <w:tcPr>
            <w:tcW w:w="270" w:type="dxa"/>
            <w:shd w:val="clear" w:color="auto" w:fill="auto"/>
          </w:tcPr>
          <w:p w14:paraId="2A9577D1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22559B" w14:textId="0DD475E3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B50" w:rsidRPr="008A3328" w14:paraId="41932922" w14:textId="77777777" w:rsidTr="00C12FE4">
        <w:tc>
          <w:tcPr>
            <w:tcW w:w="3240" w:type="dxa"/>
            <w:shd w:val="clear" w:color="auto" w:fill="auto"/>
          </w:tcPr>
          <w:p w14:paraId="4CF537CD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66A9EFE" w14:textId="14A0789C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990" w:type="dxa"/>
            <w:shd w:val="clear" w:color="auto" w:fill="auto"/>
          </w:tcPr>
          <w:p w14:paraId="73626936" w14:textId="03910CEE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135A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495</w:t>
            </w:r>
            <w:r w:rsidR="00135A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222</w:t>
            </w:r>
          </w:p>
        </w:tc>
        <w:tc>
          <w:tcPr>
            <w:tcW w:w="262" w:type="dxa"/>
            <w:shd w:val="clear" w:color="auto" w:fill="auto"/>
          </w:tcPr>
          <w:p w14:paraId="216B2F09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7F82DD5" w14:textId="0140730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484</w:t>
            </w:r>
          </w:p>
        </w:tc>
        <w:tc>
          <w:tcPr>
            <w:tcW w:w="262" w:type="dxa"/>
            <w:shd w:val="clear" w:color="auto" w:fill="auto"/>
          </w:tcPr>
          <w:p w14:paraId="77031BB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4C4048" w14:textId="100928E4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896</w:t>
            </w:r>
            <w:r w:rsidR="00F93A2F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689</w:t>
            </w:r>
          </w:p>
        </w:tc>
        <w:tc>
          <w:tcPr>
            <w:tcW w:w="270" w:type="dxa"/>
            <w:shd w:val="clear" w:color="auto" w:fill="auto"/>
          </w:tcPr>
          <w:p w14:paraId="014AF888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42D1BE0" w14:textId="1AEA68B9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599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395</w:t>
            </w:r>
          </w:p>
        </w:tc>
      </w:tr>
      <w:tr w:rsidR="00916B50" w:rsidRPr="008A3328" w14:paraId="7F827CE4" w14:textId="77777777" w:rsidTr="00C12FE4">
        <w:tc>
          <w:tcPr>
            <w:tcW w:w="3240" w:type="dxa"/>
            <w:shd w:val="clear" w:color="auto" w:fill="auto"/>
          </w:tcPr>
          <w:p w14:paraId="459DCAA4" w14:textId="77777777" w:rsidR="00916B50" w:rsidRPr="008A3328" w:rsidRDefault="00916B50" w:rsidP="00916B50">
            <w:pPr>
              <w:ind w:left="162" w:hanging="162"/>
              <w:rPr>
                <w:rFonts w:ascii="Angsana New" w:hAnsi="Angsana New"/>
                <w:sz w:val="28"/>
                <w:szCs w:val="28"/>
                <w:lang w:eastAsia="zh-CN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ต้นทุนบริการจ่าย</w:t>
            </w:r>
          </w:p>
          <w:p w14:paraId="5173CA19" w14:textId="310B5074" w:rsidR="00916B50" w:rsidRPr="008A3328" w:rsidRDefault="00CD1CAB" w:rsidP="00916B50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="00916B50" w:rsidRPr="008A3328">
              <w:rPr>
                <w:rFonts w:ascii="Angsana New" w:hAnsi="Angsana New"/>
                <w:sz w:val="28"/>
                <w:szCs w:val="28"/>
                <w:cs/>
                <w:lang w:eastAsia="zh-CN"/>
              </w:rPr>
              <w:t>ล่วงหน้า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21CF6B9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B894ACF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7682A24A" w14:textId="5D60707E" w:rsidR="00F93A2F" w:rsidRPr="008A3328" w:rsidRDefault="00135ACD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399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0C98F6DC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3D57EE4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  <w:p w14:paraId="1C7EEEBB" w14:textId="3FB84D7E" w:rsidR="00916B50" w:rsidRPr="008A3328" w:rsidRDefault="00916B50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972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4C9940A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F5065BA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  <w:p w14:paraId="11B56E2C" w14:textId="4FB89C32" w:rsidR="006E6F95" w:rsidRPr="008A3328" w:rsidRDefault="006E6F95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621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503F49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81E96E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</w:p>
          <w:p w14:paraId="343C11C5" w14:textId="341DBDB0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  <w:r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/>
              </w:rPr>
              <w:t>639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16B50" w:rsidRPr="008A3328" w14:paraId="26370755" w14:textId="77777777" w:rsidTr="00C12FE4">
        <w:tc>
          <w:tcPr>
            <w:tcW w:w="3240" w:type="dxa"/>
            <w:shd w:val="clear" w:color="auto" w:fill="auto"/>
          </w:tcPr>
          <w:p w14:paraId="4BFE3E39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ซื้อบริการ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73A5F33C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0713F88" w14:textId="0B1F4CFC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321</w:t>
            </w:r>
            <w:r w:rsidR="00135A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262" w:type="dxa"/>
            <w:shd w:val="clear" w:color="auto" w:fill="auto"/>
          </w:tcPr>
          <w:p w14:paraId="539F0C43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A64799" w14:textId="03EFB116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390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262" w:type="dxa"/>
            <w:shd w:val="clear" w:color="auto" w:fill="auto"/>
          </w:tcPr>
          <w:p w14:paraId="6115899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24BDA2B" w14:textId="697F8218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212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629</w:t>
            </w:r>
          </w:p>
        </w:tc>
        <w:tc>
          <w:tcPr>
            <w:tcW w:w="270" w:type="dxa"/>
            <w:shd w:val="clear" w:color="auto" w:fill="auto"/>
          </w:tcPr>
          <w:p w14:paraId="02FD7094" w14:textId="77777777" w:rsidR="00916B50" w:rsidRPr="008A3328" w:rsidRDefault="00916B50" w:rsidP="00916B50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FD47FC8" w14:textId="5AA5530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254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149</w:t>
            </w:r>
          </w:p>
        </w:tc>
      </w:tr>
      <w:tr w:rsidR="00916B50" w:rsidRPr="008A3328" w14:paraId="398EDE7D" w14:textId="77777777" w:rsidTr="00C12FE4">
        <w:tc>
          <w:tcPr>
            <w:tcW w:w="3240" w:type="dxa"/>
            <w:shd w:val="clear" w:color="auto" w:fill="auto"/>
          </w:tcPr>
          <w:p w14:paraId="28211309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ค่าใช้จ่ายเกี่ยวกับบุคลากร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7E3FADE" w14:textId="1AD026EB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22</w:t>
            </w:r>
          </w:p>
        </w:tc>
        <w:tc>
          <w:tcPr>
            <w:tcW w:w="990" w:type="dxa"/>
            <w:shd w:val="clear" w:color="auto" w:fill="auto"/>
          </w:tcPr>
          <w:p w14:paraId="201BCBC6" w14:textId="4E70B68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240</w:t>
            </w:r>
            <w:r w:rsidR="00135A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171</w:t>
            </w:r>
          </w:p>
        </w:tc>
        <w:tc>
          <w:tcPr>
            <w:tcW w:w="262" w:type="dxa"/>
            <w:shd w:val="clear" w:color="auto" w:fill="auto"/>
          </w:tcPr>
          <w:p w14:paraId="65653C73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7CCF997" w14:textId="10DDB21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234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690</w:t>
            </w:r>
          </w:p>
        </w:tc>
        <w:tc>
          <w:tcPr>
            <w:tcW w:w="262" w:type="dxa"/>
            <w:shd w:val="clear" w:color="auto" w:fill="auto"/>
          </w:tcPr>
          <w:p w14:paraId="0D9012B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B29B517" w14:textId="0AF4432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811</w:t>
            </w:r>
          </w:p>
        </w:tc>
        <w:tc>
          <w:tcPr>
            <w:tcW w:w="270" w:type="dxa"/>
            <w:shd w:val="clear" w:color="auto" w:fill="auto"/>
          </w:tcPr>
          <w:p w14:paraId="3A151450" w14:textId="77777777" w:rsidR="00916B50" w:rsidRPr="008A3328" w:rsidRDefault="00916B50" w:rsidP="00916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B91CB3" w14:textId="5EAB58A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71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012</w:t>
            </w:r>
          </w:p>
        </w:tc>
      </w:tr>
      <w:tr w:rsidR="004641E0" w:rsidRPr="008A3328" w14:paraId="0EB64866" w14:textId="77777777" w:rsidTr="00C12FE4">
        <w:tc>
          <w:tcPr>
            <w:tcW w:w="3240" w:type="dxa"/>
            <w:shd w:val="clear" w:color="auto" w:fill="auto"/>
          </w:tcPr>
          <w:p w14:paraId="5A5712A9" w14:textId="67443C37" w:rsidR="004641E0" w:rsidRPr="008A3328" w:rsidRDefault="004641E0" w:rsidP="004641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973B18A" w14:textId="74218A92" w:rsidR="004641E0" w:rsidRPr="008A3328" w:rsidRDefault="002172F1" w:rsidP="004641E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13</w:t>
            </w:r>
            <w:r w:rsidR="004641E0"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,</w:t>
            </w:r>
            <w:r w:rsidR="00FE4236"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14</w:t>
            </w:r>
            <w:r w:rsidR="00FE4236"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, 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16</w:t>
            </w:r>
          </w:p>
        </w:tc>
        <w:tc>
          <w:tcPr>
            <w:tcW w:w="990" w:type="dxa"/>
            <w:shd w:val="clear" w:color="auto" w:fill="auto"/>
          </w:tcPr>
          <w:p w14:paraId="466ED44C" w14:textId="7F500457" w:rsidR="004641E0" w:rsidRPr="008A3328" w:rsidRDefault="002172F1" w:rsidP="004641E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4641E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262" w:type="dxa"/>
            <w:shd w:val="clear" w:color="auto" w:fill="auto"/>
          </w:tcPr>
          <w:p w14:paraId="24D3474B" w14:textId="77777777" w:rsidR="004641E0" w:rsidRPr="008A3328" w:rsidRDefault="004641E0" w:rsidP="004641E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862E05C" w14:textId="6A6ACA03" w:rsidR="004641E0" w:rsidRPr="008A3328" w:rsidRDefault="002172F1" w:rsidP="004641E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4641E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896</w:t>
            </w:r>
          </w:p>
        </w:tc>
        <w:tc>
          <w:tcPr>
            <w:tcW w:w="262" w:type="dxa"/>
            <w:shd w:val="clear" w:color="auto" w:fill="auto"/>
          </w:tcPr>
          <w:p w14:paraId="64461AA3" w14:textId="77777777" w:rsidR="004641E0" w:rsidRPr="008A3328" w:rsidRDefault="004641E0" w:rsidP="0046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078CAA9" w14:textId="25769362" w:rsidR="004641E0" w:rsidRPr="008A3328" w:rsidRDefault="002172F1" w:rsidP="004641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641E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508</w:t>
            </w:r>
          </w:p>
        </w:tc>
        <w:tc>
          <w:tcPr>
            <w:tcW w:w="270" w:type="dxa"/>
            <w:shd w:val="clear" w:color="auto" w:fill="auto"/>
          </w:tcPr>
          <w:p w14:paraId="6503A15D" w14:textId="77777777" w:rsidR="004641E0" w:rsidRPr="008A3328" w:rsidRDefault="004641E0" w:rsidP="004641E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52633F" w14:textId="063E8FFF" w:rsidR="004641E0" w:rsidRPr="008A3328" w:rsidRDefault="002172F1" w:rsidP="004641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4641E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930</w:t>
            </w:r>
          </w:p>
        </w:tc>
      </w:tr>
      <w:tr w:rsidR="004641E0" w:rsidRPr="008A3328" w14:paraId="060F1833" w14:textId="77777777" w:rsidTr="00C12FE4">
        <w:tc>
          <w:tcPr>
            <w:tcW w:w="3240" w:type="dxa"/>
            <w:shd w:val="clear" w:color="auto" w:fill="auto"/>
          </w:tcPr>
          <w:p w14:paraId="2993938B" w14:textId="248310BE" w:rsidR="004641E0" w:rsidRPr="008A3328" w:rsidRDefault="004641E0" w:rsidP="004641E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ผลขาดทุนจากการด้อยค่า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1D9010B1" w14:textId="77777777" w:rsidR="004641E0" w:rsidRPr="008A3328" w:rsidRDefault="004641E0" w:rsidP="004641E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ADD1DEF" w14:textId="663C3F81" w:rsidR="004641E0" w:rsidRPr="008A3328" w:rsidRDefault="002172F1" w:rsidP="004641E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8C61B9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002</w:t>
            </w:r>
          </w:p>
        </w:tc>
        <w:tc>
          <w:tcPr>
            <w:tcW w:w="262" w:type="dxa"/>
            <w:shd w:val="clear" w:color="auto" w:fill="auto"/>
          </w:tcPr>
          <w:p w14:paraId="4FD2262D" w14:textId="77777777" w:rsidR="004641E0" w:rsidRPr="008A3328" w:rsidRDefault="004641E0" w:rsidP="004641E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C0F69B5" w14:textId="50DB4BC7" w:rsidR="004641E0" w:rsidRPr="008A3328" w:rsidRDefault="002172F1" w:rsidP="004641E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29</w:t>
            </w:r>
          </w:p>
        </w:tc>
        <w:tc>
          <w:tcPr>
            <w:tcW w:w="262" w:type="dxa"/>
            <w:shd w:val="clear" w:color="auto" w:fill="auto"/>
          </w:tcPr>
          <w:p w14:paraId="06572B09" w14:textId="77777777" w:rsidR="004641E0" w:rsidRPr="008A3328" w:rsidRDefault="004641E0" w:rsidP="00464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1AA96C" w14:textId="4DA19F4A" w:rsidR="004641E0" w:rsidRPr="008A3328" w:rsidRDefault="002172F1" w:rsidP="004641E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8C61B9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144</w:t>
            </w:r>
          </w:p>
        </w:tc>
        <w:tc>
          <w:tcPr>
            <w:tcW w:w="270" w:type="dxa"/>
            <w:shd w:val="clear" w:color="auto" w:fill="auto"/>
          </w:tcPr>
          <w:p w14:paraId="6EE27411" w14:textId="77777777" w:rsidR="004641E0" w:rsidRPr="008A3328" w:rsidRDefault="004641E0" w:rsidP="004641E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08B963B" w14:textId="05B193B3" w:rsidR="004641E0" w:rsidRPr="008A3328" w:rsidRDefault="008C61B9" w:rsidP="008C61B9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</w:tr>
      <w:tr w:rsidR="00916B50" w:rsidRPr="008A3328" w14:paraId="7D04CB81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38FA249F" w14:textId="77777777" w:rsidR="00916B50" w:rsidRPr="008A3328" w:rsidRDefault="00916B50" w:rsidP="00916B5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F5BBEFA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DBA6725" w14:textId="28F1AEA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135AC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537</w:t>
            </w:r>
          </w:p>
        </w:tc>
        <w:tc>
          <w:tcPr>
            <w:tcW w:w="262" w:type="dxa"/>
            <w:shd w:val="clear" w:color="auto" w:fill="auto"/>
          </w:tcPr>
          <w:p w14:paraId="6313C6B0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8BA3C63" w14:textId="6B884CA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275</w:t>
            </w:r>
          </w:p>
        </w:tc>
        <w:tc>
          <w:tcPr>
            <w:tcW w:w="262" w:type="dxa"/>
            <w:shd w:val="clear" w:color="auto" w:fill="auto"/>
          </w:tcPr>
          <w:p w14:paraId="6BAB4B6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578730E" w14:textId="75852B6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989</w:t>
            </w:r>
          </w:p>
        </w:tc>
        <w:tc>
          <w:tcPr>
            <w:tcW w:w="270" w:type="dxa"/>
            <w:shd w:val="clear" w:color="auto" w:fill="auto"/>
          </w:tcPr>
          <w:p w14:paraId="18E2A240" w14:textId="77777777" w:rsidR="00916B50" w:rsidRPr="008A3328" w:rsidRDefault="00916B50" w:rsidP="00916B50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97733A3" w14:textId="1E4C8E16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916B50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382</w:t>
            </w:r>
          </w:p>
        </w:tc>
      </w:tr>
      <w:tr w:rsidR="006E6F95" w:rsidRPr="008A3328" w14:paraId="78DFA886" w14:textId="77777777" w:rsidTr="00743CE6">
        <w:trPr>
          <w:trHeight w:val="227"/>
        </w:trPr>
        <w:tc>
          <w:tcPr>
            <w:tcW w:w="3240" w:type="dxa"/>
            <w:shd w:val="clear" w:color="auto" w:fill="auto"/>
          </w:tcPr>
          <w:p w14:paraId="3401C797" w14:textId="564C76B1" w:rsidR="006E6F95" w:rsidRPr="008A3328" w:rsidRDefault="006E6F95" w:rsidP="006E6F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352A95F" w14:textId="77777777" w:rsidR="006E6F95" w:rsidRPr="008A3328" w:rsidRDefault="006E6F95" w:rsidP="006E6F9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5388038" w14:textId="59B16C41" w:rsidR="006E6F95" w:rsidRPr="008A3328" w:rsidRDefault="002172F1" w:rsidP="006E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806F6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562</w:t>
            </w:r>
          </w:p>
        </w:tc>
        <w:tc>
          <w:tcPr>
            <w:tcW w:w="262" w:type="dxa"/>
            <w:shd w:val="clear" w:color="auto" w:fill="auto"/>
          </w:tcPr>
          <w:p w14:paraId="739BD4F5" w14:textId="77777777" w:rsidR="006E6F95" w:rsidRPr="008A3328" w:rsidRDefault="006E6F95" w:rsidP="006E6F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C45BB6E" w14:textId="4D091CA1" w:rsidR="006E6F95" w:rsidRPr="008A3328" w:rsidRDefault="002172F1" w:rsidP="006E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230</w:t>
            </w:r>
          </w:p>
        </w:tc>
        <w:tc>
          <w:tcPr>
            <w:tcW w:w="262" w:type="dxa"/>
            <w:shd w:val="clear" w:color="auto" w:fill="auto"/>
          </w:tcPr>
          <w:p w14:paraId="5A3451B0" w14:textId="77777777" w:rsidR="006E6F95" w:rsidRPr="008A3328" w:rsidRDefault="006E6F95" w:rsidP="006E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42EA7E7" w14:textId="4C8F9D8B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884</w:t>
            </w:r>
          </w:p>
        </w:tc>
        <w:tc>
          <w:tcPr>
            <w:tcW w:w="270" w:type="dxa"/>
            <w:shd w:val="clear" w:color="auto" w:fill="auto"/>
          </w:tcPr>
          <w:p w14:paraId="2CEC1007" w14:textId="77777777" w:rsidR="006E6F95" w:rsidRPr="008A3328" w:rsidRDefault="006E6F95" w:rsidP="006E6F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2F9E7A" w14:textId="4323BF78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887</w:t>
            </w:r>
          </w:p>
        </w:tc>
      </w:tr>
      <w:tr w:rsidR="00C946AE" w:rsidRPr="008A3328" w14:paraId="58B1465E" w14:textId="77777777" w:rsidTr="000C3CEE">
        <w:tc>
          <w:tcPr>
            <w:tcW w:w="3240" w:type="dxa"/>
            <w:shd w:val="clear" w:color="auto" w:fill="auto"/>
          </w:tcPr>
          <w:p w14:paraId="3DCB3E45" w14:textId="77777777" w:rsidR="00C946AE" w:rsidRPr="008A3328" w:rsidRDefault="00C946AE" w:rsidP="00C946AE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ค่าเช่าสำนักงาน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อุปกรณ์และค่าบริการ  </w:t>
            </w:r>
          </w:p>
          <w:p w14:paraId="3C000528" w14:textId="3920BA94" w:rsidR="00C946AE" w:rsidRPr="008A3328" w:rsidRDefault="00C946AE" w:rsidP="00C946A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   สำนักงาน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7D29B95" w14:textId="03919891" w:rsidR="00C946AE" w:rsidRPr="008A3328" w:rsidRDefault="00C946AE" w:rsidP="00C946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B467487" w14:textId="77777777" w:rsidR="00C946AE" w:rsidRPr="008A3328" w:rsidRDefault="00C946AE" w:rsidP="00C946A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5A78AFC" w14:textId="2502CBFF" w:rsidR="00C946AE" w:rsidRPr="008A3328" w:rsidRDefault="002172F1" w:rsidP="00C946A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C946AE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568</w:t>
            </w:r>
          </w:p>
        </w:tc>
        <w:tc>
          <w:tcPr>
            <w:tcW w:w="262" w:type="dxa"/>
            <w:shd w:val="clear" w:color="auto" w:fill="auto"/>
          </w:tcPr>
          <w:p w14:paraId="578B8F95" w14:textId="77777777" w:rsidR="00C946AE" w:rsidRPr="008A3328" w:rsidRDefault="00C946AE" w:rsidP="00C946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7A28D9E" w14:textId="77777777" w:rsidR="00C946AE" w:rsidRPr="008A3328" w:rsidRDefault="00C946AE" w:rsidP="00C946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20101D26" w14:textId="1749A797" w:rsidR="00C946AE" w:rsidRPr="008A3328" w:rsidRDefault="002172F1" w:rsidP="00C946AE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C946AE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517</w:t>
            </w:r>
          </w:p>
        </w:tc>
        <w:tc>
          <w:tcPr>
            <w:tcW w:w="262" w:type="dxa"/>
            <w:shd w:val="clear" w:color="auto" w:fill="auto"/>
          </w:tcPr>
          <w:p w14:paraId="253B025D" w14:textId="77777777" w:rsidR="00C946AE" w:rsidRPr="008A3328" w:rsidRDefault="00C946AE" w:rsidP="00C9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5896811" w14:textId="77777777" w:rsidR="00C946AE" w:rsidRPr="008A3328" w:rsidRDefault="00C946AE" w:rsidP="00C946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3D66F2B" w14:textId="1034C225" w:rsidR="00C946AE" w:rsidRPr="008A3328" w:rsidRDefault="002172F1" w:rsidP="00C946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C946AE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093</w:t>
            </w:r>
          </w:p>
        </w:tc>
        <w:tc>
          <w:tcPr>
            <w:tcW w:w="270" w:type="dxa"/>
            <w:shd w:val="clear" w:color="auto" w:fill="auto"/>
          </w:tcPr>
          <w:p w14:paraId="3473A61B" w14:textId="77777777" w:rsidR="00C946AE" w:rsidRPr="008A3328" w:rsidRDefault="00C946AE" w:rsidP="00C946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3D5812" w14:textId="77777777" w:rsidR="00C946AE" w:rsidRPr="008A3328" w:rsidRDefault="00C946AE" w:rsidP="00C946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3B81959" w14:textId="79D936C7" w:rsidR="00C946AE" w:rsidRPr="008A3328" w:rsidRDefault="002172F1" w:rsidP="00C946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C946AE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207</w:t>
            </w:r>
          </w:p>
        </w:tc>
      </w:tr>
      <w:tr w:rsidR="00C946AE" w:rsidRPr="008A3328" w14:paraId="1F9801AE" w14:textId="77777777" w:rsidTr="00C12FE4">
        <w:tc>
          <w:tcPr>
            <w:tcW w:w="3240" w:type="dxa"/>
            <w:shd w:val="clear" w:color="auto" w:fill="auto"/>
          </w:tcPr>
          <w:p w14:paraId="4EE5E38C" w14:textId="70787490" w:rsidR="00C946AE" w:rsidRPr="008A3328" w:rsidRDefault="00C946AE" w:rsidP="00C946AE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6457506B" w14:textId="77777777" w:rsidR="00C946AE" w:rsidRPr="008A3328" w:rsidRDefault="00C946AE" w:rsidP="00C946AE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E233288" w14:textId="129F0A8B" w:rsidR="00C946AE" w:rsidRPr="008A3328" w:rsidRDefault="002172F1" w:rsidP="00C946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C946AE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593</w:t>
            </w:r>
          </w:p>
        </w:tc>
        <w:tc>
          <w:tcPr>
            <w:tcW w:w="262" w:type="dxa"/>
            <w:shd w:val="clear" w:color="auto" w:fill="auto"/>
          </w:tcPr>
          <w:p w14:paraId="17564AE0" w14:textId="77777777" w:rsidR="00C946AE" w:rsidRPr="008A3328" w:rsidRDefault="00C946AE" w:rsidP="00C946A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598F4D4" w14:textId="25D95A2E" w:rsidR="00C946AE" w:rsidRPr="008A3328" w:rsidRDefault="002172F1" w:rsidP="00C946AE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="00C946AE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170</w:t>
            </w:r>
          </w:p>
        </w:tc>
        <w:tc>
          <w:tcPr>
            <w:tcW w:w="262" w:type="dxa"/>
            <w:shd w:val="clear" w:color="auto" w:fill="auto"/>
          </w:tcPr>
          <w:p w14:paraId="27F52675" w14:textId="77777777" w:rsidR="00C946AE" w:rsidRPr="008A3328" w:rsidRDefault="00C946AE" w:rsidP="00C946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DE7F543" w14:textId="1BCB5793" w:rsidR="00C946AE" w:rsidRPr="008A3328" w:rsidRDefault="002172F1" w:rsidP="00C946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270" w:type="dxa"/>
            <w:shd w:val="clear" w:color="auto" w:fill="auto"/>
          </w:tcPr>
          <w:p w14:paraId="36B8E508" w14:textId="77777777" w:rsidR="00C946AE" w:rsidRPr="008A3328" w:rsidRDefault="00C946AE" w:rsidP="00C946AE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6B1881" w14:textId="250B0DC5" w:rsidR="00C946AE" w:rsidRPr="008A3328" w:rsidRDefault="002172F1" w:rsidP="00C946AE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248</w:t>
            </w:r>
          </w:p>
        </w:tc>
      </w:tr>
      <w:tr w:rsidR="006E6F95" w:rsidRPr="008A3328" w14:paraId="1813D4E1" w14:textId="77777777" w:rsidTr="00C12FE4">
        <w:tc>
          <w:tcPr>
            <w:tcW w:w="3240" w:type="dxa"/>
            <w:shd w:val="clear" w:color="auto" w:fill="auto"/>
          </w:tcPr>
          <w:p w14:paraId="25852A82" w14:textId="77777777" w:rsidR="006E6F95" w:rsidRPr="008A3328" w:rsidRDefault="006E6F95" w:rsidP="006E6F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ค่าฝึกอบรมและสัมมนา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00BC7CD8" w14:textId="11DAD638" w:rsidR="006E6F95" w:rsidRPr="008A3328" w:rsidRDefault="006E6F95" w:rsidP="006E6F9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A0E261C" w14:textId="715FF378" w:rsidR="006E6F95" w:rsidRPr="008A3328" w:rsidRDefault="002172F1" w:rsidP="006E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9F682C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262" w:type="dxa"/>
            <w:shd w:val="clear" w:color="auto" w:fill="auto"/>
          </w:tcPr>
          <w:p w14:paraId="6BD8F07D" w14:textId="77777777" w:rsidR="006E6F95" w:rsidRPr="008A3328" w:rsidRDefault="006E6F95" w:rsidP="006E6F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C8EDB6D" w14:textId="5F780F82" w:rsidR="006E6F95" w:rsidRPr="008A3328" w:rsidRDefault="002172F1" w:rsidP="006E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6E6F95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080</w:t>
            </w:r>
          </w:p>
        </w:tc>
        <w:tc>
          <w:tcPr>
            <w:tcW w:w="262" w:type="dxa"/>
            <w:shd w:val="clear" w:color="auto" w:fill="auto"/>
          </w:tcPr>
          <w:p w14:paraId="0F84D3B8" w14:textId="77777777" w:rsidR="006E6F95" w:rsidRPr="008A3328" w:rsidRDefault="006E6F95" w:rsidP="006E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5BAFBB4" w14:textId="216FEC67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E6F95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466</w:t>
            </w:r>
          </w:p>
        </w:tc>
        <w:tc>
          <w:tcPr>
            <w:tcW w:w="270" w:type="dxa"/>
            <w:shd w:val="clear" w:color="auto" w:fill="auto"/>
          </w:tcPr>
          <w:p w14:paraId="21571BA2" w14:textId="77777777" w:rsidR="006E6F95" w:rsidRPr="008A3328" w:rsidRDefault="006E6F95" w:rsidP="006E6F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5CBD76A" w14:textId="347CF41A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6E6F95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579</w:t>
            </w:r>
          </w:p>
        </w:tc>
      </w:tr>
      <w:tr w:rsidR="006E6F95" w:rsidRPr="008A3328" w14:paraId="1467EF4C" w14:textId="77777777" w:rsidTr="00C12FE4">
        <w:tc>
          <w:tcPr>
            <w:tcW w:w="3240" w:type="dxa"/>
            <w:shd w:val="clear" w:color="auto" w:fill="auto"/>
          </w:tcPr>
          <w:p w14:paraId="7BC7F0BD" w14:textId="7B934313" w:rsidR="006E6F95" w:rsidRPr="008A3328" w:rsidRDefault="006E6F95" w:rsidP="006E6F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การปรับปรุงมูลค่า</w:t>
            </w:r>
            <w:r w:rsidR="00FE4236" w:rsidRPr="008A3328">
              <w:rPr>
                <w:rFonts w:ascii="Angsana New" w:hAnsi="Angsana New" w:hint="cs"/>
                <w:sz w:val="28"/>
                <w:szCs w:val="28"/>
                <w:cs/>
              </w:rPr>
              <w:t>เจ้าหนี้ค่า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ซื้อธุรกิจ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06B723B" w14:textId="77777777" w:rsidR="006E6F95" w:rsidRPr="008A3328" w:rsidRDefault="006E6F95" w:rsidP="006E6F9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50A06BD" w14:textId="1D24E352" w:rsidR="000B0FB7" w:rsidRPr="008A3328" w:rsidRDefault="002172F1" w:rsidP="0078213A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78213A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  <w:shd w:val="clear" w:color="auto" w:fill="auto"/>
          </w:tcPr>
          <w:p w14:paraId="1CB1818A" w14:textId="77777777" w:rsidR="006E6F95" w:rsidRPr="008A3328" w:rsidRDefault="006E6F95" w:rsidP="006E6F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C34ECB" w14:textId="18713CAC" w:rsidR="006E6F95" w:rsidRPr="008A3328" w:rsidRDefault="002172F1" w:rsidP="006E6F95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6E6F95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</w:p>
        </w:tc>
        <w:tc>
          <w:tcPr>
            <w:tcW w:w="262" w:type="dxa"/>
            <w:shd w:val="clear" w:color="auto" w:fill="auto"/>
          </w:tcPr>
          <w:p w14:paraId="3FB29C69" w14:textId="77777777" w:rsidR="006E6F95" w:rsidRPr="008A3328" w:rsidRDefault="006E6F95" w:rsidP="006E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22739BE" w14:textId="7DAE9A83" w:rsidR="006E6F95" w:rsidRPr="008A3328" w:rsidRDefault="002172F1" w:rsidP="0078213A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21</w:t>
            </w:r>
            <w:r w:rsidR="0078213A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70" w:type="dxa"/>
            <w:shd w:val="clear" w:color="auto" w:fill="auto"/>
          </w:tcPr>
          <w:p w14:paraId="75DF0071" w14:textId="77777777" w:rsidR="006E6F95" w:rsidRPr="008A3328" w:rsidRDefault="006E6F95" w:rsidP="006E6F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720E7C4" w14:textId="3B3EEC96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</w:t>
            </w:r>
            <w:r w:rsidR="006E6F95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715</w:t>
            </w:r>
          </w:p>
        </w:tc>
      </w:tr>
      <w:tr w:rsidR="006E6F95" w:rsidRPr="008A3328" w14:paraId="087F4B26" w14:textId="77777777" w:rsidTr="00AE1F90">
        <w:tc>
          <w:tcPr>
            <w:tcW w:w="3240" w:type="dxa"/>
            <w:shd w:val="clear" w:color="auto" w:fill="auto"/>
          </w:tcPr>
          <w:p w14:paraId="6F3142BE" w14:textId="77777777" w:rsidR="006E6F95" w:rsidRPr="008A3328" w:rsidRDefault="006E6F95" w:rsidP="006E6F95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4FDA5FAC" w14:textId="77777777" w:rsidR="006E6F95" w:rsidRPr="008A3328" w:rsidRDefault="006E6F95" w:rsidP="006E6F95">
            <w:pPr>
              <w:pStyle w:val="acctfourfigures"/>
              <w:tabs>
                <w:tab w:val="clear" w:pos="765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9519E3" w14:textId="3EA365BD" w:rsidR="006E6F95" w:rsidRPr="008A3328" w:rsidRDefault="002172F1" w:rsidP="006E6F9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</w:t>
            </w:r>
            <w:r w:rsidR="00135ACD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175</w:t>
            </w:r>
          </w:p>
        </w:tc>
        <w:tc>
          <w:tcPr>
            <w:tcW w:w="262" w:type="dxa"/>
            <w:shd w:val="clear" w:color="auto" w:fill="auto"/>
          </w:tcPr>
          <w:p w14:paraId="7E0EC91E" w14:textId="77777777" w:rsidR="006E6F95" w:rsidRPr="008A3328" w:rsidRDefault="006E6F95" w:rsidP="006E6F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84671D2" w14:textId="3DD1E7B1" w:rsidR="006E6F95" w:rsidRPr="008A3328" w:rsidRDefault="002172F1" w:rsidP="006E6F95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31</w:t>
            </w:r>
            <w:r w:rsidR="006E6F95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327</w:t>
            </w:r>
          </w:p>
        </w:tc>
        <w:tc>
          <w:tcPr>
            <w:tcW w:w="262" w:type="dxa"/>
            <w:shd w:val="clear" w:color="auto" w:fill="auto"/>
          </w:tcPr>
          <w:p w14:paraId="61894ABF" w14:textId="77777777" w:rsidR="006E6F95" w:rsidRPr="008A3328" w:rsidRDefault="006E6F95" w:rsidP="006E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6B0569D6" w14:textId="6CBE7099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4A4457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913</w:t>
            </w:r>
          </w:p>
        </w:tc>
        <w:tc>
          <w:tcPr>
            <w:tcW w:w="270" w:type="dxa"/>
            <w:shd w:val="clear" w:color="auto" w:fill="auto"/>
          </w:tcPr>
          <w:p w14:paraId="49BA1886" w14:textId="77777777" w:rsidR="006E6F95" w:rsidRPr="008A3328" w:rsidRDefault="006E6F95" w:rsidP="006E6F9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34BA82C" w14:textId="2CED9F40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6E6F9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766</w:t>
            </w:r>
          </w:p>
        </w:tc>
      </w:tr>
      <w:tr w:rsidR="006E6F95" w:rsidRPr="008A3328" w14:paraId="79030C99" w14:textId="77777777" w:rsidTr="0015040F">
        <w:tc>
          <w:tcPr>
            <w:tcW w:w="3240" w:type="dxa"/>
            <w:shd w:val="clear" w:color="auto" w:fill="auto"/>
          </w:tcPr>
          <w:p w14:paraId="167295E6" w14:textId="0FEDAFF8" w:rsidR="006E6F95" w:rsidRPr="008A3328" w:rsidRDefault="006E6F95" w:rsidP="006E6F9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รวมต้นทุนขายและบริการ ต้นทุนใน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</w:t>
            </w:r>
          </w:p>
          <w:p w14:paraId="617B62B8" w14:textId="2A9B3F4B" w:rsidR="006E6F95" w:rsidRPr="008A3328" w:rsidRDefault="006E6F95" w:rsidP="006E6F9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จัดจำหน่าย และค่าใช้จ่ายใน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การบริหาร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990" w:type="dxa"/>
            <w:tcBorders>
              <w:left w:val="nil"/>
            </w:tcBorders>
            <w:shd w:val="clear" w:color="auto" w:fill="auto"/>
          </w:tcPr>
          <w:p w14:paraId="5587154B" w14:textId="77777777" w:rsidR="006E6F95" w:rsidRPr="008A3328" w:rsidRDefault="006E6F95" w:rsidP="006E6F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221A3F" w14:textId="77777777" w:rsidR="006E6F95" w:rsidRPr="008A3328" w:rsidRDefault="006E6F95" w:rsidP="006E6F95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38672C8F" w14:textId="3E5D6088" w:rsidR="00FB6D11" w:rsidRPr="008A3328" w:rsidRDefault="002172F1" w:rsidP="006E6F95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135AC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163</w:t>
            </w:r>
            <w:r w:rsidR="00135ACD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433</w:t>
            </w:r>
          </w:p>
        </w:tc>
        <w:tc>
          <w:tcPr>
            <w:tcW w:w="262" w:type="dxa"/>
            <w:shd w:val="clear" w:color="auto" w:fill="auto"/>
          </w:tcPr>
          <w:p w14:paraId="69253985" w14:textId="77777777" w:rsidR="006E6F95" w:rsidRPr="008A3328" w:rsidRDefault="006E6F95" w:rsidP="006E6F9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8C9B2" w14:textId="77777777" w:rsidR="006E6F95" w:rsidRPr="008A3328" w:rsidRDefault="006E6F95" w:rsidP="006E6F95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148472C5" w14:textId="10E1CAE1" w:rsidR="006E6F95" w:rsidRPr="008A3328" w:rsidRDefault="002172F1" w:rsidP="006E6F95">
            <w:pPr>
              <w:pStyle w:val="acctfourfigures"/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E6F95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682</w:t>
            </w:r>
            <w:r w:rsidR="006E6F95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206</w:t>
            </w:r>
          </w:p>
        </w:tc>
        <w:tc>
          <w:tcPr>
            <w:tcW w:w="262" w:type="dxa"/>
            <w:shd w:val="clear" w:color="auto" w:fill="auto"/>
          </w:tcPr>
          <w:p w14:paraId="3833AB0F" w14:textId="77777777" w:rsidR="006E6F95" w:rsidRPr="008A3328" w:rsidRDefault="006E6F95" w:rsidP="006E6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6E1C66" w14:textId="77777777" w:rsidR="00EF0019" w:rsidRPr="008A3328" w:rsidRDefault="00EF0019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D868884" w14:textId="18E75696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6E6F95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253</w:t>
            </w:r>
            <w:r w:rsidR="006E6F95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760</w:t>
            </w:r>
          </w:p>
        </w:tc>
        <w:tc>
          <w:tcPr>
            <w:tcW w:w="270" w:type="dxa"/>
            <w:shd w:val="clear" w:color="auto" w:fill="auto"/>
          </w:tcPr>
          <w:p w14:paraId="7D2FDC28" w14:textId="77777777" w:rsidR="006E6F95" w:rsidRPr="008A3328" w:rsidRDefault="006E6F95" w:rsidP="006E6F95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92D81" w14:textId="77777777" w:rsidR="006E6F95" w:rsidRPr="008A3328" w:rsidRDefault="006E6F95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  <w:p w14:paraId="0D8D18F4" w14:textId="7F1B2D84" w:rsidR="006E6F95" w:rsidRPr="008A3328" w:rsidRDefault="002172F1" w:rsidP="006E6F95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100" w:right="-13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928</w:t>
            </w:r>
            <w:r w:rsidR="006E6F95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497</w:t>
            </w:r>
          </w:p>
        </w:tc>
      </w:tr>
    </w:tbl>
    <w:p w14:paraId="2A9D7CCE" w14:textId="5A37122A" w:rsidR="00E62E83" w:rsidRPr="008A3328" w:rsidRDefault="00E62E83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4"/>
          <w:szCs w:val="24"/>
          <w:lang w:eastAsia="x-none"/>
        </w:rPr>
      </w:pPr>
    </w:p>
    <w:p w14:paraId="0233A687" w14:textId="045167CA" w:rsidR="004B5B07" w:rsidRPr="008A3328" w:rsidRDefault="002172F1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t>24</w:t>
      </w:r>
      <w:r w:rsidR="009939E6" w:rsidRPr="008A3328">
        <w:rPr>
          <w:rFonts w:ascii="Angsana New" w:eastAsia="MS Mincho" w:hAnsi="Angsana New"/>
          <w:sz w:val="28"/>
          <w:szCs w:val="28"/>
          <w:lang w:val="en-US"/>
        </w:rPr>
        <w:t xml:space="preserve">       </w:t>
      </w:r>
      <w:r w:rsidR="004B5B07" w:rsidRPr="008A3328">
        <w:rPr>
          <w:rFonts w:ascii="Angsana New" w:eastAsia="MS Mincho" w:hAnsi="Angsana New"/>
          <w:sz w:val="28"/>
          <w:szCs w:val="28"/>
          <w:cs/>
          <w:lang w:val="en-US"/>
        </w:rPr>
        <w:t>ภาษีเงินได้</w:t>
      </w:r>
    </w:p>
    <w:p w14:paraId="3F138F69" w14:textId="5FCDA5A5" w:rsidR="0089797B" w:rsidRPr="008A3328" w:rsidRDefault="0089797B" w:rsidP="004955CE">
      <w:pPr>
        <w:rPr>
          <w:rFonts w:ascii="Angsana New" w:hAnsi="Angsana New"/>
          <w:sz w:val="20"/>
          <w:szCs w:val="20"/>
          <w:lang w:eastAsia="x-none"/>
        </w:rPr>
      </w:pPr>
    </w:p>
    <w:tbl>
      <w:tblPr>
        <w:tblW w:w="90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26"/>
        <w:gridCol w:w="944"/>
        <w:gridCol w:w="1064"/>
        <w:gridCol w:w="249"/>
        <w:gridCol w:w="1066"/>
        <w:gridCol w:w="248"/>
        <w:gridCol w:w="1064"/>
        <w:gridCol w:w="248"/>
        <w:gridCol w:w="1069"/>
      </w:tblGrid>
      <w:tr w:rsidR="0089797B" w:rsidRPr="008A3328" w14:paraId="002505B8" w14:textId="77777777" w:rsidTr="001111F9">
        <w:trPr>
          <w:tblHeader/>
        </w:trPr>
        <w:tc>
          <w:tcPr>
            <w:tcW w:w="4070" w:type="dxa"/>
            <w:gridSpan w:val="2"/>
          </w:tcPr>
          <w:p w14:paraId="1D51F701" w14:textId="77777777" w:rsidR="0089797B" w:rsidRPr="008A3328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bookmarkStart w:id="18" w:name="_Hlk33311720"/>
            <w:r w:rsidRPr="008A332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2379" w:type="dxa"/>
            <w:gridSpan w:val="3"/>
          </w:tcPr>
          <w:p w14:paraId="6C7DA46C" w14:textId="388A40CF" w:rsidR="0089797B" w:rsidRPr="008A3328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2B19B2E1" w14:textId="77777777" w:rsidR="0089797B" w:rsidRPr="008A3328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81" w:type="dxa"/>
            <w:gridSpan w:val="3"/>
          </w:tcPr>
          <w:p w14:paraId="13F02E18" w14:textId="45A0788C" w:rsidR="0089797B" w:rsidRPr="008A3328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6B50" w:rsidRPr="008A3328" w14:paraId="09A7F627" w14:textId="77777777" w:rsidTr="007F68E9">
        <w:trPr>
          <w:tblHeader/>
        </w:trPr>
        <w:tc>
          <w:tcPr>
            <w:tcW w:w="3126" w:type="dxa"/>
          </w:tcPr>
          <w:p w14:paraId="275923C2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4" w:type="dxa"/>
          </w:tcPr>
          <w:p w14:paraId="21BDA0FF" w14:textId="29BB06DF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02D61E7F" w14:textId="4DA8DD08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49" w:type="dxa"/>
            <w:shd w:val="clear" w:color="auto" w:fill="auto"/>
          </w:tcPr>
          <w:p w14:paraId="6B5CA907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</w:tcPr>
          <w:p w14:paraId="5CCD68E8" w14:textId="0B7CE110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8" w:type="dxa"/>
            <w:shd w:val="clear" w:color="auto" w:fill="auto"/>
          </w:tcPr>
          <w:p w14:paraId="4F3E6452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</w:tcPr>
          <w:p w14:paraId="279B880A" w14:textId="4608C8CF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48" w:type="dxa"/>
            <w:shd w:val="clear" w:color="auto" w:fill="auto"/>
          </w:tcPr>
          <w:p w14:paraId="14BEB0D7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</w:tcPr>
          <w:p w14:paraId="7292ED56" w14:textId="2F4349AF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89797B" w:rsidRPr="008A3328" w14:paraId="66D0EAF9" w14:textId="77777777" w:rsidTr="001111F9">
        <w:trPr>
          <w:tblHeader/>
        </w:trPr>
        <w:tc>
          <w:tcPr>
            <w:tcW w:w="3126" w:type="dxa"/>
          </w:tcPr>
          <w:p w14:paraId="0B9AFE07" w14:textId="77777777" w:rsidR="0089797B" w:rsidRPr="008A3328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44" w:type="dxa"/>
          </w:tcPr>
          <w:p w14:paraId="54100D70" w14:textId="77777777" w:rsidR="0089797B" w:rsidRPr="008A3328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008" w:type="dxa"/>
            <w:gridSpan w:val="7"/>
          </w:tcPr>
          <w:p w14:paraId="06E052B0" w14:textId="27C41DE1" w:rsidR="0089797B" w:rsidRPr="008A3328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797B" w:rsidRPr="008A3328" w14:paraId="2B96B6B3" w14:textId="77777777" w:rsidTr="001111F9">
        <w:tc>
          <w:tcPr>
            <w:tcW w:w="4070" w:type="dxa"/>
            <w:gridSpan w:val="2"/>
          </w:tcPr>
          <w:p w14:paraId="77D345C5" w14:textId="24AA0D29" w:rsidR="0089797B" w:rsidRPr="008A3328" w:rsidRDefault="008979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8A3328">
              <w:rPr>
                <w:rFonts w:ascii="Angsana New" w:hAnsi="Angsana New"/>
                <w:b/>
                <w:bCs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064" w:type="dxa"/>
            <w:vAlign w:val="bottom"/>
          </w:tcPr>
          <w:p w14:paraId="7F28854F" w14:textId="77777777" w:rsidR="0089797B" w:rsidRPr="008A3328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9" w:type="dxa"/>
          </w:tcPr>
          <w:p w14:paraId="508F1385" w14:textId="77777777" w:rsidR="0089797B" w:rsidRPr="008A3328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1BECBDD8" w14:textId="77777777" w:rsidR="0089797B" w:rsidRPr="008A3328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643BC9DA" w14:textId="77777777" w:rsidR="0089797B" w:rsidRPr="008A3328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64BBADD9" w14:textId="77777777" w:rsidR="0089797B" w:rsidRPr="008A3328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8" w:type="dxa"/>
          </w:tcPr>
          <w:p w14:paraId="0F094F20" w14:textId="77777777" w:rsidR="0089797B" w:rsidRPr="008A3328" w:rsidRDefault="0089797B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732D4AAD" w14:textId="77777777" w:rsidR="0089797B" w:rsidRPr="008A3328" w:rsidRDefault="0089797B" w:rsidP="004955C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6B50" w:rsidRPr="008A3328" w14:paraId="22472820" w14:textId="77777777" w:rsidTr="001111F9">
        <w:tc>
          <w:tcPr>
            <w:tcW w:w="3126" w:type="dxa"/>
          </w:tcPr>
          <w:p w14:paraId="4FEBC19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สำหรับงวดปัจจุบัน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44" w:type="dxa"/>
          </w:tcPr>
          <w:p w14:paraId="226E085C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724370BC" w14:textId="7B61D614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DB3D8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115</w:t>
            </w:r>
          </w:p>
        </w:tc>
        <w:tc>
          <w:tcPr>
            <w:tcW w:w="249" w:type="dxa"/>
          </w:tcPr>
          <w:p w14:paraId="2048C8C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vAlign w:val="bottom"/>
          </w:tcPr>
          <w:p w14:paraId="234BEE30" w14:textId="116CDAD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</w:t>
            </w:r>
            <w:r w:rsidR="00916B5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48" w:type="dxa"/>
          </w:tcPr>
          <w:p w14:paraId="32FD642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vAlign w:val="bottom"/>
          </w:tcPr>
          <w:p w14:paraId="3DF724C6" w14:textId="4537965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8D1B7B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968</w:t>
            </w:r>
          </w:p>
        </w:tc>
        <w:tc>
          <w:tcPr>
            <w:tcW w:w="248" w:type="dxa"/>
          </w:tcPr>
          <w:p w14:paraId="4D4A912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40AF5B1C" w14:textId="6F36954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916B5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563</w:t>
            </w:r>
          </w:p>
        </w:tc>
      </w:tr>
      <w:tr w:rsidR="00916B50" w:rsidRPr="008A3328" w14:paraId="68EB2264" w14:textId="77777777" w:rsidTr="001111F9">
        <w:tc>
          <w:tcPr>
            <w:tcW w:w="3126" w:type="dxa"/>
          </w:tcPr>
          <w:p w14:paraId="6553102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944" w:type="dxa"/>
          </w:tcPr>
          <w:p w14:paraId="3E9F1A4F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78C10B62" w14:textId="2BD38566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9" w:type="dxa"/>
          </w:tcPr>
          <w:p w14:paraId="20DEA1C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6" w:type="dxa"/>
            <w:vAlign w:val="bottom"/>
          </w:tcPr>
          <w:p w14:paraId="17F0BD17" w14:textId="441D1C4D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0992C98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4" w:type="dxa"/>
            <w:vAlign w:val="bottom"/>
          </w:tcPr>
          <w:p w14:paraId="5F497C3B" w14:textId="62BB3CEC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  <w:tc>
          <w:tcPr>
            <w:tcW w:w="248" w:type="dxa"/>
          </w:tcPr>
          <w:p w14:paraId="212FD4E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069" w:type="dxa"/>
            <w:vAlign w:val="bottom"/>
          </w:tcPr>
          <w:p w14:paraId="43066F5D" w14:textId="56CF1DE8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0"/>
                <w:lang w:bidi="th-TH"/>
              </w:rPr>
            </w:pPr>
          </w:p>
        </w:tc>
      </w:tr>
      <w:tr w:rsidR="00916B50" w:rsidRPr="008A3328" w14:paraId="664D1250" w14:textId="77777777" w:rsidTr="007F68E9">
        <w:tc>
          <w:tcPr>
            <w:tcW w:w="4070" w:type="dxa"/>
            <w:gridSpan w:val="2"/>
            <w:shd w:val="clear" w:color="auto" w:fill="auto"/>
          </w:tcPr>
          <w:p w14:paraId="1F934DD7" w14:textId="5B392912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711E0014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9" w:type="dxa"/>
            <w:shd w:val="clear" w:color="auto" w:fill="auto"/>
          </w:tcPr>
          <w:p w14:paraId="26F5EA5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32BD4CF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  <w:vAlign w:val="bottom"/>
          </w:tcPr>
          <w:p w14:paraId="038FF4CD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44AF09A8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48" w:type="dxa"/>
            <w:shd w:val="clear" w:color="auto" w:fill="auto"/>
          </w:tcPr>
          <w:p w14:paraId="0A1239D1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7840BAD9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916B50" w:rsidRPr="008A3328" w14:paraId="75D46123" w14:textId="77777777" w:rsidTr="001111F9">
        <w:tc>
          <w:tcPr>
            <w:tcW w:w="3126" w:type="dxa"/>
            <w:shd w:val="clear" w:color="auto" w:fill="auto"/>
          </w:tcPr>
          <w:p w14:paraId="35C46E1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  <w:r w:rsidRPr="008A3328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944" w:type="dxa"/>
            <w:shd w:val="clear" w:color="auto" w:fill="auto"/>
          </w:tcPr>
          <w:p w14:paraId="4BC038D4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2850FA01" w14:textId="6067FBF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DB3D8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746</w:t>
            </w:r>
          </w:p>
        </w:tc>
        <w:tc>
          <w:tcPr>
            <w:tcW w:w="249" w:type="dxa"/>
            <w:shd w:val="clear" w:color="auto" w:fill="auto"/>
          </w:tcPr>
          <w:p w14:paraId="4593BBC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6" w:type="dxa"/>
            <w:shd w:val="clear" w:color="auto" w:fill="auto"/>
            <w:vAlign w:val="bottom"/>
          </w:tcPr>
          <w:p w14:paraId="4F986D3B" w14:textId="1089124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="00916B5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248" w:type="dxa"/>
            <w:shd w:val="clear" w:color="auto" w:fill="auto"/>
          </w:tcPr>
          <w:p w14:paraId="25A34E6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4" w:type="dxa"/>
            <w:shd w:val="clear" w:color="auto" w:fill="auto"/>
            <w:vAlign w:val="bottom"/>
          </w:tcPr>
          <w:p w14:paraId="050349FE" w14:textId="3412D2C6" w:rsidR="00916B50" w:rsidRPr="008A3328" w:rsidRDefault="0038120B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8D1B7B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  <w:r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8" w:type="dxa"/>
            <w:shd w:val="clear" w:color="auto" w:fill="auto"/>
          </w:tcPr>
          <w:p w14:paraId="6A3A4BD2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9" w:type="dxa"/>
            <w:shd w:val="clear" w:color="auto" w:fill="auto"/>
            <w:vAlign w:val="bottom"/>
          </w:tcPr>
          <w:p w14:paraId="597B9A1E" w14:textId="2ECE5504" w:rsidR="00916B50" w:rsidRPr="008A3328" w:rsidRDefault="00916B50" w:rsidP="00E24243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689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916B50" w:rsidRPr="008A3328" w14:paraId="3B8E7675" w14:textId="77777777" w:rsidTr="001111F9">
        <w:tc>
          <w:tcPr>
            <w:tcW w:w="3126" w:type="dxa"/>
            <w:shd w:val="clear" w:color="auto" w:fill="auto"/>
          </w:tcPr>
          <w:p w14:paraId="29FECBB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944" w:type="dxa"/>
            <w:shd w:val="clear" w:color="auto" w:fill="auto"/>
          </w:tcPr>
          <w:p w14:paraId="2ED9FC2E" w14:textId="77777777" w:rsidR="00916B50" w:rsidRPr="008A3328" w:rsidRDefault="00916B50" w:rsidP="00916B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AC3C3C" w14:textId="1D556CE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DB3D82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49" w:type="dxa"/>
            <w:shd w:val="clear" w:color="auto" w:fill="auto"/>
          </w:tcPr>
          <w:p w14:paraId="198FCD9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F2D8A" w14:textId="32C11FB8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  <w:tc>
          <w:tcPr>
            <w:tcW w:w="248" w:type="dxa"/>
            <w:shd w:val="clear" w:color="auto" w:fill="auto"/>
          </w:tcPr>
          <w:p w14:paraId="7312E17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1A139" w14:textId="54D1AFB5" w:rsidR="004256C1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4256C1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856</w:t>
            </w:r>
          </w:p>
        </w:tc>
        <w:tc>
          <w:tcPr>
            <w:tcW w:w="248" w:type="dxa"/>
            <w:shd w:val="clear" w:color="auto" w:fill="auto"/>
          </w:tcPr>
          <w:p w14:paraId="5A72EAB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A239C2" w14:textId="5E60814E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874</w:t>
            </w:r>
          </w:p>
        </w:tc>
      </w:tr>
      <w:bookmarkEnd w:id="18"/>
    </w:tbl>
    <w:p w14:paraId="2779B85A" w14:textId="2DDB4605" w:rsidR="008C6594" w:rsidRPr="008A3328" w:rsidRDefault="008C6594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024"/>
        <w:gridCol w:w="236"/>
        <w:gridCol w:w="1018"/>
        <w:gridCol w:w="6"/>
      </w:tblGrid>
      <w:tr w:rsidR="00A223EA" w:rsidRPr="008A3328" w14:paraId="1374BA1F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687CD2E4" w14:textId="2A56C9FA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การกระทบยอดเพื่อหา</w:t>
            </w:r>
            <w:r w:rsidR="007009AE"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อัตราภาษีที่แท้จริง</w:t>
            </w:r>
          </w:p>
        </w:tc>
        <w:tc>
          <w:tcPr>
            <w:tcW w:w="4944" w:type="dxa"/>
            <w:gridSpan w:val="7"/>
            <w:shd w:val="clear" w:color="auto" w:fill="auto"/>
          </w:tcPr>
          <w:p w14:paraId="17B3538A" w14:textId="45980AB6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223EA" w:rsidRPr="008A3328" w14:paraId="0C688753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0015044B" w14:textId="7F7443B7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41525A3B" w14:textId="574BA766" w:rsidR="00A223E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F5C70FD" w14:textId="77777777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4"/>
            <w:shd w:val="clear" w:color="auto" w:fill="auto"/>
          </w:tcPr>
          <w:p w14:paraId="68675C12" w14:textId="2032CFB5" w:rsidR="00A223E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A223EA" w:rsidRPr="008A3328" w14:paraId="243D2A19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211C2530" w14:textId="77777777" w:rsidR="00A223EA" w:rsidRPr="008A3328" w:rsidRDefault="00A223EA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FCB7874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4BD8E80F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B4B7332" w14:textId="77777777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788F26A5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  <w:p w14:paraId="26CA6DD9" w14:textId="03C3EF5A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3EE4D282" w14:textId="77777777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6B6C934D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F5BD527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410D0D76" w14:textId="77777777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  <w:shd w:val="clear" w:color="auto" w:fill="auto"/>
          </w:tcPr>
          <w:p w14:paraId="2CCA4EF8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8445788" w14:textId="7928B33E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6B50" w:rsidRPr="008A3328" w14:paraId="36FE8F85" w14:textId="77777777" w:rsidTr="007009AE">
        <w:tc>
          <w:tcPr>
            <w:tcW w:w="4050" w:type="dxa"/>
            <w:shd w:val="clear" w:color="auto" w:fill="auto"/>
          </w:tcPr>
          <w:p w14:paraId="5984D6B9" w14:textId="070B118F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shd w:val="clear" w:color="auto" w:fill="auto"/>
          </w:tcPr>
          <w:p w14:paraId="582E68A6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771824C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</w:tcPr>
          <w:p w14:paraId="28A056DB" w14:textId="2C1A2C0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124</w:t>
            </w:r>
            <w:r w:rsidR="00E9034A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907</w:t>
            </w:r>
          </w:p>
        </w:tc>
        <w:tc>
          <w:tcPr>
            <w:tcW w:w="236" w:type="dxa"/>
            <w:shd w:val="clear" w:color="auto" w:fill="auto"/>
          </w:tcPr>
          <w:p w14:paraId="2A30E0B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</w:tcPr>
          <w:p w14:paraId="30294EBB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BBE20A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7F72313" w14:textId="1AEBCF40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95</w:t>
            </w:r>
            <w:r w:rsidR="004379A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167</w:t>
            </w:r>
          </w:p>
        </w:tc>
      </w:tr>
      <w:tr w:rsidR="00916B50" w:rsidRPr="008A3328" w14:paraId="5D9E6097" w14:textId="77777777" w:rsidTr="001F0D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5ED4AEDE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045546A" w14:textId="00F2CEB0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EC4313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7A0C220" w14:textId="6ED41E9F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</w:t>
            </w:r>
            <w:r w:rsidR="00E9034A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D4439D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D6BBC61" w14:textId="6DA74D3E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926B5D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2D1A184D" w14:textId="6B7719DD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4379A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032</w:t>
            </w:r>
          </w:p>
        </w:tc>
      </w:tr>
      <w:tr w:rsidR="00916B50" w:rsidRPr="008A3328" w14:paraId="63B85975" w14:textId="77777777" w:rsidTr="001F0D8B">
        <w:tc>
          <w:tcPr>
            <w:tcW w:w="4050" w:type="dxa"/>
            <w:shd w:val="clear" w:color="auto" w:fill="auto"/>
          </w:tcPr>
          <w:p w14:paraId="00D1DC67" w14:textId="2C2BED87" w:rsidR="00916B50" w:rsidRPr="008A3328" w:rsidRDefault="00916B50" w:rsidP="00916B5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ผลกระทบทางภาษีของรายได้และค่าใช้จ่ายที่ไม่ถือเป็นรายได้หรือค่าใช้จ่ายทางภาษี </w:t>
            </w: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  <w:r w:rsidR="00D5778B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สุทธิ 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0E010289" w14:textId="4D227F71" w:rsidR="00916B50" w:rsidRPr="008A3328" w:rsidRDefault="00916B50" w:rsidP="00916B50">
            <w:pPr>
              <w:rPr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</w:tcPr>
          <w:p w14:paraId="57CAEE3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14:paraId="19FC2AFB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541DF8BA" w14:textId="44EADB29" w:rsidR="00E9034A" w:rsidRPr="008A3328" w:rsidRDefault="00E9034A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119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CDBD90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3922ADA0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26BAE2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8F9DD4E" w14:textId="77777777" w:rsidR="004379A0" w:rsidRPr="008A3328" w:rsidRDefault="004379A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EC1540F" w14:textId="317FEE80" w:rsidR="00916B50" w:rsidRPr="008A3328" w:rsidRDefault="004379A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EB1E44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916B50" w:rsidRPr="008A3328" w14:paraId="40A672B3" w14:textId="77777777" w:rsidTr="001F0D8B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1E653E10" w14:textId="77777777" w:rsidR="00916B50" w:rsidRPr="008A3328" w:rsidRDefault="00916B50" w:rsidP="00916B5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D0AABA7" w14:textId="384C30CD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D67F638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D7FEF" w14:textId="0F89C708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E9034A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861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01D980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001EFFE" w14:textId="03BEA416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6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60E414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A9008" w14:textId="76181BA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13</w:t>
            </w:r>
            <w:r w:rsidR="004379A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657</w:t>
            </w:r>
          </w:p>
        </w:tc>
      </w:tr>
    </w:tbl>
    <w:p w14:paraId="52C32CD8" w14:textId="0578086B" w:rsidR="0038120B" w:rsidRPr="008A3328" w:rsidRDefault="00381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40"/>
        <w:gridCol w:w="1020"/>
        <w:gridCol w:w="236"/>
        <w:gridCol w:w="1024"/>
      </w:tblGrid>
      <w:tr w:rsidR="00A223EA" w:rsidRPr="008A3328" w14:paraId="3F8CEA74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7FDC0CB3" w14:textId="463A8DD3" w:rsidR="00A223EA" w:rsidRPr="008A3328" w:rsidRDefault="007009A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7"/>
          </w:tcPr>
          <w:p w14:paraId="54D9B8A1" w14:textId="77777777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A223EA" w:rsidRPr="008A3328" w14:paraId="68E9087A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1C0B488C" w14:textId="0F106AA4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2DC257F7" w14:textId="763B006A" w:rsidR="00A223E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40" w:type="dxa"/>
          </w:tcPr>
          <w:p w14:paraId="13B57C05" w14:textId="77777777" w:rsidR="00A223EA" w:rsidRPr="008A3328" w:rsidRDefault="00A223E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3"/>
          </w:tcPr>
          <w:p w14:paraId="346384C3" w14:textId="223D2997" w:rsidR="00A223EA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A223EA" w:rsidRPr="008A3328" w14:paraId="21D553BB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4EF70FC7" w14:textId="77777777" w:rsidR="00A223EA" w:rsidRPr="008A3328" w:rsidRDefault="00A223EA" w:rsidP="004955C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nil"/>
            </w:tcBorders>
          </w:tcPr>
          <w:p w14:paraId="00A52251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5A2232C6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6D02BC5B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1D00DFFA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  <w:p w14:paraId="459D4978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3E185DA8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47CDC06F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3B5C4A53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5E9C307C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tcBorders>
              <w:bottom w:val="nil"/>
            </w:tcBorders>
          </w:tcPr>
          <w:p w14:paraId="28FCF930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BF06EBF" w14:textId="77777777" w:rsidR="00A223EA" w:rsidRPr="008A3328" w:rsidRDefault="00A223E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6B50" w:rsidRPr="008A3328" w14:paraId="621FFDB2" w14:textId="77777777" w:rsidTr="00916B50">
        <w:tc>
          <w:tcPr>
            <w:tcW w:w="4050" w:type="dxa"/>
            <w:shd w:val="clear" w:color="auto" w:fill="auto"/>
          </w:tcPr>
          <w:p w14:paraId="0FF9E535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กำไรก่อนภาษีเงินได้รวม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5A461526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DA64080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14:paraId="7E054557" w14:textId="26096BC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95</w:t>
            </w:r>
            <w:r w:rsidR="00E24243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40" w:type="dxa"/>
            <w:tcBorders>
              <w:bottom w:val="nil"/>
            </w:tcBorders>
          </w:tcPr>
          <w:p w14:paraId="2B420874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1F4B08B5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C99D4EF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548A8BBF" w14:textId="6B25DD9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71</w:t>
            </w:r>
            <w:r w:rsidR="00916B5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653</w:t>
            </w:r>
          </w:p>
        </w:tc>
      </w:tr>
      <w:tr w:rsidR="00916B50" w:rsidRPr="008A3328" w14:paraId="3E62F5C5" w14:textId="77777777" w:rsidTr="00916B50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0054714E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</w:tcPr>
          <w:p w14:paraId="4A03A7BB" w14:textId="4BF475E1" w:rsidR="00916B50" w:rsidRPr="008A3328" w:rsidRDefault="002172F1" w:rsidP="00916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468322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bottom w:val="nil"/>
            </w:tcBorders>
          </w:tcPr>
          <w:p w14:paraId="71216CCA" w14:textId="085E7B22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19</w:t>
            </w:r>
            <w:r w:rsidR="00E24243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A577F7D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14:paraId="79C2ACDB" w14:textId="4C353153" w:rsidR="00916B50" w:rsidRPr="008A3328" w:rsidRDefault="002172F1" w:rsidP="00916B50">
            <w:pPr>
              <w:pStyle w:val="acctfourfigures"/>
              <w:tabs>
                <w:tab w:val="clear" w:pos="765"/>
                <w:tab w:val="left" w:pos="320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C6E5494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nil"/>
            </w:tcBorders>
          </w:tcPr>
          <w:p w14:paraId="6FAF97E4" w14:textId="5B4ED6F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916B5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331</w:t>
            </w:r>
          </w:p>
        </w:tc>
      </w:tr>
      <w:tr w:rsidR="00916B50" w:rsidRPr="008A3328" w14:paraId="1D3CD398" w14:textId="77777777" w:rsidTr="00916B50">
        <w:tc>
          <w:tcPr>
            <w:tcW w:w="4050" w:type="dxa"/>
            <w:shd w:val="clear" w:color="auto" w:fill="auto"/>
          </w:tcPr>
          <w:p w14:paraId="757B6ECA" w14:textId="37BC314E" w:rsidR="00916B50" w:rsidRPr="008A3328" w:rsidRDefault="00916B50" w:rsidP="00916B5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ผลกระทบทางภาษีของรายได้และค่าใช้จ่ายที่ไม่ถือเป็นรายได้หรือค่าใช้จ่ายทางภาษี </w:t>
            </w: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สุทธิ และอื่นๆ</w:t>
            </w:r>
          </w:p>
        </w:tc>
        <w:tc>
          <w:tcPr>
            <w:tcW w:w="1080" w:type="dxa"/>
            <w:tcBorders>
              <w:bottom w:val="nil"/>
            </w:tcBorders>
          </w:tcPr>
          <w:p w14:paraId="4ED67E69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BC54A5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1B15D4B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83533BA" w14:textId="605FEB91" w:rsidR="0038120B" w:rsidRPr="008A3328" w:rsidRDefault="003B031A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="00E24243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260</w:t>
            </w:r>
            <w:r w:rsidR="0038120B" w:rsidRPr="008A332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C0E3924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08B2FA5D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53B84EC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</w:tcPr>
          <w:p w14:paraId="30E79361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6F795849" w14:textId="2B951645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457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916B50" w:rsidRPr="008A3328" w14:paraId="4858D405" w14:textId="77777777" w:rsidTr="00916B50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418E376D" w14:textId="77777777" w:rsidR="00916B50" w:rsidRPr="008A3328" w:rsidRDefault="00916B50" w:rsidP="00916B50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</w:tcPr>
          <w:p w14:paraId="022E48B6" w14:textId="6CAA1BC4" w:rsidR="00916B50" w:rsidRPr="008A3328" w:rsidRDefault="002172F1" w:rsidP="00916B50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4A82CE8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02CFA25E" w14:textId="7F11F66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E24243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856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294B1B5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double" w:sz="4" w:space="0" w:color="auto"/>
            </w:tcBorders>
          </w:tcPr>
          <w:p w14:paraId="4D726A7C" w14:textId="57434E5B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96C0006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7F49AC02" w14:textId="566D8CDB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874</w:t>
            </w:r>
          </w:p>
        </w:tc>
      </w:tr>
    </w:tbl>
    <w:p w14:paraId="09C22E01" w14:textId="77777777" w:rsidR="00F12CE0" w:rsidRPr="008A3328" w:rsidRDefault="00F12CE0" w:rsidP="004955CE">
      <w:pPr>
        <w:rPr>
          <w:rFonts w:asciiTheme="majorBidi" w:hAnsiTheme="majorBidi" w:cstheme="majorBidi"/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024"/>
        <w:gridCol w:w="236"/>
        <w:gridCol w:w="1024"/>
      </w:tblGrid>
      <w:tr w:rsidR="00FD29F9" w:rsidRPr="008A3328" w14:paraId="497BEAFA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3CA0C07F" w14:textId="77777777" w:rsidR="00FD29F9" w:rsidRPr="008A3328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E05A9EA" w14:textId="1972BC63" w:rsidR="00FD29F9" w:rsidRPr="008A3328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</w:tr>
      <w:tr w:rsidR="00FD29F9" w:rsidRPr="008A3328" w14:paraId="3ECB8DD0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31F24EEA" w14:textId="77777777" w:rsidR="00FD29F9" w:rsidRPr="008A3328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  <w:shd w:val="clear" w:color="auto" w:fill="auto"/>
          </w:tcPr>
          <w:p w14:paraId="37CA3589" w14:textId="77777777" w:rsidR="00FD29F9" w:rsidRPr="008A3328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63748A08" w14:textId="77777777" w:rsidR="00FD29F9" w:rsidRPr="008A3328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4" w:type="dxa"/>
            <w:gridSpan w:val="3"/>
            <w:shd w:val="clear" w:color="auto" w:fill="auto"/>
          </w:tcPr>
          <w:p w14:paraId="08E036C4" w14:textId="77777777" w:rsidR="00FD29F9" w:rsidRPr="008A3328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916B50" w:rsidRPr="008A3328" w14:paraId="2E44E8FB" w14:textId="77777777" w:rsidTr="007F68E9">
        <w:trPr>
          <w:tblHeader/>
        </w:trPr>
        <w:tc>
          <w:tcPr>
            <w:tcW w:w="4050" w:type="dxa"/>
            <w:shd w:val="clear" w:color="auto" w:fill="auto"/>
          </w:tcPr>
          <w:p w14:paraId="220C35DD" w14:textId="04182C6A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497B15D5" w14:textId="3CDBA653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12016F36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shd w:val="clear" w:color="auto" w:fill="auto"/>
          </w:tcPr>
          <w:p w14:paraId="5C14347F" w14:textId="00EB1510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0E2EC9BA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3FD9307" w14:textId="1C1FBFEF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21FE3EB3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shd w:val="clear" w:color="auto" w:fill="auto"/>
          </w:tcPr>
          <w:p w14:paraId="31B8139F" w14:textId="3728F0A9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FD29F9" w:rsidRPr="008A3328" w14:paraId="74B627BB" w14:textId="77777777" w:rsidTr="00916B50">
        <w:trPr>
          <w:tblHeader/>
        </w:trPr>
        <w:tc>
          <w:tcPr>
            <w:tcW w:w="4050" w:type="dxa"/>
            <w:shd w:val="clear" w:color="auto" w:fill="auto"/>
          </w:tcPr>
          <w:p w14:paraId="446A97C5" w14:textId="77777777" w:rsidR="00FD29F9" w:rsidRPr="008A3328" w:rsidRDefault="00FD29F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904B58F" w14:textId="18CADB22" w:rsidR="00FD29F9" w:rsidRPr="008A3328" w:rsidRDefault="00FD29F9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6B50" w:rsidRPr="008A3328" w14:paraId="2BE33A3C" w14:textId="77777777" w:rsidTr="00916B50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65B9A366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DBE5E18" w14:textId="5B8942E1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21</w:t>
            </w:r>
            <w:r w:rsidR="00DB3D82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880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2C709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</w:tcPr>
          <w:p w14:paraId="62E95C8D" w14:textId="12D25C74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916B5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259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D90706E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1935F252" w14:textId="39642A93" w:rsidR="00916B50" w:rsidRPr="008A3328" w:rsidRDefault="00DB3D82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59DFCC5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bottom w:val="nil"/>
            </w:tcBorders>
            <w:shd w:val="clear" w:color="auto" w:fill="auto"/>
          </w:tcPr>
          <w:p w14:paraId="58F6E842" w14:textId="5765DAB0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585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916B50" w:rsidRPr="008A3328" w14:paraId="5BACF070" w14:textId="77777777" w:rsidTr="00916B50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73DCA04" w14:textId="39B4F9BB" w:rsidR="00916B50" w:rsidRPr="008A3328" w:rsidRDefault="00916B50" w:rsidP="00916B50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7BDA77" w14:textId="7CF71162" w:rsidR="00916B50" w:rsidRPr="008A3328" w:rsidRDefault="00DB3D82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278C6F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76EE37" w14:textId="410FAB5F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585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39D9C0F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78AA64" w14:textId="41C6BEBA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460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02D87F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02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C69739" w14:textId="3499512E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585</w:t>
            </w:r>
          </w:p>
        </w:tc>
      </w:tr>
      <w:tr w:rsidR="00916B50" w:rsidRPr="008A3328" w14:paraId="7490E9BD" w14:textId="77777777" w:rsidTr="00DB3D82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1490DEBE" w14:textId="5A2CD6BD" w:rsidR="00916B50" w:rsidRPr="008A3328" w:rsidRDefault="00916B50" w:rsidP="00916B50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85F00C" w14:textId="6335733C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</w:t>
            </w:r>
            <w:r w:rsidR="00DB3D82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456E149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899BC" w14:textId="00B3EC25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674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B5EA09B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66460" w14:textId="0CD08347" w:rsidR="00916B50" w:rsidRPr="008A3328" w:rsidRDefault="00DB3D82" w:rsidP="00916B50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0AD57A17" w14:textId="77777777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25C93" w14:textId="51EB6B08" w:rsidR="00916B50" w:rsidRPr="008A3328" w:rsidRDefault="00916B50" w:rsidP="00916B50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724CEE3E" w14:textId="77777777" w:rsidR="0035039E" w:rsidRPr="008A3328" w:rsidRDefault="0035039E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00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40"/>
        <w:gridCol w:w="1020"/>
        <w:gridCol w:w="236"/>
        <w:gridCol w:w="1018"/>
        <w:gridCol w:w="6"/>
      </w:tblGrid>
      <w:tr w:rsidR="0035039E" w:rsidRPr="008A3328" w14:paraId="73077469" w14:textId="77777777" w:rsidTr="007009AE">
        <w:trPr>
          <w:gridAfter w:val="1"/>
          <w:wAfter w:w="6" w:type="dxa"/>
          <w:tblHeader/>
        </w:trPr>
        <w:tc>
          <w:tcPr>
            <w:tcW w:w="4050" w:type="dxa"/>
            <w:shd w:val="clear" w:color="auto" w:fill="auto"/>
          </w:tcPr>
          <w:p w14:paraId="096C4D78" w14:textId="77777777" w:rsidR="0035039E" w:rsidRPr="008A3328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944" w:type="dxa"/>
            <w:gridSpan w:val="7"/>
            <w:vAlign w:val="bottom"/>
          </w:tcPr>
          <w:p w14:paraId="769CA8DF" w14:textId="77777777" w:rsidR="0035039E" w:rsidRPr="008A3328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039E" w:rsidRPr="008A3328" w14:paraId="312C2016" w14:textId="77777777" w:rsidTr="007009AE">
        <w:trPr>
          <w:tblHeader/>
        </w:trPr>
        <w:tc>
          <w:tcPr>
            <w:tcW w:w="4050" w:type="dxa"/>
            <w:shd w:val="clear" w:color="auto" w:fill="auto"/>
          </w:tcPr>
          <w:p w14:paraId="0009D4AA" w14:textId="77777777" w:rsidR="0035039E" w:rsidRPr="008A3328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430" w:type="dxa"/>
            <w:gridSpan w:val="3"/>
          </w:tcPr>
          <w:p w14:paraId="26B0F7F0" w14:textId="77777777" w:rsidR="0035039E" w:rsidRPr="008A3328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6E2484AE" w14:textId="77777777" w:rsidR="0035039E" w:rsidRPr="008A3328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80" w:type="dxa"/>
            <w:gridSpan w:val="4"/>
          </w:tcPr>
          <w:p w14:paraId="0A0306E4" w14:textId="77777777" w:rsidR="0035039E" w:rsidRPr="008A3328" w:rsidRDefault="0035039E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916B50" w:rsidRPr="008A3328" w14:paraId="371E5CAF" w14:textId="77777777" w:rsidTr="007F68E9">
        <w:trPr>
          <w:tblHeader/>
        </w:trPr>
        <w:tc>
          <w:tcPr>
            <w:tcW w:w="4050" w:type="dxa"/>
            <w:shd w:val="clear" w:color="auto" w:fill="auto"/>
          </w:tcPr>
          <w:p w14:paraId="04D7BBDF" w14:textId="0311D0AE" w:rsidR="00916B50" w:rsidRPr="008A3328" w:rsidRDefault="00916B50" w:rsidP="00916B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shd w:val="clear" w:color="auto" w:fill="auto"/>
          </w:tcPr>
          <w:p w14:paraId="54A62A73" w14:textId="3B398B49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05B76076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shd w:val="clear" w:color="auto" w:fill="auto"/>
          </w:tcPr>
          <w:p w14:paraId="66FC4ACF" w14:textId="2C5716C9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40" w:type="dxa"/>
            <w:shd w:val="clear" w:color="auto" w:fill="auto"/>
          </w:tcPr>
          <w:p w14:paraId="77CECD06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shd w:val="clear" w:color="auto" w:fill="auto"/>
          </w:tcPr>
          <w:p w14:paraId="539C599D" w14:textId="5BEE18FF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3026AE62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14:paraId="56FCB0FA" w14:textId="6ED74070" w:rsidR="00916B50" w:rsidRPr="008A3328" w:rsidRDefault="002172F1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lang w:val="en-US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  <w:lang w:val="en-US"/>
              </w:rPr>
              <w:t>2</w:t>
            </w:r>
          </w:p>
        </w:tc>
      </w:tr>
      <w:tr w:rsidR="0070612A" w:rsidRPr="008A3328" w14:paraId="41C76A40" w14:textId="77777777" w:rsidTr="00CB5A25">
        <w:trPr>
          <w:tblHeader/>
        </w:trPr>
        <w:tc>
          <w:tcPr>
            <w:tcW w:w="4050" w:type="dxa"/>
            <w:shd w:val="clear" w:color="auto" w:fill="auto"/>
          </w:tcPr>
          <w:p w14:paraId="203CFEBD" w14:textId="77777777" w:rsidR="0070612A" w:rsidRPr="008A3328" w:rsidRDefault="0070612A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0" w:type="dxa"/>
            <w:gridSpan w:val="8"/>
            <w:tcBorders>
              <w:bottom w:val="nil"/>
            </w:tcBorders>
          </w:tcPr>
          <w:p w14:paraId="0284F569" w14:textId="175F90AE" w:rsidR="0070612A" w:rsidRPr="008A3328" w:rsidRDefault="0070612A" w:rsidP="004955CE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16B50" w:rsidRPr="008A3328" w14:paraId="36E451CF" w14:textId="77777777" w:rsidTr="007009AE">
        <w:tc>
          <w:tcPr>
            <w:tcW w:w="4050" w:type="dxa"/>
            <w:tcBorders>
              <w:bottom w:val="nil"/>
            </w:tcBorders>
            <w:shd w:val="clear" w:color="auto" w:fill="auto"/>
          </w:tcPr>
          <w:p w14:paraId="22D674B3" w14:textId="77777777" w:rsidR="00916B50" w:rsidRPr="008A3328" w:rsidRDefault="00916B50" w:rsidP="00916B50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bottom w:val="nil"/>
            </w:tcBorders>
          </w:tcPr>
          <w:p w14:paraId="27C84374" w14:textId="26D5EA19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20</w:t>
            </w:r>
            <w:r w:rsidR="00E9034A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36" w:type="dxa"/>
            <w:tcBorders>
              <w:bottom w:val="nil"/>
            </w:tcBorders>
          </w:tcPr>
          <w:p w14:paraId="48D0736F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bottom w:val="nil"/>
            </w:tcBorders>
          </w:tcPr>
          <w:p w14:paraId="7FE94F4C" w14:textId="6BF7CE93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</w:t>
            </w:r>
            <w:r w:rsidR="00916B50" w:rsidRPr="008A332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40" w:type="dxa"/>
            <w:tcBorders>
              <w:bottom w:val="nil"/>
            </w:tcBorders>
          </w:tcPr>
          <w:p w14:paraId="34941EFB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1754D24" w14:textId="39DBAB82" w:rsidR="00916B50" w:rsidRPr="008A3328" w:rsidRDefault="00992CAC" w:rsidP="00992CA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</w:tcPr>
          <w:p w14:paraId="7C1D1C44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bottom w:val="nil"/>
            </w:tcBorders>
          </w:tcPr>
          <w:p w14:paraId="03D253C5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B50" w:rsidRPr="008A3328" w14:paraId="1B47FA7E" w14:textId="77777777" w:rsidTr="007009AE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7023303D" w14:textId="77777777" w:rsidR="00916B50" w:rsidRPr="008A3328" w:rsidRDefault="00916B50" w:rsidP="00916B50">
            <w:pPr>
              <w:spacing w:line="240" w:lineRule="auto"/>
              <w:ind w:right="-122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</w:tcPr>
          <w:p w14:paraId="4498756B" w14:textId="70B73C79" w:rsidR="00916B50" w:rsidRPr="008A3328" w:rsidRDefault="00992CAC" w:rsidP="00992CAC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7DD6E20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nil"/>
              <w:bottom w:val="single" w:sz="4" w:space="0" w:color="auto"/>
            </w:tcBorders>
          </w:tcPr>
          <w:p w14:paraId="74D69CCF" w14:textId="3C08F1BB" w:rsidR="00916B50" w:rsidRPr="008A3328" w:rsidRDefault="00916B50" w:rsidP="00916B50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84AB393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nil"/>
              <w:bottom w:val="single" w:sz="4" w:space="0" w:color="auto"/>
            </w:tcBorders>
          </w:tcPr>
          <w:p w14:paraId="14D7EA58" w14:textId="3CB7EC21" w:rsidR="00916B50" w:rsidRPr="008A3328" w:rsidRDefault="00992CAC" w:rsidP="00992CAC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100" w:right="-108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45E093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nil"/>
              <w:bottom w:val="single" w:sz="4" w:space="0" w:color="auto"/>
            </w:tcBorders>
          </w:tcPr>
          <w:p w14:paraId="25C5407E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16B50" w:rsidRPr="008A3328" w14:paraId="5BCB8420" w14:textId="77777777" w:rsidTr="007009AE"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336169A6" w14:textId="793232E1" w:rsidR="00916B50" w:rsidRPr="008A3328" w:rsidRDefault="00916B50" w:rsidP="00916B50">
            <w:pPr>
              <w:spacing w:line="240" w:lineRule="auto"/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9191B3" w14:textId="6311BFDE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20</w:t>
            </w:r>
            <w:r w:rsidR="00E9034A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179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58F59B8" w14:textId="77777777" w:rsidR="00916B50" w:rsidRPr="008A3328" w:rsidRDefault="00916B50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3ED02E66" w14:textId="7E4E9FD9" w:rsidR="00916B50" w:rsidRPr="008A3328" w:rsidRDefault="002172F1" w:rsidP="00916B50">
            <w:pPr>
              <w:pStyle w:val="acctfourfigures"/>
              <w:tabs>
                <w:tab w:val="clear" w:pos="765"/>
                <w:tab w:val="decimal" w:pos="782"/>
              </w:tabs>
              <w:spacing w:line="240" w:lineRule="auto"/>
              <w:ind w:left="-10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10</w:t>
            </w:r>
            <w:r w:rsidR="00916B5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067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390CC88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tcBorders>
              <w:top w:val="single" w:sz="4" w:space="0" w:color="auto"/>
              <w:bottom w:val="double" w:sz="4" w:space="0" w:color="auto"/>
            </w:tcBorders>
          </w:tcPr>
          <w:p w14:paraId="1B28A9B8" w14:textId="576BA5E8" w:rsidR="00916B50" w:rsidRPr="008A3328" w:rsidRDefault="0038120B" w:rsidP="00916B50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203AE9F" w14:textId="77777777" w:rsidR="00916B50" w:rsidRPr="008A3328" w:rsidRDefault="00916B50" w:rsidP="00916B50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79CD74" w14:textId="3E047CCD" w:rsidR="00916B50" w:rsidRPr="008A3328" w:rsidRDefault="00916B50" w:rsidP="00916B50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3AF4CEE4" w14:textId="501A0C73" w:rsidR="007009AE" w:rsidRPr="008A3328" w:rsidRDefault="00261242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  <w:lang w:eastAsia="x-none"/>
        </w:rPr>
      </w:pPr>
      <w:r w:rsidRPr="008A3328">
        <w:rPr>
          <w:rFonts w:ascii="Angsana New" w:hAnsi="Angsana New" w:hint="cs"/>
          <w:sz w:val="2"/>
          <w:szCs w:val="2"/>
          <w:cs/>
          <w:lang w:eastAsia="x-none"/>
        </w:rPr>
        <w:t>ฃ</w:t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751359" w:rsidRPr="008A3328" w14:paraId="45EAEBCA" w14:textId="77777777" w:rsidTr="002B2EAF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6CDA180A" w14:textId="125C816E" w:rsidR="00751359" w:rsidRPr="008A3328" w:rsidRDefault="0075135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552D4CDF" w14:textId="0B3F2C03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</w:tr>
      <w:tr w:rsidR="00751359" w:rsidRPr="008A3328" w14:paraId="06152793" w14:textId="77777777" w:rsidTr="002B2EAF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2C5BCEF4" w14:textId="77777777" w:rsidR="00751359" w:rsidRPr="008A3328" w:rsidRDefault="0075135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91F35B0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1D5B92FB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9AA982E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10304AFC" w14:textId="009D1460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27B9585A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7F2E05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751359" w:rsidRPr="008A3328" w14:paraId="67483388" w14:textId="77777777" w:rsidTr="002B2EAF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03CF9047" w14:textId="77777777" w:rsidR="00751359" w:rsidRPr="008A3328" w:rsidRDefault="00751359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DEB85A" w14:textId="7AFCB6A4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0B5FD135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E55221E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530AD62D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1C77129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3B4D128D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CD9134" w14:textId="439DF561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51359" w:rsidRPr="008A3328" w14:paraId="5D14340F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5AA015C2" w14:textId="6928F307" w:rsidR="00751359" w:rsidRPr="008A3328" w:rsidRDefault="00751359" w:rsidP="004955CE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A6FAA8A" w14:textId="56A5A7F5" w:rsidR="00751359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751359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1BCACD25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26739FD5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3CC77543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AEA5EBC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1C413282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C3B6166" w14:textId="5B6E44E5" w:rsidR="00751359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751359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51359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51359" w:rsidRPr="008A3328" w14:paraId="7D3EBE27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6ABB5A52" w14:textId="4CEF4E0F" w:rsidR="00751359" w:rsidRPr="008A3328" w:rsidRDefault="00751359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2A05DE4" w14:textId="45ED636C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51359" w:rsidRPr="008A3328" w14:paraId="0B8287D8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02DF6A2A" w14:textId="36903803" w:rsidR="00751359" w:rsidRPr="008A3328" w:rsidRDefault="002172F1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80" w:type="dxa"/>
            <w:shd w:val="clear" w:color="auto" w:fill="auto"/>
          </w:tcPr>
          <w:p w14:paraId="4FF88681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C4CD404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852D007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C03812C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D7F4CA7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AC6A13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6E38B6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51359" w:rsidRPr="008A3328" w14:paraId="32B54F49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55DD6CA7" w14:textId="13926660" w:rsidR="00751359" w:rsidRPr="008A3328" w:rsidRDefault="00751359" w:rsidP="004955CE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2A9E2FEA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11A0F768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EDBC767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07D8221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9F5D8F2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909528" w14:textId="77777777" w:rsidR="00751359" w:rsidRPr="008A3328" w:rsidRDefault="00751359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0B6DFD1" w14:textId="77777777" w:rsidR="00751359" w:rsidRPr="008A3328" w:rsidRDefault="00751359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44DD" w:rsidRPr="008A3328" w14:paraId="640E917F" w14:textId="77777777" w:rsidTr="002B2EAF">
        <w:trPr>
          <w:trHeight w:val="80"/>
        </w:trPr>
        <w:tc>
          <w:tcPr>
            <w:tcW w:w="4140" w:type="dxa"/>
            <w:shd w:val="clear" w:color="auto" w:fill="auto"/>
          </w:tcPr>
          <w:p w14:paraId="28A0A7D8" w14:textId="109681B7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53DDEA" w14:textId="361997F8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  <w:tc>
          <w:tcPr>
            <w:tcW w:w="262" w:type="dxa"/>
          </w:tcPr>
          <w:p w14:paraId="5199175E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BA690C7" w14:textId="48C43385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851</w:t>
            </w:r>
          </w:p>
        </w:tc>
        <w:tc>
          <w:tcPr>
            <w:tcW w:w="262" w:type="dxa"/>
            <w:shd w:val="clear" w:color="auto" w:fill="auto"/>
          </w:tcPr>
          <w:p w14:paraId="100CD58C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76918A0" w14:textId="233FF0AA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E297E0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E95FD8" w14:textId="3C4E3025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903</w:t>
            </w:r>
          </w:p>
        </w:tc>
      </w:tr>
      <w:tr w:rsidR="00F644DD" w:rsidRPr="008A3328" w14:paraId="207619D0" w14:textId="77777777" w:rsidTr="002B2EAF">
        <w:trPr>
          <w:trHeight w:val="80"/>
        </w:trPr>
        <w:tc>
          <w:tcPr>
            <w:tcW w:w="4140" w:type="dxa"/>
            <w:shd w:val="clear" w:color="auto" w:fill="auto"/>
          </w:tcPr>
          <w:p w14:paraId="332521EA" w14:textId="39D33095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3292CB00" w14:textId="5DFD2FD0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262" w:type="dxa"/>
          </w:tcPr>
          <w:p w14:paraId="35C5C503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0598B59" w14:textId="34E55E30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62" w:type="dxa"/>
            <w:shd w:val="clear" w:color="auto" w:fill="auto"/>
          </w:tcPr>
          <w:p w14:paraId="6643ACC5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D4800CB" w14:textId="67006CD1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5355EB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E1400F9" w14:textId="6148B7D0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F644DD" w:rsidRPr="008A3328" w14:paraId="69E897FC" w14:textId="77777777" w:rsidTr="002B2EAF">
        <w:trPr>
          <w:trHeight w:val="80"/>
        </w:trPr>
        <w:tc>
          <w:tcPr>
            <w:tcW w:w="4140" w:type="dxa"/>
            <w:shd w:val="clear" w:color="auto" w:fill="auto"/>
          </w:tcPr>
          <w:p w14:paraId="5606DE99" w14:textId="58520958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6096828D" w14:textId="5BEB8860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F644D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  <w:tc>
          <w:tcPr>
            <w:tcW w:w="262" w:type="dxa"/>
          </w:tcPr>
          <w:p w14:paraId="1B98E112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3DDD7D6" w14:textId="07EE7F46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44D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823</w:t>
            </w:r>
          </w:p>
        </w:tc>
        <w:tc>
          <w:tcPr>
            <w:tcW w:w="262" w:type="dxa"/>
            <w:shd w:val="clear" w:color="auto" w:fill="auto"/>
          </w:tcPr>
          <w:p w14:paraId="20AE17E4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1D75613" w14:textId="165B7D92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0E0559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EFF722" w14:textId="7DF2D1E2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644D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304</w:t>
            </w:r>
          </w:p>
        </w:tc>
      </w:tr>
      <w:tr w:rsidR="00F644DD" w:rsidRPr="008A3328" w14:paraId="2FCC7233" w14:textId="77777777" w:rsidTr="002B2EAF">
        <w:tc>
          <w:tcPr>
            <w:tcW w:w="4140" w:type="dxa"/>
          </w:tcPr>
          <w:p w14:paraId="0A19A64B" w14:textId="04E061A1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80" w:type="dxa"/>
            <w:shd w:val="clear" w:color="auto" w:fill="auto"/>
          </w:tcPr>
          <w:p w14:paraId="150D3C2D" w14:textId="32F63287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F644D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  <w:tc>
          <w:tcPr>
            <w:tcW w:w="262" w:type="dxa"/>
          </w:tcPr>
          <w:p w14:paraId="220E9532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83650D8" w14:textId="172BBD2F" w:rsidR="00F644DD" w:rsidRPr="008A3328" w:rsidRDefault="002172F1" w:rsidP="00F644DD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523</w:t>
            </w:r>
          </w:p>
        </w:tc>
        <w:tc>
          <w:tcPr>
            <w:tcW w:w="262" w:type="dxa"/>
            <w:shd w:val="clear" w:color="auto" w:fill="auto"/>
          </w:tcPr>
          <w:p w14:paraId="06C85653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EA45830" w14:textId="4EED163E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1D7FF75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66FF310" w14:textId="072B9F55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7E763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556</w:t>
            </w:r>
          </w:p>
        </w:tc>
      </w:tr>
      <w:tr w:rsidR="00F644DD" w:rsidRPr="008A3328" w14:paraId="5212E6A2" w14:textId="77777777" w:rsidTr="002B2EAF">
        <w:trPr>
          <w:trHeight w:val="308"/>
        </w:trPr>
        <w:tc>
          <w:tcPr>
            <w:tcW w:w="4140" w:type="dxa"/>
          </w:tcPr>
          <w:p w14:paraId="7DD3A295" w14:textId="65129E09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3B11293D" w14:textId="4B9CD5DB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262" w:type="dxa"/>
          </w:tcPr>
          <w:p w14:paraId="1E9F5EF5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5406DEB" w14:textId="749A9DC7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262" w:type="dxa"/>
            <w:shd w:val="clear" w:color="auto" w:fill="auto"/>
          </w:tcPr>
          <w:p w14:paraId="23C5A75D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B27033" w14:textId="787B17F2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87576E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B31D706" w14:textId="748128C6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E763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</w:tr>
      <w:tr w:rsidR="00F644DD" w:rsidRPr="008A3328" w14:paraId="1B134230" w14:textId="77777777" w:rsidTr="002B2EAF">
        <w:trPr>
          <w:trHeight w:val="68"/>
        </w:trPr>
        <w:tc>
          <w:tcPr>
            <w:tcW w:w="4140" w:type="dxa"/>
          </w:tcPr>
          <w:p w14:paraId="3A3440D4" w14:textId="2E1E5673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การปรับปรุงมูลค่ายุติธรรมของ</w:t>
            </w:r>
          </w:p>
          <w:p w14:paraId="3E212668" w14:textId="5CE7515E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2B2EAF" w:rsidRPr="008A3328">
              <w:rPr>
                <w:rFonts w:asciiTheme="majorBidi" w:hAnsiTheme="majorBidi" w:hint="cs"/>
                <w:sz w:val="28"/>
                <w:szCs w:val="28"/>
                <w:cs/>
              </w:rPr>
              <w:t>สิ่งตอบแทน</w:t>
            </w: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ที่คาดว่าจะต้องจ่าย</w:t>
            </w:r>
          </w:p>
        </w:tc>
        <w:tc>
          <w:tcPr>
            <w:tcW w:w="1080" w:type="dxa"/>
            <w:shd w:val="clear" w:color="auto" w:fill="auto"/>
          </w:tcPr>
          <w:p w14:paraId="055B75FE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CB299E" w14:textId="563702AE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44D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262" w:type="dxa"/>
          </w:tcPr>
          <w:p w14:paraId="29F0725A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AFE1055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16E0E8" w14:textId="73E70B48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644D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14:paraId="67BF0191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5ABF710" w14:textId="0EC04161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31DD0E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3DD2AE7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FA3D6D" w14:textId="1D60FD36" w:rsidR="007E7633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7E763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</w:tr>
      <w:tr w:rsidR="00F644DD" w:rsidRPr="008A3328" w14:paraId="2ED3DD35" w14:textId="77777777" w:rsidTr="002B2EAF">
        <w:trPr>
          <w:trHeight w:val="68"/>
        </w:trPr>
        <w:tc>
          <w:tcPr>
            <w:tcW w:w="4140" w:type="dxa"/>
          </w:tcPr>
          <w:p w14:paraId="4A6DD870" w14:textId="55079D13" w:rsidR="00F644DD" w:rsidRPr="008A3328" w:rsidRDefault="00F644DD" w:rsidP="00F644DD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080" w:type="dxa"/>
            <w:shd w:val="clear" w:color="auto" w:fill="auto"/>
          </w:tcPr>
          <w:p w14:paraId="73152A2F" w14:textId="6C673216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0E0043B0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B317F18" w14:textId="34803215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644D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  <w:tc>
          <w:tcPr>
            <w:tcW w:w="262" w:type="dxa"/>
            <w:shd w:val="clear" w:color="auto" w:fill="auto"/>
          </w:tcPr>
          <w:p w14:paraId="74E5927C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63185ED" w14:textId="5CA0B109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EB97B5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D27E6F3" w14:textId="7A42DECF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7E7633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778</w:t>
            </w:r>
          </w:p>
        </w:tc>
      </w:tr>
      <w:tr w:rsidR="00F644DD" w:rsidRPr="008A3328" w14:paraId="022359AE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28CA5DD7" w14:textId="77777777" w:rsidR="00F644DD" w:rsidRPr="008A3328" w:rsidRDefault="00F644DD" w:rsidP="00F644DD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7EBC98" w14:textId="7B169BB1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F644DD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</w:p>
        </w:tc>
        <w:tc>
          <w:tcPr>
            <w:tcW w:w="262" w:type="dxa"/>
          </w:tcPr>
          <w:p w14:paraId="5CCBD50B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3B993D" w14:textId="3F3BB4CE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F644DD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621</w:t>
            </w:r>
          </w:p>
        </w:tc>
        <w:tc>
          <w:tcPr>
            <w:tcW w:w="262" w:type="dxa"/>
            <w:shd w:val="clear" w:color="auto" w:fill="auto"/>
          </w:tcPr>
          <w:p w14:paraId="57729027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0FD96" w14:textId="5497311E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DD4007" w14:textId="77777777" w:rsidR="00F644DD" w:rsidRPr="008A3328" w:rsidRDefault="00F644DD" w:rsidP="00F644D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EE32E5" w14:textId="1ABFFF1F" w:rsidR="00F644DD" w:rsidRPr="008A3328" w:rsidRDefault="002172F1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7E7633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880</w:t>
            </w:r>
          </w:p>
        </w:tc>
      </w:tr>
      <w:tr w:rsidR="00F644DD" w:rsidRPr="008A3328" w14:paraId="309C69BB" w14:textId="77777777" w:rsidTr="002B2EAF">
        <w:trPr>
          <w:trHeight w:val="152"/>
        </w:trPr>
        <w:tc>
          <w:tcPr>
            <w:tcW w:w="4140" w:type="dxa"/>
            <w:shd w:val="clear" w:color="auto" w:fill="auto"/>
          </w:tcPr>
          <w:p w14:paraId="6255ECBB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567A478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5B84AD2B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0D104A7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5DAC4DFD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3638BC27" w14:textId="77777777" w:rsidR="00F644DD" w:rsidRPr="008A3328" w:rsidRDefault="00F644DD" w:rsidP="00F644D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996E475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CC7307F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F644DD" w:rsidRPr="008A3328" w14:paraId="7E7452E2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5295FE7D" w14:textId="1BB20FD9" w:rsidR="00F644DD" w:rsidRPr="008A3328" w:rsidRDefault="00F644DD" w:rsidP="00F644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F50D913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43CA3708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4F4F34C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4266DF9" w14:textId="77777777" w:rsidR="00F644DD" w:rsidRPr="008A3328" w:rsidRDefault="00F644DD" w:rsidP="00F64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155A83F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245AF9" w14:textId="77777777" w:rsidR="00F644DD" w:rsidRPr="008A3328" w:rsidRDefault="00F644DD" w:rsidP="00F644DD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C2AD05" w14:textId="77777777" w:rsidR="00F644DD" w:rsidRPr="008A3328" w:rsidRDefault="00F644DD" w:rsidP="00F644DD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7633" w:rsidRPr="008A3328" w14:paraId="2BB71E53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4B8B4C48" w14:textId="2322172F" w:rsidR="007E7633" w:rsidRPr="008A3328" w:rsidRDefault="007E7633" w:rsidP="007E76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</w:tcPr>
          <w:p w14:paraId="39FA3FFF" w14:textId="0787D0CE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1004D7BD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6D10F16" w14:textId="2406B3EB" w:rsidR="007E7633" w:rsidRPr="008A3328" w:rsidRDefault="002172F1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2D3CB395" w14:textId="77777777" w:rsidR="007E7633" w:rsidRPr="008A3328" w:rsidRDefault="007E7633" w:rsidP="007E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0CC226E3" w14:textId="6477D765" w:rsidR="007E7633" w:rsidRPr="008A3328" w:rsidRDefault="007E7633" w:rsidP="007E76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F5A7815" w14:textId="77777777" w:rsidR="007E7633" w:rsidRPr="008A3328" w:rsidRDefault="007E7633" w:rsidP="007E763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BD7826" w14:textId="7CFD4BF0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E7633" w:rsidRPr="008A3328" w14:paraId="2D3EF3DC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2D101DB4" w14:textId="4C858243" w:rsidR="007E7633" w:rsidRPr="008A3328" w:rsidRDefault="007E7633" w:rsidP="007E76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5050EA" w14:textId="518E746E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585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5C7F76D9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110B6" w14:textId="3E277E92" w:rsidR="007E7633" w:rsidRPr="008A3328" w:rsidRDefault="002172F1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125</w:t>
            </w:r>
          </w:p>
        </w:tc>
        <w:tc>
          <w:tcPr>
            <w:tcW w:w="262" w:type="dxa"/>
            <w:shd w:val="clear" w:color="auto" w:fill="auto"/>
          </w:tcPr>
          <w:p w14:paraId="4C6AD222" w14:textId="77777777" w:rsidR="007E7633" w:rsidRPr="008A3328" w:rsidRDefault="007E7633" w:rsidP="007E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0C4F26" w14:textId="2E68C5DE" w:rsidR="007E7633" w:rsidRPr="008A3328" w:rsidRDefault="007E7633" w:rsidP="007E76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4534C1" w14:textId="77777777" w:rsidR="007E7633" w:rsidRPr="008A3328" w:rsidRDefault="007E7633" w:rsidP="007E763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05A2B0" w14:textId="59CB60B1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460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7E7633" w:rsidRPr="008A3328" w14:paraId="034AF0E5" w14:textId="77777777" w:rsidTr="002B2EAF">
        <w:trPr>
          <w:trHeight w:val="152"/>
        </w:trPr>
        <w:tc>
          <w:tcPr>
            <w:tcW w:w="4140" w:type="dxa"/>
            <w:shd w:val="clear" w:color="auto" w:fill="auto"/>
          </w:tcPr>
          <w:p w14:paraId="60A33262" w14:textId="77777777" w:rsidR="007E7633" w:rsidRPr="008A3328" w:rsidRDefault="007E7633" w:rsidP="007E763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6FD0C0DA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7F003387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6B6E819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1F2F8FA" w14:textId="77777777" w:rsidR="007E7633" w:rsidRPr="008A3328" w:rsidRDefault="007E7633" w:rsidP="007E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314645E5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F42912" w14:textId="77777777" w:rsidR="007E7633" w:rsidRPr="008A3328" w:rsidRDefault="007E7633" w:rsidP="007E7633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4D8914D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7E7633" w:rsidRPr="008A3328" w14:paraId="112A783D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72D1446E" w14:textId="5C0D2030" w:rsidR="007E7633" w:rsidRPr="008A3328" w:rsidRDefault="007E7633" w:rsidP="007E763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613B2D04" w14:textId="6A2DCC44" w:rsidR="007E7633" w:rsidRPr="008A3328" w:rsidRDefault="002172F1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7E7633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  <w:tc>
          <w:tcPr>
            <w:tcW w:w="262" w:type="dxa"/>
          </w:tcPr>
          <w:p w14:paraId="4C699746" w14:textId="77777777" w:rsidR="007E7633" w:rsidRPr="008A3328" w:rsidRDefault="007E7633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9A7E051" w14:textId="4533531E" w:rsidR="007E7633" w:rsidRPr="008A3328" w:rsidRDefault="002172F1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7E7633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746</w:t>
            </w:r>
          </w:p>
        </w:tc>
        <w:tc>
          <w:tcPr>
            <w:tcW w:w="262" w:type="dxa"/>
            <w:shd w:val="clear" w:color="auto" w:fill="auto"/>
          </w:tcPr>
          <w:p w14:paraId="08553DCC" w14:textId="77777777" w:rsidR="007E7633" w:rsidRPr="008A3328" w:rsidRDefault="007E7633" w:rsidP="007E76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493081B1" w14:textId="021C1FA7" w:rsidR="007E7633" w:rsidRPr="008A3328" w:rsidRDefault="007E7633" w:rsidP="007E763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EC412F" w14:textId="77777777" w:rsidR="007E7633" w:rsidRPr="008A3328" w:rsidRDefault="007E7633" w:rsidP="007E7633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568D98C4" w14:textId="64E12E19" w:rsidR="007E7633" w:rsidRPr="008A3328" w:rsidRDefault="002172F1" w:rsidP="007E7633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21</w:t>
            </w:r>
            <w:r w:rsidR="007E7633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420</w:t>
            </w:r>
          </w:p>
        </w:tc>
      </w:tr>
    </w:tbl>
    <w:p w14:paraId="107E8CC0" w14:textId="61EA5526" w:rsidR="006971AF" w:rsidRPr="008A3328" w:rsidRDefault="006971AF" w:rsidP="004955CE"/>
    <w:p w14:paraId="502F9F40" w14:textId="3F16091A" w:rsidR="00BB4143" w:rsidRPr="008A3328" w:rsidRDefault="00BB4143" w:rsidP="004955CE">
      <w:pPr>
        <w:rPr>
          <w:rFonts w:ascii="Angsana New" w:hAnsi="Angsana New"/>
          <w:sz w:val="20"/>
          <w:szCs w:val="20"/>
        </w:rPr>
      </w:pPr>
      <w:r w:rsidRPr="008A3328">
        <w:rPr>
          <w:rFonts w:ascii="Angsana New" w:hAnsi="Angsana New"/>
          <w:sz w:val="20"/>
          <w:szCs w:val="20"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2"/>
        <w:gridCol w:w="998"/>
        <w:gridCol w:w="262"/>
        <w:gridCol w:w="998"/>
        <w:gridCol w:w="270"/>
        <w:gridCol w:w="990"/>
      </w:tblGrid>
      <w:tr w:rsidR="00916B50" w:rsidRPr="008A3328" w14:paraId="45277433" w14:textId="77777777" w:rsidTr="002B2EAF">
        <w:trPr>
          <w:trHeight w:val="137"/>
          <w:tblHeader/>
        </w:trPr>
        <w:tc>
          <w:tcPr>
            <w:tcW w:w="4140" w:type="dxa"/>
            <w:shd w:val="clear" w:color="auto" w:fill="auto"/>
          </w:tcPr>
          <w:p w14:paraId="463301F1" w14:textId="77777777" w:rsidR="00916B50" w:rsidRPr="008A3328" w:rsidRDefault="00916B50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2DDE531E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</w:t>
            </w: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ม</w:t>
            </w:r>
          </w:p>
        </w:tc>
      </w:tr>
      <w:tr w:rsidR="00916B50" w:rsidRPr="008A3328" w14:paraId="70BE0428" w14:textId="77777777" w:rsidTr="002B2EAF">
        <w:trPr>
          <w:trHeight w:val="68"/>
          <w:tblHeader/>
        </w:trPr>
        <w:tc>
          <w:tcPr>
            <w:tcW w:w="4140" w:type="dxa"/>
            <w:shd w:val="clear" w:color="auto" w:fill="auto"/>
          </w:tcPr>
          <w:p w14:paraId="15A19B40" w14:textId="77777777" w:rsidR="00916B50" w:rsidRPr="008A3328" w:rsidRDefault="00916B50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3CDAE1A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</w:tcPr>
          <w:p w14:paraId="349D2311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B571454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26B38321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4FBA4DB2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439528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916B50" w:rsidRPr="008A3328" w14:paraId="2E08DE5F" w14:textId="77777777" w:rsidTr="002B2EAF">
        <w:trPr>
          <w:trHeight w:val="58"/>
          <w:tblHeader/>
        </w:trPr>
        <w:tc>
          <w:tcPr>
            <w:tcW w:w="4140" w:type="dxa"/>
            <w:shd w:val="clear" w:color="auto" w:fill="auto"/>
          </w:tcPr>
          <w:p w14:paraId="44B27090" w14:textId="77777777" w:rsidR="00916B50" w:rsidRPr="008A3328" w:rsidRDefault="00916B50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950BDF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</w:tcPr>
          <w:p w14:paraId="4CF52F65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7528172C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1E0DD8E4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14465781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6997BDF0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5E845D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16B50" w:rsidRPr="008A3328" w14:paraId="0F21BFA2" w14:textId="77777777" w:rsidTr="002B2EAF">
        <w:trPr>
          <w:tblHeader/>
        </w:trPr>
        <w:tc>
          <w:tcPr>
            <w:tcW w:w="4140" w:type="dxa"/>
            <w:shd w:val="clear" w:color="auto" w:fill="auto"/>
          </w:tcPr>
          <w:p w14:paraId="25479C49" w14:textId="77777777" w:rsidR="00916B50" w:rsidRPr="008A3328" w:rsidRDefault="00916B50" w:rsidP="007F68E9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74351B8" w14:textId="0886917D" w:rsidR="00916B50" w:rsidRPr="008A3328" w:rsidRDefault="002172F1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</w:tcPr>
          <w:p w14:paraId="7CA2D855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0E522294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00053840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34B905E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4EE4AED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BD5990" w14:textId="54785FF0" w:rsidR="00916B50" w:rsidRPr="008A3328" w:rsidRDefault="002172F1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916B50" w:rsidRPr="008A3328" w14:paraId="5D5EA350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23A89529" w14:textId="77777777" w:rsidR="00916B50" w:rsidRPr="008A3328" w:rsidRDefault="00916B50" w:rsidP="007F68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56EF94C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16B50" w:rsidRPr="008A3328" w14:paraId="5B9E291F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12AC1193" w14:textId="1558B126" w:rsidR="00916B50" w:rsidRPr="008A3328" w:rsidRDefault="002172F1" w:rsidP="007F68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80" w:type="dxa"/>
            <w:shd w:val="clear" w:color="auto" w:fill="auto"/>
          </w:tcPr>
          <w:p w14:paraId="6E2B0240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030246E4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9665333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592921D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2FC310D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29810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8C07D93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B50" w:rsidRPr="008A3328" w14:paraId="2A285AD2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5D9C775B" w14:textId="77777777" w:rsidR="00916B50" w:rsidRPr="008A3328" w:rsidRDefault="00916B50" w:rsidP="007F68E9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69BC9E1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319CA531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17A0438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2100B3C2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2FCE408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AC4D67B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C6502C6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B50" w:rsidRPr="008A3328" w14:paraId="28CCC77E" w14:textId="77777777" w:rsidTr="002B2EAF">
        <w:trPr>
          <w:trHeight w:val="80"/>
        </w:trPr>
        <w:tc>
          <w:tcPr>
            <w:tcW w:w="4140" w:type="dxa"/>
            <w:shd w:val="clear" w:color="auto" w:fill="auto"/>
          </w:tcPr>
          <w:p w14:paraId="6930EB8D" w14:textId="77777777" w:rsidR="00916B50" w:rsidRPr="008A3328" w:rsidRDefault="00916B50" w:rsidP="007F68E9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4C96215" w14:textId="7AC346EA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62" w:type="dxa"/>
          </w:tcPr>
          <w:p w14:paraId="0CC47BA6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8C855BC" w14:textId="67DFD777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688E039B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2B2D4A3F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860CCF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62456" w14:textId="44904586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</w:t>
            </w:r>
          </w:p>
        </w:tc>
      </w:tr>
      <w:tr w:rsidR="00916B50" w:rsidRPr="008A3328" w14:paraId="4105A714" w14:textId="77777777" w:rsidTr="002B2EAF">
        <w:trPr>
          <w:trHeight w:val="80"/>
        </w:trPr>
        <w:tc>
          <w:tcPr>
            <w:tcW w:w="4140" w:type="dxa"/>
            <w:shd w:val="clear" w:color="auto" w:fill="auto"/>
          </w:tcPr>
          <w:p w14:paraId="530DF4DB" w14:textId="77777777" w:rsidR="00916B50" w:rsidRPr="008A3328" w:rsidRDefault="00916B50" w:rsidP="007F68E9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080" w:type="dxa"/>
            <w:shd w:val="clear" w:color="auto" w:fill="auto"/>
          </w:tcPr>
          <w:p w14:paraId="5977455B" w14:textId="2E011336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262" w:type="dxa"/>
          </w:tcPr>
          <w:p w14:paraId="4FAC9F0E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C5EC49D" w14:textId="29DA0A2E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4AA97D6C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33D6F86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EC58F9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41E1482" w14:textId="52B54309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916B50" w:rsidRPr="008A3328" w14:paraId="290C2668" w14:textId="77777777" w:rsidTr="002B2EAF">
        <w:trPr>
          <w:trHeight w:val="80"/>
        </w:trPr>
        <w:tc>
          <w:tcPr>
            <w:tcW w:w="4140" w:type="dxa"/>
            <w:shd w:val="clear" w:color="auto" w:fill="auto"/>
          </w:tcPr>
          <w:p w14:paraId="10E77AD1" w14:textId="77777777" w:rsidR="00916B50" w:rsidRPr="008A3328" w:rsidRDefault="00916B50" w:rsidP="007F68E9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080" w:type="dxa"/>
            <w:shd w:val="clear" w:color="auto" w:fill="auto"/>
          </w:tcPr>
          <w:p w14:paraId="1B5F6185" w14:textId="4F1BC3B1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16B5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262" w:type="dxa"/>
          </w:tcPr>
          <w:p w14:paraId="352CEAA2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7320EFD" w14:textId="4FDC4FA1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16B5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169</w:t>
            </w:r>
          </w:p>
        </w:tc>
        <w:tc>
          <w:tcPr>
            <w:tcW w:w="262" w:type="dxa"/>
            <w:shd w:val="clear" w:color="auto" w:fill="auto"/>
          </w:tcPr>
          <w:p w14:paraId="7675B3FB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1C86AD9B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BECBE0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3A055E6" w14:textId="10A3A563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16B5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481</w:t>
            </w:r>
          </w:p>
        </w:tc>
      </w:tr>
      <w:tr w:rsidR="00916B50" w:rsidRPr="008A3328" w14:paraId="6EFC85D1" w14:textId="77777777" w:rsidTr="002B2EAF">
        <w:tc>
          <w:tcPr>
            <w:tcW w:w="4140" w:type="dxa"/>
          </w:tcPr>
          <w:p w14:paraId="522A330E" w14:textId="77777777" w:rsidR="00916B50" w:rsidRPr="008A3328" w:rsidRDefault="00916B50" w:rsidP="007F68E9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080" w:type="dxa"/>
            <w:shd w:val="clear" w:color="auto" w:fill="auto"/>
          </w:tcPr>
          <w:p w14:paraId="37F580AB" w14:textId="3EF72C70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16B5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691</w:t>
            </w:r>
          </w:p>
        </w:tc>
        <w:tc>
          <w:tcPr>
            <w:tcW w:w="262" w:type="dxa"/>
          </w:tcPr>
          <w:p w14:paraId="6055FF21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E297B1D" w14:textId="074EEC64" w:rsidR="00916B50" w:rsidRPr="008A3328" w:rsidRDefault="00916B50" w:rsidP="007F68E9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658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7864F77A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476EB65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316711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F4BEE2A" w14:textId="256ADBA9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916B5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033</w:t>
            </w:r>
          </w:p>
        </w:tc>
      </w:tr>
      <w:tr w:rsidR="00916B50" w:rsidRPr="008A3328" w14:paraId="37A86AB7" w14:textId="77777777" w:rsidTr="002B2EAF">
        <w:trPr>
          <w:trHeight w:val="308"/>
        </w:trPr>
        <w:tc>
          <w:tcPr>
            <w:tcW w:w="4140" w:type="dxa"/>
          </w:tcPr>
          <w:p w14:paraId="68A6847B" w14:textId="77777777" w:rsidR="00916B50" w:rsidRPr="008A3328" w:rsidRDefault="00916B50" w:rsidP="007F68E9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57354FB4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333F913F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8B3E419" w14:textId="4B351E9A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262" w:type="dxa"/>
            <w:shd w:val="clear" w:color="auto" w:fill="auto"/>
          </w:tcPr>
          <w:p w14:paraId="18424E21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2BC008F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6E4D1C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90F8DF" w14:textId="72185980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</w:tr>
      <w:tr w:rsidR="00916B50" w:rsidRPr="008A3328" w14:paraId="21ACEE86" w14:textId="77777777" w:rsidTr="002B2EAF">
        <w:trPr>
          <w:trHeight w:val="68"/>
        </w:trPr>
        <w:tc>
          <w:tcPr>
            <w:tcW w:w="4140" w:type="dxa"/>
          </w:tcPr>
          <w:p w14:paraId="38548F16" w14:textId="77777777" w:rsidR="002B2EAF" w:rsidRPr="008A3328" w:rsidRDefault="002B2EAF" w:rsidP="002B2EAF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การปรับปรุงมูลค่ายุติธรรมของ</w:t>
            </w:r>
          </w:p>
          <w:p w14:paraId="0F1AEBD0" w14:textId="1F020E0B" w:rsidR="00916B50" w:rsidRPr="008A3328" w:rsidRDefault="002B2EAF" w:rsidP="002B2EAF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1080" w:type="dxa"/>
            <w:shd w:val="clear" w:color="auto" w:fill="auto"/>
          </w:tcPr>
          <w:p w14:paraId="16D5515F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09F75F1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</w:tcPr>
          <w:p w14:paraId="507C5C84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DF6161C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BB080F" w14:textId="2F9403C3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16B5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262" w:type="dxa"/>
            <w:shd w:val="clear" w:color="auto" w:fill="auto"/>
          </w:tcPr>
          <w:p w14:paraId="46312A20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729DF12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5FA063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B98D08F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85A238" w14:textId="171B634A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916B5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916B50" w:rsidRPr="008A3328" w14:paraId="25E08CD1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02475CA8" w14:textId="77777777" w:rsidR="00916B50" w:rsidRPr="008A3328" w:rsidRDefault="00916B50" w:rsidP="007F68E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BA4D13" w14:textId="5C785EE9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299</w:t>
            </w:r>
          </w:p>
        </w:tc>
        <w:tc>
          <w:tcPr>
            <w:tcW w:w="262" w:type="dxa"/>
          </w:tcPr>
          <w:p w14:paraId="342B77EF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A4CA1F" w14:textId="2C1A8CFD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960</w:t>
            </w:r>
          </w:p>
        </w:tc>
        <w:tc>
          <w:tcPr>
            <w:tcW w:w="262" w:type="dxa"/>
            <w:shd w:val="clear" w:color="auto" w:fill="auto"/>
          </w:tcPr>
          <w:p w14:paraId="06EABFFC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D3ED47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B42BF9C" w14:textId="77777777" w:rsidR="00916B50" w:rsidRPr="008A3328" w:rsidRDefault="00916B50" w:rsidP="007F6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D93EC" w14:textId="31115955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259</w:t>
            </w:r>
          </w:p>
        </w:tc>
      </w:tr>
      <w:tr w:rsidR="00916B50" w:rsidRPr="008A3328" w14:paraId="08B46A95" w14:textId="77777777" w:rsidTr="002B2EAF">
        <w:trPr>
          <w:trHeight w:val="152"/>
        </w:trPr>
        <w:tc>
          <w:tcPr>
            <w:tcW w:w="4140" w:type="dxa"/>
            <w:shd w:val="clear" w:color="auto" w:fill="auto"/>
          </w:tcPr>
          <w:p w14:paraId="3286FDBA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FC08D33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18F5EC6B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2D7B8755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7703A623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</w:tcBorders>
            <w:shd w:val="clear" w:color="auto" w:fill="auto"/>
          </w:tcPr>
          <w:p w14:paraId="620979E2" w14:textId="77777777" w:rsidR="00916B50" w:rsidRPr="008A3328" w:rsidRDefault="00916B50" w:rsidP="007F68E9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095C5F8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CD88007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916B50" w:rsidRPr="008A3328" w14:paraId="6B61DD8E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0C698809" w14:textId="77777777" w:rsidR="00916B50" w:rsidRPr="008A3328" w:rsidRDefault="00916B50" w:rsidP="007F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479473B2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</w:tcPr>
          <w:p w14:paraId="252756DF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13C6F5E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3689587E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E14B09D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AC864E2" w14:textId="77777777" w:rsidR="00916B50" w:rsidRPr="008A3328" w:rsidRDefault="00916B50" w:rsidP="007F6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D2F084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6B50" w:rsidRPr="008A3328" w14:paraId="1A13E62D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247D761E" w14:textId="77777777" w:rsidR="00916B50" w:rsidRPr="008A3328" w:rsidRDefault="00916B50" w:rsidP="007F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080" w:type="dxa"/>
            <w:tcBorders>
              <w:left w:val="nil"/>
            </w:tcBorders>
            <w:shd w:val="clear" w:color="auto" w:fill="auto"/>
          </w:tcPr>
          <w:p w14:paraId="7C29152B" w14:textId="2C8EA752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077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4F1DFC45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C63C167" w14:textId="7A1A79E3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</w:p>
        </w:tc>
        <w:tc>
          <w:tcPr>
            <w:tcW w:w="262" w:type="dxa"/>
            <w:shd w:val="clear" w:color="auto" w:fill="auto"/>
          </w:tcPr>
          <w:p w14:paraId="29FF5A32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433F878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CFF84D" w14:textId="77777777" w:rsidR="00916B50" w:rsidRPr="008A3328" w:rsidRDefault="00916B50" w:rsidP="007F6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D755A3E" w14:textId="23D5219E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585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916B50" w:rsidRPr="008A3328" w14:paraId="20B78BFF" w14:textId="77777777" w:rsidTr="002B2EAF">
        <w:trPr>
          <w:trHeight w:val="68"/>
        </w:trPr>
        <w:tc>
          <w:tcPr>
            <w:tcW w:w="4140" w:type="dxa"/>
            <w:shd w:val="clear" w:color="auto" w:fill="auto"/>
          </w:tcPr>
          <w:p w14:paraId="08720453" w14:textId="77777777" w:rsidR="00916B50" w:rsidRPr="008A3328" w:rsidRDefault="00916B50" w:rsidP="007F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ดอกเบี้ยจ่ายรอการตัดบัญชี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191C8B91" w14:textId="247B6EA8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772301FB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150FDEE4" w14:textId="710DCAB2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93</w:t>
            </w:r>
          </w:p>
        </w:tc>
        <w:tc>
          <w:tcPr>
            <w:tcW w:w="262" w:type="dxa"/>
            <w:shd w:val="clear" w:color="auto" w:fill="auto"/>
          </w:tcPr>
          <w:p w14:paraId="1CE6891A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53266DBB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4C7D1F" w14:textId="77777777" w:rsidR="00916B50" w:rsidRPr="008A3328" w:rsidRDefault="00916B50" w:rsidP="007F6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568CE1B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16B50" w:rsidRPr="008A3328" w14:paraId="6BD1865E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3C82733A" w14:textId="77777777" w:rsidR="00916B50" w:rsidRPr="008A3328" w:rsidRDefault="00916B50" w:rsidP="007F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8B5DBF" w14:textId="12E4BDC3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170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2" w:type="dxa"/>
          </w:tcPr>
          <w:p w14:paraId="449854E2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FD3C8B" w14:textId="788729F9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585</w:t>
            </w:r>
          </w:p>
        </w:tc>
        <w:tc>
          <w:tcPr>
            <w:tcW w:w="262" w:type="dxa"/>
            <w:shd w:val="clear" w:color="auto" w:fill="auto"/>
          </w:tcPr>
          <w:p w14:paraId="68085D30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EBD939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F930EE" w14:textId="77777777" w:rsidR="00916B50" w:rsidRPr="008A3328" w:rsidRDefault="00916B50" w:rsidP="007F6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D6F067" w14:textId="783E144B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585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916B50" w:rsidRPr="008A3328" w14:paraId="5B0C2E05" w14:textId="77777777" w:rsidTr="002B2EAF">
        <w:trPr>
          <w:trHeight w:val="152"/>
        </w:trPr>
        <w:tc>
          <w:tcPr>
            <w:tcW w:w="4140" w:type="dxa"/>
            <w:shd w:val="clear" w:color="auto" w:fill="auto"/>
          </w:tcPr>
          <w:p w14:paraId="601CB404" w14:textId="77777777" w:rsidR="00916B50" w:rsidRPr="008A3328" w:rsidRDefault="00916B50" w:rsidP="007F68E9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</w:tcBorders>
            <w:shd w:val="clear" w:color="auto" w:fill="auto"/>
          </w:tcPr>
          <w:p w14:paraId="4832DEA3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</w:tcPr>
          <w:p w14:paraId="6293DD3E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5D9B7F0B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3165BBF0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26E7B217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A7F646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decimal" w:pos="556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39F8DB5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sz w:val="20"/>
              </w:rPr>
            </w:pPr>
          </w:p>
        </w:tc>
      </w:tr>
      <w:tr w:rsidR="00916B50" w:rsidRPr="008A3328" w14:paraId="4C458FE5" w14:textId="77777777" w:rsidTr="002B2EAF">
        <w:trPr>
          <w:trHeight w:val="58"/>
        </w:trPr>
        <w:tc>
          <w:tcPr>
            <w:tcW w:w="4140" w:type="dxa"/>
            <w:shd w:val="clear" w:color="auto" w:fill="auto"/>
          </w:tcPr>
          <w:p w14:paraId="7D4E6AC7" w14:textId="77777777" w:rsidR="00916B50" w:rsidRPr="008A3328" w:rsidRDefault="00916B50" w:rsidP="007F68E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</w:tcBorders>
            <w:shd w:val="clear" w:color="auto" w:fill="auto"/>
          </w:tcPr>
          <w:p w14:paraId="446342E3" w14:textId="7FB6FEC6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129</w:t>
            </w:r>
          </w:p>
        </w:tc>
        <w:tc>
          <w:tcPr>
            <w:tcW w:w="262" w:type="dxa"/>
          </w:tcPr>
          <w:p w14:paraId="2F09DC34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28517349" w14:textId="3D23708E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545</w:t>
            </w:r>
          </w:p>
        </w:tc>
        <w:tc>
          <w:tcPr>
            <w:tcW w:w="262" w:type="dxa"/>
            <w:shd w:val="clear" w:color="auto" w:fill="auto"/>
          </w:tcPr>
          <w:p w14:paraId="57C07A6E" w14:textId="77777777" w:rsidR="00916B50" w:rsidRPr="008A3328" w:rsidRDefault="00916B50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bottom w:val="double" w:sz="4" w:space="0" w:color="auto"/>
            </w:tcBorders>
            <w:shd w:val="clear" w:color="auto" w:fill="auto"/>
          </w:tcPr>
          <w:p w14:paraId="0E25AFAC" w14:textId="77777777" w:rsidR="00916B50" w:rsidRPr="008A3328" w:rsidRDefault="00916B50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D10790" w14:textId="77777777" w:rsidR="00916B50" w:rsidRPr="008A3328" w:rsidRDefault="00916B50" w:rsidP="007F6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2C1C145A" w14:textId="6A159AC0" w:rsidR="00916B50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2" w:right="-10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916B50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674</w:t>
            </w:r>
          </w:p>
        </w:tc>
      </w:tr>
    </w:tbl>
    <w:p w14:paraId="23AE1DCF" w14:textId="21175DD8" w:rsidR="00917EA2" w:rsidRPr="008A3328" w:rsidRDefault="00917EA2" w:rsidP="00916B50">
      <w:pPr>
        <w:rPr>
          <w:sz w:val="20"/>
          <w:szCs w:val="20"/>
        </w:rPr>
      </w:pPr>
      <w:r w:rsidRPr="008A3328">
        <w:rPr>
          <w:sz w:val="20"/>
          <w:szCs w:val="20"/>
        </w:rPr>
        <w:br w:type="page"/>
      </w: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70"/>
        <w:gridCol w:w="990"/>
        <w:gridCol w:w="262"/>
        <w:gridCol w:w="998"/>
        <w:gridCol w:w="262"/>
        <w:gridCol w:w="998"/>
        <w:gridCol w:w="270"/>
        <w:gridCol w:w="990"/>
      </w:tblGrid>
      <w:tr w:rsidR="00B061BF" w:rsidRPr="008A3328" w14:paraId="0CDD039E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23EBA91F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2C3C2FC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B1C0447" w14:textId="77777777" w:rsidR="00B061BF" w:rsidRPr="008A3328" w:rsidRDefault="00B061BF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061BF" w:rsidRPr="008A3328" w14:paraId="779C9305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15E0867D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19424D4" w14:textId="77777777" w:rsidR="00B061BF" w:rsidRPr="008A3328" w:rsidRDefault="00B061BF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55B46F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2" w:type="dxa"/>
            <w:shd w:val="clear" w:color="auto" w:fill="auto"/>
          </w:tcPr>
          <w:p w14:paraId="71F7AA83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2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5555987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รายจ่าย)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/ </w:t>
            </w:r>
          </w:p>
          <w:p w14:paraId="76586648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รายได้ใน</w:t>
            </w:r>
          </w:p>
        </w:tc>
        <w:tc>
          <w:tcPr>
            <w:tcW w:w="270" w:type="dxa"/>
            <w:shd w:val="clear" w:color="auto" w:fill="auto"/>
          </w:tcPr>
          <w:p w14:paraId="3858DAFB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3D5AEB8" w14:textId="77777777" w:rsidR="00B061BF" w:rsidRPr="008A3328" w:rsidRDefault="00B061BF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87"/>
              </w:tabs>
              <w:spacing w:line="240" w:lineRule="auto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2C5E75" w:rsidRPr="008A3328" w14:paraId="512AC980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49AC8CCF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7BA2C886" w14:textId="77777777" w:rsidR="002C5E75" w:rsidRPr="008A3328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F3A907" w14:textId="0C70D8C6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62" w:type="dxa"/>
            <w:shd w:val="clear" w:color="auto" w:fill="auto"/>
          </w:tcPr>
          <w:p w14:paraId="54A83E32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566D709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62" w:type="dxa"/>
            <w:shd w:val="clear" w:color="auto" w:fill="auto"/>
          </w:tcPr>
          <w:p w14:paraId="65544A0F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6DAA20D3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70" w:type="dxa"/>
            <w:shd w:val="clear" w:color="auto" w:fill="auto"/>
          </w:tcPr>
          <w:p w14:paraId="32BA36C3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CD3B746" w14:textId="1B0691B3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C5E75" w:rsidRPr="008A3328" w14:paraId="60ED96B2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718121DE" w14:textId="1FDF5001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FD30D9" w14:textId="77777777" w:rsidR="002C5E75" w:rsidRPr="008A3328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9479739" w14:textId="45C4B37E" w:rsidR="002C5E75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C5E7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262" w:type="dxa"/>
            <w:shd w:val="clear" w:color="auto" w:fill="auto"/>
          </w:tcPr>
          <w:p w14:paraId="7A814DDB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4D94CDD5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262" w:type="dxa"/>
            <w:shd w:val="clear" w:color="auto" w:fill="auto"/>
          </w:tcPr>
          <w:p w14:paraId="60A94735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</w:tcPr>
          <w:p w14:paraId="591DAC7F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70" w:type="dxa"/>
            <w:shd w:val="clear" w:color="auto" w:fill="auto"/>
          </w:tcPr>
          <w:p w14:paraId="626F61B8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604CB06" w14:textId="58252AC1" w:rsidR="002C5E75" w:rsidRPr="008A3328" w:rsidRDefault="002172F1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C5E7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2C5E7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C5E75" w:rsidRPr="008A3328" w14:paraId="59FDDD62" w14:textId="77777777" w:rsidTr="00430000">
        <w:trPr>
          <w:tblHeader/>
        </w:trPr>
        <w:tc>
          <w:tcPr>
            <w:tcW w:w="3960" w:type="dxa"/>
            <w:shd w:val="clear" w:color="auto" w:fill="auto"/>
          </w:tcPr>
          <w:p w14:paraId="15BB0BA0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3B9AE40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455E9EC6" w14:textId="77777777" w:rsidR="002C5E75" w:rsidRPr="008A3328" w:rsidRDefault="002C5E75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2C5E75" w:rsidRPr="008A3328" w14:paraId="69952A1C" w14:textId="77777777" w:rsidTr="003951AF">
        <w:tc>
          <w:tcPr>
            <w:tcW w:w="3960" w:type="dxa"/>
            <w:shd w:val="clear" w:color="auto" w:fill="auto"/>
          </w:tcPr>
          <w:p w14:paraId="5C176303" w14:textId="53EF3FC2" w:rsidR="002C5E75" w:rsidRPr="008A3328" w:rsidRDefault="002172F1" w:rsidP="004955C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83E5D09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5B83C7CF" w14:textId="77777777" w:rsidR="002C5E75" w:rsidRPr="008A3328" w:rsidRDefault="002C5E75" w:rsidP="004955CE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2C5E75" w:rsidRPr="008A3328" w14:paraId="0FD4A65C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7B22CF11" w14:textId="77777777" w:rsidR="002C5E75" w:rsidRPr="008A3328" w:rsidRDefault="002C5E75" w:rsidP="004955C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16EB08C" w14:textId="77777777" w:rsidR="002C5E75" w:rsidRPr="008A3328" w:rsidRDefault="002C5E75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E779798" w14:textId="77777777" w:rsidR="002C5E75" w:rsidRPr="008A3328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1CFF668F" w14:textId="77777777" w:rsidR="002C5E75" w:rsidRPr="008A3328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0D0E2DBE" w14:textId="77777777" w:rsidR="002C5E75" w:rsidRPr="008A3328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73FD8D2D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611DF3EA" w14:textId="77777777" w:rsidR="002C5E75" w:rsidRPr="008A3328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234447" w14:textId="77777777" w:rsidR="002C5E75" w:rsidRPr="008A3328" w:rsidRDefault="002C5E75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4FF43B1" w14:textId="77777777" w:rsidR="002C5E75" w:rsidRPr="008A3328" w:rsidRDefault="002C5E75" w:rsidP="004955CE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188F" w:rsidRPr="008A3328" w14:paraId="42D9C04C" w14:textId="77777777" w:rsidTr="004D0ECB">
        <w:trPr>
          <w:trHeight w:val="80"/>
        </w:trPr>
        <w:tc>
          <w:tcPr>
            <w:tcW w:w="3960" w:type="dxa"/>
            <w:shd w:val="clear" w:color="auto" w:fill="auto"/>
          </w:tcPr>
          <w:p w14:paraId="6BFECEB7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294D44A2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EC1F6" w14:textId="3CD3BB4B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2C73BC4E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F0BD02E" w14:textId="3219EAFE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262" w:type="dxa"/>
            <w:shd w:val="clear" w:color="auto" w:fill="auto"/>
          </w:tcPr>
          <w:p w14:paraId="333E585E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79D0D819" w14:textId="49D324EA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FF41FF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3CAD8" w14:textId="1CE16C84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875</w:t>
            </w:r>
          </w:p>
        </w:tc>
      </w:tr>
      <w:tr w:rsidR="00A4188F" w:rsidRPr="008A3328" w14:paraId="0FFB9819" w14:textId="77777777" w:rsidTr="004D0ECB">
        <w:trPr>
          <w:trHeight w:val="80"/>
        </w:trPr>
        <w:tc>
          <w:tcPr>
            <w:tcW w:w="3960" w:type="dxa"/>
            <w:shd w:val="clear" w:color="auto" w:fill="auto"/>
          </w:tcPr>
          <w:p w14:paraId="36B2F8CE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AFFBE79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03ACDF3" w14:textId="3EB8A0A2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  <w:tc>
          <w:tcPr>
            <w:tcW w:w="262" w:type="dxa"/>
            <w:shd w:val="clear" w:color="auto" w:fill="auto"/>
          </w:tcPr>
          <w:p w14:paraId="3AFB9A46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15A55B5" w14:textId="5682324C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</w:t>
            </w:r>
          </w:p>
        </w:tc>
        <w:tc>
          <w:tcPr>
            <w:tcW w:w="262" w:type="dxa"/>
            <w:shd w:val="clear" w:color="auto" w:fill="auto"/>
          </w:tcPr>
          <w:p w14:paraId="6196D845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72F3AEE6" w14:textId="443C05F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89939C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DF08A6E" w14:textId="3A3F5394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299</w:t>
            </w:r>
          </w:p>
        </w:tc>
      </w:tr>
      <w:tr w:rsidR="00A4188F" w:rsidRPr="008A3328" w14:paraId="7FA7E167" w14:textId="77777777" w:rsidTr="003951AF">
        <w:trPr>
          <w:trHeight w:val="80"/>
        </w:trPr>
        <w:tc>
          <w:tcPr>
            <w:tcW w:w="3960" w:type="dxa"/>
            <w:shd w:val="clear" w:color="auto" w:fill="auto"/>
          </w:tcPr>
          <w:p w14:paraId="4206AD8E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53CFC73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FAD95C7" w14:textId="775C9C2B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262" w:type="dxa"/>
            <w:shd w:val="clear" w:color="auto" w:fill="auto"/>
          </w:tcPr>
          <w:p w14:paraId="2157D082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0E6BD34" w14:textId="461F1AE8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0F73A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312</w:t>
            </w:r>
          </w:p>
        </w:tc>
        <w:tc>
          <w:tcPr>
            <w:tcW w:w="262" w:type="dxa"/>
            <w:shd w:val="clear" w:color="auto" w:fill="auto"/>
          </w:tcPr>
          <w:p w14:paraId="6EF553A5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5496E663" w14:textId="4DBDB038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15123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F627823" w14:textId="6590EDF5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BE73BB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712</w:t>
            </w:r>
          </w:p>
        </w:tc>
      </w:tr>
      <w:tr w:rsidR="00A4188F" w:rsidRPr="008A3328" w14:paraId="4E50E15B" w14:textId="77777777" w:rsidTr="004D0ECB">
        <w:tc>
          <w:tcPr>
            <w:tcW w:w="3960" w:type="dxa"/>
          </w:tcPr>
          <w:p w14:paraId="667F3503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39219306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122C56" w14:textId="1076FE0C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  <w:tc>
          <w:tcPr>
            <w:tcW w:w="262" w:type="dxa"/>
            <w:shd w:val="clear" w:color="auto" w:fill="auto"/>
          </w:tcPr>
          <w:p w14:paraId="4C3BD34E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E263F0A" w14:textId="60F640A0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629</w:t>
            </w:r>
          </w:p>
        </w:tc>
        <w:tc>
          <w:tcPr>
            <w:tcW w:w="262" w:type="dxa"/>
            <w:shd w:val="clear" w:color="auto" w:fill="auto"/>
          </w:tcPr>
          <w:p w14:paraId="0C4D2519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694E7FB" w14:textId="011E25DF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944EFE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9A732B3" w14:textId="69C18496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</w:t>
            </w:r>
          </w:p>
        </w:tc>
      </w:tr>
      <w:tr w:rsidR="00FE6570" w:rsidRPr="008A3328" w14:paraId="1AF27DD1" w14:textId="77777777" w:rsidTr="004D0ECB">
        <w:tc>
          <w:tcPr>
            <w:tcW w:w="3960" w:type="dxa"/>
          </w:tcPr>
          <w:p w14:paraId="52782467" w14:textId="68F849A5" w:rsidR="00FE6570" w:rsidRPr="008A3328" w:rsidRDefault="00FE6570" w:rsidP="00FE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61952EA" w14:textId="77777777" w:rsidR="00FE6570" w:rsidRPr="008A3328" w:rsidRDefault="00FE6570" w:rsidP="00FE6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8ED07E" w14:textId="1A2A66C7" w:rsidR="00FE6570" w:rsidRPr="008A3328" w:rsidRDefault="002172F1" w:rsidP="005352C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262" w:type="dxa"/>
            <w:shd w:val="clear" w:color="auto" w:fill="auto"/>
          </w:tcPr>
          <w:p w14:paraId="25E16AC9" w14:textId="77777777" w:rsidR="00FE6570" w:rsidRPr="008A3328" w:rsidRDefault="00FE6570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53CA61FB" w14:textId="03037561" w:rsidR="00FE6570" w:rsidRPr="008A3328" w:rsidRDefault="002172F1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413</w:t>
            </w:r>
          </w:p>
        </w:tc>
        <w:tc>
          <w:tcPr>
            <w:tcW w:w="262" w:type="dxa"/>
            <w:shd w:val="clear" w:color="auto" w:fill="auto"/>
          </w:tcPr>
          <w:p w14:paraId="161DC688" w14:textId="77777777" w:rsidR="00FE6570" w:rsidRPr="008A3328" w:rsidRDefault="00FE6570" w:rsidP="00FE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F561BE9" w14:textId="7F843314" w:rsidR="00FE6570" w:rsidRPr="008A3328" w:rsidRDefault="00FE6570" w:rsidP="00FE65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797E93" w14:textId="77777777" w:rsidR="00FE6570" w:rsidRPr="008A3328" w:rsidRDefault="00FE6570" w:rsidP="00FE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0F9D1CD" w14:textId="2C608FDB" w:rsidR="00FE6570" w:rsidRPr="008A3328" w:rsidRDefault="002172F1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FE657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086</w:t>
            </w:r>
          </w:p>
        </w:tc>
      </w:tr>
      <w:tr w:rsidR="00FE6570" w:rsidRPr="008A3328" w14:paraId="386CA257" w14:textId="77777777" w:rsidTr="004D0ECB">
        <w:tc>
          <w:tcPr>
            <w:tcW w:w="3960" w:type="dxa"/>
          </w:tcPr>
          <w:p w14:paraId="4E123673" w14:textId="77777777" w:rsidR="002B2EAF" w:rsidRPr="008A3328" w:rsidRDefault="002B2EAF" w:rsidP="002B2EAF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การปรับปรุงมูลค่ายุติธรรมของ</w:t>
            </w:r>
          </w:p>
          <w:p w14:paraId="26259B84" w14:textId="2BBFBBB6" w:rsidR="00FE6570" w:rsidRPr="008A3328" w:rsidRDefault="002B2EAF" w:rsidP="002B2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0BCBEF39" w14:textId="77777777" w:rsidR="00FE6570" w:rsidRPr="008A3328" w:rsidRDefault="00FE6570" w:rsidP="00FE6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2869AA8" w14:textId="77777777" w:rsidR="00FE6570" w:rsidRPr="008A3328" w:rsidRDefault="00FE6570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A51023" w14:textId="3B464600" w:rsidR="00FE6570" w:rsidRPr="008A3328" w:rsidRDefault="002172F1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657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262" w:type="dxa"/>
            <w:shd w:val="clear" w:color="auto" w:fill="auto"/>
          </w:tcPr>
          <w:p w14:paraId="3C68CB8F" w14:textId="77777777" w:rsidR="00FE6570" w:rsidRPr="008A3328" w:rsidRDefault="00FE6570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1DF5B82E" w14:textId="77777777" w:rsidR="00FE6570" w:rsidRPr="008A3328" w:rsidRDefault="00FE6570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55F34F" w14:textId="6C29092D" w:rsidR="00FE6570" w:rsidRPr="008A3328" w:rsidRDefault="002172F1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FE6570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</w:t>
            </w:r>
          </w:p>
        </w:tc>
        <w:tc>
          <w:tcPr>
            <w:tcW w:w="262" w:type="dxa"/>
            <w:shd w:val="clear" w:color="auto" w:fill="auto"/>
          </w:tcPr>
          <w:p w14:paraId="4B63E6AE" w14:textId="77777777" w:rsidR="00FE6570" w:rsidRPr="008A3328" w:rsidRDefault="00FE6570" w:rsidP="00FE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0FE3DA7C" w14:textId="77777777" w:rsidR="00FE6570" w:rsidRPr="008A3328" w:rsidRDefault="00FE6570" w:rsidP="00FE65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29577E7" w14:textId="33417EDF" w:rsidR="00FE6570" w:rsidRPr="008A3328" w:rsidRDefault="00FE6570" w:rsidP="00FE65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25B8D3" w14:textId="77777777" w:rsidR="00FE6570" w:rsidRPr="008A3328" w:rsidRDefault="00FE6570" w:rsidP="00FE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2ACF0D9" w14:textId="77777777" w:rsidR="00FE6570" w:rsidRPr="008A3328" w:rsidRDefault="00FE6570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13063AD" w14:textId="20AA37CE" w:rsidR="00FE6570" w:rsidRPr="008A3328" w:rsidRDefault="002172F1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 w:rsidR="005740F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954</w:t>
            </w:r>
          </w:p>
        </w:tc>
      </w:tr>
      <w:tr w:rsidR="00FE6570" w:rsidRPr="008A3328" w14:paraId="4F85C887" w14:textId="77777777" w:rsidTr="004D0ECB">
        <w:tc>
          <w:tcPr>
            <w:tcW w:w="3960" w:type="dxa"/>
          </w:tcPr>
          <w:p w14:paraId="2B120D17" w14:textId="0D31952F" w:rsidR="00FE6570" w:rsidRPr="008A3328" w:rsidRDefault="004344C7" w:rsidP="00FE6570">
            <w:pPr>
              <w:rPr>
                <w:rFonts w:asciiTheme="majorBidi" w:hAnsi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E8D01AC" w14:textId="77777777" w:rsidR="00FE6570" w:rsidRPr="008A3328" w:rsidRDefault="00FE6570" w:rsidP="00FE65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8606EA" w14:textId="5093EF08" w:rsidR="00FE6570" w:rsidRPr="008A3328" w:rsidRDefault="00FE6570" w:rsidP="004344C7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5AC41A58" w14:textId="77777777" w:rsidR="00FE6570" w:rsidRPr="008A3328" w:rsidRDefault="00FE6570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0338BEB" w14:textId="4E3A40CF" w:rsidR="00FE6570" w:rsidRPr="008A3328" w:rsidRDefault="002172F1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6A0C87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  <w:tc>
          <w:tcPr>
            <w:tcW w:w="262" w:type="dxa"/>
            <w:shd w:val="clear" w:color="auto" w:fill="auto"/>
          </w:tcPr>
          <w:p w14:paraId="448B8A11" w14:textId="77777777" w:rsidR="00FE6570" w:rsidRPr="008A3328" w:rsidRDefault="00FE6570" w:rsidP="00FE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tcBorders>
              <w:bottom w:val="single" w:sz="4" w:space="0" w:color="auto"/>
            </w:tcBorders>
            <w:shd w:val="clear" w:color="auto" w:fill="auto"/>
          </w:tcPr>
          <w:p w14:paraId="383C83E5" w14:textId="52A5488C" w:rsidR="00FE6570" w:rsidRPr="008A3328" w:rsidRDefault="00FE6570" w:rsidP="00FE657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CBA3E" w14:textId="77777777" w:rsidR="00FE6570" w:rsidRPr="008A3328" w:rsidRDefault="00FE6570" w:rsidP="00FE6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BA18C08" w14:textId="2817CB32" w:rsidR="00FE6570" w:rsidRPr="008A3328" w:rsidRDefault="002172F1" w:rsidP="00FE6570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5740F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696</w:t>
            </w:r>
          </w:p>
        </w:tc>
      </w:tr>
      <w:tr w:rsidR="007F68E9" w:rsidRPr="008A3328" w14:paraId="5768E1A1" w14:textId="77777777" w:rsidTr="0038120B">
        <w:trPr>
          <w:trHeight w:val="58"/>
        </w:trPr>
        <w:tc>
          <w:tcPr>
            <w:tcW w:w="4230" w:type="dxa"/>
            <w:gridSpan w:val="2"/>
            <w:shd w:val="clear" w:color="auto" w:fill="auto"/>
          </w:tcPr>
          <w:p w14:paraId="0FE24238" w14:textId="77777777" w:rsidR="007F68E9" w:rsidRPr="008A3328" w:rsidRDefault="007F68E9" w:rsidP="007F68E9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130FDE" w14:textId="79A73A47" w:rsidR="007F68E9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7F68E9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067</w:t>
            </w:r>
          </w:p>
        </w:tc>
        <w:tc>
          <w:tcPr>
            <w:tcW w:w="262" w:type="dxa"/>
            <w:shd w:val="clear" w:color="auto" w:fill="auto"/>
          </w:tcPr>
          <w:p w14:paraId="5454BA53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CD399" w14:textId="5E6E9420" w:rsidR="007F68E9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0F73A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112</w:t>
            </w:r>
          </w:p>
        </w:tc>
        <w:tc>
          <w:tcPr>
            <w:tcW w:w="262" w:type="dxa"/>
            <w:shd w:val="clear" w:color="auto" w:fill="auto"/>
          </w:tcPr>
          <w:p w14:paraId="3CCE7F6E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B798C" w14:textId="55911404" w:rsidR="007F68E9" w:rsidRPr="008A3328" w:rsidRDefault="00A4188F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272E0DA" w14:textId="77777777" w:rsidR="007F68E9" w:rsidRPr="008A3328" w:rsidRDefault="007F68E9" w:rsidP="007F68E9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8E1BD" w14:textId="771132E7" w:rsidR="007F68E9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</w:t>
            </w:r>
            <w:r w:rsidR="005740F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179</w:t>
            </w:r>
          </w:p>
        </w:tc>
      </w:tr>
      <w:tr w:rsidR="00A4188F" w:rsidRPr="008A3328" w14:paraId="7AD81648" w14:textId="77777777" w:rsidTr="0038120B">
        <w:trPr>
          <w:trHeight w:val="38"/>
        </w:trPr>
        <w:tc>
          <w:tcPr>
            <w:tcW w:w="4230" w:type="dxa"/>
            <w:gridSpan w:val="2"/>
            <w:shd w:val="clear" w:color="auto" w:fill="auto"/>
          </w:tcPr>
          <w:p w14:paraId="28D3138F" w14:textId="77777777" w:rsidR="00A4188F" w:rsidRPr="008A3328" w:rsidRDefault="00A4188F" w:rsidP="00A4188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4A22C8A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1C9390F0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642C02C1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62" w:type="dxa"/>
            <w:shd w:val="clear" w:color="auto" w:fill="auto"/>
          </w:tcPr>
          <w:p w14:paraId="07728F77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double" w:sz="4" w:space="0" w:color="auto"/>
            </w:tcBorders>
            <w:shd w:val="clear" w:color="auto" w:fill="auto"/>
          </w:tcPr>
          <w:p w14:paraId="50F68A8B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D2DC6D2" w14:textId="77777777" w:rsidR="00A4188F" w:rsidRPr="008A3328" w:rsidRDefault="00A4188F" w:rsidP="00A4188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00313558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0"/>
              </w:rPr>
            </w:pPr>
          </w:p>
        </w:tc>
      </w:tr>
      <w:tr w:rsidR="00A4188F" w:rsidRPr="008A3328" w14:paraId="5BF8D880" w14:textId="77777777" w:rsidTr="0038120B">
        <w:tc>
          <w:tcPr>
            <w:tcW w:w="3960" w:type="dxa"/>
            <w:shd w:val="clear" w:color="auto" w:fill="auto"/>
          </w:tcPr>
          <w:p w14:paraId="799EF748" w14:textId="1809E15B" w:rsidR="00A4188F" w:rsidRPr="008A3328" w:rsidRDefault="002172F1" w:rsidP="00A418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28175EC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  <w:vAlign w:val="bottom"/>
          </w:tcPr>
          <w:p w14:paraId="1B95C6D0" w14:textId="77777777" w:rsidR="00A4188F" w:rsidRPr="008A3328" w:rsidRDefault="00A4188F" w:rsidP="00A4188F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A4188F" w:rsidRPr="008A3328" w14:paraId="38DBF38A" w14:textId="77777777" w:rsidTr="007F68E9">
        <w:trPr>
          <w:trHeight w:val="80"/>
        </w:trPr>
        <w:tc>
          <w:tcPr>
            <w:tcW w:w="3960" w:type="dxa"/>
            <w:shd w:val="clear" w:color="auto" w:fill="auto"/>
          </w:tcPr>
          <w:p w14:paraId="74969684" w14:textId="77777777" w:rsidR="00A4188F" w:rsidRPr="008A3328" w:rsidRDefault="00A4188F" w:rsidP="00A4188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01934FF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212FBF7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5D59310F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1BBEFE1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2" w:type="dxa"/>
            <w:shd w:val="clear" w:color="auto" w:fill="auto"/>
          </w:tcPr>
          <w:p w14:paraId="61EE6600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11CBF0FC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7E8A500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30EC659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4188F" w:rsidRPr="008A3328" w14:paraId="5C8E9A63" w14:textId="77777777" w:rsidTr="007F68E9">
        <w:trPr>
          <w:trHeight w:val="80"/>
        </w:trPr>
        <w:tc>
          <w:tcPr>
            <w:tcW w:w="3960" w:type="dxa"/>
            <w:shd w:val="clear" w:color="auto" w:fill="auto"/>
          </w:tcPr>
          <w:p w14:paraId="691AB93E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1415DA2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3B1EF17" w14:textId="677D531E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  <w:tc>
          <w:tcPr>
            <w:tcW w:w="262" w:type="dxa"/>
            <w:shd w:val="clear" w:color="auto" w:fill="auto"/>
          </w:tcPr>
          <w:p w14:paraId="5C2DF3A9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69E97DF9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D92A2A8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D76E1C5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C01B22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DDB5A7" w14:textId="3D82EA29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</w:p>
        </w:tc>
      </w:tr>
      <w:tr w:rsidR="00A4188F" w:rsidRPr="008A3328" w14:paraId="78A8A7BA" w14:textId="77777777" w:rsidTr="007F68E9">
        <w:trPr>
          <w:trHeight w:val="80"/>
        </w:trPr>
        <w:tc>
          <w:tcPr>
            <w:tcW w:w="3960" w:type="dxa"/>
            <w:shd w:val="clear" w:color="auto" w:fill="auto"/>
          </w:tcPr>
          <w:p w14:paraId="65C5B62F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6CEB0A54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F82FE1" w14:textId="68262748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250</w:t>
            </w:r>
          </w:p>
        </w:tc>
        <w:tc>
          <w:tcPr>
            <w:tcW w:w="262" w:type="dxa"/>
            <w:shd w:val="clear" w:color="auto" w:fill="auto"/>
          </w:tcPr>
          <w:p w14:paraId="3F518BDA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66EFE1E" w14:textId="2A88FA12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  <w:tc>
          <w:tcPr>
            <w:tcW w:w="262" w:type="dxa"/>
            <w:shd w:val="clear" w:color="auto" w:fill="auto"/>
          </w:tcPr>
          <w:p w14:paraId="5B178928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F5AF94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5D97C2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D93C2E6" w14:textId="11952EF2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277</w:t>
            </w:r>
          </w:p>
        </w:tc>
      </w:tr>
      <w:tr w:rsidR="00A4188F" w:rsidRPr="008A3328" w14:paraId="107DF9C0" w14:textId="77777777" w:rsidTr="007F68E9">
        <w:trPr>
          <w:trHeight w:val="80"/>
        </w:trPr>
        <w:tc>
          <w:tcPr>
            <w:tcW w:w="3960" w:type="dxa"/>
            <w:shd w:val="clear" w:color="auto" w:fill="auto"/>
          </w:tcPr>
          <w:p w14:paraId="793770EB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EF3EC5E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BFBBDF" w14:textId="4C549233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564</w:t>
            </w:r>
          </w:p>
        </w:tc>
        <w:tc>
          <w:tcPr>
            <w:tcW w:w="262" w:type="dxa"/>
            <w:shd w:val="clear" w:color="auto" w:fill="auto"/>
          </w:tcPr>
          <w:p w14:paraId="2C973F2B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415F1057" w14:textId="5FDCD8A9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836</w:t>
            </w:r>
          </w:p>
        </w:tc>
        <w:tc>
          <w:tcPr>
            <w:tcW w:w="262" w:type="dxa"/>
            <w:shd w:val="clear" w:color="auto" w:fill="auto"/>
          </w:tcPr>
          <w:p w14:paraId="7702AA86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</w:tcPr>
          <w:p w14:paraId="3C54DD7A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16278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BEB6491" w14:textId="0A173DFB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A4188F" w:rsidRPr="008A3328" w14:paraId="58A122C1" w14:textId="77777777" w:rsidTr="007F68E9">
        <w:tc>
          <w:tcPr>
            <w:tcW w:w="3960" w:type="dxa"/>
          </w:tcPr>
          <w:p w14:paraId="4BE303F4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5F1B933C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EC5EB5" w14:textId="1C710A19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518</w:t>
            </w:r>
          </w:p>
        </w:tc>
        <w:tc>
          <w:tcPr>
            <w:tcW w:w="262" w:type="dxa"/>
            <w:shd w:val="clear" w:color="auto" w:fill="auto"/>
          </w:tcPr>
          <w:p w14:paraId="69FA0D88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38E61B0F" w14:textId="088CC6FA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590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6EA8E391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02F18B3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D381F1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22CB825" w14:textId="4CB6139E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928</w:t>
            </w:r>
          </w:p>
        </w:tc>
      </w:tr>
      <w:tr w:rsidR="00A4188F" w:rsidRPr="008A3328" w14:paraId="69AFB131" w14:textId="77777777" w:rsidTr="007F68E9">
        <w:tc>
          <w:tcPr>
            <w:tcW w:w="3960" w:type="dxa"/>
          </w:tcPr>
          <w:p w14:paraId="38BF329C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ดอกเบี้ยจ่ายรอตัดบัญชี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1A05651D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04C63A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3E357DDB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252A0BC8" w14:textId="04110238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  <w:tc>
          <w:tcPr>
            <w:tcW w:w="262" w:type="dxa"/>
            <w:shd w:val="clear" w:color="auto" w:fill="auto"/>
          </w:tcPr>
          <w:p w14:paraId="5912CD99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41664D89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B94A47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B63408A" w14:textId="5128560E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673</w:t>
            </w:r>
          </w:p>
        </w:tc>
      </w:tr>
      <w:tr w:rsidR="00A4188F" w:rsidRPr="008A3328" w14:paraId="7C0F7377" w14:textId="77777777" w:rsidTr="007F68E9">
        <w:tc>
          <w:tcPr>
            <w:tcW w:w="3960" w:type="dxa"/>
          </w:tcPr>
          <w:p w14:paraId="558AE61F" w14:textId="77777777" w:rsidR="002B2EAF" w:rsidRPr="008A3328" w:rsidRDefault="002B2EAF" w:rsidP="002B2EAF">
            <w:pPr>
              <w:rPr>
                <w:rFonts w:asciiTheme="majorBidi" w:hAnsi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การปรับปรุงมูลค่ายุติธรรมของ</w:t>
            </w:r>
          </w:p>
          <w:p w14:paraId="33A4A59E" w14:textId="4CAB03A9" w:rsidR="00A4188F" w:rsidRPr="008A3328" w:rsidRDefault="002B2EAF" w:rsidP="002B2EA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 xml:space="preserve">   สิ่งตอบแทนที่คาดว่าจะต้องจ่าย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</w:tcPr>
          <w:p w14:paraId="4E726DD2" w14:textId="77777777" w:rsidR="00A4188F" w:rsidRPr="008A3328" w:rsidRDefault="00A4188F" w:rsidP="00A41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6EBFFD0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6C17EF7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830B09B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shd w:val="clear" w:color="auto" w:fill="auto"/>
          </w:tcPr>
          <w:p w14:paraId="7EF41348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4949D6D" w14:textId="530F961F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  <w:tc>
          <w:tcPr>
            <w:tcW w:w="262" w:type="dxa"/>
            <w:shd w:val="clear" w:color="auto" w:fill="auto"/>
          </w:tcPr>
          <w:p w14:paraId="04684A93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0019324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68639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0810C0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57759A3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B68B6C" w14:textId="2C3240C4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4188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743</w:t>
            </w:r>
          </w:p>
        </w:tc>
      </w:tr>
      <w:tr w:rsidR="00A4188F" w:rsidRPr="008A3328" w14:paraId="5D97D44B" w14:textId="77777777" w:rsidTr="007F68E9">
        <w:trPr>
          <w:trHeight w:val="58"/>
        </w:trPr>
        <w:tc>
          <w:tcPr>
            <w:tcW w:w="4230" w:type="dxa"/>
            <w:gridSpan w:val="2"/>
            <w:shd w:val="clear" w:color="auto" w:fill="auto"/>
          </w:tcPr>
          <w:p w14:paraId="77CD9623" w14:textId="77777777" w:rsidR="00A4188F" w:rsidRPr="008A3328" w:rsidRDefault="00A4188F" w:rsidP="00A418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5AAF0" w14:textId="74E0345D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  <w:r w:rsidR="00A4188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378</w:t>
            </w:r>
          </w:p>
        </w:tc>
        <w:tc>
          <w:tcPr>
            <w:tcW w:w="262" w:type="dxa"/>
            <w:shd w:val="clear" w:color="auto" w:fill="auto"/>
          </w:tcPr>
          <w:p w14:paraId="657B7427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23FA7F" w14:textId="38D3BB26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A4188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689</w:t>
            </w:r>
          </w:p>
        </w:tc>
        <w:tc>
          <w:tcPr>
            <w:tcW w:w="262" w:type="dxa"/>
            <w:shd w:val="clear" w:color="auto" w:fill="auto"/>
          </w:tcPr>
          <w:p w14:paraId="1B4DBD6B" w14:textId="77777777" w:rsidR="00A4188F" w:rsidRPr="008A3328" w:rsidRDefault="00A4188F" w:rsidP="00A418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687F33" w14:textId="77777777" w:rsidR="00A4188F" w:rsidRPr="008A3328" w:rsidRDefault="00A4188F" w:rsidP="00A4188F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E48C64" w14:textId="77777777" w:rsidR="00A4188F" w:rsidRPr="008A3328" w:rsidRDefault="00A4188F" w:rsidP="00A4188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EA8908" w14:textId="0DF80F8C" w:rsidR="00A4188F" w:rsidRPr="008A3328" w:rsidRDefault="002172F1" w:rsidP="00A4188F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</w:t>
            </w:r>
            <w:r w:rsidR="00A4188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067</w:t>
            </w:r>
          </w:p>
        </w:tc>
      </w:tr>
    </w:tbl>
    <w:p w14:paraId="47F04EC9" w14:textId="49C6D8AE" w:rsidR="00B061BF" w:rsidRPr="008A3328" w:rsidRDefault="00B061BF" w:rsidP="004955CE">
      <w:pPr>
        <w:rPr>
          <w:sz w:val="16"/>
          <w:szCs w:val="16"/>
          <w:lang w:eastAsia="x-none"/>
        </w:rPr>
      </w:pPr>
    </w:p>
    <w:p w14:paraId="6C73590F" w14:textId="77777777" w:rsidR="00B061BF" w:rsidRPr="008A3328" w:rsidRDefault="00B061B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6"/>
          <w:szCs w:val="16"/>
          <w:lang w:eastAsia="x-none"/>
        </w:rPr>
      </w:pPr>
      <w:r w:rsidRPr="008A3328">
        <w:rPr>
          <w:sz w:val="16"/>
          <w:szCs w:val="16"/>
          <w:lang w:eastAsia="x-none"/>
        </w:rPr>
        <w:br w:type="page"/>
      </w:r>
    </w:p>
    <w:p w14:paraId="52D938DB" w14:textId="39F7F24D" w:rsidR="009F53C1" w:rsidRPr="008A3328" w:rsidRDefault="002172F1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8A3328">
        <w:rPr>
          <w:rFonts w:ascii="Angsana New" w:eastAsia="MS Mincho" w:hAnsi="Angsana New" w:hint="cs"/>
          <w:sz w:val="28"/>
          <w:szCs w:val="28"/>
          <w:lang w:val="en-US"/>
        </w:rPr>
        <w:lastRenderedPageBreak/>
        <w:t>2</w:t>
      </w:r>
      <w:r w:rsidRPr="008A3328">
        <w:rPr>
          <w:rFonts w:ascii="Angsana New" w:eastAsia="MS Mincho" w:hAnsi="Angsana New"/>
          <w:sz w:val="28"/>
          <w:szCs w:val="28"/>
          <w:lang w:val="en-US"/>
        </w:rPr>
        <w:t>5</w:t>
      </w:r>
      <w:r w:rsidR="003F66C1" w:rsidRPr="008A3328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9F53C1" w:rsidRPr="008A3328">
        <w:rPr>
          <w:rFonts w:ascii="Angsana New" w:eastAsia="MS Mincho" w:hAnsi="Angsana New" w:hint="cs"/>
          <w:sz w:val="28"/>
          <w:szCs w:val="28"/>
          <w:cs/>
          <w:lang w:val="en-US"/>
        </w:rPr>
        <w:t>กำไรต่อหุ้นขั้นพื้นฐาน</w:t>
      </w:r>
    </w:p>
    <w:p w14:paraId="72671C92" w14:textId="77777777" w:rsidR="009F53C1" w:rsidRPr="008A3328" w:rsidRDefault="009F53C1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p w14:paraId="78C00645" w14:textId="2C607575" w:rsidR="009F53C1" w:rsidRPr="008A3328" w:rsidRDefault="009F53C1" w:rsidP="004955CE">
      <w:pPr>
        <w:pStyle w:val="ListParagraph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กำไรต่อหุ้นขั้นพื้นฐานสำหรับปีสิ้นสุดวันที่ </w:t>
      </w:r>
      <w:r w:rsidR="002172F1" w:rsidRPr="008A3328">
        <w:rPr>
          <w:rFonts w:ascii="Angsana New" w:hAnsi="Angsana New" w:hint="cs"/>
          <w:sz w:val="28"/>
          <w:szCs w:val="28"/>
        </w:rPr>
        <w:t>31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ธันวาคม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="002172F1" w:rsidRPr="008A3328">
        <w:rPr>
          <w:rFonts w:ascii="Angsana New" w:hAnsi="Angsana New" w:hint="cs"/>
          <w:sz w:val="28"/>
          <w:szCs w:val="28"/>
        </w:rPr>
        <w:t>256</w:t>
      </w:r>
      <w:r w:rsidR="002172F1" w:rsidRPr="008A3328">
        <w:rPr>
          <w:rFonts w:ascii="Angsana New" w:hAnsi="Angsana New"/>
          <w:sz w:val="28"/>
          <w:szCs w:val="28"/>
        </w:rPr>
        <w:t>3</w:t>
      </w:r>
      <w:r w:rsidR="00117649" w:rsidRPr="008A3328">
        <w:rPr>
          <w:rFonts w:ascii="Angsana New" w:hAnsi="Angsana New" w:hint="cs"/>
          <w:sz w:val="28"/>
          <w:szCs w:val="28"/>
        </w:rPr>
        <w:t xml:space="preserve"> </w:t>
      </w:r>
      <w:r w:rsidR="00117649" w:rsidRPr="008A3328">
        <w:rPr>
          <w:rFonts w:ascii="Angsana New" w:hAnsi="Angsana New" w:hint="cs"/>
          <w:sz w:val="28"/>
          <w:szCs w:val="28"/>
          <w:cs/>
        </w:rPr>
        <w:t xml:space="preserve">และ </w:t>
      </w:r>
      <w:r w:rsidR="002172F1" w:rsidRPr="008A3328">
        <w:rPr>
          <w:rFonts w:ascii="Angsana New" w:hAnsi="Angsana New" w:hint="cs"/>
          <w:sz w:val="28"/>
          <w:szCs w:val="28"/>
        </w:rPr>
        <w:t>256</w:t>
      </w:r>
      <w:r w:rsidR="002172F1" w:rsidRPr="008A3328">
        <w:rPr>
          <w:rFonts w:ascii="Angsana New" w:hAnsi="Angsana New"/>
          <w:sz w:val="28"/>
          <w:szCs w:val="28"/>
        </w:rPr>
        <w:t>2</w:t>
      </w:r>
      <w:r w:rsidRPr="008A3328">
        <w:rPr>
          <w:rFonts w:ascii="Angsana New" w:hAnsi="Angsana New" w:hint="cs"/>
          <w:sz w:val="28"/>
          <w:szCs w:val="28"/>
          <w:cs/>
        </w:rPr>
        <w:t xml:space="preserve"> คำนวณจากกำไรสำหรับปีที่เป็นส่วนของผู้ถือหุ้นสามัญของบริษัทและจำนวนหุ้นสามัญที่ออกจำหน่ายแล้วระหว่างปีโดยแสดงการคำนวณดังนี้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79BD815F" w14:textId="77777777" w:rsidR="009F53C1" w:rsidRPr="008A3328" w:rsidRDefault="009F53C1" w:rsidP="004955CE">
      <w:pPr>
        <w:rPr>
          <w:rFonts w:ascii="Angsana New" w:hAnsi="Angsana New"/>
          <w:sz w:val="20"/>
          <w:szCs w:val="20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236"/>
        <w:gridCol w:w="1024"/>
        <w:gridCol w:w="270"/>
        <w:gridCol w:w="990"/>
        <w:gridCol w:w="270"/>
        <w:gridCol w:w="990"/>
        <w:gridCol w:w="270"/>
        <w:gridCol w:w="990"/>
      </w:tblGrid>
      <w:tr w:rsidR="0061166D" w:rsidRPr="008A3328" w14:paraId="16927E6F" w14:textId="77777777" w:rsidTr="00F96EBC">
        <w:trPr>
          <w:tblHeader/>
        </w:trPr>
        <w:tc>
          <w:tcPr>
            <w:tcW w:w="3960" w:type="dxa"/>
            <w:shd w:val="clear" w:color="auto" w:fill="auto"/>
          </w:tcPr>
          <w:p w14:paraId="76190089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236" w:type="dxa"/>
          </w:tcPr>
          <w:p w14:paraId="38367EAE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84" w:type="dxa"/>
            <w:gridSpan w:val="3"/>
          </w:tcPr>
          <w:p w14:paraId="1DA6BD3E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B6B9CF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14:paraId="1D02FC37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 xml:space="preserve"> </w:t>
            </w:r>
          </w:p>
        </w:tc>
      </w:tr>
      <w:tr w:rsidR="007F68E9" w:rsidRPr="008A3328" w14:paraId="507AF44F" w14:textId="77777777" w:rsidTr="00F96EBC">
        <w:trPr>
          <w:tblHeader/>
        </w:trPr>
        <w:tc>
          <w:tcPr>
            <w:tcW w:w="3960" w:type="dxa"/>
          </w:tcPr>
          <w:p w14:paraId="0D09217F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256CF51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475C2985" w14:textId="4CF844BE" w:rsidR="007F68E9" w:rsidRPr="008A3328" w:rsidRDefault="002172F1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5B1BE04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ED36C1A" w14:textId="0E4D972E" w:rsidR="007F68E9" w:rsidRPr="008A3328" w:rsidRDefault="002172F1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9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FE71AAF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FF75B28" w14:textId="05CCCE40" w:rsidR="007F68E9" w:rsidRPr="008A3328" w:rsidRDefault="002172F1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F70CE1F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5A044C4" w14:textId="3793F50D" w:rsidR="007F68E9" w:rsidRPr="008A3328" w:rsidRDefault="002172F1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9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61166D" w:rsidRPr="008A3328" w14:paraId="7BE0DC78" w14:textId="77777777" w:rsidTr="00F96EBC">
        <w:trPr>
          <w:tblHeader/>
        </w:trPr>
        <w:tc>
          <w:tcPr>
            <w:tcW w:w="3960" w:type="dxa"/>
          </w:tcPr>
          <w:p w14:paraId="17FB6420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36" w:type="dxa"/>
          </w:tcPr>
          <w:p w14:paraId="223CE8E8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04" w:type="dxa"/>
            <w:gridSpan w:val="7"/>
          </w:tcPr>
          <w:p w14:paraId="15BFD87C" w14:textId="77777777" w:rsidR="0061166D" w:rsidRPr="008A3328" w:rsidRDefault="0061166D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(พันบาท </w:t>
            </w: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</w:rPr>
              <w:t>/</w:t>
            </w:r>
            <w:r w:rsidRPr="008A3328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 xml:space="preserve"> พันหุ้น)</w:t>
            </w:r>
          </w:p>
        </w:tc>
      </w:tr>
      <w:tr w:rsidR="007F68E9" w:rsidRPr="008A3328" w14:paraId="7376D4D9" w14:textId="77777777" w:rsidTr="00F96EBC">
        <w:tc>
          <w:tcPr>
            <w:tcW w:w="3960" w:type="dxa"/>
          </w:tcPr>
          <w:p w14:paraId="7C76D61C" w14:textId="77777777" w:rsidR="007F68E9" w:rsidRPr="008A3328" w:rsidRDefault="007F68E9" w:rsidP="007F68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br/>
              <w:t xml:space="preserve">   ของบริษัท (ขั้นพื้นฐาน)</w:t>
            </w:r>
          </w:p>
        </w:tc>
        <w:tc>
          <w:tcPr>
            <w:tcW w:w="236" w:type="dxa"/>
          </w:tcPr>
          <w:p w14:paraId="7600ED60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</w:tcPr>
          <w:p w14:paraId="715A9A66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2AAA7C92" w14:textId="1E3051A4" w:rsidR="00A36E2F" w:rsidRPr="005235A1" w:rsidRDefault="002172F1" w:rsidP="007F68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</w:t>
            </w:r>
            <w:r w:rsidR="005235A1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,722</w:t>
            </w:r>
          </w:p>
        </w:tc>
        <w:tc>
          <w:tcPr>
            <w:tcW w:w="270" w:type="dxa"/>
          </w:tcPr>
          <w:p w14:paraId="6979AF20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76AD829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F3B132" w14:textId="332C7A01" w:rsidR="007F68E9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7F68E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778</w:t>
            </w:r>
          </w:p>
        </w:tc>
        <w:tc>
          <w:tcPr>
            <w:tcW w:w="270" w:type="dxa"/>
          </w:tcPr>
          <w:p w14:paraId="6AE195B7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4077AC56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1873761E" w14:textId="4BEEF996" w:rsidR="00AB5F5C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</w:t>
            </w:r>
            <w:r w:rsidR="003D3EEA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5235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722</w:t>
            </w:r>
          </w:p>
        </w:tc>
        <w:tc>
          <w:tcPr>
            <w:tcW w:w="270" w:type="dxa"/>
          </w:tcPr>
          <w:p w14:paraId="20871313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5AF33264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07E2C50" w14:textId="22E2170A" w:rsidR="007F68E9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66</w:t>
            </w:r>
            <w:r w:rsidR="007F68E9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778</w:t>
            </w:r>
          </w:p>
        </w:tc>
      </w:tr>
      <w:tr w:rsidR="007F68E9" w:rsidRPr="008A3328" w14:paraId="5E75C0D4" w14:textId="77777777" w:rsidTr="00F96EBC">
        <w:trPr>
          <w:trHeight w:val="197"/>
        </w:trPr>
        <w:tc>
          <w:tcPr>
            <w:tcW w:w="3960" w:type="dxa"/>
            <w:vAlign w:val="bottom"/>
          </w:tcPr>
          <w:p w14:paraId="313EC610" w14:textId="77777777" w:rsidR="007F68E9" w:rsidRPr="008A3328" w:rsidRDefault="007F68E9" w:rsidP="007F68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</w:t>
            </w:r>
          </w:p>
          <w:p w14:paraId="504121E3" w14:textId="1930AB26" w:rsidR="007F68E9" w:rsidRPr="008A3328" w:rsidRDefault="007F68E9" w:rsidP="007F68E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(ขั้นพื้นฐาน)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6DBDE5A4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4232812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1F56807" w14:textId="790B0F5D" w:rsidR="00667725" w:rsidRPr="008A3328" w:rsidRDefault="002172F1" w:rsidP="007F68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6677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7EA4B01A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E87DF6D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7515561" w14:textId="585F93D8" w:rsidR="007F68E9" w:rsidRPr="008A3328" w:rsidRDefault="002172F1" w:rsidP="007F68E9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300</w:t>
            </w:r>
            <w:r w:rsidR="007F68E9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645480D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DBAB702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78F9B0C7" w14:textId="543B9F45" w:rsidR="00667725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300</w:t>
            </w:r>
            <w:r w:rsidR="0066772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70" w:type="dxa"/>
          </w:tcPr>
          <w:p w14:paraId="1DFFCAE4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7F7BEFE" w14:textId="77777777" w:rsidR="007F68E9" w:rsidRPr="008A3328" w:rsidRDefault="007F68E9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0CCE3938" w14:textId="2DFCE54A" w:rsidR="007F68E9" w:rsidRPr="008A3328" w:rsidRDefault="002172F1" w:rsidP="007F68E9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300</w:t>
            </w:r>
            <w:r w:rsidR="007F68E9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000</w:t>
            </w:r>
          </w:p>
        </w:tc>
      </w:tr>
      <w:tr w:rsidR="007F68E9" w:rsidRPr="008A3328" w14:paraId="26F801FD" w14:textId="77777777" w:rsidTr="00F96EBC">
        <w:trPr>
          <w:trHeight w:val="197"/>
        </w:trPr>
        <w:tc>
          <w:tcPr>
            <w:tcW w:w="3960" w:type="dxa"/>
            <w:vAlign w:val="bottom"/>
          </w:tcPr>
          <w:p w14:paraId="66737AA7" w14:textId="77777777" w:rsidR="007F68E9" w:rsidRPr="008A3328" w:rsidRDefault="007F68E9" w:rsidP="007F68E9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กำไรต่อหุ้นขั้นพื้นฐาน </w:t>
            </w: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14:paraId="7735393F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double" w:sz="4" w:space="0" w:color="auto"/>
              <w:bottom w:val="double" w:sz="4" w:space="0" w:color="auto"/>
            </w:tcBorders>
          </w:tcPr>
          <w:p w14:paraId="4FE22B42" w14:textId="73BD6A79" w:rsidR="007F68E9" w:rsidRPr="008A3328" w:rsidRDefault="002172F1" w:rsidP="007F68E9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5235A1">
              <w:rPr>
                <w:rFonts w:ascii="Angsana New" w:hAnsi="Angsana New"/>
                <w:b/>
                <w:bCs/>
                <w:sz w:val="28"/>
                <w:szCs w:val="28"/>
              </w:rPr>
              <w:t>.30</w:t>
            </w:r>
          </w:p>
        </w:tc>
        <w:tc>
          <w:tcPr>
            <w:tcW w:w="270" w:type="dxa"/>
          </w:tcPr>
          <w:p w14:paraId="32A2691B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BA6FA64" w14:textId="37099777" w:rsidR="007F68E9" w:rsidRPr="008A3328" w:rsidRDefault="002172F1" w:rsidP="007F68E9">
            <w:pPr>
              <w:pStyle w:val="acctfourfigures"/>
              <w:tabs>
                <w:tab w:val="clear" w:pos="765"/>
              </w:tabs>
              <w:spacing w:line="240" w:lineRule="auto"/>
              <w:ind w:left="-110" w:right="6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7F68E9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.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270" w:type="dxa"/>
          </w:tcPr>
          <w:p w14:paraId="6FE0900A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1502B4F0" w14:textId="6E62C6C0" w:rsidR="007F68E9" w:rsidRPr="008A3328" w:rsidRDefault="002172F1" w:rsidP="007F68E9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AB5F5C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="005235A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23E424D8" w14:textId="77777777" w:rsidR="007F68E9" w:rsidRPr="008A3328" w:rsidRDefault="007F68E9" w:rsidP="007F68E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2663B27" w14:textId="08E9AD7F" w:rsidR="007F68E9" w:rsidRPr="008A3328" w:rsidRDefault="002172F1" w:rsidP="007F68E9">
            <w:pPr>
              <w:pStyle w:val="acctfourfigures"/>
              <w:tabs>
                <w:tab w:val="clear" w:pos="765"/>
              </w:tabs>
              <w:spacing w:line="240" w:lineRule="auto"/>
              <w:ind w:left="-200" w:right="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0</w:t>
            </w:r>
            <w:r w:rsidR="007F68E9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.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val="en-US"/>
              </w:rPr>
              <w:t>2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</w:tbl>
    <w:p w14:paraId="137110F2" w14:textId="77777777" w:rsidR="000C17D8" w:rsidRPr="008A3328" w:rsidRDefault="000C17D8" w:rsidP="004955CE">
      <w:pPr>
        <w:rPr>
          <w:rFonts w:ascii="Angsana New" w:hAnsi="Angsana New"/>
          <w:sz w:val="28"/>
          <w:szCs w:val="28"/>
          <w:lang w:val="en-GB" w:eastAsia="x-none"/>
        </w:rPr>
      </w:pPr>
    </w:p>
    <w:p w14:paraId="73A3C9B6" w14:textId="1597A409" w:rsidR="00905954" w:rsidRPr="008A3328" w:rsidRDefault="002172F1" w:rsidP="004955CE">
      <w:pPr>
        <w:pStyle w:val="Heading6"/>
        <w:tabs>
          <w:tab w:val="left" w:pos="540"/>
        </w:tabs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8A3328">
        <w:rPr>
          <w:rFonts w:ascii="Angsana New" w:eastAsia="MS Mincho" w:hAnsi="Angsana New" w:hint="cs"/>
          <w:sz w:val="28"/>
          <w:szCs w:val="28"/>
          <w:lang w:val="en-US"/>
        </w:rPr>
        <w:t>2</w:t>
      </w:r>
      <w:r w:rsidRPr="008A3328">
        <w:rPr>
          <w:rFonts w:ascii="Angsana New" w:eastAsia="MS Mincho" w:hAnsi="Angsana New"/>
          <w:sz w:val="28"/>
          <w:szCs w:val="28"/>
          <w:lang w:val="en-US"/>
        </w:rPr>
        <w:t>6</w:t>
      </w:r>
      <w:r w:rsidR="003F66C1" w:rsidRPr="008A3328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6F219D" w:rsidRPr="008A3328">
        <w:rPr>
          <w:rFonts w:ascii="Angsana New" w:eastAsia="MS Mincho" w:hAnsi="Angsana New" w:hint="cs"/>
          <w:sz w:val="28"/>
          <w:szCs w:val="28"/>
          <w:cs/>
          <w:lang w:val="en-US"/>
        </w:rPr>
        <w:t>เงินปันผล</w:t>
      </w:r>
    </w:p>
    <w:p w14:paraId="732C0CBE" w14:textId="6040AAFD" w:rsidR="00044AB8" w:rsidRPr="008A3328" w:rsidRDefault="00044AB8" w:rsidP="004955CE">
      <w:pPr>
        <w:spacing w:line="240" w:lineRule="auto"/>
        <w:rPr>
          <w:rFonts w:ascii="Angsana New" w:eastAsia="MS Mincho" w:hAnsi="Angsana New"/>
          <w:sz w:val="20"/>
          <w:szCs w:val="20"/>
          <w:lang w:val="en-GB"/>
        </w:rPr>
      </w:pPr>
      <w:r w:rsidRPr="008A3328">
        <w:rPr>
          <w:rFonts w:ascii="Angsana New" w:eastAsia="MS Mincho" w:hAnsi="Angsana New"/>
          <w:sz w:val="20"/>
          <w:szCs w:val="20"/>
          <w:lang w:val="en-GB"/>
        </w:rPr>
        <w:tab/>
      </w:r>
      <w:r w:rsidRPr="008A3328">
        <w:rPr>
          <w:rFonts w:ascii="Angsana New" w:eastAsia="MS Mincho" w:hAnsi="Angsana New"/>
          <w:sz w:val="20"/>
          <w:szCs w:val="20"/>
          <w:lang w:val="en-GB"/>
        </w:rPr>
        <w:tab/>
      </w:r>
    </w:p>
    <w:p w14:paraId="2BEC9629" w14:textId="21034CDE" w:rsidR="00044AB8" w:rsidRPr="008A3328" w:rsidRDefault="002B2EAF" w:rsidP="004955CE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8A3328">
        <w:rPr>
          <w:rFonts w:ascii="Angsana New" w:eastAsia="MS Mincho" w:hAnsi="Angsana New" w:hint="cs"/>
          <w:sz w:val="28"/>
          <w:szCs w:val="28"/>
          <w:cs/>
          <w:lang w:val="en-GB"/>
        </w:rPr>
        <w:t>เงินปันผลที่บริษัทจ่ายให้ผู้ถือหุ้น มีดังนี้</w:t>
      </w:r>
    </w:p>
    <w:p w14:paraId="7F670E08" w14:textId="77777777" w:rsidR="00044AB8" w:rsidRPr="008A3328" w:rsidRDefault="00044AB8" w:rsidP="004955CE">
      <w:pPr>
        <w:spacing w:line="240" w:lineRule="auto"/>
        <w:rPr>
          <w:rFonts w:ascii="Angsana New" w:eastAsia="MS Mincho" w:hAnsi="Angsana New"/>
          <w:sz w:val="20"/>
          <w:szCs w:val="20"/>
          <w:cs/>
          <w:lang w:val="en-GB"/>
        </w:rPr>
      </w:pP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350"/>
        <w:gridCol w:w="270"/>
        <w:gridCol w:w="1800"/>
        <w:gridCol w:w="270"/>
        <w:gridCol w:w="1800"/>
        <w:gridCol w:w="316"/>
        <w:gridCol w:w="944"/>
      </w:tblGrid>
      <w:tr w:rsidR="00A75F66" w:rsidRPr="008A3328" w14:paraId="431858D7" w14:textId="77777777" w:rsidTr="00261242">
        <w:tc>
          <w:tcPr>
            <w:tcW w:w="2250" w:type="dxa"/>
            <w:vAlign w:val="bottom"/>
          </w:tcPr>
          <w:p w14:paraId="1DC3C114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9D2D6C8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2886B18A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  <w:hideMark/>
          </w:tcPr>
          <w:p w14:paraId="5255D0C6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270" w:type="dxa"/>
          </w:tcPr>
          <w:p w14:paraId="41372D5F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7CD46F7F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316" w:type="dxa"/>
          </w:tcPr>
          <w:p w14:paraId="7CC6611B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61884051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A75F66" w:rsidRPr="008A3328" w14:paraId="0EBABC15" w14:textId="77777777" w:rsidTr="00261242">
        <w:tc>
          <w:tcPr>
            <w:tcW w:w="2250" w:type="dxa"/>
          </w:tcPr>
          <w:p w14:paraId="1814FBC9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80C1307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42D88D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00" w:type="dxa"/>
          </w:tcPr>
          <w:p w14:paraId="597A4701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302CA88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5D2093BA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16" w:type="dxa"/>
          </w:tcPr>
          <w:p w14:paraId="45D03BFC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6099FE39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75F66" w:rsidRPr="008A3328" w14:paraId="7540282B" w14:textId="77777777" w:rsidTr="00614CB7">
        <w:tc>
          <w:tcPr>
            <w:tcW w:w="2250" w:type="dxa"/>
            <w:hideMark/>
          </w:tcPr>
          <w:p w14:paraId="2CCE3045" w14:textId="4C266EEB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2172F1" w:rsidRPr="008A3328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="002172F1" w:rsidRPr="008A3328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7D1E9B35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A353FC9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7DCBB7E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A119077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EDFE7D7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7ECE0F4C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422DE1E7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5F66" w:rsidRPr="008A3328" w14:paraId="23827162" w14:textId="77777777" w:rsidTr="00614CB7">
        <w:tc>
          <w:tcPr>
            <w:tcW w:w="2250" w:type="dxa"/>
            <w:hideMark/>
          </w:tcPr>
          <w:p w14:paraId="3951DDE0" w14:textId="37D8D0F9" w:rsidR="00A75F66" w:rsidRPr="008A3328" w:rsidRDefault="00614CB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350" w:type="dxa"/>
            <w:hideMark/>
          </w:tcPr>
          <w:p w14:paraId="14B9B5B7" w14:textId="57570C9A" w:rsidR="00A75F66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13</w:t>
            </w:r>
            <w:r w:rsidR="00A75F66"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614CB7" w:rsidRPr="008A3328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="00A75F66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37CF111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5B38ECDF" w14:textId="18AE6947" w:rsidR="00A75F66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A75F66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2172F1" w:rsidRPr="008A332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31E3FCBB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126363FC" w14:textId="6314943A" w:rsidR="00A75F66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0</w:t>
            </w:r>
            <w:r w:rsidR="00614CB7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316" w:type="dxa"/>
          </w:tcPr>
          <w:p w14:paraId="09FF6A0E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right w:val="nil"/>
            </w:tcBorders>
          </w:tcPr>
          <w:p w14:paraId="269454B5" w14:textId="526FEFD9" w:rsidR="00A75F66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30</w:t>
            </w:r>
            <w:r w:rsidR="00614CB7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14CB7" w:rsidRPr="008A3328" w14:paraId="112DDFDB" w14:textId="77777777" w:rsidTr="00614CB7">
        <w:tc>
          <w:tcPr>
            <w:tcW w:w="2250" w:type="dxa"/>
          </w:tcPr>
          <w:p w14:paraId="4D6E4BD5" w14:textId="13D5AC4A" w:rsidR="00614CB7" w:rsidRPr="008A3328" w:rsidRDefault="00614CB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350" w:type="dxa"/>
          </w:tcPr>
          <w:p w14:paraId="1B6012FB" w14:textId="68D3C7FD" w:rsidR="00614CB7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31</w:t>
            </w:r>
            <w:r w:rsidR="00614CB7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14CB7" w:rsidRPr="008A3328">
              <w:rPr>
                <w:rFonts w:ascii="Angsana New" w:hAnsi="Angsana New" w:hint="cs"/>
                <w:sz w:val="28"/>
                <w:szCs w:val="28"/>
                <w:cs/>
              </w:rPr>
              <w:t>มีนาคม</w:t>
            </w:r>
            <w:r w:rsidR="00614CB7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FC4F08A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14CB14D" w14:textId="2B75F71B" w:rsidR="00614CB7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063AC8A5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1830041D" w14:textId="71831A82" w:rsidR="00614CB7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0</w:t>
            </w:r>
            <w:r w:rsidR="00614CB7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316" w:type="dxa"/>
          </w:tcPr>
          <w:p w14:paraId="051A796C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B0D024" w14:textId="06A5E7AB" w:rsidR="00614CB7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48</w:t>
            </w:r>
            <w:r w:rsidR="00614CB7" w:rsidRPr="008A3328">
              <w:rPr>
                <w:rFonts w:ascii="Angsana New" w:hAnsi="Angsana New"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sz w:val="28"/>
                <w:szCs w:val="28"/>
              </w:rPr>
              <w:t>00</w:t>
            </w:r>
          </w:p>
        </w:tc>
      </w:tr>
      <w:tr w:rsidR="00614CB7" w:rsidRPr="008A3328" w14:paraId="608D4056" w14:textId="77777777" w:rsidTr="00614CB7">
        <w:tc>
          <w:tcPr>
            <w:tcW w:w="2250" w:type="dxa"/>
          </w:tcPr>
          <w:p w14:paraId="20AF897D" w14:textId="16A8B685" w:rsidR="00614CB7" w:rsidRPr="008A3328" w:rsidRDefault="00614CB7" w:rsidP="00614CB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93A3A69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9DF71E3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C20DD98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E1D8AE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A423121" w14:textId="18C0618A" w:rsidR="00614CB7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614CB7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316" w:type="dxa"/>
          </w:tcPr>
          <w:p w14:paraId="28636F05" w14:textId="77777777" w:rsidR="00614CB7" w:rsidRPr="008A3328" w:rsidRDefault="00614CB7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6D6DB" w14:textId="36F570D2" w:rsidR="00614CB7" w:rsidRPr="008A3328" w:rsidRDefault="002172F1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78</w:t>
            </w:r>
            <w:r w:rsidR="00614CB7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00</w:t>
            </w:r>
          </w:p>
        </w:tc>
      </w:tr>
      <w:tr w:rsidR="00A75F66" w:rsidRPr="008A3328" w14:paraId="76898A2E" w14:textId="77777777" w:rsidTr="00261242">
        <w:tc>
          <w:tcPr>
            <w:tcW w:w="2250" w:type="dxa"/>
          </w:tcPr>
          <w:p w14:paraId="5E4476F8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394F50B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4895E86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1800" w:type="dxa"/>
          </w:tcPr>
          <w:p w14:paraId="24FBDEA6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D9940F9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B5E72EA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16" w:type="dxa"/>
          </w:tcPr>
          <w:p w14:paraId="616B488F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BCB6FB6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</w:tr>
      <w:tr w:rsidR="00A75F66" w:rsidRPr="008A3328" w14:paraId="36F2BCCF" w14:textId="77777777" w:rsidTr="00261242">
        <w:tc>
          <w:tcPr>
            <w:tcW w:w="2250" w:type="dxa"/>
            <w:hideMark/>
          </w:tcPr>
          <w:p w14:paraId="15870AAA" w14:textId="3F98C0C0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="002172F1" w:rsidRPr="008A3328">
              <w:rPr>
                <w:rFonts w:ascii="Angsana New" w:hAnsi="Angsana New" w:hint="cs"/>
                <w:i/>
                <w:iCs/>
                <w:sz w:val="28"/>
                <w:szCs w:val="28"/>
              </w:rPr>
              <w:t>256</w:t>
            </w:r>
            <w:r w:rsidR="002172F1" w:rsidRPr="008A3328">
              <w:rPr>
                <w:rFonts w:ascii="Angsana New" w:hAnsi="Angsana New"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8B0CA49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14D4B01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D434232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4F7A64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C171C7B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" w:type="dxa"/>
          </w:tcPr>
          <w:p w14:paraId="5DAC5F77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</w:tcPr>
          <w:p w14:paraId="38D74EB1" w14:textId="77777777" w:rsidR="00A75F66" w:rsidRPr="008A3328" w:rsidRDefault="00A75F66" w:rsidP="004955CE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68E9" w:rsidRPr="008A3328" w14:paraId="08BCBA92" w14:textId="77777777" w:rsidTr="00261242">
        <w:tc>
          <w:tcPr>
            <w:tcW w:w="2250" w:type="dxa"/>
            <w:hideMark/>
          </w:tcPr>
          <w:p w14:paraId="1942293E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350" w:type="dxa"/>
            <w:hideMark/>
          </w:tcPr>
          <w:p w14:paraId="1A34F369" w14:textId="2F9C5E82" w:rsidR="007F68E9" w:rsidRPr="008A3328" w:rsidRDefault="002172F1" w:rsidP="007F68E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26</w:t>
            </w:r>
            <w:r w:rsidR="007F68E9" w:rsidRPr="008A3328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7F68E9"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C6ACC59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hideMark/>
          </w:tcPr>
          <w:p w14:paraId="282E5DEE" w14:textId="37A66C34" w:rsidR="007F68E9" w:rsidRPr="008A3328" w:rsidRDefault="007F68E9" w:rsidP="007F68E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="002172F1" w:rsidRPr="008A3328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15D64702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86EDF82" w14:textId="71CD8FAE" w:rsidR="007F68E9" w:rsidRPr="008A3328" w:rsidRDefault="002172F1" w:rsidP="007F68E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0</w:t>
            </w:r>
            <w:r w:rsidR="007F68E9" w:rsidRPr="008A332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12</w:t>
            </w:r>
          </w:p>
        </w:tc>
        <w:tc>
          <w:tcPr>
            <w:tcW w:w="316" w:type="dxa"/>
          </w:tcPr>
          <w:p w14:paraId="30815884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6D2D9512" w14:textId="223F7BF3" w:rsidR="007F68E9" w:rsidRPr="008A3328" w:rsidRDefault="002172F1" w:rsidP="007F68E9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36</w:t>
            </w:r>
            <w:r w:rsidR="007F68E9" w:rsidRPr="008A3328">
              <w:rPr>
                <w:rFonts w:ascii="Angsana New" w:hAnsi="Angsana New" w:hint="cs"/>
                <w:sz w:val="28"/>
                <w:szCs w:val="28"/>
              </w:rPr>
              <w:t>.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00</w:t>
            </w:r>
          </w:p>
        </w:tc>
      </w:tr>
    </w:tbl>
    <w:p w14:paraId="4B4E1D39" w14:textId="10AFD883" w:rsidR="001645D6" w:rsidRPr="008A3328" w:rsidRDefault="001645D6" w:rsidP="004955CE">
      <w:pPr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4511CA25" w14:textId="77777777" w:rsidR="001645D6" w:rsidRPr="008A3328" w:rsidRDefault="00164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8A3328">
        <w:rPr>
          <w:rFonts w:asciiTheme="majorBidi" w:hAnsiTheme="majorBidi" w:cstheme="majorBidi"/>
          <w:sz w:val="28"/>
          <w:szCs w:val="28"/>
          <w:lang w:val="en-GB" w:eastAsia="x-none"/>
        </w:rPr>
        <w:br w:type="page"/>
      </w:r>
    </w:p>
    <w:p w14:paraId="0EC3F7AA" w14:textId="3EDD6503" w:rsidR="000A0432" w:rsidRPr="008A3328" w:rsidRDefault="002172F1" w:rsidP="004E653B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GB"/>
        </w:rPr>
      </w:pPr>
      <w:r w:rsidRPr="008A3328">
        <w:rPr>
          <w:rFonts w:ascii="Angsana New" w:eastAsia="MS Mincho" w:hAnsi="Angsana New" w:hint="cs"/>
          <w:sz w:val="28"/>
          <w:szCs w:val="28"/>
          <w:lang w:val="en-US"/>
        </w:rPr>
        <w:lastRenderedPageBreak/>
        <w:t>2</w:t>
      </w:r>
      <w:r w:rsidRPr="008A3328">
        <w:rPr>
          <w:rFonts w:ascii="Angsana New" w:eastAsia="MS Mincho" w:hAnsi="Angsana New"/>
          <w:sz w:val="28"/>
          <w:szCs w:val="28"/>
          <w:lang w:val="en-US"/>
        </w:rPr>
        <w:t>7</w:t>
      </w:r>
      <w:r w:rsidR="003F66C1" w:rsidRPr="008A3328">
        <w:rPr>
          <w:rFonts w:ascii="Angsana New" w:eastAsia="MS Mincho" w:hAnsi="Angsana New" w:hint="cs"/>
          <w:sz w:val="28"/>
          <w:szCs w:val="28"/>
          <w:lang w:val="en-GB"/>
        </w:rPr>
        <w:tab/>
      </w:r>
      <w:r w:rsidR="006610A4" w:rsidRPr="008A3328">
        <w:rPr>
          <w:rFonts w:ascii="Angsana New" w:eastAsia="MS Mincho" w:hAnsi="Angsana New" w:hint="cs"/>
          <w:sz w:val="28"/>
          <w:szCs w:val="28"/>
          <w:cs/>
          <w:lang w:val="en-GB"/>
        </w:rPr>
        <w:t>เครื่องมือทางการเงิน</w:t>
      </w:r>
    </w:p>
    <w:p w14:paraId="0F00F413" w14:textId="77777777" w:rsidR="006610A4" w:rsidRPr="008A3328" w:rsidRDefault="006610A4" w:rsidP="004955CE">
      <w:pPr>
        <w:spacing w:line="240" w:lineRule="auto"/>
        <w:rPr>
          <w:rFonts w:ascii="Angsana New" w:hAnsi="Angsana New"/>
          <w:sz w:val="20"/>
          <w:szCs w:val="20"/>
          <w:lang w:val="en-GB" w:eastAsia="x-none"/>
        </w:rPr>
      </w:pPr>
    </w:p>
    <w:p w14:paraId="7B52DFAA" w14:textId="5A671017" w:rsidR="004E19B3" w:rsidRPr="008A3328" w:rsidRDefault="004E19B3" w:rsidP="004E653B">
      <w:pPr>
        <w:pStyle w:val="block"/>
        <w:spacing w:after="0" w:line="240" w:lineRule="auto"/>
        <w:ind w:left="540" w:right="-7" w:hanging="540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  <w:lang w:val="en-US" w:bidi="th-TH"/>
        </w:rPr>
        <w:t>ก</w:t>
      </w:r>
      <w:r w:rsidRPr="008A3328"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8A3328"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  <w:t xml:space="preserve">    </w:t>
      </w:r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55B67C2" w14:textId="77777777" w:rsidR="004E19B3" w:rsidRPr="008A3328" w:rsidRDefault="004E19B3" w:rsidP="004E19B3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val="en-US" w:bidi="th-TH"/>
        </w:rPr>
      </w:pPr>
    </w:p>
    <w:p w14:paraId="4EFB5639" w14:textId="5684BBE4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spacing w:val="-6"/>
          <w:sz w:val="28"/>
          <w:szCs w:val="28"/>
        </w:rPr>
      </w:pPr>
      <w:r w:rsidRPr="008A3328">
        <w:rPr>
          <w:rFonts w:ascii="Angsana New" w:hAnsi="Angsana New" w:hint="cs"/>
          <w:spacing w:val="-6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8A3328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8A3328">
        <w:rPr>
          <w:rFonts w:ascii="Angsana New" w:hAnsi="Angsana New" w:hint="cs"/>
          <w:spacing w:val="-6"/>
          <w:sz w:val="28"/>
          <w:szCs w:val="28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0E04A2C" w14:textId="77777777" w:rsidR="004E19B3" w:rsidRPr="008A3328" w:rsidRDefault="004E19B3" w:rsidP="00347CDB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6"/>
          <w:sz w:val="20"/>
          <w:lang w:bidi="th-TH"/>
        </w:rPr>
      </w:pPr>
    </w:p>
    <w:tbl>
      <w:tblPr>
        <w:tblW w:w="90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1170"/>
        <w:gridCol w:w="180"/>
        <w:gridCol w:w="720"/>
        <w:gridCol w:w="178"/>
        <w:gridCol w:w="812"/>
        <w:gridCol w:w="180"/>
        <w:gridCol w:w="810"/>
        <w:gridCol w:w="180"/>
        <w:gridCol w:w="810"/>
      </w:tblGrid>
      <w:tr w:rsidR="004E19B3" w:rsidRPr="008A3328" w14:paraId="433B8601" w14:textId="77777777" w:rsidTr="005F5896">
        <w:trPr>
          <w:trHeight w:val="363"/>
          <w:tblHeader/>
        </w:trPr>
        <w:tc>
          <w:tcPr>
            <w:tcW w:w="3960" w:type="dxa"/>
            <w:vMerge w:val="restart"/>
            <w:shd w:val="clear" w:color="auto" w:fill="auto"/>
            <w:vAlign w:val="bottom"/>
          </w:tcPr>
          <w:p w14:paraId="524BF6C3" w14:textId="77777777" w:rsidR="004E19B3" w:rsidRPr="008A3328" w:rsidRDefault="004E19B3" w:rsidP="00347CD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47467F11" w14:textId="77777777" w:rsidR="004E19B3" w:rsidRPr="008A3328" w:rsidRDefault="004E19B3" w:rsidP="00347C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6857C0D" w14:textId="77777777" w:rsidR="004E19B3" w:rsidRPr="008A3328" w:rsidRDefault="004E19B3" w:rsidP="00347C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7"/>
            <w:shd w:val="clear" w:color="auto" w:fill="auto"/>
            <w:vAlign w:val="bottom"/>
          </w:tcPr>
          <w:p w14:paraId="79F4E67F" w14:textId="77777777" w:rsidR="004E19B3" w:rsidRPr="008A3328" w:rsidRDefault="004E19B3" w:rsidP="00347CD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lang w:bidi="th-TH"/>
              </w:rPr>
              <w:t xml:space="preserve">/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E19B3" w:rsidRPr="008A3328" w14:paraId="3D3641E6" w14:textId="77777777" w:rsidTr="005F5896">
        <w:trPr>
          <w:trHeight w:val="363"/>
          <w:tblHeader/>
        </w:trPr>
        <w:tc>
          <w:tcPr>
            <w:tcW w:w="3960" w:type="dxa"/>
            <w:vMerge/>
            <w:shd w:val="clear" w:color="auto" w:fill="auto"/>
            <w:vAlign w:val="bottom"/>
          </w:tcPr>
          <w:p w14:paraId="0EB9080E" w14:textId="77777777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170" w:type="dxa"/>
          </w:tcPr>
          <w:p w14:paraId="6B76BA54" w14:textId="51A1D022" w:rsidR="004E19B3" w:rsidRPr="008A3328" w:rsidRDefault="00347CDB" w:rsidP="00FF11D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</w:t>
            </w:r>
            <w:r w:rsidR="004E19B3"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</w:tcPr>
          <w:p w14:paraId="44D72007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7B99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E19B3" w:rsidRPr="008A3328" w14:paraId="4E87A4BE" w14:textId="77777777" w:rsidTr="005F5896">
        <w:trPr>
          <w:trHeight w:val="363"/>
          <w:tblHeader/>
        </w:trPr>
        <w:tc>
          <w:tcPr>
            <w:tcW w:w="3960" w:type="dxa"/>
            <w:shd w:val="clear" w:color="auto" w:fill="auto"/>
            <w:vAlign w:val="bottom"/>
          </w:tcPr>
          <w:p w14:paraId="658AD990" w14:textId="77777777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C94E52" w14:textId="77777777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37CE4D92" w14:textId="77777777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082B335" w14:textId="13CD82C3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shd w:val="clear" w:color="auto" w:fill="auto"/>
          </w:tcPr>
          <w:p w14:paraId="3121B193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single" w:sz="4" w:space="0" w:color="auto"/>
            </w:tcBorders>
            <w:shd w:val="clear" w:color="auto" w:fill="auto"/>
          </w:tcPr>
          <w:p w14:paraId="74A62C84" w14:textId="3CEFDACA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2606C0AC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6C1A5A54" w14:textId="7F076519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ระดับ </w:t>
            </w:r>
            <w:r w:rsidR="002172F1"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4A082C2C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371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36935DF1" w14:textId="77777777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380" w:lineRule="exact"/>
              <w:ind w:left="-79" w:right="-79"/>
              <w:jc w:val="center"/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E19B3" w:rsidRPr="008A3328" w14:paraId="0EE41142" w14:textId="77777777" w:rsidTr="005F5896">
        <w:trPr>
          <w:tblHeader/>
        </w:trPr>
        <w:tc>
          <w:tcPr>
            <w:tcW w:w="3960" w:type="dxa"/>
            <w:shd w:val="clear" w:color="auto" w:fill="auto"/>
          </w:tcPr>
          <w:p w14:paraId="44C7DDB9" w14:textId="77777777" w:rsidR="004E19B3" w:rsidRPr="008A3328" w:rsidRDefault="004E19B3" w:rsidP="00FF11DC">
            <w:pPr>
              <w:spacing w:line="380" w:lineRule="exact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291CDBC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6E8E82BB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380" w:lineRule="exac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3690" w:type="dxa"/>
            <w:gridSpan w:val="7"/>
            <w:shd w:val="clear" w:color="auto" w:fill="auto"/>
          </w:tcPr>
          <w:p w14:paraId="6C3A2D2D" w14:textId="77777777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E19B3" w:rsidRPr="008A3328" w14:paraId="128EDC4B" w14:textId="77777777" w:rsidTr="005F5896">
        <w:trPr>
          <w:trHeight w:val="80"/>
          <w:tblHeader/>
        </w:trPr>
        <w:tc>
          <w:tcPr>
            <w:tcW w:w="3960" w:type="dxa"/>
            <w:shd w:val="clear" w:color="auto" w:fill="auto"/>
          </w:tcPr>
          <w:p w14:paraId="5E76D8D5" w14:textId="27D0EF20" w:rsidR="004E19B3" w:rsidRPr="008A3328" w:rsidRDefault="002172F1" w:rsidP="00FF11DC">
            <w:pPr>
              <w:tabs>
                <w:tab w:val="clear" w:pos="227"/>
                <w:tab w:val="left" w:pos="10"/>
              </w:tabs>
              <w:spacing w:line="240" w:lineRule="auto"/>
              <w:ind w:left="180" w:hanging="1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="004E19B3"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4E19B3"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06944A4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7AF237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54AAE904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BBA31C5" w14:textId="77777777" w:rsidR="004E19B3" w:rsidRPr="008A3328" w:rsidRDefault="004E19B3" w:rsidP="00FF11D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71141AF2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B5AA196" w14:textId="77777777" w:rsidR="004E19B3" w:rsidRPr="008A3328" w:rsidRDefault="004E19B3" w:rsidP="00FF11D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4EF5D214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7893A42" w14:textId="77777777" w:rsidR="004E19B3" w:rsidRPr="008A3328" w:rsidRDefault="004E19B3" w:rsidP="00FF11D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768CCC84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19B3" w:rsidRPr="008A3328" w14:paraId="6E8A9FBC" w14:textId="77777777" w:rsidTr="005F5896">
        <w:trPr>
          <w:tblHeader/>
        </w:trPr>
        <w:tc>
          <w:tcPr>
            <w:tcW w:w="3960" w:type="dxa"/>
            <w:shd w:val="clear" w:color="auto" w:fill="auto"/>
          </w:tcPr>
          <w:p w14:paraId="0DA5D1F0" w14:textId="77777777" w:rsidR="004E19B3" w:rsidRPr="008A3328" w:rsidRDefault="004E19B3" w:rsidP="00FF11D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หนี้สินทางการเงินที่วัดมูลค่าด้วยมูลค่ายุติธรรม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14:paraId="2D738981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46EDEDF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6C68F603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1B2CB9A" w14:textId="77777777" w:rsidR="004E19B3" w:rsidRPr="008A3328" w:rsidRDefault="004E19B3" w:rsidP="00FF11D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133985D3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0CFAFF1" w14:textId="77777777" w:rsidR="004E19B3" w:rsidRPr="008A3328" w:rsidRDefault="004E19B3" w:rsidP="00FF11D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5A9D848B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F2BA16" w14:textId="77777777" w:rsidR="004E19B3" w:rsidRPr="008A3328" w:rsidRDefault="004E19B3" w:rsidP="00FF11DC">
            <w:pPr>
              <w:pStyle w:val="acctfourfigures"/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65D9C5EA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E19B3" w:rsidRPr="008A3328" w14:paraId="12C83F33" w14:textId="77777777" w:rsidTr="005F5896">
        <w:trPr>
          <w:tblHeader/>
        </w:trPr>
        <w:tc>
          <w:tcPr>
            <w:tcW w:w="3960" w:type="dxa"/>
            <w:shd w:val="clear" w:color="auto" w:fill="auto"/>
          </w:tcPr>
          <w:p w14:paraId="571EE78E" w14:textId="77777777" w:rsidR="004E19B3" w:rsidRPr="008A3328" w:rsidRDefault="004E19B3" w:rsidP="00FF11DC">
            <w:pPr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  <w:p w14:paraId="57A620F4" w14:textId="77777777" w:rsidR="004E19B3" w:rsidRPr="008A3328" w:rsidRDefault="004E19B3" w:rsidP="00FF11DC">
            <w:pPr>
              <w:spacing w:line="240" w:lineRule="auto"/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(เงินเหรียญสหรัฐอเมริกา)</w:t>
            </w:r>
          </w:p>
        </w:tc>
        <w:tc>
          <w:tcPr>
            <w:tcW w:w="1170" w:type="dxa"/>
            <w:shd w:val="clear" w:color="auto" w:fill="auto"/>
          </w:tcPr>
          <w:p w14:paraId="1B4B1FD6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center" w:pos="41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  <w:p w14:paraId="2C111D80" w14:textId="4E356FF5" w:rsidR="004E19B3" w:rsidRPr="008A3328" w:rsidRDefault="002172F1" w:rsidP="00FF11DC">
            <w:pPr>
              <w:pStyle w:val="acctfourfigures"/>
              <w:tabs>
                <w:tab w:val="clear" w:pos="765"/>
                <w:tab w:val="center" w:pos="6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27A5794A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20" w:type="dxa"/>
            <w:shd w:val="clear" w:color="auto" w:fill="auto"/>
          </w:tcPr>
          <w:p w14:paraId="122AD1CB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0FBF1E48" w14:textId="77777777" w:rsidR="004E19B3" w:rsidRPr="008A3328" w:rsidRDefault="004E19B3" w:rsidP="00347CD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1F97936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2" w:type="dxa"/>
            <w:shd w:val="clear" w:color="auto" w:fill="auto"/>
          </w:tcPr>
          <w:p w14:paraId="4AABEA47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40478195" w14:textId="027D025E" w:rsidR="004E19B3" w:rsidRPr="008A3328" w:rsidRDefault="002172F1" w:rsidP="00FF11D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42F82A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E371E3A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138F6F0A" w14:textId="77777777" w:rsidR="004E19B3" w:rsidRPr="008A3328" w:rsidRDefault="004E19B3" w:rsidP="00347CDB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A38F8E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1DC6E18D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  <w:p w14:paraId="71C7A315" w14:textId="2C7E49F8" w:rsidR="004E19B3" w:rsidRPr="008A3328" w:rsidRDefault="002172F1" w:rsidP="00FF11DC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lang w:val="en-US" w:bidi="th-TH"/>
              </w:rPr>
              <w:t>9</w:t>
            </w:r>
          </w:p>
        </w:tc>
      </w:tr>
    </w:tbl>
    <w:p w14:paraId="272D4C3D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</w:rPr>
      </w:pPr>
    </w:p>
    <w:p w14:paraId="0FD2894B" w14:textId="77777777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A3328">
        <w:rPr>
          <w:rFonts w:ascii="Angsana New" w:hAnsi="Angsana New" w:hint="cs"/>
          <w:b/>
          <w:b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1AE9C084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  <w:lang w:val="en-GB"/>
        </w:rPr>
      </w:pPr>
    </w:p>
    <w:p w14:paraId="148B3942" w14:textId="77777777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bCs/>
          <w:i/>
          <w:iCs/>
          <w:sz w:val="28"/>
          <w:szCs w:val="28"/>
        </w:rPr>
      </w:pPr>
      <w:r w:rsidRPr="008A3328">
        <w:rPr>
          <w:rFonts w:ascii="Angsana New" w:hAnsi="Angsana New" w:hint="cs"/>
          <w:bCs/>
          <w:i/>
          <w:iCs/>
          <w:sz w:val="28"/>
          <w:szCs w:val="28"/>
          <w:cs/>
        </w:rPr>
        <w:t>เทคนิคการประเมินมูลค่า</w:t>
      </w:r>
    </w:p>
    <w:p w14:paraId="3C206062" w14:textId="77777777" w:rsidR="004E19B3" w:rsidRPr="008A3328" w:rsidRDefault="004E19B3" w:rsidP="004E19B3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bidi="th-TH"/>
        </w:rPr>
      </w:pPr>
    </w:p>
    <w:p w14:paraId="411E6D69" w14:textId="2BD179A6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ตารางดังต่อไปนี้แสดงเทคนิคการประเมินมูลค่าที่ใช้ในการวัดมูลค่ายุติธรรมระดับ </w:t>
      </w:r>
      <w:r w:rsidR="002172F1" w:rsidRPr="008A3328">
        <w:rPr>
          <w:rFonts w:ascii="Angsana New" w:hAnsi="Angsana New" w:hint="cs"/>
          <w:sz w:val="28"/>
          <w:szCs w:val="28"/>
        </w:rPr>
        <w:t>2</w:t>
      </w:r>
      <w:r w:rsidRPr="008A3328">
        <w:rPr>
          <w:rFonts w:ascii="Angsana New" w:hAnsi="Angsana New" w:hint="cs"/>
          <w:sz w:val="28"/>
          <w:szCs w:val="28"/>
          <w:cs/>
        </w:rPr>
        <w:t xml:space="preserve"> </w:t>
      </w:r>
    </w:p>
    <w:p w14:paraId="47583EDE" w14:textId="77777777" w:rsidR="004E19B3" w:rsidRPr="008A3328" w:rsidRDefault="004E19B3" w:rsidP="004E19B3">
      <w:pPr>
        <w:pStyle w:val="block"/>
        <w:spacing w:after="0" w:line="240" w:lineRule="auto"/>
        <w:ind w:left="0" w:firstLine="567"/>
        <w:jc w:val="both"/>
        <w:rPr>
          <w:rFonts w:ascii="Angsana New" w:hAnsi="Angsana New"/>
          <w:b/>
          <w:bCs/>
          <w:sz w:val="20"/>
          <w:cs/>
          <w:lang w:bidi="th-TH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236"/>
        <w:gridCol w:w="6064"/>
      </w:tblGrid>
      <w:tr w:rsidR="004E19B3" w:rsidRPr="008A3328" w14:paraId="54EC68A9" w14:textId="77777777" w:rsidTr="00FF11DC">
        <w:trPr>
          <w:trHeight w:val="272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70AFCE" w14:textId="77777777" w:rsidR="004E19B3" w:rsidRPr="008A3328" w:rsidRDefault="004E19B3" w:rsidP="00FF11D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1152D8E" w14:textId="77777777" w:rsidR="004E19B3" w:rsidRPr="008A3328" w:rsidRDefault="004E19B3" w:rsidP="00FF11DC">
            <w:pPr>
              <w:pStyle w:val="block"/>
              <w:spacing w:after="0" w:line="240" w:lineRule="auto"/>
              <w:ind w:left="0" w:right="-7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817182" w14:textId="77777777" w:rsidR="004E19B3" w:rsidRPr="008A3328" w:rsidRDefault="004E19B3" w:rsidP="00FF11DC">
            <w:pPr>
              <w:pStyle w:val="block"/>
              <w:spacing w:after="0" w:line="240" w:lineRule="auto"/>
              <w:ind w:left="0" w:right="-108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4E19B3" w:rsidRPr="008A3328" w14:paraId="3AAF3E0D" w14:textId="77777777" w:rsidTr="00FF11D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7EC78" w14:textId="77777777" w:rsidR="004E19B3" w:rsidRPr="008A3328" w:rsidRDefault="004E19B3" w:rsidP="00FF11DC">
            <w:pPr>
              <w:pStyle w:val="block"/>
              <w:spacing w:after="0" w:line="240" w:lineRule="auto"/>
              <w:ind w:left="144" w:right="-108" w:hanging="144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FB77F99" w14:textId="77777777" w:rsidR="004E19B3" w:rsidRPr="008A3328" w:rsidRDefault="004E19B3" w:rsidP="00FF11DC">
            <w:pPr>
              <w:pStyle w:val="block"/>
              <w:spacing w:after="0" w:line="240" w:lineRule="auto"/>
              <w:ind w:left="0" w:right="-7"/>
              <w:jc w:val="both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60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A6FFC6" w14:textId="77777777" w:rsidR="004E19B3" w:rsidRPr="008A3328" w:rsidRDefault="004E19B3" w:rsidP="00FF11DC">
            <w:pPr>
              <w:pStyle w:val="block"/>
              <w:spacing w:after="0" w:line="240" w:lineRule="auto"/>
              <w:ind w:left="196" w:right="72" w:hanging="196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 xml:space="preserve">เทคนิคการเปรียบเทียบราคาตลาด 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มูลค่ายุติธรรมอ้างอิงราคาเสนอซื้อขายจากนายหน้า สัญญาแบบเดียวกันที่มีการซื้อขายใน</w:t>
            </w:r>
            <w:r w:rsidRPr="008A332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ตลาดที่มีสภาพคล่องและราคาเสนอซื้อขายสะท้อนลักษณะรายการที่แท้จริงสำหรับเครื่องมือทางการเงินที่เหมือนกัน</w:t>
            </w:r>
          </w:p>
        </w:tc>
      </w:tr>
    </w:tbl>
    <w:p w14:paraId="6FEC3A95" w14:textId="4A4B7041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648554DA" w14:textId="0684C269" w:rsidR="004E19B3" w:rsidRPr="008A3328" w:rsidRDefault="004E19B3" w:rsidP="004E653B">
      <w:pPr>
        <w:pStyle w:val="block"/>
        <w:spacing w:after="0" w:line="240" w:lineRule="auto"/>
        <w:ind w:left="540" w:right="-7" w:hanging="540"/>
        <w:jc w:val="both"/>
        <w:rPr>
          <w:rFonts w:ascii="Angsana New" w:hAnsi="Angsana New"/>
          <w:b/>
          <w:bCs/>
          <w:i/>
          <w:iCs/>
          <w:sz w:val="28"/>
          <w:szCs w:val="28"/>
          <w:lang w:bidi="th-TH"/>
        </w:rPr>
      </w:pPr>
      <w:r w:rsidRPr="008A3328"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  <w:t>(</w:t>
      </w:r>
      <w:proofErr w:type="gramStart"/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  <w:lang w:val="en-US" w:bidi="th-TH"/>
        </w:rPr>
        <w:t>ข</w:t>
      </w:r>
      <w:r w:rsidRPr="008A3328"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  <w:t xml:space="preserve">)   </w:t>
      </w:r>
      <w:proofErr w:type="gramEnd"/>
      <w:r w:rsidRPr="008A3328">
        <w:rPr>
          <w:rFonts w:ascii="Angsana New" w:hAnsi="Angsana New"/>
          <w:b/>
          <w:bCs/>
          <w:i/>
          <w:iCs/>
          <w:sz w:val="28"/>
          <w:szCs w:val="28"/>
          <w:lang w:val="en-US" w:bidi="th-TH"/>
        </w:rPr>
        <w:t xml:space="preserve">   </w:t>
      </w:r>
      <w:r w:rsidRPr="008A3328">
        <w:rPr>
          <w:rFonts w:ascii="Angsana New" w:hAnsi="Angsana New" w:hint="cs"/>
          <w:b/>
          <w:bCs/>
          <w:i/>
          <w:iCs/>
          <w:sz w:val="28"/>
          <w:szCs w:val="28"/>
          <w:cs/>
          <w:lang w:bidi="th-TH"/>
        </w:rPr>
        <w:t>นโยบายการจัดการความเสี่ยงทางด้านการเงิน</w:t>
      </w:r>
    </w:p>
    <w:p w14:paraId="4B1E4D39" w14:textId="2EF092BE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7B4972A9" w14:textId="371B122E" w:rsidR="004E19B3" w:rsidRPr="008A3328" w:rsidRDefault="004E19B3" w:rsidP="004E19B3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กรอบการบริหารจัดการความเสี่ยง</w:t>
      </w:r>
    </w:p>
    <w:p w14:paraId="5E3A3D2B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lang w:val="en-GB"/>
        </w:rPr>
      </w:pPr>
    </w:p>
    <w:p w14:paraId="2E1E85E6" w14:textId="77651E3A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</w:t>
      </w:r>
      <w:r w:rsidRPr="008A3328">
        <w:rPr>
          <w:rFonts w:ascii="Angsana New" w:hAnsi="Angsana New" w:hint="cs"/>
          <w:b/>
          <w:sz w:val="28"/>
          <w:szCs w:val="28"/>
          <w:cs/>
        </w:rPr>
        <w:t>เสี่ยง</w:t>
      </w:r>
      <w:r w:rsidRPr="008A3328">
        <w:rPr>
          <w:rFonts w:ascii="Angsana New" w:hAnsi="Angsana New" w:hint="cs"/>
          <w:sz w:val="28"/>
          <w:szCs w:val="28"/>
          <w:cs/>
        </w:rPr>
        <w:t>ของ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64038698" w14:textId="77777777" w:rsidR="004E19B3" w:rsidRPr="008A3328" w:rsidRDefault="004E19B3" w:rsidP="004E19B3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20"/>
          <w:szCs w:val="20"/>
        </w:rPr>
      </w:pPr>
    </w:p>
    <w:p w14:paraId="764F5E57" w14:textId="204252C5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lastRenderedPageBreak/>
        <w:t>นโยบายการบริหารความเสี่ยงของ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  <w:cs/>
        </w:rPr>
        <w:t>จัดทำขึ้นเพื่อระบุและวิเคราะห์ความเสี่ยงที่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</w:rPr>
        <w:t xml:space="preserve">  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2B6E0644" w14:textId="77777777" w:rsidR="004E653B" w:rsidRPr="008A3328" w:rsidRDefault="004E653B" w:rsidP="00427035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</w:rPr>
      </w:pPr>
    </w:p>
    <w:p w14:paraId="6EC5147E" w14:textId="6DC8F3F3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>คณะกรรมการตรวจสอบของ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  <w:cs/>
        </w:rPr>
        <w:t>เผชิญอยู่ คณะกรรมการตรวจสอบของ</w:t>
      </w:r>
      <w:r w:rsidR="00A6032C" w:rsidRPr="008A3328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8A3328">
        <w:rPr>
          <w:rFonts w:ascii="Angsana New" w:hAnsi="Angsana New" w:hint="cs"/>
          <w:sz w:val="28"/>
          <w:szCs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1AB508C7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0"/>
          <w:szCs w:val="20"/>
          <w:cs/>
          <w:lang w:val="en-GB"/>
        </w:rPr>
      </w:pPr>
    </w:p>
    <w:p w14:paraId="699D1595" w14:textId="6F69C10A" w:rsidR="004E19B3" w:rsidRPr="008A3328" w:rsidRDefault="004E19B3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AF1CD4"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1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) </w:t>
      </w:r>
      <w:r w:rsidR="004E653B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ความเสี่ยงด้านเครดิต</w:t>
      </w:r>
      <w:r w:rsidRPr="008A3328">
        <w:rPr>
          <w:b/>
          <w:bCs/>
          <w:sz w:val="20"/>
          <w:szCs w:val="25"/>
          <w:cs/>
        </w:rPr>
        <w:t xml:space="preserve"> </w:t>
      </w:r>
    </w:p>
    <w:p w14:paraId="01CF7E94" w14:textId="10379842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color w:val="0000FF"/>
          <w:sz w:val="20"/>
          <w:szCs w:val="20"/>
        </w:rPr>
      </w:pPr>
    </w:p>
    <w:p w14:paraId="7E3EFF6C" w14:textId="3A5CA3E9" w:rsidR="004E19B3" w:rsidRPr="008A3328" w:rsidRDefault="004E19B3" w:rsidP="004E653B">
      <w:pPr>
        <w:tabs>
          <w:tab w:val="clear" w:pos="907"/>
        </w:tabs>
        <w:ind w:left="990"/>
        <w:jc w:val="thaiDistribute"/>
        <w:rPr>
          <w:rFonts w:ascii="Angsana New" w:hAnsi="Angsana New"/>
          <w:sz w:val="28"/>
          <w:szCs w:val="28"/>
          <w:lang w:val="en-GB" w:bidi="ar-SA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>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="00427035" w:rsidRPr="008A3328">
        <w:rPr>
          <w:rFonts w:ascii="Angsana New" w:hAnsi="Angsana New" w:hint="cs"/>
          <w:sz w:val="28"/>
          <w:szCs w:val="28"/>
          <w:cs/>
          <w:lang w:val="en-GB"/>
        </w:rPr>
        <w:t>กลุ่มบริษัท</w:t>
      </w:r>
    </w:p>
    <w:p w14:paraId="153C335C" w14:textId="418B19B4" w:rsidR="004E19B3" w:rsidRPr="008A3328" w:rsidRDefault="004E19B3" w:rsidP="004E19B3">
      <w:pPr>
        <w:ind w:left="900"/>
        <w:jc w:val="thaiDistribute"/>
        <w:rPr>
          <w:rFonts w:asciiTheme="majorBidi" w:hAnsiTheme="majorBidi" w:cstheme="majorBidi"/>
          <w:sz w:val="20"/>
          <w:szCs w:val="20"/>
          <w:shd w:val="clear" w:color="auto" w:fill="E0E0E0"/>
        </w:rPr>
      </w:pPr>
    </w:p>
    <w:p w14:paraId="2E7FC8A5" w14:textId="3D9A762A" w:rsidR="004E19B3" w:rsidRPr="008A3328" w:rsidRDefault="004E19B3" w:rsidP="004E653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</w:pPr>
      <w:r w:rsidRPr="008A3328">
        <w:rPr>
          <w:rFonts w:asciiTheme="majorBidi" w:hAnsiTheme="majorBidi" w:cstheme="majorBidi"/>
          <w:sz w:val="28"/>
          <w:szCs w:val="28"/>
        </w:rPr>
        <w:t>(</w:t>
      </w:r>
      <w:r w:rsidR="00AF1CD4" w:rsidRPr="008A3328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1</w:t>
      </w:r>
      <w:proofErr w:type="gramStart"/>
      <w:r w:rsidRPr="008A3328">
        <w:rPr>
          <w:rFonts w:asciiTheme="majorBidi" w:hAnsiTheme="majorBidi" w:cstheme="majorBidi"/>
          <w:sz w:val="28"/>
          <w:szCs w:val="28"/>
        </w:rPr>
        <w:t>)</w:t>
      </w:r>
      <w:r w:rsidRPr="008A3328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  <w:r w:rsidR="004E653B" w:rsidRPr="008A3328">
        <w:rPr>
          <w:rFonts w:asciiTheme="majorBidi" w:hAnsiTheme="majorBidi" w:cstheme="majorBidi"/>
          <w:i/>
          <w:iCs/>
          <w:sz w:val="28"/>
          <w:szCs w:val="28"/>
        </w:rPr>
        <w:tab/>
      </w:r>
      <w:proofErr w:type="gramEnd"/>
      <w:r w:rsidRPr="008A3328">
        <w:rPr>
          <w:rFonts w:asciiTheme="majorBidi" w:hAnsiTheme="majorBidi" w:cstheme="majorBidi"/>
          <w:sz w:val="28"/>
          <w:szCs w:val="28"/>
          <w:cs/>
          <w:lang w:bidi="th-TH"/>
        </w:rPr>
        <w:t>ลูกหนี้การค้าและสินทรัพย์ที่เกิดจากสัญญา</w:t>
      </w:r>
    </w:p>
    <w:p w14:paraId="40C15313" w14:textId="77777777" w:rsidR="004E19B3" w:rsidRPr="008A3328" w:rsidRDefault="004E19B3" w:rsidP="004E19B3">
      <w:pPr>
        <w:pStyle w:val="block"/>
        <w:spacing w:after="0" w:line="240" w:lineRule="auto"/>
        <w:ind w:right="-7"/>
        <w:jc w:val="both"/>
        <w:rPr>
          <w:rFonts w:ascii="Angsana New" w:hAnsi="Angsana New"/>
          <w:sz w:val="20"/>
          <w:lang w:val="en-US" w:bidi="th-TH"/>
        </w:rPr>
      </w:pPr>
    </w:p>
    <w:p w14:paraId="702C20F1" w14:textId="63A36D78" w:rsidR="004E19B3" w:rsidRPr="008A3328" w:rsidRDefault="004E19B3" w:rsidP="00191A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="00427035"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/>
          <w:sz w:val="28"/>
          <w:szCs w:val="28"/>
          <w:cs/>
        </w:rPr>
        <w:t>ได้รับอิทธิพลมาจากลักษณะเฉพาะตัวของลูกค้าแต่ละราย 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รายละเอียดการกระจุกตัวของรายได้เปิดเผยในหมายเหตุข้อ </w:t>
      </w:r>
      <w:r w:rsidR="002172F1" w:rsidRPr="008A3328">
        <w:rPr>
          <w:rFonts w:asciiTheme="majorBidi" w:hAnsiTheme="majorBidi" w:cstheme="majorBidi"/>
          <w:sz w:val="28"/>
          <w:szCs w:val="28"/>
        </w:rPr>
        <w:t>21</w:t>
      </w:r>
    </w:p>
    <w:p w14:paraId="67F8B463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4B2D171A" w14:textId="29A86700" w:rsidR="004E19B3" w:rsidRPr="008A3328" w:rsidRDefault="004E19B3" w:rsidP="004E653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Times New Roman" w:hAnsi="Times New Roman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="00427035"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/>
          <w:sz w:val="28"/>
          <w:szCs w:val="28"/>
          <w:cs/>
        </w:rPr>
        <w:t>จะเสนอระยะเวลาและเงื่อนไขมาตรฐานในการชำระเงินและการส่งสินค้า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A76B5"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/>
          <w:sz w:val="28"/>
          <w:szCs w:val="28"/>
          <w:cs/>
        </w:rPr>
        <w:t>จะทบทวน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อันดับความน่าเชื่อถือภายนอก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(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ถ้ามี) งบการเงิน ข้อมูลของสถาบันจัดอันดับความน่าเชื่อถือ ข้อมูลอุตสาหกรรมและหนังสือรับรองฐานะทางการเงินของธนาคารสำหรับบางกรณี </w:t>
      </w:r>
      <w:r w:rsidRPr="008A3328">
        <w:rPr>
          <w:rFonts w:asciiTheme="majorBidi" w:hAnsiTheme="majorBidi" w:cstheme="majorBidi"/>
          <w:sz w:val="28"/>
          <w:szCs w:val="28"/>
          <w:cs/>
        </w:rPr>
        <w:t>วงเงินยอดขาย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8A3328">
        <w:rPr>
          <w:rFonts w:asciiTheme="majorBidi" w:hAnsiTheme="majorBidi" w:cstheme="majorBidi"/>
          <w:sz w:val="28"/>
          <w:szCs w:val="28"/>
          <w:cs/>
        </w:rPr>
        <w:t>กำหนด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ไว้</w:t>
      </w:r>
      <w:r w:rsidRPr="008A3328">
        <w:rPr>
          <w:rFonts w:asciiTheme="majorBidi" w:hAnsiTheme="majorBidi" w:cstheme="majorBidi"/>
          <w:sz w:val="28"/>
          <w:szCs w:val="28"/>
          <w:cs/>
        </w:rPr>
        <w:t>สำหรับลูกค้าแต่ละรายและ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จะ</w:t>
      </w:r>
      <w:r w:rsidRPr="008A3328">
        <w:rPr>
          <w:rFonts w:asciiTheme="majorBidi" w:hAnsiTheme="majorBidi" w:cstheme="majorBidi"/>
          <w:sz w:val="28"/>
          <w:szCs w:val="28"/>
          <w:cs/>
        </w:rPr>
        <w:t>ทบทวนเป็นราย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ไตรมาส </w:t>
      </w:r>
      <w:r w:rsidRPr="008A3328">
        <w:rPr>
          <w:rFonts w:asciiTheme="majorBidi" w:hAnsiTheme="majorBidi" w:cstheme="majorBidi"/>
          <w:sz w:val="28"/>
          <w:szCs w:val="28"/>
          <w:cs/>
        </w:rPr>
        <w:t>ยอดขายที่เกินกว่าวงเงินดังกล่าวต้องได้รับการอนุมัติจาก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คณะกรรมการบริหารความเสี่ยง</w:t>
      </w:r>
    </w:p>
    <w:p w14:paraId="1BDC11D2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64A462CE" w14:textId="4BD822DB" w:rsidR="004E19B3" w:rsidRPr="008A3328" w:rsidRDefault="004E19B3" w:rsidP="004E653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rFonts w:ascii="Times New Roman" w:hAnsi="Times New Roman"/>
          <w:sz w:val="20"/>
          <w:szCs w:val="20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</w:t>
      </w:r>
      <w:r w:rsidR="004A76B5" w:rsidRPr="008A3328">
        <w:rPr>
          <w:rFonts w:asciiTheme="majorBidi" w:hAnsiTheme="majorBidi" w:cstheme="majorBidi" w:hint="cs"/>
          <w:sz w:val="28"/>
          <w:szCs w:val="28"/>
          <w:cs/>
        </w:rPr>
        <w:t>ท</w:t>
      </w:r>
      <w:r w:rsidRPr="008A3328">
        <w:rPr>
          <w:rFonts w:asciiTheme="majorBidi" w:hAnsiTheme="majorBidi" w:cstheme="majorBidi"/>
          <w:sz w:val="28"/>
          <w:szCs w:val="28"/>
          <w:cs/>
        </w:rPr>
        <w:t>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172F1" w:rsidRPr="008A3328">
        <w:rPr>
          <w:rFonts w:asciiTheme="majorBidi" w:hAnsiTheme="majorBidi" w:cstheme="majorBidi" w:hint="cs"/>
          <w:sz w:val="28"/>
          <w:szCs w:val="28"/>
        </w:rPr>
        <w:t>3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116F578C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20"/>
          <w:szCs w:val="20"/>
        </w:rPr>
      </w:pPr>
    </w:p>
    <w:p w14:paraId="42FB43F7" w14:textId="20EC1285" w:rsidR="004E19B3" w:rsidRPr="008A3328" w:rsidRDefault="004E19B3" w:rsidP="004E653B">
      <w:pPr>
        <w:tabs>
          <w:tab w:val="clear" w:pos="907"/>
          <w:tab w:val="left" w:pos="1080"/>
        </w:tabs>
        <w:spacing w:line="240" w:lineRule="auto"/>
        <w:ind w:left="1620"/>
        <w:jc w:val="thaiDistribute"/>
        <w:rPr>
          <w:szCs w:val="28"/>
        </w:rPr>
      </w:pPr>
      <w:r w:rsidRPr="008A3328">
        <w:rPr>
          <w:szCs w:val="28"/>
          <w:cs/>
        </w:rPr>
        <w:lastRenderedPageBreak/>
        <w:t>ตารางที่</w:t>
      </w:r>
      <w:r w:rsidRPr="008A3328">
        <w:rPr>
          <w:rFonts w:asciiTheme="majorBidi" w:hAnsiTheme="majorBidi" w:cstheme="majorBidi"/>
          <w:sz w:val="28"/>
          <w:szCs w:val="28"/>
          <w:cs/>
        </w:rPr>
        <w:t>แสดง</w:t>
      </w:r>
      <w:r w:rsidRPr="008A3328">
        <w:rPr>
          <w:szCs w:val="28"/>
          <w:cs/>
        </w:rPr>
        <w:t>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าและสินทรัพย์ที่เกิดจากสัญญา</w:t>
      </w:r>
      <w:r w:rsidRPr="008A3328">
        <w:rPr>
          <w:rFonts w:hint="cs"/>
          <w:szCs w:val="28"/>
          <w:cs/>
        </w:rPr>
        <w:t xml:space="preserve"> </w:t>
      </w:r>
    </w:p>
    <w:p w14:paraId="1B8F3A8E" w14:textId="77777777" w:rsidR="004E653B" w:rsidRPr="008A3328" w:rsidRDefault="004E653B" w:rsidP="004E653B">
      <w:pPr>
        <w:tabs>
          <w:tab w:val="clear" w:pos="907"/>
          <w:tab w:val="left" w:pos="1080"/>
        </w:tabs>
        <w:spacing w:line="240" w:lineRule="auto"/>
        <w:ind w:left="162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7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2"/>
        <w:gridCol w:w="1043"/>
        <w:gridCol w:w="236"/>
        <w:gridCol w:w="1220"/>
        <w:gridCol w:w="233"/>
        <w:gridCol w:w="1225"/>
        <w:gridCol w:w="267"/>
        <w:gridCol w:w="1048"/>
        <w:gridCol w:w="232"/>
        <w:gridCol w:w="1368"/>
        <w:gridCol w:w="6"/>
      </w:tblGrid>
      <w:tr w:rsidR="004E19B3" w:rsidRPr="008A3328" w14:paraId="0B01C1A4" w14:textId="77777777" w:rsidTr="00FF11DC">
        <w:trPr>
          <w:gridAfter w:val="1"/>
          <w:wAfter w:w="6" w:type="dxa"/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14:paraId="3C6B22AA" w14:textId="77777777" w:rsidR="004E19B3" w:rsidRPr="008A3328" w:rsidRDefault="004E19B3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bookmarkStart w:id="19" w:name="_Hlk55567982"/>
          </w:p>
        </w:tc>
        <w:tc>
          <w:tcPr>
            <w:tcW w:w="6821" w:type="dxa"/>
            <w:gridSpan w:val="9"/>
          </w:tcPr>
          <w:p w14:paraId="751D959E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19B3" w:rsidRPr="008A3328" w14:paraId="5891535F" w14:textId="77777777" w:rsidTr="00FF11DC">
        <w:trPr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14:paraId="5D6E7224" w14:textId="5FA76B64" w:rsidR="004E19B3" w:rsidRPr="008A3328" w:rsidRDefault="004E19B3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043" w:type="dxa"/>
            <w:vAlign w:val="bottom"/>
          </w:tcPr>
          <w:p w14:paraId="711DA671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</w:tcPr>
          <w:p w14:paraId="1987355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73150611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ลูกหนี้ตามสัญญาเช่าการเงิน</w:t>
            </w:r>
          </w:p>
        </w:tc>
        <w:tc>
          <w:tcPr>
            <w:tcW w:w="233" w:type="dxa"/>
            <w:vAlign w:val="bottom"/>
          </w:tcPr>
          <w:p w14:paraId="0896A96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vAlign w:val="bottom"/>
          </w:tcPr>
          <w:p w14:paraId="16EC6A45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14:paraId="06B59ADB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68" w:type="dxa"/>
          </w:tcPr>
          <w:p w14:paraId="0002897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7C60862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14:paraId="1E06690C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76F8B684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vAlign w:val="bottom"/>
          </w:tcPr>
          <w:p w14:paraId="160D1F67" w14:textId="77777777" w:rsidR="007A3AAD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</w:p>
          <w:p w14:paraId="3E7ED8E5" w14:textId="61FF3124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</w:t>
            </w:r>
          </w:p>
          <w:p w14:paraId="2353953F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4E19B3" w:rsidRPr="008A3328" w14:paraId="7F99D455" w14:textId="77777777" w:rsidTr="00FF11DC">
        <w:trPr>
          <w:trHeight w:val="20"/>
          <w:tblHeader/>
        </w:trPr>
        <w:tc>
          <w:tcPr>
            <w:tcW w:w="2883" w:type="dxa"/>
            <w:shd w:val="clear" w:color="auto" w:fill="auto"/>
            <w:vAlign w:val="bottom"/>
          </w:tcPr>
          <w:p w14:paraId="5A385A46" w14:textId="77777777" w:rsidR="004E19B3" w:rsidRPr="008A3328" w:rsidRDefault="004E19B3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827" w:type="dxa"/>
            <w:gridSpan w:val="10"/>
            <w:vAlign w:val="bottom"/>
          </w:tcPr>
          <w:p w14:paraId="3EEC0573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19B3" w:rsidRPr="008A3328" w14:paraId="3F18839D" w14:textId="77777777" w:rsidTr="00FF11DC">
        <w:trPr>
          <w:trHeight w:val="20"/>
        </w:trPr>
        <w:tc>
          <w:tcPr>
            <w:tcW w:w="2883" w:type="dxa"/>
          </w:tcPr>
          <w:p w14:paraId="4B73ACA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43" w:type="dxa"/>
          </w:tcPr>
          <w:p w14:paraId="2FB257C2" w14:textId="1F0FC82D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346</w:t>
            </w:r>
            <w:r w:rsidR="00905E3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36" w:type="dxa"/>
          </w:tcPr>
          <w:p w14:paraId="67DD7AF3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36C2B570" w14:textId="1744F75C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</w:t>
            </w:r>
            <w:r w:rsidR="00905E3F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232</w:t>
            </w:r>
          </w:p>
        </w:tc>
        <w:tc>
          <w:tcPr>
            <w:tcW w:w="233" w:type="dxa"/>
          </w:tcPr>
          <w:p w14:paraId="66B75883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22CB76BA" w14:textId="5CF06A9E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</w:t>
            </w:r>
            <w:r w:rsidR="00905E3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268" w:type="dxa"/>
          </w:tcPr>
          <w:p w14:paraId="72968EF1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14F6976F" w14:textId="748C0B3D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426</w:t>
            </w:r>
            <w:r w:rsidR="00C622D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32" w:type="dxa"/>
          </w:tcPr>
          <w:p w14:paraId="531C35BF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7C46B19B" w14:textId="288E37E8" w:rsidR="004E19B3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64614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3042" w:rsidRPr="008A33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</w:tr>
      <w:tr w:rsidR="004E19B3" w:rsidRPr="008A3328" w14:paraId="2A267588" w14:textId="77777777" w:rsidTr="00FF11DC">
        <w:trPr>
          <w:trHeight w:val="20"/>
        </w:trPr>
        <w:tc>
          <w:tcPr>
            <w:tcW w:w="2883" w:type="dxa"/>
          </w:tcPr>
          <w:p w14:paraId="2A7E051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43" w:type="dxa"/>
          </w:tcPr>
          <w:p w14:paraId="3F950749" w14:textId="28C7DF49" w:rsidR="004E19B3" w:rsidRPr="008A3328" w:rsidRDefault="004E19B3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53455881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266136AA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14:paraId="7A7ADD83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5690EEEA" w14:textId="77777777" w:rsidR="004E19B3" w:rsidRPr="008A3328" w:rsidRDefault="004E19B3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68" w:type="dxa"/>
          </w:tcPr>
          <w:p w14:paraId="112A5875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209044FE" w14:textId="77777777" w:rsidR="004E19B3" w:rsidRPr="008A3328" w:rsidRDefault="004E19B3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14:paraId="59B3787F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55229121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5E3F" w:rsidRPr="008A3328" w14:paraId="0FC7CC1C" w14:textId="77777777" w:rsidTr="00FF11DC">
        <w:trPr>
          <w:trHeight w:val="20"/>
        </w:trPr>
        <w:tc>
          <w:tcPr>
            <w:tcW w:w="2883" w:type="dxa"/>
          </w:tcPr>
          <w:p w14:paraId="2077B461" w14:textId="0AA36CF5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43" w:type="dxa"/>
          </w:tcPr>
          <w:p w14:paraId="2B4FBC24" w14:textId="6705AC6A" w:rsidR="00905E3F" w:rsidRPr="008A3328" w:rsidRDefault="002172F1" w:rsidP="00905E3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905E3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236" w:type="dxa"/>
          </w:tcPr>
          <w:p w14:paraId="2CF16ED2" w14:textId="77777777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</w:tcPr>
          <w:p w14:paraId="45353B8A" w14:textId="69ACCE41" w:rsidR="00905E3F" w:rsidRPr="008A3328" w:rsidRDefault="00905E3F" w:rsidP="00905E3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3" w:type="dxa"/>
          </w:tcPr>
          <w:p w14:paraId="263A0164" w14:textId="77777777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</w:tcPr>
          <w:p w14:paraId="1A540E28" w14:textId="09D13C49" w:rsidR="00905E3F" w:rsidRPr="008A3328" w:rsidRDefault="00905E3F" w:rsidP="00905E3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25AFCA2F" w14:textId="77777777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3EC22A5" w14:textId="220D470C" w:rsidR="00905E3F" w:rsidRPr="008A3328" w:rsidRDefault="002172F1" w:rsidP="00905E3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75</w:t>
            </w:r>
            <w:r w:rsidR="00C622D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097</w:t>
            </w:r>
          </w:p>
        </w:tc>
        <w:tc>
          <w:tcPr>
            <w:tcW w:w="232" w:type="dxa"/>
          </w:tcPr>
          <w:p w14:paraId="74FA0F45" w14:textId="77777777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3828C985" w14:textId="13D559A3" w:rsidR="00905E3F" w:rsidRPr="008A3328" w:rsidRDefault="00E64614" w:rsidP="00E870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05E3F" w:rsidRPr="008A3328" w14:paraId="2BB42BC5" w14:textId="77777777" w:rsidTr="00D941EF">
        <w:trPr>
          <w:trHeight w:val="20"/>
        </w:trPr>
        <w:tc>
          <w:tcPr>
            <w:tcW w:w="2883" w:type="dxa"/>
          </w:tcPr>
          <w:p w14:paraId="7EEE0B03" w14:textId="1A9B547A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0D295ED0" w14:textId="31627ADA" w:rsidR="00905E3F" w:rsidRPr="008A3328" w:rsidRDefault="002172F1" w:rsidP="00905E3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  <w:r w:rsidR="00905E3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36" w:type="dxa"/>
          </w:tcPr>
          <w:p w14:paraId="07271A9F" w14:textId="77777777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0234FD10" w14:textId="257171A6" w:rsidR="00905E3F" w:rsidRPr="008A3328" w:rsidRDefault="00905E3F" w:rsidP="00905E3F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3" w:type="dxa"/>
          </w:tcPr>
          <w:p w14:paraId="45DD043D" w14:textId="77777777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AF85F32" w14:textId="3B027D68" w:rsidR="00905E3F" w:rsidRPr="008A3328" w:rsidRDefault="00905E3F" w:rsidP="00E870D6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8" w:type="dxa"/>
          </w:tcPr>
          <w:p w14:paraId="3568D323" w14:textId="77777777" w:rsidR="00905E3F" w:rsidRPr="008A3328" w:rsidRDefault="00905E3F" w:rsidP="00905E3F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1178B49E" w14:textId="519E7F4F" w:rsidR="00905E3F" w:rsidRPr="008A3328" w:rsidRDefault="002172F1" w:rsidP="00905E3F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114</w:t>
            </w:r>
            <w:r w:rsidR="00C622DF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32" w:type="dxa"/>
          </w:tcPr>
          <w:p w14:paraId="5EB5CF23" w14:textId="77777777" w:rsidR="00905E3F" w:rsidRPr="008A3328" w:rsidRDefault="00905E3F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bottom w:val="single" w:sz="4" w:space="0" w:color="auto"/>
            </w:tcBorders>
          </w:tcPr>
          <w:p w14:paraId="7FD86553" w14:textId="3BCB6CA1" w:rsidR="00905E3F" w:rsidRPr="008A3328" w:rsidRDefault="002172F1" w:rsidP="00905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64614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13042" w:rsidRPr="008A3328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4E19B3" w:rsidRPr="008A3328" w14:paraId="1AE24F9E" w14:textId="77777777" w:rsidTr="00FF11DC">
        <w:trPr>
          <w:trHeight w:val="20"/>
        </w:trPr>
        <w:tc>
          <w:tcPr>
            <w:tcW w:w="2883" w:type="dxa"/>
          </w:tcPr>
          <w:p w14:paraId="39FFFFE8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D092ADE" w14:textId="4B2ECC36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535</w:t>
            </w:r>
            <w:r w:rsidR="00905E3F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945</w:t>
            </w:r>
          </w:p>
        </w:tc>
        <w:tc>
          <w:tcPr>
            <w:tcW w:w="236" w:type="dxa"/>
          </w:tcPr>
          <w:p w14:paraId="53BE5A58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489CB7B0" w14:textId="50F72D7B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</w:t>
            </w:r>
            <w:r w:rsidR="00905E3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232</w:t>
            </w:r>
          </w:p>
        </w:tc>
        <w:tc>
          <w:tcPr>
            <w:tcW w:w="233" w:type="dxa"/>
          </w:tcPr>
          <w:p w14:paraId="3F3FACFC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</w:tcPr>
          <w:p w14:paraId="08DC156B" w14:textId="3BE3BE91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</w:t>
            </w:r>
            <w:r w:rsidR="00905E3F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456</w:t>
            </w:r>
          </w:p>
        </w:tc>
        <w:tc>
          <w:tcPr>
            <w:tcW w:w="268" w:type="dxa"/>
          </w:tcPr>
          <w:p w14:paraId="7E2E637D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54ABA666" w14:textId="58239199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615</w:t>
            </w:r>
            <w:r w:rsidR="00767AE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633</w:t>
            </w:r>
          </w:p>
        </w:tc>
        <w:tc>
          <w:tcPr>
            <w:tcW w:w="232" w:type="dxa"/>
          </w:tcPr>
          <w:p w14:paraId="581B77C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CF46F7" w14:textId="743A9B7A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</w:t>
            </w:r>
            <w:r w:rsidR="00E64614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846</w:t>
            </w:r>
          </w:p>
        </w:tc>
      </w:tr>
      <w:tr w:rsidR="004E19B3" w:rsidRPr="008A3328" w14:paraId="4D0D74DC" w14:textId="77777777" w:rsidTr="00FF11DC">
        <w:trPr>
          <w:trHeight w:val="20"/>
        </w:trPr>
        <w:tc>
          <w:tcPr>
            <w:tcW w:w="2883" w:type="dxa"/>
          </w:tcPr>
          <w:p w14:paraId="77152AB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0215029B" w14:textId="06F539B8" w:rsidR="004E19B3" w:rsidRPr="008A3328" w:rsidRDefault="00905E3F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760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7B11B07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70AC0CB0" w14:textId="45EE5E02" w:rsidR="004E19B3" w:rsidRPr="008A3328" w:rsidRDefault="00BC7E24" w:rsidP="00BC7E24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282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3" w:type="dxa"/>
          </w:tcPr>
          <w:p w14:paraId="136FC117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5" w:type="dxa"/>
            <w:tcBorders>
              <w:bottom w:val="single" w:sz="4" w:space="0" w:color="auto"/>
            </w:tcBorders>
          </w:tcPr>
          <w:p w14:paraId="414F3A4A" w14:textId="6AB32A79" w:rsidR="004E19B3" w:rsidRPr="008A3328" w:rsidRDefault="002D0F33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804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177C05CC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0BF71F94" w14:textId="725C6145" w:rsidR="004E19B3" w:rsidRPr="008A3328" w:rsidRDefault="00C142DA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846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2" w:type="dxa"/>
          </w:tcPr>
          <w:p w14:paraId="22833AA6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  <w:tcBorders>
              <w:top w:val="double" w:sz="4" w:space="0" w:color="auto"/>
            </w:tcBorders>
          </w:tcPr>
          <w:p w14:paraId="1F6DA987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E19B3" w:rsidRPr="008A3328" w14:paraId="48020EC2" w14:textId="77777777" w:rsidTr="00FF11DC">
        <w:trPr>
          <w:trHeight w:val="20"/>
        </w:trPr>
        <w:tc>
          <w:tcPr>
            <w:tcW w:w="2883" w:type="dxa"/>
          </w:tcPr>
          <w:p w14:paraId="18490D71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459562A5" w14:textId="58B9F211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529</w:t>
            </w:r>
            <w:r w:rsidR="00905E3F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185</w:t>
            </w:r>
          </w:p>
        </w:tc>
        <w:tc>
          <w:tcPr>
            <w:tcW w:w="236" w:type="dxa"/>
          </w:tcPr>
          <w:p w14:paraId="0EF62F6F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586607C" w14:textId="3B411ACB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44</w:t>
            </w:r>
            <w:r w:rsidR="00905E3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950</w:t>
            </w:r>
          </w:p>
        </w:tc>
        <w:tc>
          <w:tcPr>
            <w:tcW w:w="233" w:type="dxa"/>
          </w:tcPr>
          <w:p w14:paraId="5F30408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</w:tcPr>
          <w:p w14:paraId="592744F7" w14:textId="632C3E5E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  <w:r w:rsidR="002D0F33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68" w:type="dxa"/>
          </w:tcPr>
          <w:p w14:paraId="528DA91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1F9CF71B" w14:textId="175BF7A2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603</w:t>
            </w:r>
            <w:r w:rsidR="00C142DA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787</w:t>
            </w:r>
          </w:p>
        </w:tc>
        <w:tc>
          <w:tcPr>
            <w:tcW w:w="232" w:type="dxa"/>
          </w:tcPr>
          <w:p w14:paraId="63C0842C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9" w:type="dxa"/>
            <w:gridSpan w:val="2"/>
          </w:tcPr>
          <w:p w14:paraId="6B9B831E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bookmarkEnd w:id="19"/>
    </w:tbl>
    <w:p w14:paraId="11FD01DF" w14:textId="77777777" w:rsidR="004E19B3" w:rsidRPr="008A3328" w:rsidRDefault="004E19B3" w:rsidP="004E19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969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86"/>
        <w:gridCol w:w="1208"/>
        <w:gridCol w:w="236"/>
        <w:gridCol w:w="1228"/>
        <w:gridCol w:w="269"/>
        <w:gridCol w:w="1048"/>
        <w:gridCol w:w="232"/>
        <w:gridCol w:w="1375"/>
        <w:gridCol w:w="9"/>
      </w:tblGrid>
      <w:tr w:rsidR="004E19B3" w:rsidRPr="008A3328" w14:paraId="7AE6ADF6" w14:textId="77777777" w:rsidTr="004E653B">
        <w:trPr>
          <w:gridAfter w:val="1"/>
          <w:wAfter w:w="9" w:type="dxa"/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323D6FE0" w14:textId="77777777" w:rsidR="004E19B3" w:rsidRPr="008A3328" w:rsidRDefault="004E19B3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42" w:type="dxa"/>
            <w:gridSpan w:val="7"/>
          </w:tcPr>
          <w:p w14:paraId="79F9B02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E19B3" w:rsidRPr="008A3328" w14:paraId="103E9065" w14:textId="77777777" w:rsidTr="004E653B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7EACBDC2" w14:textId="1920E3D9" w:rsidR="004E19B3" w:rsidRPr="008A3328" w:rsidRDefault="004E19B3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149" w:type="dxa"/>
            <w:vAlign w:val="bottom"/>
          </w:tcPr>
          <w:p w14:paraId="43F8C45F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14:paraId="399244F5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vAlign w:val="bottom"/>
          </w:tcPr>
          <w:p w14:paraId="3B6C39AE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</w:p>
          <w:p w14:paraId="41ED976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ที่ยังไม่เรียกเก็บ</w:t>
            </w:r>
          </w:p>
        </w:tc>
        <w:tc>
          <w:tcPr>
            <w:tcW w:w="270" w:type="dxa"/>
          </w:tcPr>
          <w:p w14:paraId="52D670C2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/>
                <w:sz w:val="28"/>
                <w:szCs w:val="28"/>
                <w:cs/>
              </w:rPr>
            </w:pPr>
          </w:p>
        </w:tc>
        <w:tc>
          <w:tcPr>
            <w:tcW w:w="1048" w:type="dxa"/>
            <w:vAlign w:val="bottom"/>
          </w:tcPr>
          <w:p w14:paraId="07B0A59C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มูลค่ารวม</w:t>
            </w:r>
          </w:p>
          <w:p w14:paraId="1ECE111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14:paraId="62715FE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vAlign w:val="bottom"/>
          </w:tcPr>
          <w:p w14:paraId="32796A54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14:paraId="76F0D594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4E19B3" w:rsidRPr="008A3328" w14:paraId="18B68E15" w14:textId="77777777" w:rsidTr="004E653B">
        <w:trPr>
          <w:trHeight w:val="20"/>
          <w:tblHeader/>
        </w:trPr>
        <w:tc>
          <w:tcPr>
            <w:tcW w:w="4140" w:type="dxa"/>
            <w:shd w:val="clear" w:color="auto" w:fill="auto"/>
            <w:vAlign w:val="bottom"/>
          </w:tcPr>
          <w:p w14:paraId="4B362F75" w14:textId="77777777" w:rsidR="004E19B3" w:rsidRPr="008A3328" w:rsidRDefault="004E19B3" w:rsidP="00FF1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48" w:type="dxa"/>
            <w:gridSpan w:val="8"/>
            <w:vAlign w:val="bottom"/>
          </w:tcPr>
          <w:p w14:paraId="78C78141" w14:textId="77777777" w:rsidR="004E19B3" w:rsidRPr="008A3328" w:rsidRDefault="004E19B3" w:rsidP="00FF11D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E19B3" w:rsidRPr="008A3328" w14:paraId="40590193" w14:textId="77777777" w:rsidTr="004E653B">
        <w:trPr>
          <w:trHeight w:val="20"/>
        </w:trPr>
        <w:tc>
          <w:tcPr>
            <w:tcW w:w="4140" w:type="dxa"/>
          </w:tcPr>
          <w:p w14:paraId="2E756BA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149" w:type="dxa"/>
          </w:tcPr>
          <w:p w14:paraId="69AFF66D" w14:textId="47465952" w:rsidR="004E19B3" w:rsidRPr="008A3328" w:rsidRDefault="002172F1" w:rsidP="004E65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236</w:t>
            </w:r>
            <w:r w:rsidR="0058327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596</w:t>
            </w:r>
          </w:p>
        </w:tc>
        <w:tc>
          <w:tcPr>
            <w:tcW w:w="236" w:type="dxa"/>
          </w:tcPr>
          <w:p w14:paraId="1E8DB11B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CD015CD" w14:textId="5940FB3E" w:rsidR="004E19B3" w:rsidRPr="008A3328" w:rsidRDefault="002172F1" w:rsidP="004E653B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</w:t>
            </w:r>
            <w:r w:rsidR="00A67CC3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15E12DC5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AA59F4D" w14:textId="5398A53B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244</w:t>
            </w:r>
            <w:r w:rsidR="00A67CC3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232" w:type="dxa"/>
          </w:tcPr>
          <w:p w14:paraId="3EDD4AC7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4A8A8D3C" w14:textId="12415560" w:rsidR="004E19B3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D4CC1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507</w:t>
            </w:r>
          </w:p>
        </w:tc>
      </w:tr>
      <w:tr w:rsidR="00A67CC3" w:rsidRPr="008A3328" w14:paraId="60B7AFB9" w14:textId="77777777" w:rsidTr="004E653B">
        <w:trPr>
          <w:trHeight w:val="20"/>
        </w:trPr>
        <w:tc>
          <w:tcPr>
            <w:tcW w:w="4140" w:type="dxa"/>
          </w:tcPr>
          <w:p w14:paraId="319E48E2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149" w:type="dxa"/>
          </w:tcPr>
          <w:p w14:paraId="205ECFD5" w14:textId="5DF358B8" w:rsidR="00A67CC3" w:rsidRPr="008A3328" w:rsidRDefault="00A67CC3" w:rsidP="004E65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7057EE06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78535F9A" w14:textId="77777777" w:rsidR="00A67CC3" w:rsidRPr="008A3328" w:rsidRDefault="00A67CC3" w:rsidP="00A67CC3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18787DD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773F8EF" w14:textId="77777777" w:rsidR="00A67CC3" w:rsidRPr="008A3328" w:rsidRDefault="00A67CC3" w:rsidP="00A67CC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2" w:type="dxa"/>
          </w:tcPr>
          <w:p w14:paraId="7721C5E2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65B15FDE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7CC3" w:rsidRPr="008A3328" w14:paraId="44453188" w14:textId="77777777" w:rsidTr="004E653B">
        <w:trPr>
          <w:trHeight w:val="20"/>
        </w:trPr>
        <w:tc>
          <w:tcPr>
            <w:tcW w:w="4140" w:type="dxa"/>
          </w:tcPr>
          <w:p w14:paraId="01DD3184" w14:textId="7C2A217E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149" w:type="dxa"/>
          </w:tcPr>
          <w:p w14:paraId="1DC1383F" w14:textId="666D3C46" w:rsidR="00A67CC3" w:rsidRPr="008A3328" w:rsidRDefault="002172F1" w:rsidP="004E65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A67CC3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236" w:type="dxa"/>
          </w:tcPr>
          <w:p w14:paraId="18979192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09B85FDD" w14:textId="14A08669" w:rsidR="00A67CC3" w:rsidRPr="008A3328" w:rsidRDefault="00A67CC3" w:rsidP="00A67CC3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426241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6ABFF73B" w14:textId="41C1FAC0" w:rsidR="00A67CC3" w:rsidRPr="008A3328" w:rsidRDefault="002172F1" w:rsidP="00A67CC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</w:t>
            </w:r>
            <w:r w:rsidR="00A67CC3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697</w:t>
            </w:r>
          </w:p>
        </w:tc>
        <w:tc>
          <w:tcPr>
            <w:tcW w:w="232" w:type="dxa"/>
          </w:tcPr>
          <w:p w14:paraId="617C854C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0112AB60" w14:textId="6E8373BF" w:rsidR="00A67CC3" w:rsidRPr="008A3328" w:rsidRDefault="001D4CC1" w:rsidP="001D4C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67CC3" w:rsidRPr="008A3328" w14:paraId="2B8F2E5A" w14:textId="77777777" w:rsidTr="004E653B">
        <w:trPr>
          <w:trHeight w:val="20"/>
        </w:trPr>
        <w:tc>
          <w:tcPr>
            <w:tcW w:w="4140" w:type="dxa"/>
          </w:tcPr>
          <w:p w14:paraId="2D89F5F7" w14:textId="05426DF1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shd w:val="clear" w:color="auto" w:fill="auto"/>
          </w:tcPr>
          <w:p w14:paraId="20ADD595" w14:textId="431E8D13" w:rsidR="00A67CC3" w:rsidRPr="008A3328" w:rsidRDefault="002172F1" w:rsidP="004E65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  <w:r w:rsidR="00A67CC3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36" w:type="dxa"/>
          </w:tcPr>
          <w:p w14:paraId="47E7683B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39674A1" w14:textId="6D513405" w:rsidR="00A67CC3" w:rsidRPr="008A3328" w:rsidRDefault="00A67CC3" w:rsidP="00A67CC3">
            <w:pPr>
              <w:pStyle w:val="acctfourfigures"/>
              <w:tabs>
                <w:tab w:val="clear" w:pos="765"/>
                <w:tab w:val="decimal" w:pos="673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050C20" w14:textId="77777777" w:rsidR="00A67CC3" w:rsidRPr="008A3328" w:rsidRDefault="00A67CC3" w:rsidP="00A67CC3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vAlign w:val="bottom"/>
          </w:tcPr>
          <w:p w14:paraId="72AECD9C" w14:textId="6992140F" w:rsidR="00A67CC3" w:rsidRPr="008A3328" w:rsidRDefault="002172F1" w:rsidP="00A67CC3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109</w:t>
            </w:r>
            <w:r w:rsidR="00A67CC3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879</w:t>
            </w:r>
          </w:p>
        </w:tc>
        <w:tc>
          <w:tcPr>
            <w:tcW w:w="232" w:type="dxa"/>
          </w:tcPr>
          <w:p w14:paraId="3712DD66" w14:textId="77777777" w:rsidR="00A67CC3" w:rsidRPr="008A3328" w:rsidRDefault="00A67CC3" w:rsidP="00A67C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14:paraId="69C4521E" w14:textId="2DAB7826" w:rsidR="00A67CC3" w:rsidRPr="008A3328" w:rsidRDefault="002172F1" w:rsidP="001D4CC1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1D4CC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865</w:t>
            </w:r>
          </w:p>
        </w:tc>
      </w:tr>
      <w:tr w:rsidR="004E19B3" w:rsidRPr="008A3328" w14:paraId="1ED7558E" w14:textId="77777777" w:rsidTr="004E653B">
        <w:trPr>
          <w:trHeight w:val="20"/>
        </w:trPr>
        <w:tc>
          <w:tcPr>
            <w:tcW w:w="4140" w:type="dxa"/>
          </w:tcPr>
          <w:p w14:paraId="2EF20A4A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16817953" w14:textId="5AE43652" w:rsidR="004E19B3" w:rsidRPr="008A3328" w:rsidRDefault="002172F1" w:rsidP="004E65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389</w:t>
            </w:r>
            <w:r w:rsidR="00A67CC3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172</w:t>
            </w:r>
          </w:p>
        </w:tc>
        <w:tc>
          <w:tcPr>
            <w:tcW w:w="236" w:type="dxa"/>
          </w:tcPr>
          <w:p w14:paraId="001820B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38AC1C32" w14:textId="5FB665D2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</w:t>
            </w:r>
            <w:r w:rsidR="00A67CC3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725</w:t>
            </w:r>
          </w:p>
        </w:tc>
        <w:tc>
          <w:tcPr>
            <w:tcW w:w="270" w:type="dxa"/>
          </w:tcPr>
          <w:p w14:paraId="3DC26C7A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66C86247" w14:textId="65AC6B86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396</w:t>
            </w:r>
            <w:r w:rsidR="00A67CC3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897</w:t>
            </w:r>
          </w:p>
        </w:tc>
        <w:tc>
          <w:tcPr>
            <w:tcW w:w="232" w:type="dxa"/>
          </w:tcPr>
          <w:p w14:paraId="306F3574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562800D" w14:textId="1870656C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1D4CC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372</w:t>
            </w:r>
          </w:p>
        </w:tc>
      </w:tr>
      <w:tr w:rsidR="004E19B3" w:rsidRPr="008A3328" w14:paraId="27EC100A" w14:textId="77777777" w:rsidTr="004E653B">
        <w:trPr>
          <w:trHeight w:val="20"/>
        </w:trPr>
        <w:tc>
          <w:tcPr>
            <w:tcW w:w="4140" w:type="dxa"/>
          </w:tcPr>
          <w:p w14:paraId="45F9F277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ค่าเผื่อผลขาดทุนจากการด้อยค่า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20D79CD1" w14:textId="2892C712" w:rsidR="004E19B3" w:rsidRPr="008A3328" w:rsidRDefault="001D4CC1" w:rsidP="004E65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865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AA7D2C0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34CB48A" w14:textId="46EDDD2A" w:rsidR="004E19B3" w:rsidRPr="008A3328" w:rsidRDefault="001D4CC1" w:rsidP="00FF11DC">
            <w:pPr>
              <w:pStyle w:val="acctfourfigures"/>
              <w:tabs>
                <w:tab w:val="clear" w:pos="765"/>
                <w:tab w:val="decimal" w:pos="94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507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0B6F318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1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</w:tcPr>
          <w:p w14:paraId="559894D8" w14:textId="78C4C2DF" w:rsidR="004E19B3" w:rsidRPr="008A3328" w:rsidRDefault="00A67CC3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372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2" w:type="dxa"/>
          </w:tcPr>
          <w:p w14:paraId="5992F3FD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  <w:tcBorders>
              <w:top w:val="double" w:sz="4" w:space="0" w:color="auto"/>
            </w:tcBorders>
          </w:tcPr>
          <w:p w14:paraId="75A722B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4E19B3" w:rsidRPr="008A3328" w14:paraId="00440127" w14:textId="77777777" w:rsidTr="004E653B">
        <w:trPr>
          <w:trHeight w:val="20"/>
        </w:trPr>
        <w:tc>
          <w:tcPr>
            <w:tcW w:w="4140" w:type="dxa"/>
          </w:tcPr>
          <w:p w14:paraId="26301ACA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</w:tcPr>
          <w:p w14:paraId="1E8071FB" w14:textId="6AD00E2A" w:rsidR="004E19B3" w:rsidRPr="008A3328" w:rsidRDefault="002172F1" w:rsidP="004E653B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386</w:t>
            </w:r>
            <w:r w:rsidR="001D4CC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236" w:type="dxa"/>
          </w:tcPr>
          <w:p w14:paraId="40A15F4F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9D22B3A" w14:textId="3652F071" w:rsidR="004E19B3" w:rsidRPr="008A3328" w:rsidRDefault="002172F1" w:rsidP="00FF11DC">
            <w:pPr>
              <w:pStyle w:val="acctfourfigures"/>
              <w:tabs>
                <w:tab w:val="clear" w:pos="765"/>
                <w:tab w:val="decimal" w:pos="94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6</w:t>
            </w:r>
            <w:r w:rsidR="001D4CC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218</w:t>
            </w:r>
          </w:p>
        </w:tc>
        <w:tc>
          <w:tcPr>
            <w:tcW w:w="270" w:type="dxa"/>
          </w:tcPr>
          <w:p w14:paraId="5ED0F529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5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14:paraId="1159FC5D" w14:textId="4EAA6EE6" w:rsidR="004E19B3" w:rsidRPr="008A3328" w:rsidRDefault="002172F1" w:rsidP="00FF11DC">
            <w:pPr>
              <w:pStyle w:val="acctfourfigures"/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392</w:t>
            </w:r>
            <w:r w:rsidR="00A67CC3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525</w:t>
            </w:r>
          </w:p>
        </w:tc>
        <w:tc>
          <w:tcPr>
            <w:tcW w:w="232" w:type="dxa"/>
          </w:tcPr>
          <w:p w14:paraId="443346CA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14:paraId="7E2F8666" w14:textId="77777777" w:rsidR="004E19B3" w:rsidRPr="008A3328" w:rsidRDefault="004E19B3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</w:tbl>
    <w:p w14:paraId="4BECDFA7" w14:textId="2B0C8D26" w:rsidR="004E19B3" w:rsidRPr="008A3328" w:rsidRDefault="004E19B3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p w14:paraId="1B8FB5A9" w14:textId="0085E703" w:rsidR="00AF1CD4" w:rsidRPr="008A3328" w:rsidRDefault="00AF1CD4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>อัตราผลขาดทุนคำนวณจากประสบการณ์ของการสูญเสียด้านเครดิตที่เกิดขึ้นจริง</w:t>
      </w:r>
      <w:r w:rsidRPr="008A332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2172F1" w:rsidRPr="008A3328">
        <w:rPr>
          <w:rFonts w:ascii="Angsana New" w:hAnsi="Angsana New"/>
          <w:sz w:val="28"/>
          <w:szCs w:val="28"/>
          <w:lang w:val="en-US" w:bidi="th-TH"/>
        </w:rPr>
        <w:t>3</w:t>
      </w:r>
      <w:r w:rsidRPr="008A332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>ปีย้อนหลัง</w:t>
      </w:r>
      <w:r w:rsidRPr="008A332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</w:t>
      </w:r>
      <w:r w:rsidRPr="008A3328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US" w:bidi="th-TH"/>
        </w:rPr>
        <w:t>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22E18190" w14:textId="403433ED" w:rsidR="00AF1CD4" w:rsidRPr="008A3328" w:rsidRDefault="00AF1CD4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2DB8D0EF" w14:textId="77777777" w:rsidR="00AF1CD4" w:rsidRPr="008A3328" w:rsidRDefault="00AF1CD4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4"/>
          <w:szCs w:val="24"/>
          <w:lang w:val="en-US" w:bidi="th-TH"/>
        </w:rPr>
      </w:pPr>
    </w:p>
    <w:p w14:paraId="6F09AA58" w14:textId="77777777" w:rsidR="00AF1CD4" w:rsidRPr="008A3328" w:rsidRDefault="00AF1CD4">
      <w:r w:rsidRPr="008A3328">
        <w:br w:type="page"/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0"/>
        <w:gridCol w:w="1867"/>
        <w:gridCol w:w="247"/>
        <w:gridCol w:w="1846"/>
      </w:tblGrid>
      <w:tr w:rsidR="007923F5" w:rsidRPr="008A3328" w14:paraId="3F6870CE" w14:textId="77777777" w:rsidTr="009E13A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D1ECC" w14:textId="4767AAA1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37310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B22FDC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20E2FF4A" w14:textId="77777777" w:rsidR="007923F5" w:rsidRPr="008A3328" w:rsidRDefault="007923F5" w:rsidP="00FF11DC">
            <w:pPr>
              <w:tabs>
                <w:tab w:val="clear" w:pos="680"/>
                <w:tab w:val="clear" w:pos="1644"/>
                <w:tab w:val="left" w:pos="540"/>
              </w:tabs>
              <w:spacing w:line="240" w:lineRule="auto"/>
              <w:ind w:left="-85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23F5" w:rsidRPr="008A3328" w14:paraId="3331A7BA" w14:textId="77777777" w:rsidTr="009E13A3">
        <w:trPr>
          <w:trHeight w:val="20"/>
          <w:tblHeader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4BC6E26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DA5D14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7923F5" w:rsidRPr="008A3328" w14:paraId="01EF0499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C4DEF" w14:textId="1B05DB1B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446889C" w14:textId="77777777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0F3D11E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4AA3CE6" w14:textId="77777777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23F5" w:rsidRPr="008A3328" w14:paraId="032ED1EA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0082B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3596485E" w14:textId="7DFC0784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276</w:t>
            </w:r>
            <w:r w:rsidR="007923F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337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1631A75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31FAF251" w14:textId="385D0794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179</w:t>
            </w:r>
            <w:r w:rsidR="007923F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089</w:t>
            </w:r>
          </w:p>
        </w:tc>
      </w:tr>
      <w:tr w:rsidR="007923F5" w:rsidRPr="008A3328" w14:paraId="5A6E7F0E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7B23C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11BD726E" w14:textId="77777777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BDBAD25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258E2D59" w14:textId="77777777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7923F5" w:rsidRPr="008A3328" w14:paraId="7C6ADA3D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0D201D" w14:textId="1CD4C6B5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E95E52D" w14:textId="30E682F9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67</w:t>
            </w:r>
            <w:r w:rsidR="007923F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785FE16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4A716CE1" w14:textId="7E4D173F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26</w:t>
            </w:r>
            <w:r w:rsidR="007923F5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765</w:t>
            </w:r>
          </w:p>
        </w:tc>
      </w:tr>
      <w:tr w:rsidR="007923F5" w:rsidRPr="008A3328" w14:paraId="18A13228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34295" w14:textId="6092DDE7" w:rsidR="007923F5" w:rsidRPr="008A3328" w:rsidRDefault="002172F1" w:rsidP="00FF11D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923F5"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923F5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3F5"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715E21AC" w14:textId="50D564B9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33EB1A1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73147ED" w14:textId="0223BB44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7923F5" w:rsidRPr="008A3328" w14:paraId="10E140B0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E0F3" w14:textId="2E2F6A25" w:rsidR="007923F5" w:rsidRPr="008A3328" w:rsidRDefault="002172F1" w:rsidP="00FF11D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923F5"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923F5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7923F5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23F5"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nil"/>
              <w:right w:val="nil"/>
            </w:tcBorders>
          </w:tcPr>
          <w:p w14:paraId="5E7BC1DD" w14:textId="77777777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CC9113A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14:paraId="58A6C505" w14:textId="77777777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7923F5" w:rsidRPr="008A3328" w14:paraId="24C4A908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B5AAF" w14:textId="005632DF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มากกว่า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52AEA3" w14:textId="6ACCAF3B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6026C7E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91058" w14:textId="24DEA08E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228</w:t>
            </w:r>
          </w:p>
        </w:tc>
      </w:tr>
      <w:tr w:rsidR="007923F5" w:rsidRPr="008A3328" w14:paraId="7533798C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56010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31C95" w14:textId="358587F7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344</w:t>
            </w:r>
            <w:r w:rsidR="007923F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703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EBC40A5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8BC7B" w14:textId="1E567984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206</w:t>
            </w:r>
            <w:r w:rsidR="007923F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119</w:t>
            </w:r>
          </w:p>
        </w:tc>
      </w:tr>
      <w:tr w:rsidR="007923F5" w:rsidRPr="008A3328" w14:paraId="6F0D6738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AD8E8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ญ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F02F98" w14:textId="34C12F89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706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B5EC8F6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507109" w14:textId="30C0248C" w:rsidR="007923F5" w:rsidRPr="008A3328" w:rsidRDefault="007923F5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</w:rPr>
              <w:t>228</w:t>
            </w:r>
            <w:r w:rsidRPr="008A332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923F5" w:rsidRPr="008A3328" w14:paraId="2F74DD8D" w14:textId="77777777" w:rsidTr="009E13A3">
        <w:trPr>
          <w:trHeight w:val="20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DC068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B59BC" w14:textId="761707E2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  <w:r w:rsidR="007923F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A7E2FD4" w14:textId="77777777" w:rsidR="007923F5" w:rsidRPr="008A3328" w:rsidRDefault="007923F5" w:rsidP="00FF11DC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DAA23" w14:textId="6191E43C" w:rsidR="007923F5" w:rsidRPr="008A3328" w:rsidRDefault="002172F1" w:rsidP="00FF11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205</w:t>
            </w:r>
            <w:r w:rsidR="007923F5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891</w:t>
            </w:r>
          </w:p>
        </w:tc>
      </w:tr>
    </w:tbl>
    <w:p w14:paraId="4E1411D6" w14:textId="61C23B0D" w:rsidR="007923F5" w:rsidRPr="008A3328" w:rsidRDefault="007923F5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p w14:paraId="52F89A03" w14:textId="77777777" w:rsidR="009C0536" w:rsidRPr="008A3328" w:rsidRDefault="009C0536" w:rsidP="009C0536">
      <w:pPr>
        <w:tabs>
          <w:tab w:val="clear" w:pos="454"/>
          <w:tab w:val="left" w:pos="540"/>
          <w:tab w:val="left" w:pos="81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8A3328">
        <w:rPr>
          <w:rFonts w:ascii="Angsana New" w:hAnsi="Angsana New"/>
          <w:sz w:val="28"/>
          <w:szCs w:val="28"/>
        </w:rPr>
        <w:t>30</w:t>
      </w:r>
      <w:r w:rsidRPr="008A3328">
        <w:rPr>
          <w:rFonts w:ascii="Angsana New" w:hAnsi="Angsana New" w:hint="cs"/>
          <w:sz w:val="28"/>
          <w:szCs w:val="28"/>
          <w:cs/>
        </w:rPr>
        <w:t xml:space="preserve"> วัน ถึง </w:t>
      </w:r>
      <w:r w:rsidRPr="008A3328">
        <w:rPr>
          <w:rFonts w:ascii="Angsana New" w:hAnsi="Angsana New"/>
          <w:sz w:val="28"/>
          <w:szCs w:val="28"/>
        </w:rPr>
        <w:t>90</w:t>
      </w:r>
      <w:r w:rsidRPr="008A3328">
        <w:rPr>
          <w:rFonts w:ascii="Angsana New" w:hAnsi="Angsana New" w:hint="cs"/>
          <w:sz w:val="28"/>
          <w:szCs w:val="28"/>
          <w:cs/>
        </w:rPr>
        <w:t xml:space="preserve"> วัน</w:t>
      </w:r>
    </w:p>
    <w:p w14:paraId="73605DBA" w14:textId="26393F3B" w:rsidR="009C0536" w:rsidRPr="008A3328" w:rsidRDefault="009C0536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1890"/>
        <w:gridCol w:w="236"/>
        <w:gridCol w:w="1834"/>
      </w:tblGrid>
      <w:tr w:rsidR="009C0536" w:rsidRPr="008A3328" w14:paraId="2A7B1289" w14:textId="77777777" w:rsidTr="009E13A3">
        <w:trPr>
          <w:tblHeader/>
        </w:trPr>
        <w:tc>
          <w:tcPr>
            <w:tcW w:w="5040" w:type="dxa"/>
            <w:vAlign w:val="bottom"/>
            <w:hideMark/>
          </w:tcPr>
          <w:p w14:paraId="7454EF60" w14:textId="77777777" w:rsidR="009C0536" w:rsidRPr="008A3328" w:rsidRDefault="009C0536" w:rsidP="009C0536">
            <w:pPr>
              <w:pStyle w:val="BodyText"/>
              <w:tabs>
                <w:tab w:val="left" w:pos="156"/>
                <w:tab w:val="right" w:pos="9072"/>
              </w:tabs>
              <w:spacing w:after="0" w:line="240" w:lineRule="auto"/>
              <w:ind w:left="156" w:right="-108" w:hanging="156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bidi="ar-SA"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ค่าเผื่อผลขาดทุนด้านเครดิตที่คาดว่าจะเกิดขึ้นของลูกหนี้การค้าและสินทรัพย์ที่เกิดจากสัญญา</w:t>
            </w:r>
          </w:p>
        </w:tc>
        <w:tc>
          <w:tcPr>
            <w:tcW w:w="1890" w:type="dxa"/>
            <w:vAlign w:val="bottom"/>
            <w:hideMark/>
          </w:tcPr>
          <w:p w14:paraId="5C98DFE5" w14:textId="0EFF1C32" w:rsidR="009C0536" w:rsidRPr="008A3328" w:rsidRDefault="009C0536" w:rsidP="009C0536">
            <w:pPr>
              <w:tabs>
                <w:tab w:val="center" w:pos="4536"/>
                <w:tab w:val="right" w:pos="9072"/>
              </w:tabs>
              <w:spacing w:line="240" w:lineRule="auto"/>
              <w:ind w:left="-101" w:right="-14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FD24BD9" w14:textId="77777777" w:rsidR="009C0536" w:rsidRPr="008A3328" w:rsidRDefault="009C0536" w:rsidP="009C0536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4" w:type="dxa"/>
            <w:hideMark/>
          </w:tcPr>
          <w:p w14:paraId="3AD55977" w14:textId="77777777" w:rsidR="009C0536" w:rsidRPr="008A3328" w:rsidRDefault="009C0536" w:rsidP="009C0536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F4739A4" w14:textId="25D5F2EA" w:rsidR="009C0536" w:rsidRPr="008A3328" w:rsidRDefault="009C0536" w:rsidP="009C0536">
            <w:pPr>
              <w:tabs>
                <w:tab w:val="center" w:pos="4536"/>
                <w:tab w:val="right" w:pos="9072"/>
              </w:tabs>
              <w:spacing w:line="240" w:lineRule="auto"/>
              <w:ind w:left="-77" w:right="-6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0536" w:rsidRPr="008A3328" w14:paraId="67621AD3" w14:textId="77777777" w:rsidTr="009E13A3">
        <w:trPr>
          <w:tblHeader/>
        </w:trPr>
        <w:tc>
          <w:tcPr>
            <w:tcW w:w="5040" w:type="dxa"/>
            <w:hideMark/>
          </w:tcPr>
          <w:p w14:paraId="4E82CFF6" w14:textId="1E1C6C38" w:rsidR="009C0536" w:rsidRPr="008A3328" w:rsidRDefault="009C0536" w:rsidP="00B8317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960" w:type="dxa"/>
            <w:gridSpan w:val="3"/>
            <w:hideMark/>
          </w:tcPr>
          <w:p w14:paraId="047714B5" w14:textId="6D1037E4" w:rsidR="009C0536" w:rsidRPr="008A3328" w:rsidRDefault="009C0536" w:rsidP="00B83174">
            <w:pPr>
              <w:tabs>
                <w:tab w:val="center" w:pos="4536"/>
                <w:tab w:val="right" w:pos="907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9C0536" w:rsidRPr="008A3328" w14:paraId="20D2446C" w14:textId="77777777" w:rsidTr="009E13A3">
        <w:trPr>
          <w:tblHeader/>
        </w:trPr>
        <w:tc>
          <w:tcPr>
            <w:tcW w:w="5040" w:type="dxa"/>
            <w:hideMark/>
          </w:tcPr>
          <w:p w14:paraId="39ABFDE6" w14:textId="2BCB8922" w:rsidR="009C0536" w:rsidRPr="008A3328" w:rsidRDefault="009C0536" w:rsidP="009C05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1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มกราคม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2563 </w:t>
            </w:r>
          </w:p>
        </w:tc>
        <w:tc>
          <w:tcPr>
            <w:tcW w:w="1890" w:type="dxa"/>
            <w:hideMark/>
          </w:tcPr>
          <w:p w14:paraId="052DD17D" w14:textId="20BBED92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706</w:t>
            </w:r>
          </w:p>
        </w:tc>
        <w:tc>
          <w:tcPr>
            <w:tcW w:w="236" w:type="dxa"/>
          </w:tcPr>
          <w:p w14:paraId="49CA6494" w14:textId="77777777" w:rsidR="009C0536" w:rsidRPr="008A3328" w:rsidRDefault="009C0536" w:rsidP="009C0536">
            <w:pPr>
              <w:tabs>
                <w:tab w:val="decimal" w:pos="1313"/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4" w:type="dxa"/>
            <w:hideMark/>
          </w:tcPr>
          <w:p w14:paraId="74815622" w14:textId="611C855C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228</w:t>
            </w:r>
          </w:p>
        </w:tc>
      </w:tr>
      <w:tr w:rsidR="009C0536" w:rsidRPr="008A3328" w14:paraId="576760CF" w14:textId="77777777" w:rsidTr="009E13A3">
        <w:trPr>
          <w:tblHeader/>
        </w:trPr>
        <w:tc>
          <w:tcPr>
            <w:tcW w:w="5040" w:type="dxa"/>
            <w:hideMark/>
          </w:tcPr>
          <w:p w14:paraId="3D97B6A1" w14:textId="77777777" w:rsidR="009C0536" w:rsidRPr="008A3328" w:rsidRDefault="009C0536" w:rsidP="00B8317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  <w:vAlign w:val="bottom"/>
            <w:hideMark/>
          </w:tcPr>
          <w:p w14:paraId="1D147532" w14:textId="7FFDC252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11,368</w:t>
            </w:r>
          </w:p>
        </w:tc>
        <w:tc>
          <w:tcPr>
            <w:tcW w:w="236" w:type="dxa"/>
            <w:vAlign w:val="center"/>
          </w:tcPr>
          <w:p w14:paraId="34E0D389" w14:textId="77777777" w:rsidR="009C0536" w:rsidRPr="008A3328" w:rsidRDefault="009C0536" w:rsidP="00B83174">
            <w:pPr>
              <w:tabs>
                <w:tab w:val="center" w:pos="4536"/>
                <w:tab w:val="right" w:pos="9072"/>
              </w:tabs>
              <w:spacing w:line="240" w:lineRule="auto"/>
              <w:ind w:left="-120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34" w:type="dxa"/>
            <w:vAlign w:val="bottom"/>
            <w:hideMark/>
          </w:tcPr>
          <w:p w14:paraId="302004DD" w14:textId="5A748DE7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4,372</w:t>
            </w:r>
          </w:p>
        </w:tc>
      </w:tr>
      <w:tr w:rsidR="009C0536" w:rsidRPr="008A3328" w14:paraId="5029400C" w14:textId="77777777" w:rsidTr="009E13A3">
        <w:trPr>
          <w:tblHeader/>
        </w:trPr>
        <w:tc>
          <w:tcPr>
            <w:tcW w:w="5040" w:type="dxa"/>
            <w:hideMark/>
          </w:tcPr>
          <w:p w14:paraId="33F9CCD3" w14:textId="77777777" w:rsidR="009C0536" w:rsidRPr="008A3328" w:rsidRDefault="009C0536" w:rsidP="009C0536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890" w:type="dxa"/>
            <w:hideMark/>
          </w:tcPr>
          <w:p w14:paraId="0408099D" w14:textId="4AC62C71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  <w:tc>
          <w:tcPr>
            <w:tcW w:w="236" w:type="dxa"/>
            <w:vAlign w:val="center"/>
          </w:tcPr>
          <w:p w14:paraId="43656C1B" w14:textId="77777777" w:rsidR="009C0536" w:rsidRPr="008A3328" w:rsidRDefault="009C0536" w:rsidP="009C0536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34" w:type="dxa"/>
            <w:hideMark/>
          </w:tcPr>
          <w:p w14:paraId="24F117C2" w14:textId="74B5B508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(228)</w:t>
            </w:r>
          </w:p>
        </w:tc>
      </w:tr>
      <w:tr w:rsidR="009C0536" w:rsidRPr="008A3328" w14:paraId="24526792" w14:textId="77777777" w:rsidTr="009E13A3">
        <w:trPr>
          <w:tblHeader/>
        </w:trPr>
        <w:tc>
          <w:tcPr>
            <w:tcW w:w="5040" w:type="dxa"/>
            <w:hideMark/>
          </w:tcPr>
          <w:p w14:paraId="37715471" w14:textId="77777777" w:rsidR="009C0536" w:rsidRPr="008A3328" w:rsidRDefault="009C0536" w:rsidP="00B83174">
            <w:pPr>
              <w:pStyle w:val="BodyText"/>
              <w:tabs>
                <w:tab w:val="center" w:pos="4536"/>
                <w:tab w:val="right" w:pos="9072"/>
              </w:tabs>
              <w:spacing w:after="0"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3E5F5545" w14:textId="69BF881E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11,846</w:t>
            </w:r>
          </w:p>
        </w:tc>
        <w:tc>
          <w:tcPr>
            <w:tcW w:w="236" w:type="dxa"/>
            <w:vAlign w:val="center"/>
          </w:tcPr>
          <w:p w14:paraId="6A570324" w14:textId="77777777" w:rsidR="009C0536" w:rsidRPr="008A3328" w:rsidRDefault="009C0536" w:rsidP="00B83174">
            <w:pPr>
              <w:tabs>
                <w:tab w:val="center" w:pos="4536"/>
                <w:tab w:val="right" w:pos="9072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27207C6F" w14:textId="4474BE8B" w:rsidR="009C0536" w:rsidRPr="008A3328" w:rsidRDefault="009C0536" w:rsidP="009C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4,372</w:t>
            </w:r>
          </w:p>
        </w:tc>
      </w:tr>
    </w:tbl>
    <w:p w14:paraId="7D3B819D" w14:textId="77777777" w:rsidR="009C0536" w:rsidRPr="008A3328" w:rsidRDefault="009C0536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p w14:paraId="62597E64" w14:textId="34B25104" w:rsidR="00C91248" w:rsidRPr="008A3328" w:rsidRDefault="00C91248" w:rsidP="004E653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</w:rPr>
        <w:t>(</w:t>
      </w:r>
      <w:r w:rsidRPr="008A3328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8A3328">
        <w:rPr>
          <w:rFonts w:asciiTheme="majorBidi" w:hAnsiTheme="majorBidi" w:cstheme="majorBidi"/>
          <w:sz w:val="28"/>
          <w:szCs w:val="28"/>
        </w:rPr>
        <w:t>)</w:t>
      </w:r>
      <w:r w:rsidR="004E653B" w:rsidRPr="008A3328">
        <w:rPr>
          <w:rFonts w:asciiTheme="majorBidi" w:hAnsiTheme="majorBidi" w:cstheme="majorBidi"/>
          <w:sz w:val="28"/>
          <w:szCs w:val="28"/>
        </w:rPr>
        <w:tab/>
      </w:r>
      <w:r w:rsidRPr="008A3328">
        <w:rPr>
          <w:rFonts w:asciiTheme="majorBidi" w:hAnsiTheme="majorBidi" w:cstheme="majorBidi"/>
          <w:sz w:val="28"/>
          <w:szCs w:val="28"/>
          <w:cs/>
          <w:lang w:bidi="th-TH"/>
        </w:rPr>
        <w:t>เงินสดและรายการเทียบเท่าเงินสด</w:t>
      </w:r>
      <w:r w:rsidRPr="008A332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9C0536" w:rsidRPr="008A3328">
        <w:rPr>
          <w:rFonts w:asciiTheme="majorBidi" w:hAnsiTheme="majorBidi" w:hint="cs"/>
          <w:sz w:val="28"/>
          <w:szCs w:val="28"/>
          <w:cs/>
          <w:lang w:bidi="th-TH"/>
        </w:rPr>
        <w:t>และอนุพันธ์</w:t>
      </w:r>
    </w:p>
    <w:p w14:paraId="552F3ABB" w14:textId="77777777" w:rsidR="009E13A3" w:rsidRPr="008A3328" w:rsidRDefault="00C91248" w:rsidP="004E653B">
      <w:pPr>
        <w:pStyle w:val="block"/>
        <w:spacing w:after="0" w:line="240" w:lineRule="auto"/>
        <w:ind w:left="1350" w:right="-7" w:hanging="450"/>
        <w:jc w:val="both"/>
        <w:rPr>
          <w:rFonts w:asciiTheme="majorBidi" w:hAnsiTheme="majorBidi" w:cstheme="majorBidi"/>
          <w:sz w:val="20"/>
        </w:rPr>
      </w:pPr>
      <w:r w:rsidRPr="008A3328">
        <w:rPr>
          <w:rFonts w:asciiTheme="majorBidi" w:hAnsiTheme="majorBidi" w:cstheme="majorBidi"/>
          <w:sz w:val="20"/>
        </w:rPr>
        <w:tab/>
      </w:r>
    </w:p>
    <w:p w14:paraId="636601F8" w14:textId="118AEF6A" w:rsidR="00C91248" w:rsidRPr="008A3328" w:rsidRDefault="00C91248" w:rsidP="004E653B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  <w:cs/>
        </w:rPr>
        <w:t>ฐานะเปิดต่อความเสี่ยงด้านเครดิตของ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/>
          <w:sz w:val="28"/>
          <w:szCs w:val="28"/>
          <w:cs/>
        </w:rPr>
        <w:t>ที่เกิดจากเงินสดและรายการเทียบเท่าเงินสดและสินทรัพย์อนุพันธ์</w:t>
      </w:r>
      <w:r w:rsidRPr="008A3328">
        <w:rPr>
          <w:rFonts w:asciiTheme="majorBidi" w:hAnsiTheme="majorBidi" w:cstheme="majorBidi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z w:val="28"/>
          <w:szCs w:val="28"/>
          <w:cs/>
        </w:rPr>
        <w:t>ถูกจำกัดเนื่องจากคู่สัญญาเป็นธนาคารและสถาบันการเงินที่มี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อันดับ</w:t>
      </w:r>
      <w:r w:rsidRPr="008A3328">
        <w:rPr>
          <w:rFonts w:asciiTheme="majorBidi" w:hAnsiTheme="majorBidi" w:cstheme="majorBidi"/>
          <w:sz w:val="28"/>
          <w:szCs w:val="28"/>
          <w:cs/>
        </w:rPr>
        <w:t>ความน่าเชื่อถือ</w:t>
      </w:r>
      <w:r w:rsidR="004E653B" w:rsidRPr="008A3328">
        <w:rPr>
          <w:rFonts w:asciiTheme="majorBidi" w:hAnsiTheme="majorBidi" w:cstheme="majorBidi"/>
          <w:sz w:val="28"/>
          <w:szCs w:val="28"/>
        </w:rPr>
        <w:br/>
      </w:r>
      <w:r w:rsidRPr="008A3328">
        <w:rPr>
          <w:rFonts w:asciiTheme="majorBidi" w:hAnsiTheme="majorBidi" w:cstheme="majorBidi"/>
          <w:sz w:val="28"/>
          <w:szCs w:val="28"/>
          <w:cs/>
        </w:rPr>
        <w:t>ซึ่ง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/>
          <w:sz w:val="28"/>
          <w:szCs w:val="28"/>
          <w:cs/>
        </w:rPr>
        <w:t>พิจารณาว่ามีความเสี่ยงด้านเครดิตต่ำ</w:t>
      </w:r>
    </w:p>
    <w:p w14:paraId="5C0FB9D8" w14:textId="00B9B4E3" w:rsidR="00C91248" w:rsidRPr="008A3328" w:rsidRDefault="00C91248" w:rsidP="004E653B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p w14:paraId="6302B2D7" w14:textId="138F0141" w:rsidR="00C91248" w:rsidRPr="008A3328" w:rsidRDefault="00C91248" w:rsidP="004E653B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</w:rPr>
        <w:t>(</w:t>
      </w:r>
      <w:r w:rsidRPr="008A3328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8A3328">
        <w:rPr>
          <w:rFonts w:asciiTheme="majorBidi" w:hAnsiTheme="majorBidi" w:cstheme="majorBidi"/>
          <w:sz w:val="28"/>
          <w:szCs w:val="28"/>
        </w:rPr>
        <w:t>)</w:t>
      </w:r>
      <w:r w:rsidRPr="008A332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4E653B" w:rsidRPr="008A3328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8A3328">
        <w:rPr>
          <w:rFonts w:asciiTheme="majorBidi" w:hAnsiTheme="majorBidi" w:cstheme="majorBidi"/>
          <w:sz w:val="28"/>
          <w:szCs w:val="28"/>
          <w:cs/>
        </w:rPr>
        <w:t>การค้ำประกัน</w:t>
      </w:r>
      <w:r w:rsidRPr="008A3328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</w:p>
    <w:p w14:paraId="7993DC03" w14:textId="77777777" w:rsidR="00C91248" w:rsidRPr="008A3328" w:rsidRDefault="00C91248" w:rsidP="004E653B">
      <w:pPr>
        <w:spacing w:line="240" w:lineRule="auto"/>
        <w:ind w:left="900"/>
        <w:jc w:val="both"/>
        <w:rPr>
          <w:rFonts w:asciiTheme="majorBidi" w:hAnsiTheme="majorBidi" w:cstheme="majorBidi"/>
          <w:sz w:val="20"/>
          <w:szCs w:val="20"/>
        </w:rPr>
      </w:pPr>
    </w:p>
    <w:p w14:paraId="386C4D3C" w14:textId="650E9C22" w:rsidR="00C91248" w:rsidRPr="008A3328" w:rsidRDefault="00C91248" w:rsidP="004E653B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b/>
          <w:bCs/>
          <w:color w:val="0000FF"/>
          <w:spacing w:val="-4"/>
          <w:sz w:val="28"/>
          <w:szCs w:val="28"/>
        </w:rPr>
      </w:pPr>
      <w:r w:rsidRPr="008A3328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กลุ่มบริษัทมีนโยบายให้การค้ำประกันทางการเงินแก่หนี้สินของบริษัทย่อยเท่านั้น </w:t>
      </w:r>
      <w:r w:rsidRPr="008A3328">
        <w:rPr>
          <w:rFonts w:asciiTheme="majorBidi" w:hAnsiTheme="majorBidi" w:cstheme="majorBidi" w:hint="cs"/>
          <w:spacing w:val="-4"/>
          <w:sz w:val="28"/>
          <w:szCs w:val="28"/>
        </w:rPr>
        <w:t>(</w:t>
      </w:r>
      <w:r w:rsidRPr="008A3328">
        <w:rPr>
          <w:rFonts w:asciiTheme="majorBidi" w:hAnsiTheme="majorBidi" w:cstheme="majorBidi" w:hint="cs"/>
          <w:spacing w:val="-4"/>
          <w:sz w:val="28"/>
          <w:szCs w:val="28"/>
          <w:cs/>
        </w:rPr>
        <w:t>ดูหมายเหตุ  ข้อ</w:t>
      </w:r>
      <w:r w:rsidRPr="008A3328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172F1" w:rsidRPr="008A3328">
        <w:rPr>
          <w:rFonts w:asciiTheme="majorBidi" w:hAnsiTheme="majorBidi" w:cstheme="majorBidi"/>
          <w:spacing w:val="-4"/>
          <w:sz w:val="28"/>
          <w:szCs w:val="28"/>
        </w:rPr>
        <w:t>5</w:t>
      </w:r>
      <w:r w:rsidRPr="008A3328">
        <w:rPr>
          <w:rFonts w:asciiTheme="majorBidi" w:hAnsiTheme="majorBidi" w:cstheme="majorBidi"/>
          <w:spacing w:val="-4"/>
          <w:sz w:val="28"/>
          <w:szCs w:val="28"/>
        </w:rPr>
        <w:t>)</w:t>
      </w:r>
    </w:p>
    <w:p w14:paraId="6F5D2288" w14:textId="77777777" w:rsidR="00C91248" w:rsidRPr="008A3328" w:rsidRDefault="00C91248" w:rsidP="004E19B3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20"/>
          <w:lang w:val="en-US" w:bidi="th-TH"/>
        </w:rPr>
      </w:pPr>
    </w:p>
    <w:p w14:paraId="5FB69321" w14:textId="77777777" w:rsidR="009C0536" w:rsidRPr="008A3328" w:rsidRDefault="009C0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2E367FF5" w14:textId="37DACB50" w:rsidR="007923F5" w:rsidRPr="008A3328" w:rsidRDefault="007923F5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Times New Roman" w:hAnsi="Times New Roman"/>
          <w:b/>
          <w:b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="00AF1CD4"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2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8A3328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</w:t>
      </w:r>
      <w:r w:rsidR="003D43E8" w:rsidRPr="008A3328">
        <w:rPr>
          <w:rFonts w:asciiTheme="majorBidi" w:hAnsiTheme="majorBidi" w:cstheme="majorBidi"/>
          <w:b/>
          <w:bCs/>
          <w:i/>
          <w:iCs/>
          <w:sz w:val="40"/>
          <w:szCs w:val="28"/>
        </w:rPr>
        <w:tab/>
      </w:r>
      <w:r w:rsidRPr="008A3328">
        <w:rPr>
          <w:rFonts w:asciiTheme="majorBidi" w:hAnsiTheme="majorBidi" w:cstheme="majorBidi"/>
          <w:b/>
          <w:bCs/>
          <w:i/>
          <w:iCs/>
          <w:sz w:val="40"/>
          <w:szCs w:val="28"/>
          <w:cs/>
        </w:rPr>
        <w:t>ความเสี่ยง</w:t>
      </w:r>
      <w:r w:rsidRPr="008A3328">
        <w:rPr>
          <w:rFonts w:asciiTheme="majorBidi" w:hAnsiTheme="majorBidi" w:cstheme="majorBidi" w:hint="cs"/>
          <w:b/>
          <w:bCs/>
          <w:i/>
          <w:iCs/>
          <w:sz w:val="40"/>
          <w:szCs w:val="28"/>
          <w:cs/>
        </w:rPr>
        <w:t>ด้าน</w:t>
      </w:r>
      <w:r w:rsidRPr="008A3328">
        <w:rPr>
          <w:rFonts w:asciiTheme="majorBidi" w:hAnsiTheme="majorBidi" w:cstheme="majorBidi"/>
          <w:b/>
          <w:bCs/>
          <w:i/>
          <w:iCs/>
          <w:sz w:val="40"/>
          <w:szCs w:val="28"/>
          <w:cs/>
        </w:rPr>
        <w:t>สภาพคล่อง</w:t>
      </w:r>
      <w:r w:rsidRPr="008A3328">
        <w:rPr>
          <w:rFonts w:hint="cs"/>
          <w:b/>
          <w:bCs/>
          <w:color w:val="0000FF"/>
          <w:sz w:val="20"/>
          <w:cs/>
        </w:rPr>
        <w:t xml:space="preserve"> </w:t>
      </w:r>
    </w:p>
    <w:p w14:paraId="7BD7A5D4" w14:textId="77777777" w:rsidR="007923F5" w:rsidRPr="008A3328" w:rsidRDefault="007923F5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4437795" w14:textId="1DD580A3" w:rsidR="00C91248" w:rsidRPr="008A3328" w:rsidRDefault="004A76B5" w:rsidP="009C0536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7923F5" w:rsidRPr="008A3328">
        <w:rPr>
          <w:rFonts w:asciiTheme="majorBidi" w:hAnsiTheme="majorBidi" w:cstheme="majorBidi"/>
          <w:sz w:val="28"/>
          <w:szCs w:val="28"/>
          <w:cs/>
        </w:rPr>
        <w:t>กำกับดูแลความเสี่ยง</w:t>
      </w:r>
      <w:r w:rsidR="007923F5" w:rsidRPr="008A3328">
        <w:rPr>
          <w:rFonts w:asciiTheme="majorBidi" w:hAnsiTheme="majorBidi" w:cstheme="majorBidi" w:hint="cs"/>
          <w:sz w:val="28"/>
          <w:szCs w:val="28"/>
          <w:cs/>
        </w:rPr>
        <w:t>ด้าน</w:t>
      </w:r>
      <w:r w:rsidR="007923F5" w:rsidRPr="008A3328">
        <w:rPr>
          <w:rFonts w:asciiTheme="majorBidi" w:hAnsiTheme="majorBidi" w:cstheme="majorBidi"/>
          <w:sz w:val="28"/>
          <w:szCs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="007923F5" w:rsidRPr="008A33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7923F5" w:rsidRPr="008A3328">
        <w:rPr>
          <w:rFonts w:asciiTheme="majorBidi" w:hAnsiTheme="majorBidi" w:cstheme="majorBidi"/>
          <w:sz w:val="28"/>
          <w:szCs w:val="28"/>
          <w:cs/>
        </w:rPr>
        <w:t>และลดผลกระทบจากความผันผวนในกระแสเงินสด</w:t>
      </w:r>
      <w:r w:rsidR="007923F5" w:rsidRPr="008A33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22B4B453" w14:textId="77777777" w:rsidR="009C0536" w:rsidRPr="008A3328" w:rsidRDefault="009C0536" w:rsidP="009C0536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0B14886A" w14:textId="1D1EDE50" w:rsidR="007923F5" w:rsidRPr="008A3328" w:rsidRDefault="007923F5" w:rsidP="003D43E8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ณ วันที่รายงาน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โดยจำนวนเงินเป็นจำนวนขั้นต้นซึ่งไม่ได้คิดลด รวมดอกเบี้ยตามสัญญาและไม่รวมผลกระทบหาก</w:t>
      </w:r>
      <w:r w:rsidRPr="008A3328">
        <w:rPr>
          <w:rFonts w:asciiTheme="majorBidi" w:hAnsiTheme="majorBidi" w:cstheme="majorBidi"/>
          <w:sz w:val="28"/>
          <w:szCs w:val="28"/>
          <w:cs/>
        </w:rPr>
        <w:t>หักกลบตามสัญญา</w:t>
      </w:r>
    </w:p>
    <w:p w14:paraId="07DC6BD8" w14:textId="77777777" w:rsidR="009E13A3" w:rsidRPr="008A3328" w:rsidRDefault="009E13A3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0"/>
        <w:gridCol w:w="272"/>
        <w:gridCol w:w="1168"/>
        <w:gridCol w:w="272"/>
        <w:gridCol w:w="1258"/>
        <w:gridCol w:w="236"/>
        <w:gridCol w:w="934"/>
      </w:tblGrid>
      <w:tr w:rsidR="00B6732D" w:rsidRPr="008A3328" w14:paraId="12E6B45D" w14:textId="77777777" w:rsidTr="009E13A3">
        <w:tc>
          <w:tcPr>
            <w:tcW w:w="3510" w:type="dxa"/>
            <w:shd w:val="clear" w:color="auto" w:fill="auto"/>
          </w:tcPr>
          <w:p w14:paraId="703CE939" w14:textId="77777777" w:rsidR="00B6732D" w:rsidRPr="008A3328" w:rsidRDefault="00B6732D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6BCC2CFC" w14:textId="2F2235C9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732D" w:rsidRPr="008A3328" w14:paraId="488FB339" w14:textId="77777777" w:rsidTr="009E13A3">
        <w:tc>
          <w:tcPr>
            <w:tcW w:w="3510" w:type="dxa"/>
            <w:shd w:val="clear" w:color="auto" w:fill="auto"/>
          </w:tcPr>
          <w:p w14:paraId="465D1E6F" w14:textId="77777777" w:rsidR="00B6732D" w:rsidRPr="008A3328" w:rsidRDefault="00B6732D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6299FD1A" w14:textId="40B5ACE6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6732D" w:rsidRPr="008A3328" w14:paraId="2F24B770" w14:textId="77777777" w:rsidTr="009E13A3">
        <w:tc>
          <w:tcPr>
            <w:tcW w:w="3510" w:type="dxa"/>
            <w:shd w:val="clear" w:color="auto" w:fill="auto"/>
          </w:tcPr>
          <w:p w14:paraId="1D4E17F6" w14:textId="77777777" w:rsidR="00C04630" w:rsidRPr="008A3328" w:rsidRDefault="00C04630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BBBF51" w14:textId="70B0562F" w:rsidR="00B6732D" w:rsidRPr="008A3328" w:rsidRDefault="00B6732D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89E8CA" w14:textId="77777777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EA76CB4" w14:textId="4CB4698B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38020CFC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41B8DFFC" w14:textId="5134B244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6C75A87A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78CD39AB" w14:textId="0C91B85A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742A3DF1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38920D24" w14:textId="77777777" w:rsidR="00C04630" w:rsidRPr="008A3328" w:rsidRDefault="00C04630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3974B40" w14:textId="541EB1A6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732D" w:rsidRPr="008A3328" w14:paraId="5EBA99AC" w14:textId="77777777" w:rsidTr="009E13A3">
        <w:tc>
          <w:tcPr>
            <w:tcW w:w="3510" w:type="dxa"/>
            <w:shd w:val="clear" w:color="auto" w:fill="auto"/>
          </w:tcPr>
          <w:p w14:paraId="628073D3" w14:textId="77777777" w:rsidR="00B6732D" w:rsidRPr="008A3328" w:rsidRDefault="00B6732D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6B3155EF" w14:textId="2D00066D" w:rsidR="00B6732D" w:rsidRPr="008A3328" w:rsidRDefault="00B6732D" w:rsidP="00B6732D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6732D" w:rsidRPr="008A3328" w14:paraId="57DF12B4" w14:textId="77777777" w:rsidTr="009E13A3">
        <w:tc>
          <w:tcPr>
            <w:tcW w:w="3510" w:type="dxa"/>
            <w:shd w:val="clear" w:color="auto" w:fill="auto"/>
            <w:hideMark/>
          </w:tcPr>
          <w:p w14:paraId="5202F6C9" w14:textId="77777777" w:rsidR="00B6732D" w:rsidRPr="008A3328" w:rsidRDefault="00B6732D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56C26CD0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7BD541B3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F465D93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9809976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258BFB2B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62F560C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104D164" w14:textId="77777777" w:rsidR="00B6732D" w:rsidRPr="008A3328" w:rsidRDefault="00B6732D" w:rsidP="00B6732D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91248" w:rsidRPr="008A3328" w14:paraId="75B1B89C" w14:textId="77777777" w:rsidTr="009E13A3">
        <w:tc>
          <w:tcPr>
            <w:tcW w:w="3510" w:type="dxa"/>
            <w:shd w:val="clear" w:color="auto" w:fill="auto"/>
            <w:hideMark/>
          </w:tcPr>
          <w:p w14:paraId="4DD4E655" w14:textId="77777777" w:rsidR="00C91248" w:rsidRPr="008A3328" w:rsidRDefault="00C91248" w:rsidP="00C912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B953BCB" w14:textId="21846859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272" w:type="dxa"/>
            <w:shd w:val="clear" w:color="auto" w:fill="auto"/>
          </w:tcPr>
          <w:p w14:paraId="2723D0AF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4099FD2" w14:textId="7DABA1BA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  <w:tc>
          <w:tcPr>
            <w:tcW w:w="272" w:type="dxa"/>
            <w:shd w:val="clear" w:color="auto" w:fill="auto"/>
          </w:tcPr>
          <w:p w14:paraId="2044F164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0FED425A" w14:textId="64FF8B11" w:rsidR="00C91248" w:rsidRPr="008A3328" w:rsidRDefault="00C91248" w:rsidP="00C9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1732F1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4109FC86" w14:textId="089F81FE" w:rsidR="00C91248" w:rsidRPr="008A3328" w:rsidRDefault="002172F1" w:rsidP="00C9124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915</w:t>
            </w:r>
          </w:p>
        </w:tc>
      </w:tr>
      <w:tr w:rsidR="00C91248" w:rsidRPr="008A3328" w14:paraId="69D04229" w14:textId="77777777" w:rsidTr="009E13A3">
        <w:tc>
          <w:tcPr>
            <w:tcW w:w="3510" w:type="dxa"/>
            <w:shd w:val="clear" w:color="auto" w:fill="auto"/>
          </w:tcPr>
          <w:p w14:paraId="36FF1023" w14:textId="20AEF494" w:rsidR="00C91248" w:rsidRPr="008A3328" w:rsidRDefault="00C91248" w:rsidP="00C912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เจ้าหนี้ค่าซื้อธุรกิจ</w:t>
            </w:r>
          </w:p>
        </w:tc>
        <w:tc>
          <w:tcPr>
            <w:tcW w:w="900" w:type="dxa"/>
            <w:shd w:val="clear" w:color="auto" w:fill="auto"/>
          </w:tcPr>
          <w:p w14:paraId="721AE302" w14:textId="060FDF12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272" w:type="dxa"/>
            <w:shd w:val="clear" w:color="auto" w:fill="auto"/>
          </w:tcPr>
          <w:p w14:paraId="0C83C1D6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35AFD6D4" w14:textId="05D0FBC7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72" w:type="dxa"/>
            <w:shd w:val="clear" w:color="auto" w:fill="auto"/>
          </w:tcPr>
          <w:p w14:paraId="35D163AD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CE9A376" w14:textId="6600C59F" w:rsidR="00C91248" w:rsidRPr="008A3328" w:rsidRDefault="00C91248" w:rsidP="00C9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A30C7DF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C70A654" w14:textId="6B599D3B" w:rsidR="00C91248" w:rsidRPr="008A3328" w:rsidRDefault="002172F1" w:rsidP="00C91248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C91248" w:rsidRPr="008A3328" w14:paraId="15026759" w14:textId="77777777" w:rsidTr="009E13A3">
        <w:tc>
          <w:tcPr>
            <w:tcW w:w="3510" w:type="dxa"/>
            <w:shd w:val="clear" w:color="auto" w:fill="auto"/>
            <w:hideMark/>
          </w:tcPr>
          <w:p w14:paraId="168B5A97" w14:textId="77777777" w:rsidR="00C91248" w:rsidRPr="008A3328" w:rsidRDefault="00C91248" w:rsidP="00C912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7B1F1A1C" w14:textId="70134C0B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2" w:type="dxa"/>
            <w:shd w:val="clear" w:color="auto" w:fill="auto"/>
          </w:tcPr>
          <w:p w14:paraId="73399A68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03E579E7" w14:textId="0BDACC78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  <w:tc>
          <w:tcPr>
            <w:tcW w:w="272" w:type="dxa"/>
            <w:shd w:val="clear" w:color="auto" w:fill="auto"/>
          </w:tcPr>
          <w:p w14:paraId="1582389C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3FC27A29" w14:textId="0DE557F7" w:rsidR="00C91248" w:rsidRPr="008A3328" w:rsidRDefault="00C91248" w:rsidP="00C9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D5474B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6B1CDE43" w14:textId="11F67C49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620</w:t>
            </w:r>
          </w:p>
        </w:tc>
      </w:tr>
      <w:tr w:rsidR="00B6732D" w:rsidRPr="008A3328" w14:paraId="763EE1A8" w14:textId="77777777" w:rsidTr="009E13A3">
        <w:trPr>
          <w:trHeight w:val="119"/>
        </w:trPr>
        <w:tc>
          <w:tcPr>
            <w:tcW w:w="3510" w:type="dxa"/>
            <w:shd w:val="clear" w:color="auto" w:fill="auto"/>
            <w:hideMark/>
          </w:tcPr>
          <w:p w14:paraId="18438BE3" w14:textId="77777777" w:rsidR="00B6732D" w:rsidRPr="008A3328" w:rsidRDefault="00B6732D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5A5309" w14:textId="1E36F545" w:rsidR="00B6732D" w:rsidRPr="008A3328" w:rsidRDefault="002172F1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B6732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E307CBB" w14:textId="77777777" w:rsidR="00B6732D" w:rsidRPr="008A3328" w:rsidRDefault="00B6732D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752DBA2B" w14:textId="4BEC2610" w:rsidR="00B6732D" w:rsidRPr="008A3328" w:rsidRDefault="002172F1" w:rsidP="00B6732D">
            <w:pPr>
              <w:tabs>
                <w:tab w:val="clear" w:pos="680"/>
                <w:tab w:val="clear" w:pos="907"/>
                <w:tab w:val="left" w:pos="610"/>
              </w:tabs>
              <w:spacing w:line="240" w:lineRule="auto"/>
              <w:ind w:right="-38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D43E8" w:rsidRPr="008A33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B6732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sz w:val="28"/>
                <w:szCs w:val="28"/>
              </w:rPr>
              <w:t>360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64BF236" w14:textId="77777777" w:rsidR="00B6732D" w:rsidRPr="008A3328" w:rsidRDefault="00B6732D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A9805B7" w14:textId="734DAB33" w:rsidR="00B6732D" w:rsidRPr="008A3328" w:rsidRDefault="002172F1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/>
                <w:sz w:val="28"/>
                <w:szCs w:val="28"/>
              </w:rPr>
              <w:t>2</w:t>
            </w:r>
            <w:r w:rsidR="003D43E8" w:rsidRPr="008A3328">
              <w:rPr>
                <w:rFonts w:asciiTheme="majorBidi" w:hAnsiTheme="majorBidi"/>
                <w:sz w:val="28"/>
                <w:szCs w:val="28"/>
              </w:rPr>
              <w:t>8</w:t>
            </w:r>
            <w:r w:rsidR="00B6732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sz w:val="28"/>
                <w:szCs w:val="28"/>
              </w:rPr>
              <w:t>862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202050" w14:textId="77777777" w:rsidR="00B6732D" w:rsidRPr="008A3328" w:rsidRDefault="00B6732D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8466F2" w14:textId="65BFCDF4" w:rsidR="00B6732D" w:rsidRPr="008A3328" w:rsidRDefault="002172F1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C0536" w:rsidRPr="008A3328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B6732D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0536" w:rsidRPr="008A3328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</w:tr>
      <w:tr w:rsidR="00B6732D" w:rsidRPr="008A3328" w14:paraId="58D51B45" w14:textId="77777777" w:rsidTr="009E13A3">
        <w:tc>
          <w:tcPr>
            <w:tcW w:w="3510" w:type="dxa"/>
            <w:shd w:val="clear" w:color="auto" w:fill="auto"/>
          </w:tcPr>
          <w:p w14:paraId="05E1E3F1" w14:textId="77777777" w:rsidR="00B6732D" w:rsidRPr="008A3328" w:rsidRDefault="00B6732D" w:rsidP="00B6732D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5F243AE" w14:textId="7ECCAE8F" w:rsidR="00B6732D" w:rsidRPr="008A3328" w:rsidRDefault="002172F1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530</w:t>
            </w:r>
            <w:r w:rsidR="00B6732D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580</w:t>
            </w:r>
          </w:p>
        </w:tc>
        <w:tc>
          <w:tcPr>
            <w:tcW w:w="272" w:type="dxa"/>
            <w:shd w:val="clear" w:color="auto" w:fill="auto"/>
          </w:tcPr>
          <w:p w14:paraId="7A1B4DB6" w14:textId="77777777" w:rsidR="00B6732D" w:rsidRPr="008A3328" w:rsidRDefault="00B6732D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8147B7" w14:textId="2FE7F335" w:rsidR="00B6732D" w:rsidRPr="008A3328" w:rsidRDefault="002172F1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</w:t>
            </w:r>
            <w:r w:rsidR="00325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6732D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325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3D43E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2" w:type="dxa"/>
            <w:shd w:val="clear" w:color="auto" w:fill="auto"/>
          </w:tcPr>
          <w:p w14:paraId="6EA8F00C" w14:textId="77777777" w:rsidR="00B6732D" w:rsidRPr="008A3328" w:rsidRDefault="00B6732D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0E01E1" w14:textId="154408B9" w:rsidR="00B6732D" w:rsidRPr="008A3328" w:rsidRDefault="002172F1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  <w:r w:rsidR="009C0536" w:rsidRPr="008A3328">
              <w:rPr>
                <w:rFonts w:asciiTheme="majorBidi" w:hAnsiTheme="majorBidi"/>
                <w:b/>
                <w:bCs/>
                <w:sz w:val="28"/>
                <w:szCs w:val="28"/>
              </w:rPr>
              <w:t>8</w:t>
            </w:r>
            <w:r w:rsidR="00B6732D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9C0536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</w:t>
            </w:r>
            <w:r w:rsidRPr="008A3328">
              <w:rPr>
                <w:rFonts w:asciiTheme="majorBidi" w:hAnsi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E6B08F4" w14:textId="77777777" w:rsidR="00B6732D" w:rsidRPr="008A3328" w:rsidRDefault="00B6732D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4347E9" w14:textId="0DCB7A79" w:rsidR="00B6732D" w:rsidRPr="008A3328" w:rsidRDefault="002172F1" w:rsidP="00B6732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="00325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B6732D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2540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</w:t>
            </w:r>
            <w:r w:rsidR="009C0536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738BC6FE" w14:textId="47931D54" w:rsidR="00C04630" w:rsidRPr="008A3328" w:rsidRDefault="00C04630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50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00"/>
        <w:gridCol w:w="272"/>
        <w:gridCol w:w="1168"/>
        <w:gridCol w:w="272"/>
        <w:gridCol w:w="1258"/>
        <w:gridCol w:w="236"/>
        <w:gridCol w:w="934"/>
      </w:tblGrid>
      <w:tr w:rsidR="00B6732D" w:rsidRPr="008A3328" w14:paraId="430ED2CD" w14:textId="77777777" w:rsidTr="009E13A3">
        <w:tc>
          <w:tcPr>
            <w:tcW w:w="3510" w:type="dxa"/>
            <w:shd w:val="clear" w:color="auto" w:fill="auto"/>
          </w:tcPr>
          <w:p w14:paraId="1E67E36F" w14:textId="60D8D339" w:rsidR="00B6732D" w:rsidRPr="008A3328" w:rsidRDefault="00C04630" w:rsidP="00E75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0"/>
                <w:szCs w:val="20"/>
              </w:rPr>
              <w:br w:type="page"/>
            </w: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128CEA8D" w14:textId="2BD6C8AC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6732D" w:rsidRPr="008A3328" w14:paraId="6B3BFA8D" w14:textId="77777777" w:rsidTr="009E13A3">
        <w:tc>
          <w:tcPr>
            <w:tcW w:w="3510" w:type="dxa"/>
            <w:shd w:val="clear" w:color="auto" w:fill="auto"/>
          </w:tcPr>
          <w:p w14:paraId="2AB9E96D" w14:textId="77777777" w:rsidR="00B6732D" w:rsidRPr="008A3328" w:rsidRDefault="00B6732D" w:rsidP="00E75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393CC41A" w14:textId="77777777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กระแสเงินสดตามสัญญา</w:t>
            </w:r>
          </w:p>
        </w:tc>
      </w:tr>
      <w:tr w:rsidR="00B6732D" w:rsidRPr="008A3328" w14:paraId="419FD4E6" w14:textId="77777777" w:rsidTr="009E13A3">
        <w:tc>
          <w:tcPr>
            <w:tcW w:w="3510" w:type="dxa"/>
            <w:shd w:val="clear" w:color="auto" w:fill="auto"/>
          </w:tcPr>
          <w:p w14:paraId="04799F21" w14:textId="77777777" w:rsidR="00B517A0" w:rsidRPr="008A3328" w:rsidRDefault="00B517A0" w:rsidP="00E75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758247A3" w14:textId="34A3B5BD" w:rsidR="00B6732D" w:rsidRPr="008A3328" w:rsidRDefault="00B6732D" w:rsidP="00E75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0330DA" w14:textId="77777777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6F75DFC1" w14:textId="77777777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272" w:type="dxa"/>
            <w:shd w:val="clear" w:color="auto" w:fill="auto"/>
          </w:tcPr>
          <w:p w14:paraId="1815D0AC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17F31D25" w14:textId="674090B3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ภายใน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หรือน้อยกว่า</w:t>
            </w:r>
          </w:p>
        </w:tc>
        <w:tc>
          <w:tcPr>
            <w:tcW w:w="272" w:type="dxa"/>
            <w:shd w:val="clear" w:color="auto" w:fill="auto"/>
          </w:tcPr>
          <w:p w14:paraId="64B1D2EE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14F5E109" w14:textId="4601FC75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มากกว่า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แต่ไม่เกิน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6" w:type="dxa"/>
            <w:shd w:val="clear" w:color="auto" w:fill="auto"/>
          </w:tcPr>
          <w:p w14:paraId="37C6D150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098D738" w14:textId="77777777" w:rsidR="00C04630" w:rsidRPr="008A3328" w:rsidRDefault="00C04630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43508CF" w14:textId="59E6A6C6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6732D" w:rsidRPr="008A3328" w14:paraId="592FE44E" w14:textId="77777777" w:rsidTr="009E13A3">
        <w:tc>
          <w:tcPr>
            <w:tcW w:w="3510" w:type="dxa"/>
            <w:shd w:val="clear" w:color="auto" w:fill="auto"/>
          </w:tcPr>
          <w:p w14:paraId="2BB76462" w14:textId="77777777" w:rsidR="00B6732D" w:rsidRPr="008A3328" w:rsidRDefault="00B6732D" w:rsidP="00E75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040" w:type="dxa"/>
            <w:gridSpan w:val="7"/>
            <w:shd w:val="clear" w:color="auto" w:fill="auto"/>
            <w:vAlign w:val="bottom"/>
          </w:tcPr>
          <w:p w14:paraId="3592BB80" w14:textId="77777777" w:rsidR="00B6732D" w:rsidRPr="008A3328" w:rsidRDefault="00B6732D" w:rsidP="00E75851">
            <w:pPr>
              <w:spacing w:line="240" w:lineRule="auto"/>
              <w:ind w:left="-20"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6732D" w:rsidRPr="008A3328" w14:paraId="224DE167" w14:textId="77777777" w:rsidTr="009E13A3">
        <w:tc>
          <w:tcPr>
            <w:tcW w:w="3510" w:type="dxa"/>
            <w:shd w:val="clear" w:color="auto" w:fill="auto"/>
            <w:hideMark/>
          </w:tcPr>
          <w:p w14:paraId="1D567721" w14:textId="77777777" w:rsidR="00B6732D" w:rsidRPr="008A3328" w:rsidRDefault="00B6732D" w:rsidP="00E75851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หนี้สินทางการเงินที่ไม่ใช่อนุพันธ์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1924EAF5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385674CC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67CB8E00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</w:tcPr>
          <w:p w14:paraId="07137251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0153883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1925BE14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57F9B97D" w14:textId="77777777" w:rsidR="00B6732D" w:rsidRPr="008A3328" w:rsidRDefault="00B6732D" w:rsidP="00E75851">
            <w:pPr>
              <w:tabs>
                <w:tab w:val="decimal" w:pos="70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0B65" w:rsidRPr="008A3328" w14:paraId="5644FF1A" w14:textId="77777777" w:rsidTr="009E13A3">
        <w:tc>
          <w:tcPr>
            <w:tcW w:w="3510" w:type="dxa"/>
            <w:shd w:val="clear" w:color="auto" w:fill="auto"/>
            <w:hideMark/>
          </w:tcPr>
          <w:p w14:paraId="20CD02F6" w14:textId="77777777" w:rsidR="00C70B65" w:rsidRPr="008A3328" w:rsidRDefault="00C70B65" w:rsidP="00C70B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73F76956" w14:textId="35568924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72" w:type="dxa"/>
            <w:shd w:val="clear" w:color="auto" w:fill="auto"/>
          </w:tcPr>
          <w:p w14:paraId="7590FD81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565A220B" w14:textId="1E609F79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  <w:tc>
          <w:tcPr>
            <w:tcW w:w="272" w:type="dxa"/>
            <w:shd w:val="clear" w:color="auto" w:fill="auto"/>
          </w:tcPr>
          <w:p w14:paraId="5AD8D44A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4B5501FC" w14:textId="0F6C1163" w:rsidR="00C70B65" w:rsidRPr="008A3328" w:rsidRDefault="00C70B65" w:rsidP="00C9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39F7FE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25EB7DC7" w14:textId="59B5C5EB" w:rsidR="00C70B65" w:rsidRPr="008A3328" w:rsidRDefault="002172F1" w:rsidP="00C70B6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826</w:t>
            </w:r>
          </w:p>
        </w:tc>
      </w:tr>
      <w:tr w:rsidR="00C70B65" w:rsidRPr="008A3328" w14:paraId="77F4C23F" w14:textId="77777777" w:rsidTr="009E13A3">
        <w:tc>
          <w:tcPr>
            <w:tcW w:w="3510" w:type="dxa"/>
            <w:shd w:val="clear" w:color="auto" w:fill="auto"/>
          </w:tcPr>
          <w:p w14:paraId="2FFB710C" w14:textId="77777777" w:rsidR="00C70B65" w:rsidRPr="008A3328" w:rsidRDefault="00C70B65" w:rsidP="00C70B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เจ้าหนี้ค่าซื้อธุรกิจ</w:t>
            </w:r>
          </w:p>
        </w:tc>
        <w:tc>
          <w:tcPr>
            <w:tcW w:w="900" w:type="dxa"/>
            <w:shd w:val="clear" w:color="auto" w:fill="auto"/>
          </w:tcPr>
          <w:p w14:paraId="5C2CA2B6" w14:textId="6C360186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  <w:tc>
          <w:tcPr>
            <w:tcW w:w="272" w:type="dxa"/>
            <w:shd w:val="clear" w:color="auto" w:fill="auto"/>
          </w:tcPr>
          <w:p w14:paraId="376B19A7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22C3E6F9" w14:textId="7FFCD3BF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  <w:tc>
          <w:tcPr>
            <w:tcW w:w="272" w:type="dxa"/>
            <w:shd w:val="clear" w:color="auto" w:fill="auto"/>
          </w:tcPr>
          <w:p w14:paraId="5080A6FD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72930B27" w14:textId="3FE3B4DE" w:rsidR="00C70B65" w:rsidRPr="008A3328" w:rsidRDefault="00C70B65" w:rsidP="00C9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1FCFCE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7573D664" w14:textId="36843EDE" w:rsidR="00C70B65" w:rsidRPr="008A3328" w:rsidRDefault="002172F1" w:rsidP="00C70B65">
            <w:pPr>
              <w:tabs>
                <w:tab w:val="decimal" w:pos="64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101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570</w:t>
            </w:r>
          </w:p>
        </w:tc>
      </w:tr>
      <w:tr w:rsidR="00C91248" w:rsidRPr="008A3328" w14:paraId="2A6EE692" w14:textId="77777777" w:rsidTr="009E13A3">
        <w:tc>
          <w:tcPr>
            <w:tcW w:w="3510" w:type="dxa"/>
            <w:shd w:val="clear" w:color="auto" w:fill="auto"/>
            <w:hideMark/>
          </w:tcPr>
          <w:p w14:paraId="03CCD7E9" w14:textId="77777777" w:rsidR="00C91248" w:rsidRPr="008A3328" w:rsidRDefault="00C91248" w:rsidP="00C91248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6483C435" w14:textId="6810677A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2E0B18CB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14:paraId="7AC30107" w14:textId="734D2FA6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2" w:type="dxa"/>
            <w:shd w:val="clear" w:color="auto" w:fill="auto"/>
          </w:tcPr>
          <w:p w14:paraId="260B6F38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</w:tcPr>
          <w:p w14:paraId="1FB66C9F" w14:textId="7B27A9B8" w:rsidR="00C91248" w:rsidRPr="008A3328" w:rsidRDefault="00C91248" w:rsidP="00C912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71C8DC" w14:textId="77777777" w:rsidR="00C91248" w:rsidRPr="008A3328" w:rsidRDefault="00C91248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</w:tcPr>
          <w:p w14:paraId="0C336323" w14:textId="7F20A63C" w:rsidR="00C91248" w:rsidRPr="008A3328" w:rsidRDefault="002172F1" w:rsidP="00C91248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="00C91248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70B65" w:rsidRPr="008A3328" w14:paraId="24DABC71" w14:textId="77777777" w:rsidTr="009E13A3">
        <w:trPr>
          <w:trHeight w:val="119"/>
        </w:trPr>
        <w:tc>
          <w:tcPr>
            <w:tcW w:w="3510" w:type="dxa"/>
            <w:shd w:val="clear" w:color="auto" w:fill="auto"/>
            <w:hideMark/>
          </w:tcPr>
          <w:p w14:paraId="7B9032FF" w14:textId="77777777" w:rsidR="00C70B65" w:rsidRPr="008A3328" w:rsidRDefault="00C70B65" w:rsidP="00C70B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01572C" w14:textId="45923F82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099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C7A1A9C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  <w:vAlign w:val="bottom"/>
          </w:tcPr>
          <w:p w14:paraId="535BB487" w14:textId="13280678" w:rsidR="00C70B65" w:rsidRPr="008A3328" w:rsidRDefault="002172F1" w:rsidP="0032540D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sz w:val="28"/>
                <w:szCs w:val="28"/>
              </w:rPr>
              <w:t>982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029816E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14:paraId="5356F908" w14:textId="5B147DE9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9C77DB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FAEED83" w14:textId="02590D2C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70B65" w:rsidRPr="008A332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C70B65" w:rsidRPr="008A3328" w14:paraId="0B0D8A0F" w14:textId="77777777" w:rsidTr="009E13A3">
        <w:tc>
          <w:tcPr>
            <w:tcW w:w="3510" w:type="dxa"/>
            <w:shd w:val="clear" w:color="auto" w:fill="auto"/>
          </w:tcPr>
          <w:p w14:paraId="767C0CA5" w14:textId="77777777" w:rsidR="00C70B65" w:rsidRPr="008A3328" w:rsidRDefault="00C70B65" w:rsidP="00C70B65">
            <w:pPr>
              <w:spacing w:line="240" w:lineRule="auto"/>
              <w:ind w:left="73" w:right="-24" w:hanging="7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FFE0EBB" w14:textId="44B7EBF5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452</w:t>
            </w:r>
            <w:r w:rsidR="00C70B6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975</w:t>
            </w:r>
          </w:p>
        </w:tc>
        <w:tc>
          <w:tcPr>
            <w:tcW w:w="272" w:type="dxa"/>
            <w:shd w:val="clear" w:color="auto" w:fill="auto"/>
          </w:tcPr>
          <w:p w14:paraId="2087C7EB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40D4DC1" w14:textId="165D1058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3D43E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C70B6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378</w:t>
            </w:r>
          </w:p>
        </w:tc>
        <w:tc>
          <w:tcPr>
            <w:tcW w:w="272" w:type="dxa"/>
            <w:shd w:val="clear" w:color="auto" w:fill="auto"/>
          </w:tcPr>
          <w:p w14:paraId="5D6C8E3F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99FC60" w14:textId="611001A9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70B6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</w:t>
            </w:r>
          </w:p>
        </w:tc>
        <w:tc>
          <w:tcPr>
            <w:tcW w:w="236" w:type="dxa"/>
            <w:shd w:val="clear" w:color="auto" w:fill="auto"/>
          </w:tcPr>
          <w:p w14:paraId="3673C186" w14:textId="77777777" w:rsidR="00C70B65" w:rsidRPr="008A3328" w:rsidRDefault="00C70B65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1D3F292" w14:textId="06742C0C" w:rsidR="00C70B65" w:rsidRPr="008A3328" w:rsidRDefault="002172F1" w:rsidP="00C70B65">
            <w:pPr>
              <w:tabs>
                <w:tab w:val="decimal" w:pos="706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  <w:r w:rsidR="003D43E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70B65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3D43E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35A67FDF" w14:textId="77777777" w:rsidR="00CB3C1D" w:rsidRPr="008A3328" w:rsidRDefault="00CB3C1D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023703DF" w14:textId="77777777" w:rsidR="00C91248" w:rsidRPr="008A3328" w:rsidRDefault="00C91248">
      <w:r w:rsidRPr="008A3328">
        <w:br w:type="page"/>
      </w:r>
    </w:p>
    <w:tbl>
      <w:tblPr>
        <w:tblStyle w:val="TableGrid"/>
        <w:tblW w:w="8551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59"/>
        <w:gridCol w:w="235"/>
        <w:gridCol w:w="1011"/>
        <w:gridCol w:w="235"/>
        <w:gridCol w:w="1075"/>
        <w:gridCol w:w="235"/>
        <w:gridCol w:w="1011"/>
      </w:tblGrid>
      <w:tr w:rsidR="00B833B1" w:rsidRPr="008A3328" w14:paraId="518CD551" w14:textId="77777777" w:rsidTr="009E13A3">
        <w:trPr>
          <w:tblHeader/>
        </w:trPr>
        <w:tc>
          <w:tcPr>
            <w:tcW w:w="3690" w:type="dxa"/>
            <w:vAlign w:val="bottom"/>
          </w:tcPr>
          <w:p w14:paraId="4EE01667" w14:textId="756D6E8D" w:rsidR="00B833B1" w:rsidRPr="008A3328" w:rsidRDefault="00B833B1" w:rsidP="00FF11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1" w:type="dxa"/>
            <w:gridSpan w:val="7"/>
          </w:tcPr>
          <w:p w14:paraId="7C0E7433" w14:textId="24007DE2" w:rsidR="00B833B1" w:rsidRPr="008A3328" w:rsidRDefault="00B833B1" w:rsidP="00FF11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833B1" w:rsidRPr="008A3328" w14:paraId="06EF75A8" w14:textId="77777777" w:rsidTr="009E13A3">
        <w:trPr>
          <w:tblHeader/>
        </w:trPr>
        <w:tc>
          <w:tcPr>
            <w:tcW w:w="3690" w:type="dxa"/>
            <w:vAlign w:val="bottom"/>
          </w:tcPr>
          <w:p w14:paraId="22E069F5" w14:textId="77777777" w:rsidR="00B833B1" w:rsidRPr="008A3328" w:rsidRDefault="00B833B1" w:rsidP="00FF11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164D9434" w14:textId="77777777" w:rsidR="00B833B1" w:rsidRPr="008A3328" w:rsidRDefault="00B833B1" w:rsidP="00FF11DC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393B4B35" w14:textId="77777777" w:rsidR="00B833B1" w:rsidRPr="008A3328" w:rsidRDefault="00B833B1" w:rsidP="00FF11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7" w:type="dxa"/>
            <w:gridSpan w:val="5"/>
            <w:tcBorders>
              <w:bottom w:val="single" w:sz="4" w:space="0" w:color="auto"/>
            </w:tcBorders>
            <w:vAlign w:val="bottom"/>
          </w:tcPr>
          <w:p w14:paraId="36FC44FD" w14:textId="4D593259" w:rsidR="00B833B1" w:rsidRPr="008A3328" w:rsidRDefault="00B833B1" w:rsidP="00FF11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B833B1" w:rsidRPr="008A3328" w14:paraId="55E1B4A4" w14:textId="77777777" w:rsidTr="009E13A3">
        <w:trPr>
          <w:tblHeader/>
        </w:trPr>
        <w:tc>
          <w:tcPr>
            <w:tcW w:w="3690" w:type="dxa"/>
            <w:vAlign w:val="bottom"/>
            <w:hideMark/>
          </w:tcPr>
          <w:p w14:paraId="4D112ECC" w14:textId="6D05FDD2" w:rsidR="00B833B1" w:rsidRPr="008A3328" w:rsidRDefault="00B833B1" w:rsidP="00FF11DC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59" w:type="dxa"/>
            <w:hideMark/>
          </w:tcPr>
          <w:p w14:paraId="273D28C5" w14:textId="77777777" w:rsidR="00B833B1" w:rsidRPr="008A3328" w:rsidRDefault="00B833B1" w:rsidP="00840FFF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7051CD2E" w14:textId="77777777" w:rsidR="00B833B1" w:rsidRPr="008A3328" w:rsidRDefault="00B833B1" w:rsidP="00840FFF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5" w:type="dxa"/>
          </w:tcPr>
          <w:p w14:paraId="0D393FB8" w14:textId="77777777" w:rsidR="00B833B1" w:rsidRPr="008A3328" w:rsidRDefault="00B833B1" w:rsidP="00FF11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  <w:hideMark/>
          </w:tcPr>
          <w:p w14:paraId="684E3FCC" w14:textId="2E4A4287" w:rsidR="00B833B1" w:rsidRPr="008A3328" w:rsidRDefault="00B833B1" w:rsidP="00FF11DC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2172F1" w:rsidRPr="008A332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1CF259AA" w14:textId="77777777" w:rsidR="00B833B1" w:rsidRPr="008A3328" w:rsidRDefault="00B833B1" w:rsidP="00FF11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  <w:hideMark/>
          </w:tcPr>
          <w:p w14:paraId="18669F75" w14:textId="4804C7D8" w:rsidR="00B833B1" w:rsidRPr="008A3328" w:rsidRDefault="00B833B1" w:rsidP="00FF11DC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34001708" w14:textId="2F16C2A4" w:rsidR="00B833B1" w:rsidRPr="008A3328" w:rsidRDefault="00B833B1" w:rsidP="00FF11DC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แต่ภายใน </w:t>
            </w:r>
            <w:r w:rsidR="002172F1" w:rsidRPr="008A332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68F2DF97" w14:textId="77777777" w:rsidR="00B833B1" w:rsidRPr="008A3328" w:rsidRDefault="00B833B1" w:rsidP="00FF11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  <w:hideMark/>
          </w:tcPr>
          <w:p w14:paraId="48789B11" w14:textId="77777777" w:rsidR="00B833B1" w:rsidRPr="008A3328" w:rsidRDefault="00B833B1" w:rsidP="00FF11DC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833B1" w:rsidRPr="008A3328" w14:paraId="22614CDF" w14:textId="77777777" w:rsidTr="009E13A3">
        <w:trPr>
          <w:tblHeader/>
        </w:trPr>
        <w:tc>
          <w:tcPr>
            <w:tcW w:w="3690" w:type="dxa"/>
            <w:vAlign w:val="bottom"/>
          </w:tcPr>
          <w:p w14:paraId="095B701E" w14:textId="77777777" w:rsidR="00B833B1" w:rsidRPr="008A3328" w:rsidRDefault="00B833B1" w:rsidP="00B833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59" w:type="dxa"/>
          </w:tcPr>
          <w:p w14:paraId="13E8EC6B" w14:textId="4C683267" w:rsidR="00B833B1" w:rsidRPr="008A3328" w:rsidRDefault="00B833B1" w:rsidP="00840FFF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ร้อยละต่อปี)</w:t>
            </w:r>
          </w:p>
        </w:tc>
        <w:tc>
          <w:tcPr>
            <w:tcW w:w="235" w:type="dxa"/>
          </w:tcPr>
          <w:p w14:paraId="69C27D37" w14:textId="77777777" w:rsidR="00B833B1" w:rsidRPr="008A3328" w:rsidRDefault="00B833B1" w:rsidP="00B833B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7" w:type="dxa"/>
            <w:gridSpan w:val="5"/>
            <w:vAlign w:val="bottom"/>
          </w:tcPr>
          <w:p w14:paraId="5E3E9830" w14:textId="1BC91AD2" w:rsidR="00B833B1" w:rsidRPr="008A3328" w:rsidRDefault="00B833B1" w:rsidP="00B833B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833B1" w:rsidRPr="008A3328" w14:paraId="5B8D8672" w14:textId="77777777" w:rsidTr="009E13A3">
        <w:tc>
          <w:tcPr>
            <w:tcW w:w="3690" w:type="dxa"/>
            <w:hideMark/>
          </w:tcPr>
          <w:p w14:paraId="674B280C" w14:textId="77777777" w:rsidR="00B833B1" w:rsidRPr="008A3328" w:rsidRDefault="00B833B1" w:rsidP="00B833B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59" w:type="dxa"/>
          </w:tcPr>
          <w:p w14:paraId="494C487F" w14:textId="77777777" w:rsidR="00B833B1" w:rsidRPr="008A3328" w:rsidRDefault="00B833B1" w:rsidP="00B833B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0E861ECF" w14:textId="77777777" w:rsidR="00B833B1" w:rsidRPr="008A3328" w:rsidRDefault="00B833B1" w:rsidP="00B833B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4A58A98A" w14:textId="77777777" w:rsidR="00B833B1" w:rsidRPr="008A3328" w:rsidRDefault="00B833B1" w:rsidP="00B833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466CF1C4" w14:textId="77777777" w:rsidR="00B833B1" w:rsidRPr="008A3328" w:rsidRDefault="00B833B1" w:rsidP="00B833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C83D5DA" w14:textId="77777777" w:rsidR="00B833B1" w:rsidRPr="008A3328" w:rsidRDefault="00B833B1" w:rsidP="00B833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0E6FCC9A" w14:textId="77777777" w:rsidR="00B833B1" w:rsidRPr="008A3328" w:rsidRDefault="00B833B1" w:rsidP="00B833B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7208ED89" w14:textId="77777777" w:rsidR="00B833B1" w:rsidRPr="008A3328" w:rsidRDefault="00B833B1" w:rsidP="00B833B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13A3" w:rsidRPr="008A3328" w14:paraId="39F1E957" w14:textId="77777777" w:rsidTr="009E13A3">
        <w:tc>
          <w:tcPr>
            <w:tcW w:w="3690" w:type="dxa"/>
            <w:hideMark/>
          </w:tcPr>
          <w:p w14:paraId="5F6BAFFC" w14:textId="61318F19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059" w:type="dxa"/>
          </w:tcPr>
          <w:p w14:paraId="414B37F4" w14:textId="061EF209" w:rsidR="009E13A3" w:rsidRPr="008A3328" w:rsidRDefault="009E13A3" w:rsidP="009E13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MLR - 0.25</w:t>
            </w:r>
          </w:p>
        </w:tc>
        <w:tc>
          <w:tcPr>
            <w:tcW w:w="235" w:type="dxa"/>
          </w:tcPr>
          <w:p w14:paraId="7DAE6A92" w14:textId="77777777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273B6890" w14:textId="6A6712BB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  <w:tc>
          <w:tcPr>
            <w:tcW w:w="235" w:type="dxa"/>
          </w:tcPr>
          <w:p w14:paraId="2D272A2A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52895C88" w14:textId="57A6A628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1FFA9A80" w14:textId="77777777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decimal" w:pos="250"/>
                <w:tab w:val="left" w:pos="330"/>
                <w:tab w:val="center" w:pos="441"/>
                <w:tab w:val="left" w:pos="520"/>
              </w:tabs>
              <w:spacing w:line="240" w:lineRule="auto"/>
              <w:ind w:right="-2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6C05EA14" w14:textId="1D73EA29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3,141</w:t>
            </w:r>
          </w:p>
        </w:tc>
      </w:tr>
      <w:tr w:rsidR="00A70EAD" w:rsidRPr="008A3328" w14:paraId="5CC68B44" w14:textId="77777777" w:rsidTr="009E13A3">
        <w:tc>
          <w:tcPr>
            <w:tcW w:w="3690" w:type="dxa"/>
          </w:tcPr>
          <w:p w14:paraId="1F08930B" w14:textId="1678DEA0" w:rsidR="00A70EAD" w:rsidRPr="008A3328" w:rsidRDefault="00A70EAD" w:rsidP="00A70E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59" w:type="dxa"/>
          </w:tcPr>
          <w:p w14:paraId="26FDE1AB" w14:textId="6022EBA8" w:rsidR="00A70EAD" w:rsidRPr="008A3328" w:rsidRDefault="002172F1" w:rsidP="00A70EA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="00A70EAD" w:rsidRPr="008A33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="00A70EAD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="00A70EAD" w:rsidRPr="008A33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35" w:type="dxa"/>
          </w:tcPr>
          <w:p w14:paraId="74C71A56" w14:textId="77777777" w:rsidR="00A70EAD" w:rsidRPr="008A3328" w:rsidRDefault="00A70EAD" w:rsidP="00A70E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154A3E72" w14:textId="4C502801" w:rsidR="00A70EAD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235" w:type="dxa"/>
          </w:tcPr>
          <w:p w14:paraId="5C4A4FCA" w14:textId="77777777" w:rsidR="00A70EAD" w:rsidRPr="008A3328" w:rsidRDefault="00A70EAD" w:rsidP="00A70EA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9E3D0F3" w14:textId="4743E523" w:rsidR="00A70EAD" w:rsidRPr="008A3328" w:rsidRDefault="002172F1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</w:t>
            </w:r>
            <w:r w:rsidR="00A70EA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9E13A3" w:rsidRPr="008A3328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35" w:type="dxa"/>
          </w:tcPr>
          <w:p w14:paraId="23D3C894" w14:textId="77777777" w:rsidR="00A70EAD" w:rsidRPr="008A3328" w:rsidRDefault="00A70EAD" w:rsidP="00A70EAD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0EC2A87D" w14:textId="74798C83" w:rsidR="00A70EAD" w:rsidRPr="008A3328" w:rsidRDefault="002172F1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3</w:t>
            </w:r>
            <w:r w:rsidR="00A70EAD" w:rsidRPr="008A3328">
              <w:rPr>
                <w:rFonts w:ascii="Angsana New" w:hAnsi="Angsana New"/>
                <w:sz w:val="28"/>
                <w:szCs w:val="28"/>
              </w:rPr>
              <w:t>,</w:t>
            </w:r>
            <w:r w:rsidR="009E13A3" w:rsidRPr="008A3328">
              <w:rPr>
                <w:rFonts w:ascii="Angsana New" w:hAnsi="Angsana New"/>
                <w:sz w:val="28"/>
                <w:szCs w:val="28"/>
              </w:rPr>
              <w:t>554</w:t>
            </w:r>
          </w:p>
        </w:tc>
      </w:tr>
      <w:tr w:rsidR="00A70EAD" w:rsidRPr="008A3328" w14:paraId="06619364" w14:textId="77777777" w:rsidTr="009E13A3">
        <w:tc>
          <w:tcPr>
            <w:tcW w:w="3690" w:type="dxa"/>
            <w:hideMark/>
          </w:tcPr>
          <w:p w14:paraId="70C273B5" w14:textId="77777777" w:rsidR="00A70EAD" w:rsidRPr="008A3328" w:rsidRDefault="00A70EAD" w:rsidP="00A70EA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59" w:type="dxa"/>
          </w:tcPr>
          <w:p w14:paraId="6EDDCD7A" w14:textId="77777777" w:rsidR="00A70EAD" w:rsidRPr="008A3328" w:rsidRDefault="00A70EAD" w:rsidP="00A70EA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4E20C2B9" w14:textId="77777777" w:rsidR="00A70EAD" w:rsidRPr="008A3328" w:rsidRDefault="00A70EAD" w:rsidP="00A70EA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DB015B" w14:textId="20FC1CF4" w:rsidR="00A70EAD" w:rsidRPr="008A3328" w:rsidRDefault="002172F1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605C77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E13A3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723</w:t>
            </w:r>
          </w:p>
        </w:tc>
        <w:tc>
          <w:tcPr>
            <w:tcW w:w="235" w:type="dxa"/>
          </w:tcPr>
          <w:p w14:paraId="41CFEB35" w14:textId="77777777" w:rsidR="00A70EAD" w:rsidRPr="008A3328" w:rsidRDefault="00A70EAD" w:rsidP="00A70E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F205A" w14:textId="7921F40B" w:rsidR="00A70EAD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2,972</w:t>
            </w:r>
          </w:p>
        </w:tc>
        <w:tc>
          <w:tcPr>
            <w:tcW w:w="235" w:type="dxa"/>
          </w:tcPr>
          <w:p w14:paraId="369313B6" w14:textId="77777777" w:rsidR="00A70EAD" w:rsidRPr="008A3328" w:rsidRDefault="00A70EAD" w:rsidP="00A70EAD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7F652" w14:textId="5285E18E" w:rsidR="00A70EAD" w:rsidRPr="008A3328" w:rsidRDefault="002172F1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605C77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9E13A3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695</w:t>
            </w:r>
          </w:p>
        </w:tc>
      </w:tr>
    </w:tbl>
    <w:p w14:paraId="68601082" w14:textId="072583F8" w:rsidR="007923F5" w:rsidRPr="008A3328" w:rsidRDefault="007923F5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855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060"/>
        <w:gridCol w:w="235"/>
        <w:gridCol w:w="1011"/>
        <w:gridCol w:w="235"/>
        <w:gridCol w:w="1075"/>
        <w:gridCol w:w="235"/>
        <w:gridCol w:w="1011"/>
      </w:tblGrid>
      <w:tr w:rsidR="00B833B1" w:rsidRPr="008A3328" w14:paraId="6E827C04" w14:textId="77777777" w:rsidTr="009E13A3">
        <w:trPr>
          <w:tblHeader/>
        </w:trPr>
        <w:tc>
          <w:tcPr>
            <w:tcW w:w="3690" w:type="dxa"/>
            <w:vAlign w:val="bottom"/>
          </w:tcPr>
          <w:p w14:paraId="04514B4E" w14:textId="77777777" w:rsidR="00B833B1" w:rsidRPr="008A3328" w:rsidRDefault="00B833B1" w:rsidP="00E758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2" w:type="dxa"/>
            <w:gridSpan w:val="7"/>
          </w:tcPr>
          <w:p w14:paraId="3DC2A00A" w14:textId="7F543356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833B1" w:rsidRPr="008A3328" w14:paraId="642E28D7" w14:textId="77777777" w:rsidTr="009E13A3">
        <w:trPr>
          <w:tblHeader/>
        </w:trPr>
        <w:tc>
          <w:tcPr>
            <w:tcW w:w="3690" w:type="dxa"/>
            <w:vAlign w:val="bottom"/>
          </w:tcPr>
          <w:p w14:paraId="1EDCA43C" w14:textId="77777777" w:rsidR="00B833B1" w:rsidRPr="008A3328" w:rsidRDefault="00B833B1" w:rsidP="00E758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1195522A" w14:textId="77777777" w:rsidR="00B833B1" w:rsidRPr="008A3328" w:rsidRDefault="00B833B1" w:rsidP="00E7585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5" w:type="dxa"/>
          </w:tcPr>
          <w:p w14:paraId="287DC9DC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7" w:type="dxa"/>
            <w:gridSpan w:val="5"/>
            <w:tcBorders>
              <w:bottom w:val="single" w:sz="4" w:space="0" w:color="auto"/>
            </w:tcBorders>
            <w:vAlign w:val="bottom"/>
          </w:tcPr>
          <w:p w14:paraId="7CB5C407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ระยะเวลาที่ครบกำหนดชำระ</w:t>
            </w:r>
          </w:p>
        </w:tc>
      </w:tr>
      <w:tr w:rsidR="00B833B1" w:rsidRPr="008A3328" w14:paraId="53B7A105" w14:textId="77777777" w:rsidTr="009E13A3">
        <w:trPr>
          <w:tblHeader/>
        </w:trPr>
        <w:tc>
          <w:tcPr>
            <w:tcW w:w="3690" w:type="dxa"/>
            <w:vAlign w:val="bottom"/>
            <w:hideMark/>
          </w:tcPr>
          <w:p w14:paraId="59E1BA50" w14:textId="047E8F5D" w:rsidR="00B833B1" w:rsidRPr="008A3328" w:rsidRDefault="00B833B1" w:rsidP="00E758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060" w:type="dxa"/>
            <w:hideMark/>
          </w:tcPr>
          <w:p w14:paraId="43B572B8" w14:textId="77777777" w:rsidR="00B833B1" w:rsidRPr="008A3328" w:rsidRDefault="00B833B1" w:rsidP="00E7585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อัตราดอกเบี้ย</w:t>
            </w:r>
          </w:p>
          <w:p w14:paraId="22FEC6A6" w14:textId="77777777" w:rsidR="00B833B1" w:rsidRPr="008A3328" w:rsidRDefault="00B833B1" w:rsidP="00E7585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ที่แท้จริง</w:t>
            </w:r>
          </w:p>
        </w:tc>
        <w:tc>
          <w:tcPr>
            <w:tcW w:w="235" w:type="dxa"/>
          </w:tcPr>
          <w:p w14:paraId="2317A4ED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  <w:hideMark/>
          </w:tcPr>
          <w:p w14:paraId="5D1ECAAC" w14:textId="44C12D7A" w:rsidR="00B833B1" w:rsidRPr="008A3328" w:rsidRDefault="00B833B1" w:rsidP="00E75851">
            <w:pPr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ภายใน </w:t>
            </w:r>
            <w:r w:rsidR="002172F1" w:rsidRPr="008A332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015219A1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vAlign w:val="bottom"/>
            <w:hideMark/>
          </w:tcPr>
          <w:p w14:paraId="45ADF39B" w14:textId="4181A37F" w:rsidR="00B833B1" w:rsidRPr="008A3328" w:rsidRDefault="00B833B1" w:rsidP="00E75851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หลังจาก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="002172F1" w:rsidRPr="008A3328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  <w:p w14:paraId="3D674B0A" w14:textId="2A561862" w:rsidR="00B833B1" w:rsidRPr="008A3328" w:rsidRDefault="00B833B1" w:rsidP="00E75851">
            <w:pPr>
              <w:spacing w:line="240" w:lineRule="auto"/>
              <w:ind w:left="-100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แต่ภายใน </w:t>
            </w:r>
            <w:r w:rsidR="002172F1" w:rsidRPr="008A3328">
              <w:rPr>
                <w:rFonts w:asciiTheme="majorBidi" w:hAnsiTheme="majorBidi" w:cstheme="majorBidi" w:hint="cs"/>
                <w:sz w:val="28"/>
                <w:szCs w:val="28"/>
              </w:rPr>
              <w:t>5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235" w:type="dxa"/>
            <w:tcBorders>
              <w:top w:val="single" w:sz="4" w:space="0" w:color="auto"/>
            </w:tcBorders>
            <w:vAlign w:val="bottom"/>
          </w:tcPr>
          <w:p w14:paraId="3EB699BF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</w:tcBorders>
            <w:vAlign w:val="bottom"/>
            <w:hideMark/>
          </w:tcPr>
          <w:p w14:paraId="7E35096D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</w:tr>
      <w:tr w:rsidR="00B833B1" w:rsidRPr="008A3328" w14:paraId="7EC430C2" w14:textId="77777777" w:rsidTr="009E13A3">
        <w:trPr>
          <w:tblHeader/>
        </w:trPr>
        <w:tc>
          <w:tcPr>
            <w:tcW w:w="3690" w:type="dxa"/>
            <w:vAlign w:val="bottom"/>
          </w:tcPr>
          <w:p w14:paraId="46A9118F" w14:textId="77777777" w:rsidR="00B833B1" w:rsidRPr="008A3328" w:rsidRDefault="00B833B1" w:rsidP="00E7585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60" w:type="dxa"/>
          </w:tcPr>
          <w:p w14:paraId="5F13857F" w14:textId="77777777" w:rsidR="00B833B1" w:rsidRPr="008A3328" w:rsidRDefault="00B833B1" w:rsidP="00E75851">
            <w:pPr>
              <w:pStyle w:val="acctfourfigures"/>
              <w:tabs>
                <w:tab w:val="left" w:pos="720"/>
              </w:tabs>
              <w:spacing w:line="240" w:lineRule="atLeast"/>
              <w:ind w:left="-110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ร้อยละต่อปี)</w:t>
            </w:r>
          </w:p>
        </w:tc>
        <w:tc>
          <w:tcPr>
            <w:tcW w:w="235" w:type="dxa"/>
          </w:tcPr>
          <w:p w14:paraId="0AF53E38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67" w:type="dxa"/>
            <w:gridSpan w:val="5"/>
            <w:vAlign w:val="bottom"/>
          </w:tcPr>
          <w:p w14:paraId="7D609F17" w14:textId="77777777" w:rsidR="00B833B1" w:rsidRPr="008A3328" w:rsidRDefault="00B833B1" w:rsidP="00E75851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833B1" w:rsidRPr="008A3328" w14:paraId="5016EACA" w14:textId="77777777" w:rsidTr="009E13A3">
        <w:tc>
          <w:tcPr>
            <w:tcW w:w="3690" w:type="dxa"/>
            <w:hideMark/>
          </w:tcPr>
          <w:p w14:paraId="2EABA36B" w14:textId="76A3A08A" w:rsidR="00B833B1" w:rsidRPr="008A3328" w:rsidRDefault="00840FFF" w:rsidP="00840FF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09A90CAD" w14:textId="77777777" w:rsidR="00B833B1" w:rsidRPr="008A3328" w:rsidRDefault="00B833B1" w:rsidP="00E75851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3558034B" w14:textId="77777777" w:rsidR="00B833B1" w:rsidRPr="008A3328" w:rsidRDefault="00B833B1" w:rsidP="00E75851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C8321CD" w14:textId="77777777" w:rsidR="00B833B1" w:rsidRPr="008A3328" w:rsidRDefault="00B833B1" w:rsidP="00E7585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1DB468E0" w14:textId="77777777" w:rsidR="00B833B1" w:rsidRPr="008A3328" w:rsidRDefault="00B833B1" w:rsidP="00E7585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2D282414" w14:textId="77777777" w:rsidR="00B833B1" w:rsidRPr="008A3328" w:rsidRDefault="00B833B1" w:rsidP="00E7585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77FCF0C6" w14:textId="77777777" w:rsidR="00B833B1" w:rsidRPr="008A3328" w:rsidRDefault="00B833B1" w:rsidP="00E75851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3DADD025" w14:textId="77777777" w:rsidR="00B833B1" w:rsidRPr="008A3328" w:rsidRDefault="00B833B1" w:rsidP="00E75851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13A3" w:rsidRPr="008A3328" w14:paraId="45D41753" w14:textId="77777777" w:rsidTr="009E13A3">
        <w:tc>
          <w:tcPr>
            <w:tcW w:w="3690" w:type="dxa"/>
          </w:tcPr>
          <w:p w14:paraId="1618EF10" w14:textId="5A15041D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hint="cs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060" w:type="dxa"/>
          </w:tcPr>
          <w:p w14:paraId="5597EF5C" w14:textId="1AD74136" w:rsidR="009E13A3" w:rsidRPr="008A3328" w:rsidRDefault="009E13A3" w:rsidP="009E13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2.15 - 2.35</w:t>
            </w:r>
          </w:p>
        </w:tc>
        <w:tc>
          <w:tcPr>
            <w:tcW w:w="235" w:type="dxa"/>
          </w:tcPr>
          <w:p w14:paraId="40C67F41" w14:textId="77777777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1A0CAA7F" w14:textId="11E0A5E1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35,972</w:t>
            </w:r>
          </w:p>
        </w:tc>
        <w:tc>
          <w:tcPr>
            <w:tcW w:w="235" w:type="dxa"/>
          </w:tcPr>
          <w:p w14:paraId="72F5815B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4F707B3D" w14:textId="7EC5BE32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14:paraId="2934C4AE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686A01CD" w14:textId="4FF8A261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35,972</w:t>
            </w:r>
          </w:p>
        </w:tc>
      </w:tr>
      <w:tr w:rsidR="009E13A3" w:rsidRPr="008A3328" w14:paraId="07D720A7" w14:textId="77777777" w:rsidTr="009E13A3">
        <w:tc>
          <w:tcPr>
            <w:tcW w:w="3690" w:type="dxa"/>
          </w:tcPr>
          <w:p w14:paraId="1E2686BC" w14:textId="77777777" w:rsidR="009E13A3" w:rsidRPr="008A3328" w:rsidRDefault="009E13A3" w:rsidP="009E13A3">
            <w:pPr>
              <w:spacing w:line="240" w:lineRule="auto"/>
              <w:rPr>
                <w:rFonts w:asciiTheme="majorBidi" w:hAnsiTheme="majorBidi"/>
                <w:sz w:val="20"/>
                <w:szCs w:val="20"/>
                <w:cs/>
              </w:rPr>
            </w:pPr>
          </w:p>
        </w:tc>
        <w:tc>
          <w:tcPr>
            <w:tcW w:w="1060" w:type="dxa"/>
          </w:tcPr>
          <w:p w14:paraId="470B8CCC" w14:textId="77777777" w:rsidR="009E13A3" w:rsidRPr="008A3328" w:rsidRDefault="009E13A3" w:rsidP="009E13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5" w:type="dxa"/>
          </w:tcPr>
          <w:p w14:paraId="21255849" w14:textId="77777777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30B8AAC2" w14:textId="77777777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377B9DD5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5" w:type="dxa"/>
            <w:tcBorders>
              <w:top w:val="double" w:sz="4" w:space="0" w:color="auto"/>
            </w:tcBorders>
          </w:tcPr>
          <w:p w14:paraId="1C62C78D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235" w:type="dxa"/>
          </w:tcPr>
          <w:p w14:paraId="148E3787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double" w:sz="4" w:space="0" w:color="auto"/>
            </w:tcBorders>
          </w:tcPr>
          <w:p w14:paraId="2EF4FE93" w14:textId="77777777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13A3" w:rsidRPr="008A3328" w14:paraId="07137D72" w14:textId="77777777" w:rsidTr="009E13A3">
        <w:tc>
          <w:tcPr>
            <w:tcW w:w="3690" w:type="dxa"/>
          </w:tcPr>
          <w:p w14:paraId="0DE7C021" w14:textId="2666B484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060" w:type="dxa"/>
          </w:tcPr>
          <w:p w14:paraId="0EC27B45" w14:textId="77777777" w:rsidR="009E13A3" w:rsidRPr="008A3328" w:rsidRDefault="009E13A3" w:rsidP="009E13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" w:type="dxa"/>
          </w:tcPr>
          <w:p w14:paraId="55FFD244" w14:textId="77777777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5232707D" w14:textId="77777777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</w:tcPr>
          <w:p w14:paraId="741259ED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7F10D639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14:paraId="43F75619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</w:tcPr>
          <w:p w14:paraId="02AECDA2" w14:textId="77777777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E13A3" w:rsidRPr="008A3328" w14:paraId="58A91644" w14:textId="77777777" w:rsidTr="009E13A3">
        <w:tc>
          <w:tcPr>
            <w:tcW w:w="3690" w:type="dxa"/>
          </w:tcPr>
          <w:p w14:paraId="15FD5C36" w14:textId="073DCA18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060" w:type="dxa"/>
          </w:tcPr>
          <w:p w14:paraId="33C72EA1" w14:textId="1CA65097" w:rsidR="009E13A3" w:rsidRPr="008A3328" w:rsidRDefault="009E13A3" w:rsidP="009E13A3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</w:t>
            </w:r>
          </w:p>
        </w:tc>
        <w:tc>
          <w:tcPr>
            <w:tcW w:w="235" w:type="dxa"/>
          </w:tcPr>
          <w:p w14:paraId="7B549400" w14:textId="77777777" w:rsidR="009E13A3" w:rsidRPr="008A3328" w:rsidRDefault="009E13A3" w:rsidP="009E13A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76BEC912" w14:textId="62A74D89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582</w:t>
            </w:r>
          </w:p>
        </w:tc>
        <w:tc>
          <w:tcPr>
            <w:tcW w:w="235" w:type="dxa"/>
          </w:tcPr>
          <w:p w14:paraId="1034A829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4F23E0AB" w14:textId="592949F6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2,972</w:t>
            </w:r>
          </w:p>
        </w:tc>
        <w:tc>
          <w:tcPr>
            <w:tcW w:w="235" w:type="dxa"/>
          </w:tcPr>
          <w:p w14:paraId="2E6EEDAB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70A08206" w14:textId="5EECCD08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3,554</w:t>
            </w:r>
          </w:p>
        </w:tc>
      </w:tr>
    </w:tbl>
    <w:p w14:paraId="4388B108" w14:textId="77777777" w:rsidR="009E13A3" w:rsidRPr="008A3328" w:rsidRDefault="009E13A3" w:rsidP="00840FFF">
      <w:pPr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D9D9D9" w:themeFill="background1" w:themeFillShade="D9"/>
        </w:rPr>
      </w:pPr>
    </w:p>
    <w:p w14:paraId="2D3961DA" w14:textId="4AA65355" w:rsidR="00840FFF" w:rsidRPr="008A3328" w:rsidRDefault="00840FFF" w:rsidP="009E13A3">
      <w:pPr>
        <w:tabs>
          <w:tab w:val="clear" w:pos="907"/>
        </w:tabs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>กระแสเงินสดเข้า</w:t>
      </w:r>
      <w:r w:rsidR="009E13A3" w:rsidRPr="008A3328">
        <w:rPr>
          <w:rFonts w:asciiTheme="majorBidi" w:hAnsiTheme="majorBidi" w:cstheme="majorBidi"/>
          <w:sz w:val="28"/>
          <w:szCs w:val="28"/>
        </w:rPr>
        <w:t>/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กระแสเงินสดออกซึ่งเปิดเผยไว้ในตารางด้านบนเป็นกระแสเงินสดตามสัญญาที่ไม่มีการ</w:t>
      </w:r>
      <w:r w:rsidR="009E13A3" w:rsidRPr="008A3328">
        <w:rPr>
          <w:rFonts w:asciiTheme="majorBidi" w:hAnsiTheme="majorBidi" w:cstheme="majorBidi"/>
          <w:sz w:val="28"/>
          <w:szCs w:val="28"/>
          <w:cs/>
        </w:rPr>
        <w:br/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คิดลด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ซึ่งโดยปกติจะไม่มีการปิดสัญญาดังกล่าวก่อนการครบกำหนดของสัญญา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ซึ่งชำระเป็นเงินสดด้วยจำนวนขั้นต้นพร้อมกัน</w:t>
      </w:r>
    </w:p>
    <w:p w14:paraId="1E13FF18" w14:textId="3EEA556E" w:rsidR="00840FFF" w:rsidRPr="008A3328" w:rsidRDefault="0084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5D43B99F" w14:textId="378CFEFD" w:rsidR="007923F5" w:rsidRPr="008A3328" w:rsidRDefault="007923F5" w:rsidP="004E65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(</w:t>
      </w:r>
      <w:r w:rsidR="00840FFF" w:rsidRPr="008A3328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3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8A3328">
        <w:rPr>
          <w:rFonts w:asciiTheme="majorBidi" w:hAnsiTheme="majorBidi" w:cstheme="majorBidi"/>
          <w:b/>
          <w:bCs/>
          <w:i/>
          <w:iCs/>
          <w:sz w:val="40"/>
          <w:szCs w:val="28"/>
        </w:rPr>
        <w:t xml:space="preserve"> </w:t>
      </w:r>
      <w:r w:rsidRPr="008A332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ความเสี่ยงด้านตลาด</w:t>
      </w:r>
    </w:p>
    <w:p w14:paraId="0A34DE2F" w14:textId="77777777" w:rsidR="007923F5" w:rsidRPr="008A3328" w:rsidRDefault="007923F5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293C6740" w14:textId="5B802325" w:rsidR="007923F5" w:rsidRPr="008A3328" w:rsidRDefault="007923F5" w:rsidP="009E13A3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ฐานะเปิดต่อ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</w:t>
      </w:r>
      <w:r w:rsidR="00CB3C1D"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ไม่ได้ถือหรือออกอนุพันธ์เพื่อการเก็งกำไรหรือเพื่อการค้า </w:t>
      </w:r>
    </w:p>
    <w:p w14:paraId="7681AABB" w14:textId="3657D1EB" w:rsidR="00605C77" w:rsidRPr="008A3328" w:rsidRDefault="00605C77" w:rsidP="009E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en-GB" w:bidi="ar-SA"/>
        </w:rPr>
      </w:pPr>
    </w:p>
    <w:p w14:paraId="1FBF38B3" w14:textId="77777777" w:rsidR="00B83174" w:rsidRPr="008A3328" w:rsidRDefault="00B831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  <w:r w:rsidRPr="008A3328">
        <w:rPr>
          <w:rFonts w:asciiTheme="majorBidi" w:hAnsiTheme="majorBidi" w:cstheme="majorBidi"/>
          <w:sz w:val="28"/>
          <w:szCs w:val="28"/>
        </w:rPr>
        <w:br w:type="page"/>
      </w:r>
    </w:p>
    <w:p w14:paraId="14957CA6" w14:textId="3EDC2D36" w:rsidR="007923F5" w:rsidRPr="008A3328" w:rsidRDefault="007923F5" w:rsidP="009E13A3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/>
          <w:sz w:val="28"/>
          <w:szCs w:val="28"/>
        </w:rPr>
        <w:lastRenderedPageBreak/>
        <w:t>(</w:t>
      </w:r>
      <w:r w:rsidR="00840FFF" w:rsidRPr="008A3328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3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</w:rPr>
        <w:t>1</w:t>
      </w:r>
      <w:r w:rsidRPr="008A3328">
        <w:rPr>
          <w:rFonts w:asciiTheme="majorBidi" w:hAnsiTheme="majorBidi" w:cstheme="majorBidi"/>
          <w:sz w:val="28"/>
          <w:szCs w:val="28"/>
        </w:rPr>
        <w:t xml:space="preserve">) </w:t>
      </w:r>
      <w:r w:rsidR="009E13A3" w:rsidRPr="008A3328">
        <w:rPr>
          <w:rFonts w:asciiTheme="majorBidi" w:hAnsiTheme="majorBidi" w:cstheme="majorBidi"/>
          <w:sz w:val="28"/>
          <w:szCs w:val="28"/>
        </w:rPr>
        <w:tab/>
      </w:r>
      <w:r w:rsidRPr="008A3328">
        <w:rPr>
          <w:rFonts w:asciiTheme="majorBidi" w:hAnsiTheme="majorBidi" w:cstheme="majorBidi"/>
          <w:sz w:val="28"/>
          <w:szCs w:val="28"/>
          <w:cs/>
        </w:rPr>
        <w:t>ความเสี่ยงด้านอัตราแลกเปลี่ยน</w:t>
      </w:r>
    </w:p>
    <w:p w14:paraId="1BCAE3E4" w14:textId="77777777" w:rsidR="007923F5" w:rsidRPr="008A3328" w:rsidRDefault="007923F5" w:rsidP="009E13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1957227" w14:textId="7BECD504" w:rsidR="007923F5" w:rsidRPr="008A3328" w:rsidRDefault="007923F5" w:rsidP="009E13A3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 </w:t>
      </w:r>
      <w:r w:rsidR="00CB3C1D" w:rsidRPr="008A3328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5402C36" w14:textId="77777777" w:rsidR="009E13A3" w:rsidRPr="008A3328" w:rsidRDefault="009E13A3" w:rsidP="007923F5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tbl>
      <w:tblPr>
        <w:tblW w:w="792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62"/>
        <w:gridCol w:w="1088"/>
        <w:gridCol w:w="262"/>
        <w:gridCol w:w="728"/>
        <w:gridCol w:w="270"/>
        <w:gridCol w:w="900"/>
      </w:tblGrid>
      <w:tr w:rsidR="006824D6" w:rsidRPr="008A3328" w14:paraId="09644E4F" w14:textId="77777777" w:rsidTr="009E13A3">
        <w:tc>
          <w:tcPr>
            <w:tcW w:w="3330" w:type="dxa"/>
          </w:tcPr>
          <w:p w14:paraId="3FB60067" w14:textId="77777777" w:rsidR="006824D6" w:rsidRPr="008A3328" w:rsidRDefault="006824D6" w:rsidP="00A43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bookmarkStart w:id="20" w:name="_Hlk64302132"/>
          </w:p>
        </w:tc>
        <w:tc>
          <w:tcPr>
            <w:tcW w:w="4590" w:type="dxa"/>
            <w:gridSpan w:val="7"/>
            <w:vAlign w:val="bottom"/>
            <w:hideMark/>
          </w:tcPr>
          <w:p w14:paraId="443A3DDE" w14:textId="77777777" w:rsidR="006824D6" w:rsidRPr="008A3328" w:rsidRDefault="006824D6" w:rsidP="00A438EA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824D6" w:rsidRPr="008A3328" w14:paraId="5123CB7E" w14:textId="77777777" w:rsidTr="009E13A3">
        <w:tc>
          <w:tcPr>
            <w:tcW w:w="3330" w:type="dxa"/>
          </w:tcPr>
          <w:p w14:paraId="681CEC50" w14:textId="77777777" w:rsidR="006824D6" w:rsidRPr="008A3328" w:rsidRDefault="006824D6" w:rsidP="00A43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38A29B12" w14:textId="310D70EC" w:rsidR="006824D6" w:rsidRPr="008A3328" w:rsidRDefault="002172F1" w:rsidP="00A438E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</w:tr>
      <w:tr w:rsidR="006824D6" w:rsidRPr="008A3328" w14:paraId="442BD192" w14:textId="77777777" w:rsidTr="009E13A3">
        <w:tc>
          <w:tcPr>
            <w:tcW w:w="3330" w:type="dxa"/>
            <w:hideMark/>
          </w:tcPr>
          <w:p w14:paraId="784574AC" w14:textId="77777777" w:rsidR="00CB25D6" w:rsidRPr="008A3328" w:rsidRDefault="00CB25D6" w:rsidP="00A438EA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ฐานะเปิดต่อความเสี่ยงจากเงินตรา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14:paraId="4401B837" w14:textId="376586A8" w:rsidR="006824D6" w:rsidRPr="008A3328" w:rsidRDefault="00CB25D6" w:rsidP="00A438EA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1104E183" w14:textId="77777777" w:rsidR="006824D6" w:rsidRPr="008A3328" w:rsidRDefault="006824D6" w:rsidP="00B83174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262" w:type="dxa"/>
          </w:tcPr>
          <w:p w14:paraId="034C15AB" w14:textId="77777777" w:rsidR="006824D6" w:rsidRPr="008A3328" w:rsidRDefault="006824D6" w:rsidP="00A438EA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  <w:hideMark/>
          </w:tcPr>
          <w:p w14:paraId="18E7E1A5" w14:textId="77777777" w:rsidR="006824D6" w:rsidRPr="008A3328" w:rsidRDefault="006824D6" w:rsidP="00B83174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62" w:type="dxa"/>
          </w:tcPr>
          <w:p w14:paraId="12C823FB" w14:textId="77777777" w:rsidR="006824D6" w:rsidRPr="008A3328" w:rsidRDefault="006824D6" w:rsidP="00A438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vAlign w:val="bottom"/>
            <w:hideMark/>
          </w:tcPr>
          <w:p w14:paraId="2318FEAC" w14:textId="77777777" w:rsidR="006824D6" w:rsidRPr="008A3328" w:rsidRDefault="006824D6" w:rsidP="00B83174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</w:tcPr>
          <w:p w14:paraId="10EEBF97" w14:textId="77777777" w:rsidR="006824D6" w:rsidRPr="008A3328" w:rsidRDefault="006824D6" w:rsidP="00A438EA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3238B2B0" w14:textId="77777777" w:rsidR="006824D6" w:rsidRPr="008A3328" w:rsidRDefault="006824D6" w:rsidP="00A438E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6824D6" w:rsidRPr="008A3328" w14:paraId="64910536" w14:textId="77777777" w:rsidTr="009E13A3">
        <w:tc>
          <w:tcPr>
            <w:tcW w:w="3330" w:type="dxa"/>
          </w:tcPr>
          <w:p w14:paraId="60139A64" w14:textId="77777777" w:rsidR="006824D6" w:rsidRPr="008A3328" w:rsidRDefault="006824D6" w:rsidP="00A438E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6B16CBB0" w14:textId="77777777" w:rsidR="006824D6" w:rsidRPr="008A3328" w:rsidRDefault="006824D6" w:rsidP="00A438E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6824D6" w:rsidRPr="008A3328" w14:paraId="53E7FE81" w14:textId="77777777" w:rsidTr="009E13A3">
        <w:trPr>
          <w:trHeight w:val="92"/>
        </w:trPr>
        <w:tc>
          <w:tcPr>
            <w:tcW w:w="3330" w:type="dxa"/>
            <w:hideMark/>
          </w:tcPr>
          <w:p w14:paraId="2A81E693" w14:textId="77777777" w:rsidR="006824D6" w:rsidRPr="008A3328" w:rsidRDefault="006824D6" w:rsidP="00A438E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547755D7" w14:textId="12ED14BB" w:rsidR="006824D6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</w:t>
            </w:r>
            <w:r w:rsidR="002005B2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554</w:t>
            </w:r>
          </w:p>
        </w:tc>
        <w:tc>
          <w:tcPr>
            <w:tcW w:w="262" w:type="dxa"/>
          </w:tcPr>
          <w:p w14:paraId="0124FB0A" w14:textId="77777777" w:rsidR="006824D6" w:rsidRPr="008A3328" w:rsidRDefault="006824D6" w:rsidP="00A438E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02BF719F" w14:textId="65312566" w:rsidR="006824D6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  <w:r w:rsidR="006C383F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262" w:type="dxa"/>
          </w:tcPr>
          <w:p w14:paraId="0576A314" w14:textId="77777777" w:rsidR="006824D6" w:rsidRPr="008A3328" w:rsidRDefault="006824D6" w:rsidP="00A438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14:paraId="335AEBBA" w14:textId="3B00DE3C" w:rsidR="006824D6" w:rsidRPr="008A3328" w:rsidRDefault="002172F1" w:rsidP="009E13A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42120546" w14:textId="77777777" w:rsidR="006824D6" w:rsidRPr="008A3328" w:rsidRDefault="006824D6" w:rsidP="00A438EA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6132D5" w14:textId="78D9042B" w:rsidR="006824D6" w:rsidRPr="008A3328" w:rsidRDefault="002172F1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149</w:t>
            </w:r>
            <w:r w:rsidR="002005B2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366</w:t>
            </w:r>
          </w:p>
        </w:tc>
      </w:tr>
      <w:tr w:rsidR="00A80498" w:rsidRPr="008A3328" w14:paraId="1F8EF469" w14:textId="77777777" w:rsidTr="009E13A3">
        <w:trPr>
          <w:trHeight w:val="92"/>
        </w:trPr>
        <w:tc>
          <w:tcPr>
            <w:tcW w:w="3330" w:type="dxa"/>
            <w:hideMark/>
          </w:tcPr>
          <w:p w14:paraId="061B6EA3" w14:textId="77777777" w:rsidR="00A80498" w:rsidRPr="008A3328" w:rsidRDefault="00A80498" w:rsidP="00A804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</w:tcPr>
          <w:p w14:paraId="65701989" w14:textId="61A06949" w:rsidR="00A80498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  <w:r w:rsidR="00A80498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053</w:t>
            </w:r>
          </w:p>
        </w:tc>
        <w:tc>
          <w:tcPr>
            <w:tcW w:w="262" w:type="dxa"/>
          </w:tcPr>
          <w:p w14:paraId="18909110" w14:textId="77777777" w:rsidR="00A80498" w:rsidRPr="008A3328" w:rsidRDefault="00A80498" w:rsidP="00A804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</w:tcPr>
          <w:p w14:paraId="7D19C2B0" w14:textId="6A0F419A" w:rsidR="00A80498" w:rsidRPr="008A3328" w:rsidRDefault="002172F1" w:rsidP="009E13A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A80498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416</w:t>
            </w:r>
          </w:p>
        </w:tc>
        <w:tc>
          <w:tcPr>
            <w:tcW w:w="262" w:type="dxa"/>
          </w:tcPr>
          <w:p w14:paraId="604EDCC3" w14:textId="77777777" w:rsidR="00A80498" w:rsidRPr="008A3328" w:rsidRDefault="00A80498" w:rsidP="00A804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</w:tcPr>
          <w:p w14:paraId="4C78045F" w14:textId="5F56B6F2" w:rsidR="00A80498" w:rsidRPr="008A3328" w:rsidRDefault="00A80498" w:rsidP="009E13A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34CA10E" w14:textId="77777777" w:rsidR="00A80498" w:rsidRPr="008A3328" w:rsidRDefault="00A80498" w:rsidP="00A80498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1DCB692F" w14:textId="6564F5C8" w:rsidR="00A80498" w:rsidRPr="008A3328" w:rsidRDefault="002172F1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A80498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469</w:t>
            </w:r>
          </w:p>
        </w:tc>
      </w:tr>
      <w:tr w:rsidR="00A80498" w:rsidRPr="008A3328" w14:paraId="47FCDF7E" w14:textId="77777777" w:rsidTr="009E13A3">
        <w:tc>
          <w:tcPr>
            <w:tcW w:w="3330" w:type="dxa"/>
            <w:hideMark/>
          </w:tcPr>
          <w:p w14:paraId="4A432CCC" w14:textId="77777777" w:rsidR="00A80498" w:rsidRPr="008A3328" w:rsidRDefault="00A80498" w:rsidP="00A80498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1A60FC" w14:textId="07DF7215" w:rsidR="00A80498" w:rsidRPr="008A3328" w:rsidRDefault="00A80498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250752FA" w14:textId="77777777" w:rsidR="00A80498" w:rsidRPr="008A3328" w:rsidRDefault="00A80498" w:rsidP="00A80498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0719D6" w14:textId="53C0D2C8" w:rsidR="00A80498" w:rsidRPr="008A3328" w:rsidRDefault="00A80498" w:rsidP="009E13A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1C76F87E" w14:textId="77777777" w:rsidR="00A80498" w:rsidRPr="008A3328" w:rsidRDefault="00A80498" w:rsidP="00A8049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27B3C5" w14:textId="74C9F2D8" w:rsidR="00A80498" w:rsidRPr="008A3328" w:rsidRDefault="00A80498" w:rsidP="009E13A3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D2856AB" w14:textId="77777777" w:rsidR="00A80498" w:rsidRPr="008A3328" w:rsidRDefault="00A80498" w:rsidP="00A80498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1D09C" w14:textId="7BC32A13" w:rsidR="00A80498" w:rsidRPr="008A3328" w:rsidRDefault="00A80498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206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6824D6" w:rsidRPr="008A3328" w14:paraId="7E70898D" w14:textId="77777777" w:rsidTr="009E13A3">
        <w:trPr>
          <w:trHeight w:val="58"/>
        </w:trPr>
        <w:tc>
          <w:tcPr>
            <w:tcW w:w="3330" w:type="dxa"/>
            <w:hideMark/>
          </w:tcPr>
          <w:p w14:paraId="4B16B120" w14:textId="77777777" w:rsidR="006824D6" w:rsidRPr="008A3328" w:rsidRDefault="006824D6" w:rsidP="00A438EA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5F5FC" w14:textId="4FE8FA8A" w:rsidR="006824D6" w:rsidRPr="008A3328" w:rsidRDefault="006824D6" w:rsidP="00A438EA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540AAAD3" w14:textId="77777777" w:rsidR="006824D6" w:rsidRPr="008A3328" w:rsidRDefault="006824D6" w:rsidP="00A438E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8382B" w14:textId="77777777" w:rsidR="006824D6" w:rsidRPr="008A3328" w:rsidRDefault="006824D6" w:rsidP="00A438EA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459FA974" w14:textId="77777777" w:rsidR="006824D6" w:rsidRPr="008A3328" w:rsidRDefault="006824D6" w:rsidP="00A438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AD32" w14:textId="77777777" w:rsidR="006824D6" w:rsidRPr="008A3328" w:rsidRDefault="006824D6" w:rsidP="00A438EA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E519C7" w14:textId="77777777" w:rsidR="006824D6" w:rsidRPr="008A3328" w:rsidRDefault="006824D6" w:rsidP="00A43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AAD21" w14:textId="77777777" w:rsidR="006824D6" w:rsidRPr="008A3328" w:rsidRDefault="006824D6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13A3" w:rsidRPr="008A3328" w14:paraId="6DE9CB34" w14:textId="77777777" w:rsidTr="009E13A3">
        <w:tc>
          <w:tcPr>
            <w:tcW w:w="3330" w:type="dxa"/>
            <w:hideMark/>
          </w:tcPr>
          <w:p w14:paraId="3E59D9C3" w14:textId="77777777" w:rsidR="009E13A3" w:rsidRPr="008A3328" w:rsidRDefault="009E13A3" w:rsidP="009E13A3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</w:tcPr>
          <w:p w14:paraId="1803EB47" w14:textId="3FC93092" w:rsidR="009E13A3" w:rsidRPr="008A3328" w:rsidRDefault="009E13A3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148,401</w:t>
            </w:r>
          </w:p>
        </w:tc>
        <w:tc>
          <w:tcPr>
            <w:tcW w:w="262" w:type="dxa"/>
          </w:tcPr>
          <w:p w14:paraId="6965C9AC" w14:textId="77777777" w:rsidR="009E13A3" w:rsidRPr="008A3328" w:rsidRDefault="009E13A3" w:rsidP="009E13A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</w:tcPr>
          <w:p w14:paraId="00F6C53F" w14:textId="447F375F" w:rsidR="009E13A3" w:rsidRPr="008A3328" w:rsidRDefault="009E13A3" w:rsidP="009E13A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33,215</w:t>
            </w:r>
          </w:p>
        </w:tc>
        <w:tc>
          <w:tcPr>
            <w:tcW w:w="262" w:type="dxa"/>
          </w:tcPr>
          <w:p w14:paraId="15F9BBBC" w14:textId="77777777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</w:tcPr>
          <w:p w14:paraId="28A3D778" w14:textId="464A3C36" w:rsidR="009E13A3" w:rsidRPr="008A3328" w:rsidRDefault="009E13A3" w:rsidP="009E13A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308DD01A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4B754BCD" w14:textId="46F96A0C" w:rsidR="009E13A3" w:rsidRPr="008A3328" w:rsidRDefault="009E13A3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629</w:t>
            </w:r>
          </w:p>
        </w:tc>
      </w:tr>
      <w:tr w:rsidR="006824D6" w:rsidRPr="008A3328" w14:paraId="577856F0" w14:textId="77777777" w:rsidTr="009E13A3">
        <w:tc>
          <w:tcPr>
            <w:tcW w:w="3330" w:type="dxa"/>
            <w:hideMark/>
          </w:tcPr>
          <w:p w14:paraId="3D25763D" w14:textId="7EC5AB1C" w:rsidR="006824D6" w:rsidRPr="008A3328" w:rsidRDefault="006824D6" w:rsidP="00B83174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="00B83174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B83174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</w:tcPr>
          <w:p w14:paraId="6135CECF" w14:textId="37E060A4" w:rsidR="006824D6" w:rsidRPr="008A3328" w:rsidRDefault="00A80498" w:rsidP="009E13A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684BD46E" w14:textId="77777777" w:rsidR="006824D6" w:rsidRPr="008A3328" w:rsidRDefault="006824D6" w:rsidP="00A438EA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</w:tcPr>
          <w:p w14:paraId="40217C1E" w14:textId="0635B275" w:rsidR="006824D6" w:rsidRPr="008A3328" w:rsidRDefault="00A80498" w:rsidP="009E13A3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2" w:type="dxa"/>
          </w:tcPr>
          <w:p w14:paraId="5FA363E9" w14:textId="77777777" w:rsidR="006824D6" w:rsidRPr="008A3328" w:rsidRDefault="006824D6" w:rsidP="00A438E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</w:tcPr>
          <w:p w14:paraId="1A3CD9C2" w14:textId="23E06E63" w:rsidR="006824D6" w:rsidRPr="008A3328" w:rsidRDefault="00A80498" w:rsidP="00B8317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B7AA179" w14:textId="77777777" w:rsidR="006824D6" w:rsidRPr="008A3328" w:rsidRDefault="006824D6" w:rsidP="00A438EA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A916910" w14:textId="4172ACED" w:rsidR="006824D6" w:rsidRPr="008A3328" w:rsidRDefault="00A80498" w:rsidP="00B83174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9E13A3" w:rsidRPr="008A3328" w14:paraId="055EBA21" w14:textId="77777777" w:rsidTr="009E13A3">
        <w:tc>
          <w:tcPr>
            <w:tcW w:w="3330" w:type="dxa"/>
            <w:hideMark/>
          </w:tcPr>
          <w:p w14:paraId="3EAC2402" w14:textId="77777777" w:rsidR="009E13A3" w:rsidRPr="008A3328" w:rsidRDefault="009E13A3" w:rsidP="009E13A3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E2D00" w14:textId="25E3E225" w:rsidR="009E13A3" w:rsidRPr="008A3328" w:rsidRDefault="009E13A3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148,401</w:t>
            </w:r>
          </w:p>
        </w:tc>
        <w:tc>
          <w:tcPr>
            <w:tcW w:w="262" w:type="dxa"/>
          </w:tcPr>
          <w:p w14:paraId="084155C2" w14:textId="77777777" w:rsidR="009E13A3" w:rsidRPr="008A3328" w:rsidRDefault="009E13A3" w:rsidP="009E13A3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83B796" w14:textId="3827FF0C" w:rsidR="009E13A3" w:rsidRPr="008A3328" w:rsidRDefault="009E13A3" w:rsidP="009E13A3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33,215</w:t>
            </w:r>
          </w:p>
        </w:tc>
        <w:tc>
          <w:tcPr>
            <w:tcW w:w="262" w:type="dxa"/>
          </w:tcPr>
          <w:p w14:paraId="5126D39A" w14:textId="77777777" w:rsidR="009E13A3" w:rsidRPr="008A3328" w:rsidRDefault="009E13A3" w:rsidP="009E13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909A2E" w14:textId="05A53D6F" w:rsidR="009E13A3" w:rsidRPr="008A3328" w:rsidRDefault="009E13A3" w:rsidP="009E13A3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14:paraId="1B77AB62" w14:textId="77777777" w:rsidR="009E13A3" w:rsidRPr="008A3328" w:rsidRDefault="009E13A3" w:rsidP="009E13A3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68BD1" w14:textId="446BA2C8" w:rsidR="009E13A3" w:rsidRPr="008A3328" w:rsidRDefault="009E13A3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262</w:t>
            </w:r>
          </w:p>
        </w:tc>
      </w:tr>
      <w:bookmarkEnd w:id="20"/>
    </w:tbl>
    <w:p w14:paraId="1190CED4" w14:textId="1C4E834D" w:rsidR="00C04630" w:rsidRPr="008A3328" w:rsidRDefault="00C04630" w:rsidP="007923F5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i/>
          <w:iCs/>
          <w:color w:val="0000FF"/>
          <w:sz w:val="20"/>
          <w:szCs w:val="20"/>
          <w:shd w:val="clear" w:color="auto" w:fill="E0E0E0"/>
        </w:rPr>
      </w:pPr>
    </w:p>
    <w:tbl>
      <w:tblPr>
        <w:tblW w:w="792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3330"/>
        <w:gridCol w:w="1080"/>
        <w:gridCol w:w="262"/>
        <w:gridCol w:w="1088"/>
        <w:gridCol w:w="262"/>
        <w:gridCol w:w="728"/>
        <w:gridCol w:w="270"/>
        <w:gridCol w:w="900"/>
      </w:tblGrid>
      <w:tr w:rsidR="00F2270F" w:rsidRPr="008A3328" w14:paraId="1212976E" w14:textId="77777777" w:rsidTr="00B83174">
        <w:trPr>
          <w:tblHeader/>
        </w:trPr>
        <w:tc>
          <w:tcPr>
            <w:tcW w:w="3330" w:type="dxa"/>
          </w:tcPr>
          <w:p w14:paraId="6E60156D" w14:textId="3E93ACFF" w:rsidR="00F2270F" w:rsidRPr="008A3328" w:rsidRDefault="00C04630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color w:val="0000FF"/>
                <w:sz w:val="20"/>
                <w:szCs w:val="20"/>
                <w:shd w:val="clear" w:color="auto" w:fill="E0E0E0"/>
              </w:rPr>
              <w:br w:type="page"/>
            </w:r>
            <w:bookmarkStart w:id="21" w:name="_Hlk33568497"/>
          </w:p>
        </w:tc>
        <w:tc>
          <w:tcPr>
            <w:tcW w:w="4590" w:type="dxa"/>
            <w:gridSpan w:val="7"/>
            <w:vAlign w:val="bottom"/>
            <w:hideMark/>
          </w:tcPr>
          <w:p w14:paraId="7722EE08" w14:textId="77777777" w:rsidR="00F2270F" w:rsidRPr="008A3328" w:rsidRDefault="00F2270F">
            <w:pPr>
              <w:pStyle w:val="acctfourfigures"/>
              <w:tabs>
                <w:tab w:val="decimal" w:pos="70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2270F" w:rsidRPr="008A3328" w14:paraId="5AA8E355" w14:textId="77777777" w:rsidTr="00B83174">
        <w:trPr>
          <w:tblHeader/>
        </w:trPr>
        <w:tc>
          <w:tcPr>
            <w:tcW w:w="3330" w:type="dxa"/>
          </w:tcPr>
          <w:p w14:paraId="6E480770" w14:textId="77777777" w:rsidR="00F2270F" w:rsidRPr="008A3328" w:rsidRDefault="00F2270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5C524188" w14:textId="59565D8F" w:rsidR="00F2270F" w:rsidRPr="008A3328" w:rsidRDefault="002172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CB25D6" w:rsidRPr="008A3328" w14:paraId="7680FBB5" w14:textId="77777777" w:rsidTr="00B83174">
        <w:trPr>
          <w:tblHeader/>
        </w:trPr>
        <w:tc>
          <w:tcPr>
            <w:tcW w:w="3330" w:type="dxa"/>
            <w:hideMark/>
          </w:tcPr>
          <w:p w14:paraId="3F06EE6F" w14:textId="77777777" w:rsidR="00CB25D6" w:rsidRPr="008A3328" w:rsidRDefault="00CB25D6" w:rsidP="00CB25D6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ฐานะเปิดต่อความเสี่ยงจากเงินตรา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</w:p>
          <w:p w14:paraId="7EC31127" w14:textId="07F5DB2A" w:rsidR="00CB25D6" w:rsidRPr="008A3328" w:rsidRDefault="00CB25D6" w:rsidP="00CB25D6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80" w:type="dxa"/>
            <w:vAlign w:val="bottom"/>
            <w:hideMark/>
          </w:tcPr>
          <w:p w14:paraId="1C760AD8" w14:textId="136453B0" w:rsidR="00CB25D6" w:rsidRPr="008A3328" w:rsidRDefault="00CB25D6" w:rsidP="00CB25D6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262" w:type="dxa"/>
          </w:tcPr>
          <w:p w14:paraId="778AB5BD" w14:textId="77777777" w:rsidR="00CB25D6" w:rsidRPr="008A3328" w:rsidRDefault="00CB25D6" w:rsidP="00CB25D6">
            <w:pPr>
              <w:pStyle w:val="acctfourfigures"/>
              <w:tabs>
                <w:tab w:val="decimal" w:pos="71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vAlign w:val="bottom"/>
            <w:hideMark/>
          </w:tcPr>
          <w:p w14:paraId="1F6B197C" w14:textId="008DFF42" w:rsidR="00CB25D6" w:rsidRPr="008A3328" w:rsidRDefault="00CB25D6" w:rsidP="00CB25D6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เงินเหรียญสิงคโปร์</w:t>
            </w:r>
          </w:p>
        </w:tc>
        <w:tc>
          <w:tcPr>
            <w:tcW w:w="262" w:type="dxa"/>
          </w:tcPr>
          <w:p w14:paraId="6ABD6D68" w14:textId="77777777" w:rsidR="00CB25D6" w:rsidRPr="008A3328" w:rsidRDefault="00CB25D6" w:rsidP="00CB25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28" w:type="dxa"/>
            <w:vAlign w:val="bottom"/>
            <w:hideMark/>
          </w:tcPr>
          <w:p w14:paraId="001B13F0" w14:textId="50807CB4" w:rsidR="00CB25D6" w:rsidRPr="008A3328" w:rsidRDefault="00CB25D6" w:rsidP="00CB25D6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จ๊าดพม่า</w:t>
            </w:r>
          </w:p>
        </w:tc>
        <w:tc>
          <w:tcPr>
            <w:tcW w:w="270" w:type="dxa"/>
          </w:tcPr>
          <w:p w14:paraId="29D899E8" w14:textId="77777777" w:rsidR="00CB25D6" w:rsidRPr="008A3328" w:rsidRDefault="00CB25D6" w:rsidP="00CB25D6">
            <w:pPr>
              <w:tabs>
                <w:tab w:val="clear" w:pos="454"/>
                <w:tab w:val="decimal" w:pos="556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75952A34" w14:textId="78075830" w:rsidR="00CB25D6" w:rsidRPr="008A3328" w:rsidRDefault="00CB25D6" w:rsidP="00CB25D6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2270F" w:rsidRPr="008A3328" w14:paraId="54D5D7CA" w14:textId="77777777" w:rsidTr="00B83174">
        <w:trPr>
          <w:tblHeader/>
        </w:trPr>
        <w:tc>
          <w:tcPr>
            <w:tcW w:w="3330" w:type="dxa"/>
          </w:tcPr>
          <w:p w14:paraId="4D454178" w14:textId="77777777" w:rsidR="00F2270F" w:rsidRPr="008A3328" w:rsidRDefault="00F2270F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7"/>
            <w:vAlign w:val="bottom"/>
            <w:hideMark/>
          </w:tcPr>
          <w:p w14:paraId="74ED7607" w14:textId="77777777" w:rsidR="00F2270F" w:rsidRPr="008A3328" w:rsidRDefault="00F2270F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2270F" w:rsidRPr="008A3328" w14:paraId="0AE91342" w14:textId="77777777" w:rsidTr="00B83174">
        <w:trPr>
          <w:trHeight w:val="92"/>
        </w:trPr>
        <w:tc>
          <w:tcPr>
            <w:tcW w:w="3330" w:type="dxa"/>
            <w:hideMark/>
          </w:tcPr>
          <w:p w14:paraId="2AC433EE" w14:textId="77777777" w:rsidR="00F2270F" w:rsidRPr="008A3328" w:rsidRDefault="00F2270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hideMark/>
          </w:tcPr>
          <w:p w14:paraId="4408F93E" w14:textId="0ECF3DC7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</w:t>
            </w:r>
            <w:r w:rsidR="00F2270F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714</w:t>
            </w:r>
          </w:p>
        </w:tc>
        <w:tc>
          <w:tcPr>
            <w:tcW w:w="262" w:type="dxa"/>
          </w:tcPr>
          <w:p w14:paraId="274E99D0" w14:textId="77777777" w:rsidR="00F2270F" w:rsidRPr="008A3328" w:rsidRDefault="00F227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0D6F95AF" w14:textId="30EAEF35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F2270F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296</w:t>
            </w:r>
          </w:p>
        </w:tc>
        <w:tc>
          <w:tcPr>
            <w:tcW w:w="262" w:type="dxa"/>
          </w:tcPr>
          <w:p w14:paraId="0CCE1B3E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  <w:hideMark/>
          </w:tcPr>
          <w:p w14:paraId="59F7C3A2" w14:textId="2F2D926E" w:rsidR="00F2270F" w:rsidRPr="008A3328" w:rsidRDefault="002172F1" w:rsidP="00B8317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118FAD7" w14:textId="77777777" w:rsidR="00F2270F" w:rsidRPr="008A3328" w:rsidRDefault="00F227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65BCD8B" w14:textId="691ABA26" w:rsidR="00F2270F" w:rsidRPr="008A3328" w:rsidRDefault="00F2270F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024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F2270F" w:rsidRPr="008A3328" w14:paraId="2CAFF426" w14:textId="77777777" w:rsidTr="00B83174">
        <w:trPr>
          <w:trHeight w:val="92"/>
        </w:trPr>
        <w:tc>
          <w:tcPr>
            <w:tcW w:w="3330" w:type="dxa"/>
            <w:hideMark/>
          </w:tcPr>
          <w:p w14:paraId="2A948293" w14:textId="77777777" w:rsidR="00F2270F" w:rsidRPr="008A3328" w:rsidRDefault="00F227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080" w:type="dxa"/>
            <w:hideMark/>
          </w:tcPr>
          <w:p w14:paraId="1E6212B4" w14:textId="1C47AE19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F2270F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62" w:type="dxa"/>
          </w:tcPr>
          <w:p w14:paraId="337439F1" w14:textId="77777777" w:rsidR="00F2270F" w:rsidRPr="008A3328" w:rsidRDefault="00F227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0CDF8F05" w14:textId="546EB47B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</w:p>
        </w:tc>
        <w:tc>
          <w:tcPr>
            <w:tcW w:w="262" w:type="dxa"/>
          </w:tcPr>
          <w:p w14:paraId="777E7CB1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28" w:type="dxa"/>
            <w:hideMark/>
          </w:tcPr>
          <w:p w14:paraId="4A829640" w14:textId="77777777" w:rsidR="00F2270F" w:rsidRPr="008A3328" w:rsidRDefault="00F2270F" w:rsidP="00B8317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ECAEA26" w14:textId="77777777" w:rsidR="00F2270F" w:rsidRPr="008A3328" w:rsidRDefault="00F2270F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19855F91" w14:textId="3216627F" w:rsidR="00F2270F" w:rsidRPr="008A3328" w:rsidRDefault="00F2270F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589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</w:p>
        </w:tc>
      </w:tr>
      <w:tr w:rsidR="00F2270F" w:rsidRPr="008A3328" w14:paraId="521CC3AC" w14:textId="77777777" w:rsidTr="00B83174">
        <w:tc>
          <w:tcPr>
            <w:tcW w:w="3330" w:type="dxa"/>
            <w:hideMark/>
          </w:tcPr>
          <w:p w14:paraId="753631AA" w14:textId="77777777" w:rsidR="00F2270F" w:rsidRPr="008A3328" w:rsidRDefault="00F2270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1C3B1F" w14:textId="695E84CB" w:rsidR="00F2270F" w:rsidRPr="008A3328" w:rsidRDefault="00F2270F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4514F18C" w14:textId="77777777" w:rsidR="00F2270F" w:rsidRPr="008A3328" w:rsidRDefault="00F227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3672B" w14:textId="77777777" w:rsidR="00F2270F" w:rsidRPr="008A3328" w:rsidRDefault="00F2270F" w:rsidP="00B8317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7F19B841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BE9B70" w14:textId="77777777" w:rsidR="00F2270F" w:rsidRPr="008A3328" w:rsidRDefault="00F2270F" w:rsidP="00B8317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5DDB0C" w14:textId="77777777" w:rsidR="00F2270F" w:rsidRPr="008A3328" w:rsidRDefault="00F227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A94084" w14:textId="69606C02" w:rsidR="00F2270F" w:rsidRPr="008A3328" w:rsidRDefault="00F2270F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867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F2270F" w:rsidRPr="008A3328" w14:paraId="62BEBCFF" w14:textId="77777777" w:rsidTr="00B83174">
        <w:trPr>
          <w:trHeight w:val="58"/>
        </w:trPr>
        <w:tc>
          <w:tcPr>
            <w:tcW w:w="3330" w:type="dxa"/>
            <w:hideMark/>
          </w:tcPr>
          <w:p w14:paraId="348B6E68" w14:textId="7386EDA8" w:rsidR="00F2270F" w:rsidRPr="008A3328" w:rsidRDefault="00F2270F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176C36" w14:textId="77777777" w:rsidR="00F2270F" w:rsidRPr="008A3328" w:rsidRDefault="00F2270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2" w:type="dxa"/>
          </w:tcPr>
          <w:p w14:paraId="719F4B0D" w14:textId="77777777" w:rsidR="00F2270F" w:rsidRPr="008A3328" w:rsidRDefault="00F227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0F2019" w14:textId="77777777" w:rsidR="00F2270F" w:rsidRPr="008A3328" w:rsidRDefault="00F2270F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2" w:type="dxa"/>
          </w:tcPr>
          <w:p w14:paraId="6A4F019F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E26D9" w14:textId="77777777" w:rsidR="00F2270F" w:rsidRPr="008A3328" w:rsidRDefault="00F2270F">
            <w:pPr>
              <w:pStyle w:val="acctfourfigures"/>
              <w:tabs>
                <w:tab w:val="decimal" w:pos="44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2536DC" w14:textId="77777777" w:rsidR="00F2270F" w:rsidRPr="008A3328" w:rsidRDefault="00F227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B682A5" w14:textId="77777777" w:rsidR="00F2270F" w:rsidRPr="008A3328" w:rsidRDefault="00F2270F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270F" w:rsidRPr="008A3328" w14:paraId="0B605C16" w14:textId="77777777" w:rsidTr="00B83174">
        <w:tc>
          <w:tcPr>
            <w:tcW w:w="3330" w:type="dxa"/>
            <w:hideMark/>
          </w:tcPr>
          <w:p w14:paraId="4A65604C" w14:textId="77777777" w:rsidR="00F2270F" w:rsidRPr="008A3328" w:rsidRDefault="00F2270F">
            <w:pPr>
              <w:tabs>
                <w:tab w:val="right" w:pos="394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ที่มีความเสี่ยง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 </w:t>
            </w:r>
            <w:r w:rsidRPr="008A332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1080" w:type="dxa"/>
            <w:hideMark/>
          </w:tcPr>
          <w:p w14:paraId="2E2C1F66" w14:textId="67CF4EDD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F2270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068</w:t>
            </w:r>
          </w:p>
        </w:tc>
        <w:tc>
          <w:tcPr>
            <w:tcW w:w="262" w:type="dxa"/>
          </w:tcPr>
          <w:p w14:paraId="6DBD5316" w14:textId="77777777" w:rsidR="00F2270F" w:rsidRPr="008A3328" w:rsidRDefault="00F227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13295454" w14:textId="4CFEF8DB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2270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62" w:type="dxa"/>
          </w:tcPr>
          <w:p w14:paraId="3394CC32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  <w:hideMark/>
          </w:tcPr>
          <w:p w14:paraId="6E6A5E0C" w14:textId="26BE8144" w:rsidR="00F2270F" w:rsidRPr="008A3328" w:rsidRDefault="002172F1" w:rsidP="00B8317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01A6E1EF" w14:textId="77777777" w:rsidR="00F2270F" w:rsidRPr="008A3328" w:rsidRDefault="00F227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7A362CC4" w14:textId="551F516C" w:rsidR="00F2270F" w:rsidRPr="008A3328" w:rsidRDefault="00F2270F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746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</w:tr>
      <w:tr w:rsidR="00F2270F" w:rsidRPr="008A3328" w14:paraId="7921129F" w14:textId="77777777" w:rsidTr="00B83174">
        <w:tc>
          <w:tcPr>
            <w:tcW w:w="3330" w:type="dxa"/>
            <w:hideMark/>
          </w:tcPr>
          <w:p w14:paraId="0AB960D5" w14:textId="1D989353" w:rsidR="00F2270F" w:rsidRPr="008A3328" w:rsidRDefault="00F2270F" w:rsidP="00B83174">
            <w:pPr>
              <w:tabs>
                <w:tab w:val="right" w:pos="3945"/>
              </w:tabs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="00B83174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="00B83174"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080" w:type="dxa"/>
            <w:hideMark/>
          </w:tcPr>
          <w:p w14:paraId="04C47EA2" w14:textId="294235AF" w:rsidR="00F2270F" w:rsidRPr="008A3328" w:rsidRDefault="00F2270F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2" w:type="dxa"/>
          </w:tcPr>
          <w:p w14:paraId="013AC99F" w14:textId="77777777" w:rsidR="00F2270F" w:rsidRPr="008A3328" w:rsidRDefault="00F227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  <w:hideMark/>
          </w:tcPr>
          <w:p w14:paraId="47559827" w14:textId="77777777" w:rsidR="00F2270F" w:rsidRPr="008A3328" w:rsidRDefault="00F2270F" w:rsidP="00B83174">
            <w:pPr>
              <w:pStyle w:val="acctfourfigures"/>
              <w:tabs>
                <w:tab w:val="clear" w:pos="765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62" w:type="dxa"/>
          </w:tcPr>
          <w:p w14:paraId="39BADD45" w14:textId="77777777" w:rsidR="00F2270F" w:rsidRPr="008A3328" w:rsidRDefault="00F2270F" w:rsidP="001A39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28" w:type="dxa"/>
            <w:hideMark/>
          </w:tcPr>
          <w:p w14:paraId="50C781D9" w14:textId="77777777" w:rsidR="00F2270F" w:rsidRPr="008A3328" w:rsidRDefault="00F2270F" w:rsidP="00B83174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0CD3D3F" w14:textId="77777777" w:rsidR="00F2270F" w:rsidRPr="008A3328" w:rsidRDefault="00F227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hideMark/>
          </w:tcPr>
          <w:p w14:paraId="2CB36471" w14:textId="13465A53" w:rsidR="00F2270F" w:rsidRPr="008A3328" w:rsidRDefault="00F2270F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F2270F" w:rsidRPr="008A3328" w14:paraId="43AC0FCC" w14:textId="77777777" w:rsidTr="00B83174">
        <w:tc>
          <w:tcPr>
            <w:tcW w:w="3330" w:type="dxa"/>
            <w:hideMark/>
          </w:tcPr>
          <w:p w14:paraId="04D45A39" w14:textId="77777777" w:rsidR="00F2270F" w:rsidRPr="008A3328" w:rsidRDefault="00F2270F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195E4F1" w14:textId="692CBBE1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</w:t>
            </w:r>
            <w:r w:rsidR="00F2270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059</w:t>
            </w:r>
          </w:p>
        </w:tc>
        <w:tc>
          <w:tcPr>
            <w:tcW w:w="262" w:type="dxa"/>
          </w:tcPr>
          <w:p w14:paraId="4E7CE025" w14:textId="77777777" w:rsidR="00F2270F" w:rsidRPr="008A3328" w:rsidRDefault="00F2270F">
            <w:pPr>
              <w:pStyle w:val="acctfourfigures"/>
              <w:tabs>
                <w:tab w:val="decimal" w:pos="71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7AFC92E" w14:textId="23C51684" w:rsidR="00F2270F" w:rsidRPr="008A3328" w:rsidRDefault="002172F1" w:rsidP="00B8317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F2270F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664</w:t>
            </w:r>
          </w:p>
        </w:tc>
        <w:tc>
          <w:tcPr>
            <w:tcW w:w="262" w:type="dxa"/>
          </w:tcPr>
          <w:p w14:paraId="1DC5A61B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821CB8" w14:textId="7B067D4B" w:rsidR="00F2270F" w:rsidRPr="008A3328" w:rsidRDefault="002172F1" w:rsidP="00B83174">
            <w:pPr>
              <w:pStyle w:val="acctfourfigures"/>
              <w:tabs>
                <w:tab w:val="clear" w:pos="765"/>
                <w:tab w:val="decimal" w:pos="43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</w:t>
            </w:r>
          </w:p>
        </w:tc>
        <w:tc>
          <w:tcPr>
            <w:tcW w:w="270" w:type="dxa"/>
          </w:tcPr>
          <w:p w14:paraId="1494A08E" w14:textId="77777777" w:rsidR="00F2270F" w:rsidRPr="008A3328" w:rsidRDefault="00F2270F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4E015AB" w14:textId="13C908DE" w:rsidR="00F2270F" w:rsidRPr="008A3328" w:rsidRDefault="00F2270F" w:rsidP="00B83174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45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737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</w:t>
            </w:r>
          </w:p>
        </w:tc>
        <w:bookmarkEnd w:id="21"/>
      </w:tr>
    </w:tbl>
    <w:p w14:paraId="7C2C236C" w14:textId="72F14431" w:rsidR="00F2270F" w:rsidRPr="008A3328" w:rsidRDefault="00F2270F" w:rsidP="007923F5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7920" w:type="dxa"/>
        <w:tblInd w:w="1530" w:type="dxa"/>
        <w:tblLayout w:type="fixed"/>
        <w:tblLook w:val="01E0" w:firstRow="1" w:lastRow="1" w:firstColumn="1" w:lastColumn="1" w:noHBand="0" w:noVBand="0"/>
      </w:tblPr>
      <w:tblGrid>
        <w:gridCol w:w="4860"/>
        <w:gridCol w:w="270"/>
        <w:gridCol w:w="1260"/>
        <w:gridCol w:w="270"/>
        <w:gridCol w:w="1260"/>
      </w:tblGrid>
      <w:tr w:rsidR="00F2270F" w:rsidRPr="008A3328" w14:paraId="7DC08EA1" w14:textId="77777777" w:rsidTr="00B83174">
        <w:trPr>
          <w:tblHeader/>
        </w:trPr>
        <w:tc>
          <w:tcPr>
            <w:tcW w:w="4860" w:type="dxa"/>
          </w:tcPr>
          <w:p w14:paraId="68F817C6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22" w:name="_Hlk64301620"/>
          </w:p>
        </w:tc>
        <w:tc>
          <w:tcPr>
            <w:tcW w:w="270" w:type="dxa"/>
          </w:tcPr>
          <w:p w14:paraId="10B4E8F0" w14:textId="77777777" w:rsidR="00F2270F" w:rsidRPr="008A3328" w:rsidRDefault="00F227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07590925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2270F" w:rsidRPr="008A3328" w14:paraId="731E07A6" w14:textId="77777777" w:rsidTr="00B83174">
        <w:trPr>
          <w:tblHeader/>
        </w:trPr>
        <w:tc>
          <w:tcPr>
            <w:tcW w:w="4860" w:type="dxa"/>
          </w:tcPr>
          <w:p w14:paraId="5F2CAD8C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00AC5D3" w14:textId="77777777" w:rsidR="00F2270F" w:rsidRPr="008A3328" w:rsidRDefault="00F227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4854140E" w14:textId="6797B920" w:rsidR="00F2270F" w:rsidRPr="008A3328" w:rsidRDefault="00217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5C924635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  <w:hideMark/>
          </w:tcPr>
          <w:p w14:paraId="729C5962" w14:textId="71E87FCF" w:rsidR="00F2270F" w:rsidRPr="008A3328" w:rsidRDefault="002172F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8A3328">
              <w:rPr>
                <w:rFonts w:ascii="Angsana New" w:hAnsi="Angsana New"/>
                <w:bCs/>
                <w:sz w:val="28"/>
                <w:szCs w:val="28"/>
              </w:rPr>
              <w:t>2562</w:t>
            </w:r>
          </w:p>
        </w:tc>
      </w:tr>
      <w:tr w:rsidR="00CB25D6" w:rsidRPr="008A3328" w14:paraId="5BB6922F" w14:textId="77777777" w:rsidTr="00B83174">
        <w:trPr>
          <w:tblHeader/>
        </w:trPr>
        <w:tc>
          <w:tcPr>
            <w:tcW w:w="4860" w:type="dxa"/>
          </w:tcPr>
          <w:p w14:paraId="7993F527" w14:textId="77777777" w:rsidR="00CB25D6" w:rsidRPr="008A3328" w:rsidRDefault="00CB25D6" w:rsidP="00CB25D6">
            <w:pPr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ฐานะเปิดต่อความเสี่ยงจากเงินตราต่างประเทศ</w:t>
            </w:r>
          </w:p>
          <w:p w14:paraId="5C1B0068" w14:textId="5F1C8D89" w:rsidR="00CB25D6" w:rsidRPr="008A3328" w:rsidRDefault="00CB25D6" w:rsidP="00CB25D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ณ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วันที่</w:t>
            </w:r>
            <w:r w:rsidRPr="008A3328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31 </w:t>
            </w:r>
            <w:r w:rsidRPr="008A3328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2EB7518" w14:textId="77777777" w:rsidR="00CB25D6" w:rsidRPr="008A3328" w:rsidRDefault="00CB25D6" w:rsidP="00CB25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6DF7CEFE" w14:textId="77777777" w:rsidR="00CB25D6" w:rsidRPr="008A3328" w:rsidRDefault="00CB25D6" w:rsidP="00CB25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56CCC5BB" w14:textId="77777777" w:rsidR="00CB25D6" w:rsidRPr="008A3328" w:rsidRDefault="00CB25D6" w:rsidP="00CB25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08CA80A9" w14:textId="77777777" w:rsidR="00CB25D6" w:rsidRPr="008A3328" w:rsidRDefault="00CB25D6" w:rsidP="00CB25D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</w:tr>
      <w:tr w:rsidR="00F2270F" w:rsidRPr="008A3328" w14:paraId="0CDB2C7A" w14:textId="77777777" w:rsidTr="00B83174">
        <w:trPr>
          <w:tblHeader/>
        </w:trPr>
        <w:tc>
          <w:tcPr>
            <w:tcW w:w="4860" w:type="dxa"/>
          </w:tcPr>
          <w:p w14:paraId="0612F729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A08A75" w14:textId="77777777" w:rsidR="00F2270F" w:rsidRPr="008A3328" w:rsidRDefault="00F2270F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vAlign w:val="bottom"/>
            <w:hideMark/>
          </w:tcPr>
          <w:p w14:paraId="49EC6493" w14:textId="77777777" w:rsidR="00F2270F" w:rsidRPr="008A3328" w:rsidRDefault="00F2270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4D6" w:rsidRPr="008A3328" w14:paraId="5937C93A" w14:textId="77777777" w:rsidTr="00B83174">
        <w:trPr>
          <w:trHeight w:val="92"/>
        </w:trPr>
        <w:tc>
          <w:tcPr>
            <w:tcW w:w="4860" w:type="dxa"/>
            <w:hideMark/>
          </w:tcPr>
          <w:p w14:paraId="4F460C53" w14:textId="77777777" w:rsidR="006824D6" w:rsidRPr="008A3328" w:rsidRDefault="006824D6" w:rsidP="006824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D53BB58" w14:textId="77777777" w:rsidR="006824D6" w:rsidRPr="008A3328" w:rsidRDefault="006824D6" w:rsidP="006824D6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20470E17" w14:textId="1873CA50" w:rsidR="006824D6" w:rsidRPr="008A3328" w:rsidRDefault="002172F1" w:rsidP="006824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6824D6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70" w:type="dxa"/>
          </w:tcPr>
          <w:p w14:paraId="60F44A24" w14:textId="77777777" w:rsidR="006824D6" w:rsidRPr="008A3328" w:rsidRDefault="006824D6" w:rsidP="006824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16CD335A" w14:textId="6A9B9413" w:rsidR="006824D6" w:rsidRPr="008A3328" w:rsidRDefault="002172F1" w:rsidP="006824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="006824D6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939</w:t>
            </w:r>
          </w:p>
        </w:tc>
      </w:tr>
      <w:tr w:rsidR="006824D6" w:rsidRPr="008A3328" w14:paraId="3F7C90C4" w14:textId="77777777" w:rsidTr="00B83174">
        <w:trPr>
          <w:trHeight w:val="92"/>
        </w:trPr>
        <w:tc>
          <w:tcPr>
            <w:tcW w:w="4860" w:type="dxa"/>
            <w:hideMark/>
          </w:tcPr>
          <w:p w14:paraId="4C2FA57D" w14:textId="77777777" w:rsidR="006824D6" w:rsidRPr="008A3328" w:rsidRDefault="006824D6" w:rsidP="006824D6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5AEC8A12" w14:textId="77777777" w:rsidR="006824D6" w:rsidRPr="008A3328" w:rsidRDefault="006824D6" w:rsidP="006824D6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3F79B054" w14:textId="5A013F56" w:rsidR="006824D6" w:rsidRPr="008A3328" w:rsidRDefault="002172F1" w:rsidP="006824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</w:t>
            </w:r>
            <w:r w:rsidR="006824D6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263</w:t>
            </w:r>
          </w:p>
        </w:tc>
        <w:tc>
          <w:tcPr>
            <w:tcW w:w="270" w:type="dxa"/>
          </w:tcPr>
          <w:p w14:paraId="3A6E4D8C" w14:textId="77777777" w:rsidR="006824D6" w:rsidRPr="008A3328" w:rsidRDefault="006824D6" w:rsidP="006824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34A1D531" w14:textId="06D1356E" w:rsidR="006824D6" w:rsidRPr="008A3328" w:rsidRDefault="002172F1" w:rsidP="006824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16</w:t>
            </w:r>
            <w:r w:rsidR="006824D6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820</w:t>
            </w:r>
          </w:p>
        </w:tc>
      </w:tr>
      <w:tr w:rsidR="00B517A0" w:rsidRPr="008A3328" w14:paraId="579F95B7" w14:textId="77777777" w:rsidTr="00B83174">
        <w:trPr>
          <w:trHeight w:val="92"/>
        </w:trPr>
        <w:tc>
          <w:tcPr>
            <w:tcW w:w="4860" w:type="dxa"/>
          </w:tcPr>
          <w:p w14:paraId="090F67D2" w14:textId="5B8449F1" w:rsidR="00B517A0" w:rsidRPr="008A3328" w:rsidRDefault="00B517A0" w:rsidP="006824D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2F0E9079" w14:textId="77777777" w:rsidR="00B517A0" w:rsidRPr="008A3328" w:rsidRDefault="00B517A0" w:rsidP="006824D6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5CC939BD" w14:textId="462C09B7" w:rsidR="00B517A0" w:rsidRPr="008A3328" w:rsidRDefault="002172F1" w:rsidP="006824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="00B517A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70" w:type="dxa"/>
          </w:tcPr>
          <w:p w14:paraId="2EB8E1F3" w14:textId="77777777" w:rsidR="00B517A0" w:rsidRPr="008A3328" w:rsidRDefault="00B517A0" w:rsidP="006824D6">
            <w:pPr>
              <w:tabs>
                <w:tab w:val="clear" w:pos="454"/>
                <w:tab w:val="decimal" w:pos="55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C0FC66" w14:textId="43796FEE" w:rsidR="00B517A0" w:rsidRPr="008A3328" w:rsidRDefault="002172F1" w:rsidP="006824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B517A0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972</w:t>
            </w:r>
          </w:p>
        </w:tc>
      </w:tr>
      <w:tr w:rsidR="006824D6" w:rsidRPr="008A3328" w14:paraId="5E964070" w14:textId="77777777" w:rsidTr="00B83174">
        <w:tc>
          <w:tcPr>
            <w:tcW w:w="4860" w:type="dxa"/>
            <w:hideMark/>
          </w:tcPr>
          <w:p w14:paraId="28CA927C" w14:textId="77777777" w:rsidR="006824D6" w:rsidRPr="008A3328" w:rsidRDefault="006824D6" w:rsidP="006824D6">
            <w:pPr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270" w:type="dxa"/>
          </w:tcPr>
          <w:p w14:paraId="7E626C5F" w14:textId="77777777" w:rsidR="006824D6" w:rsidRPr="008A3328" w:rsidRDefault="006824D6" w:rsidP="006824D6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E463BD" w14:textId="25DB4A6B" w:rsidR="006824D6" w:rsidRPr="008A3328" w:rsidRDefault="006824D6" w:rsidP="006824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18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421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D2FA70" w14:textId="77777777" w:rsidR="006824D6" w:rsidRPr="008A3328" w:rsidRDefault="006824D6" w:rsidP="006824D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DE7E0A" w14:textId="2093028B" w:rsidR="006824D6" w:rsidRPr="008A3328" w:rsidRDefault="006824D6" w:rsidP="006824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39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751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6824D6" w:rsidRPr="008A3328" w14:paraId="3395AF06" w14:textId="77777777" w:rsidTr="00B83174">
        <w:trPr>
          <w:trHeight w:val="68"/>
        </w:trPr>
        <w:tc>
          <w:tcPr>
            <w:tcW w:w="4860" w:type="dxa"/>
            <w:hideMark/>
          </w:tcPr>
          <w:p w14:paraId="4532FDBA" w14:textId="77777777" w:rsidR="006824D6" w:rsidRPr="008A3328" w:rsidRDefault="006824D6" w:rsidP="006824D6">
            <w:pPr>
              <w:tabs>
                <w:tab w:val="right" w:pos="3945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ยอดบัญชีในงบแสดงฐานะทางการเงินที่มีความเสี่ยง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  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</w:t>
            </w:r>
          </w:p>
        </w:tc>
        <w:tc>
          <w:tcPr>
            <w:tcW w:w="270" w:type="dxa"/>
          </w:tcPr>
          <w:p w14:paraId="503C97C5" w14:textId="77777777" w:rsidR="006824D6" w:rsidRPr="008A3328" w:rsidRDefault="006824D6" w:rsidP="006824D6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3F973A2E" w14:textId="0FDF4FE0" w:rsidR="006824D6" w:rsidRPr="008A3328" w:rsidRDefault="002172F1" w:rsidP="006824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145</w:t>
            </w:r>
            <w:r w:rsidR="00B517A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70" w:type="dxa"/>
          </w:tcPr>
          <w:p w14:paraId="279FD9D8" w14:textId="77777777" w:rsidR="006824D6" w:rsidRPr="008A3328" w:rsidRDefault="006824D6" w:rsidP="006824D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3A74F2DC" w14:textId="0F52C574" w:rsidR="006824D6" w:rsidRPr="008A3328" w:rsidRDefault="002172F1" w:rsidP="006824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B517A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980</w:t>
            </w:r>
          </w:p>
        </w:tc>
      </w:tr>
      <w:tr w:rsidR="006824D6" w:rsidRPr="008A3328" w14:paraId="12883409" w14:textId="77777777" w:rsidTr="00B83174">
        <w:tc>
          <w:tcPr>
            <w:tcW w:w="4860" w:type="dxa"/>
            <w:hideMark/>
          </w:tcPr>
          <w:p w14:paraId="10684F80" w14:textId="0A98DD9E" w:rsidR="006824D6" w:rsidRPr="008A3328" w:rsidRDefault="006824D6" w:rsidP="006824D6">
            <w:pPr>
              <w:tabs>
                <w:tab w:val="right" w:pos="394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สัญญาซื้อ (ขาย) เงินตราต่างประเทศ</w:t>
            </w:r>
            <w:r w:rsidR="00B83174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="00B83174" w:rsidRPr="008A332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A3328">
              <w:rPr>
                <w:rFonts w:ascii="Angsana New" w:hAnsi="Angsana New"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270" w:type="dxa"/>
          </w:tcPr>
          <w:p w14:paraId="0CBE9E92" w14:textId="77777777" w:rsidR="006824D6" w:rsidRPr="008A3328" w:rsidRDefault="006824D6" w:rsidP="006824D6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hideMark/>
          </w:tcPr>
          <w:p w14:paraId="07D5FBF1" w14:textId="67554A5A" w:rsidR="006824D6" w:rsidRPr="008A3328" w:rsidRDefault="006824D6" w:rsidP="006824D6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72F092B" w14:textId="77777777" w:rsidR="006824D6" w:rsidRPr="008A3328" w:rsidRDefault="006824D6" w:rsidP="006824D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227F8E70" w14:textId="0B10C7E7" w:rsidR="006824D6" w:rsidRPr="008A3328" w:rsidRDefault="006824D6" w:rsidP="006824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9</w:t>
            </w:r>
            <w:r w:rsidRPr="008A3328">
              <w:rPr>
                <w:rFonts w:ascii="Angsana New" w:hAnsi="Angsana New"/>
                <w:sz w:val="28"/>
                <w:szCs w:val="28"/>
                <w:lang w:bidi="th-TH"/>
              </w:rPr>
              <w:t>)</w:t>
            </w:r>
          </w:p>
        </w:tc>
      </w:tr>
      <w:tr w:rsidR="006824D6" w:rsidRPr="008A3328" w14:paraId="42543450" w14:textId="77777777" w:rsidTr="00B83174">
        <w:tc>
          <w:tcPr>
            <w:tcW w:w="4860" w:type="dxa"/>
            <w:hideMark/>
          </w:tcPr>
          <w:p w14:paraId="0E40EC7A" w14:textId="77777777" w:rsidR="006824D6" w:rsidRPr="008A3328" w:rsidRDefault="006824D6" w:rsidP="006824D6">
            <w:pPr>
              <w:tabs>
                <w:tab w:val="clear" w:pos="227"/>
                <w:tab w:val="left" w:pos="191"/>
                <w:tab w:val="right" w:pos="3945"/>
              </w:tabs>
              <w:ind w:left="191" w:hanging="19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270" w:type="dxa"/>
          </w:tcPr>
          <w:p w14:paraId="6BBCC86E" w14:textId="77777777" w:rsidR="006824D6" w:rsidRPr="008A3328" w:rsidRDefault="006824D6" w:rsidP="006824D6">
            <w:pPr>
              <w:pStyle w:val="acctfourfigures"/>
              <w:tabs>
                <w:tab w:val="left" w:pos="720"/>
              </w:tabs>
              <w:spacing w:line="240" w:lineRule="atLeast"/>
              <w:ind w:left="-108" w:right="-1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4620212" w14:textId="6462CE99" w:rsidR="006824D6" w:rsidRPr="008A3328" w:rsidRDefault="002172F1" w:rsidP="006824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145</w:t>
            </w:r>
            <w:r w:rsidR="00B517A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287</w:t>
            </w:r>
          </w:p>
        </w:tc>
        <w:tc>
          <w:tcPr>
            <w:tcW w:w="270" w:type="dxa"/>
          </w:tcPr>
          <w:p w14:paraId="7EF64BC5" w14:textId="77777777" w:rsidR="006824D6" w:rsidRPr="008A3328" w:rsidRDefault="006824D6" w:rsidP="006824D6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9C5BF99" w14:textId="0BA9348B" w:rsidR="006824D6" w:rsidRPr="008A3328" w:rsidRDefault="002172F1" w:rsidP="006824D6">
            <w:pPr>
              <w:pStyle w:val="acctfourfigures"/>
              <w:tabs>
                <w:tab w:val="clear" w:pos="765"/>
                <w:tab w:val="decimal" w:pos="96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22</w:t>
            </w:r>
            <w:r w:rsidR="00B517A0" w:rsidRPr="008A3328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</w:tr>
      <w:bookmarkEnd w:id="22"/>
    </w:tbl>
    <w:p w14:paraId="05230BF9" w14:textId="25765F09" w:rsidR="00AE00C9" w:rsidRPr="008A3328" w:rsidRDefault="00AE00C9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68E4830" w14:textId="6DA2CCDC" w:rsidR="007923F5" w:rsidRPr="008A3328" w:rsidRDefault="007923F5" w:rsidP="00B83174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การวิเคราะห์ความอ่อนไหว</w:t>
      </w:r>
      <w:r w:rsidRPr="008A3328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</w:p>
    <w:p w14:paraId="2B744184" w14:textId="77777777" w:rsidR="007923F5" w:rsidRPr="008A3328" w:rsidRDefault="007923F5" w:rsidP="00AF3AB8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20"/>
          <w:lang w:val="en-US" w:bidi="th-TH"/>
        </w:rPr>
      </w:pPr>
    </w:p>
    <w:p w14:paraId="260223E5" w14:textId="1EA10055" w:rsidR="007923F5" w:rsidRPr="008A3328" w:rsidRDefault="007923F5" w:rsidP="00B83174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>การแข็งค่า</w:t>
      </w:r>
      <w:r w:rsidR="00840FFF" w:rsidRPr="008A3328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(การอ่อนค่า) ที่เป็นไปได้อย่างสมเหตุสมผลของเงินเหรียญสหรัฐอเมริกา</w:t>
      </w:r>
      <w:r w:rsidR="00AF3AB8" w:rsidRPr="008A3328">
        <w:rPr>
          <w:rFonts w:asciiTheme="majorBidi" w:hAnsiTheme="majorBidi" w:cstheme="majorBidi" w:hint="cs"/>
          <w:sz w:val="28"/>
          <w:szCs w:val="28"/>
          <w:cs/>
        </w:rPr>
        <w:t xml:space="preserve"> เงินเหรียญสิงคโปร์ หรือจ๊าดพม่า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ที่มีต่อเงินสกุล</w:t>
      </w:r>
      <w:r w:rsidR="00AF3AB8" w:rsidRPr="008A3328">
        <w:rPr>
          <w:rFonts w:asciiTheme="majorBidi" w:hAnsiTheme="majorBidi" w:cstheme="majorBidi" w:hint="cs"/>
          <w:sz w:val="28"/>
          <w:szCs w:val="28"/>
          <w:cs/>
        </w:rPr>
        <w:t>บาท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 ณ วันที่ </w:t>
      </w:r>
      <w:r w:rsidR="002172F1" w:rsidRPr="008A3328">
        <w:rPr>
          <w:rFonts w:asciiTheme="majorBidi" w:hAnsiTheme="majorBidi" w:cstheme="majorBidi" w:hint="cs"/>
          <w:sz w:val="28"/>
          <w:szCs w:val="28"/>
        </w:rPr>
        <w:t>31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2172F1" w:rsidRPr="008A3328">
        <w:rPr>
          <w:rFonts w:asciiTheme="majorBidi" w:hAnsiTheme="majorBidi" w:cstheme="majorBidi" w:hint="cs"/>
          <w:sz w:val="28"/>
          <w:szCs w:val="28"/>
        </w:rPr>
        <w:t>2563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ที่ส่งผลกระทบต่อการวัดมูลค่าของเครื่องมือทางการเงินในสกุลเงินตราต่างประเทศ และส่งผลกระทบต่อกำไรหรือขาดทุนเป็นจำนวนเงินตามที่แสดงไว้ด้านล่าง การวิเคราะห์ข้างต้นตั้งอยู่บนข้อสมมติที่ว่าตัวแปรอื่นโดยเฉพาะอัตราดอกเบี้ยเป็นอัตราคงที่ และไม่คำนึงถึงผลกระทบที่มีต่อยอดขายและยอดซื้อที่คาดการณ์ไว้ </w:t>
      </w:r>
    </w:p>
    <w:p w14:paraId="78B7F64B" w14:textId="1B6A2FC3" w:rsidR="007923F5" w:rsidRPr="008A3328" w:rsidRDefault="007923F5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tbl>
      <w:tblPr>
        <w:tblW w:w="792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60"/>
        <w:gridCol w:w="1080"/>
        <w:gridCol w:w="990"/>
        <w:gridCol w:w="180"/>
        <w:gridCol w:w="1080"/>
        <w:gridCol w:w="180"/>
        <w:gridCol w:w="1080"/>
        <w:gridCol w:w="180"/>
        <w:gridCol w:w="990"/>
      </w:tblGrid>
      <w:tr w:rsidR="00AF3AB8" w:rsidRPr="008A3328" w14:paraId="7F4067BA" w14:textId="77777777" w:rsidTr="00B83174">
        <w:trPr>
          <w:tblHeader/>
        </w:trPr>
        <w:tc>
          <w:tcPr>
            <w:tcW w:w="2160" w:type="dxa"/>
          </w:tcPr>
          <w:p w14:paraId="7B63B8A4" w14:textId="5FFA0791" w:rsidR="00AF3AB8" w:rsidRPr="008A3328" w:rsidRDefault="00AF3AB8" w:rsidP="00E75851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1D426A56" w14:textId="5FC9E8EF" w:rsidR="00AF3AB8" w:rsidRPr="008A3328" w:rsidRDefault="00AF3AB8" w:rsidP="00E7585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</w:tcPr>
          <w:p w14:paraId="70F20C21" w14:textId="5FFE919D" w:rsidR="00AF3AB8" w:rsidRPr="008A3328" w:rsidRDefault="00386FD7" w:rsidP="00E7585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10C83E89" w14:textId="77777777" w:rsidR="00AF3AB8" w:rsidRPr="008A3328" w:rsidRDefault="00AF3AB8" w:rsidP="00E7585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10CF641D" w14:textId="19C35138" w:rsidR="00AF3AB8" w:rsidRPr="008A3328" w:rsidRDefault="00386FD7" w:rsidP="00E75851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B83174" w:rsidRPr="008A3328" w14:paraId="54F8EDEE" w14:textId="77777777" w:rsidTr="00B83174">
        <w:trPr>
          <w:tblHeader/>
        </w:trPr>
        <w:tc>
          <w:tcPr>
            <w:tcW w:w="2160" w:type="dxa"/>
          </w:tcPr>
          <w:p w14:paraId="55E2D584" w14:textId="41BC8472" w:rsidR="00B83174" w:rsidRPr="008A3328" w:rsidRDefault="00B83174" w:rsidP="00B8317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080" w:type="dxa"/>
          </w:tcPr>
          <w:p w14:paraId="7A25FFA4" w14:textId="4F653147" w:rsidR="00B83174" w:rsidRPr="008A3328" w:rsidRDefault="00B83174" w:rsidP="00B83174">
            <w:pPr>
              <w:pStyle w:val="acctmergecolhdg"/>
              <w:spacing w:line="240" w:lineRule="auto"/>
              <w:ind w:left="-75" w:right="-7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อัตราการการ</w:t>
            </w:r>
          </w:p>
        </w:tc>
        <w:tc>
          <w:tcPr>
            <w:tcW w:w="2250" w:type="dxa"/>
            <w:gridSpan w:val="3"/>
          </w:tcPr>
          <w:p w14:paraId="1ECD3CDA" w14:textId="7CBF0AB6" w:rsidR="00B83174" w:rsidRPr="008A3328" w:rsidRDefault="00B83174" w:rsidP="00B83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42A43DDA" w14:textId="77777777" w:rsidR="00B83174" w:rsidRPr="008A3328" w:rsidRDefault="00B83174" w:rsidP="00B83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14:paraId="31E5B90D" w14:textId="1FD34F70" w:rsidR="00B83174" w:rsidRPr="008A3328" w:rsidRDefault="00B83174" w:rsidP="00B83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</w:tr>
      <w:tr w:rsidR="00386FD7" w:rsidRPr="008A3328" w14:paraId="2DFB3A80" w14:textId="77777777" w:rsidTr="00B83174">
        <w:trPr>
          <w:tblHeader/>
        </w:trPr>
        <w:tc>
          <w:tcPr>
            <w:tcW w:w="2160" w:type="dxa"/>
          </w:tcPr>
          <w:p w14:paraId="64D83770" w14:textId="77777777" w:rsidR="00386FD7" w:rsidRPr="008A3328" w:rsidRDefault="00386FD7" w:rsidP="00386F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5D3C10B" w14:textId="77777777" w:rsidR="00386FD7" w:rsidRPr="008A3328" w:rsidRDefault="00386FD7" w:rsidP="00B83174">
            <w:pPr>
              <w:pStyle w:val="acctmergecolhdg"/>
              <w:spacing w:line="240" w:lineRule="auto"/>
              <w:ind w:left="-75" w:right="-8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hideMark/>
          </w:tcPr>
          <w:p w14:paraId="37A1986A" w14:textId="77777777" w:rsidR="00386FD7" w:rsidRPr="008A3328" w:rsidRDefault="00386FD7" w:rsidP="00386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60F70B" w14:textId="77777777" w:rsidR="00386FD7" w:rsidRPr="008A3328" w:rsidRDefault="00386FD7" w:rsidP="00386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1BF2475A" w14:textId="77777777" w:rsidR="00386FD7" w:rsidRPr="008A3328" w:rsidRDefault="00386FD7" w:rsidP="00386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</w:tcPr>
          <w:p w14:paraId="38A7FFD1" w14:textId="77777777" w:rsidR="00386FD7" w:rsidRPr="008A3328" w:rsidRDefault="00386FD7" w:rsidP="00386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hideMark/>
          </w:tcPr>
          <w:p w14:paraId="200DD0A4" w14:textId="77777777" w:rsidR="00386FD7" w:rsidRPr="008A3328" w:rsidRDefault="00386FD7" w:rsidP="00386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4D09E3A4" w14:textId="77777777" w:rsidR="00386FD7" w:rsidRPr="008A3328" w:rsidRDefault="00386FD7" w:rsidP="00386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F6EF009" w14:textId="77777777" w:rsidR="00386FD7" w:rsidRPr="008A3328" w:rsidRDefault="00386FD7" w:rsidP="00386FD7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386FD7" w:rsidRPr="008A3328" w14:paraId="5868828F" w14:textId="77777777" w:rsidTr="00B83174">
        <w:trPr>
          <w:tblHeader/>
        </w:trPr>
        <w:tc>
          <w:tcPr>
            <w:tcW w:w="2160" w:type="dxa"/>
          </w:tcPr>
          <w:p w14:paraId="1A0000F1" w14:textId="77777777" w:rsidR="00386FD7" w:rsidRPr="008A3328" w:rsidRDefault="00386FD7" w:rsidP="00386FD7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D30D91F" w14:textId="77777777" w:rsidR="00386FD7" w:rsidRPr="008A3328" w:rsidRDefault="00386FD7" w:rsidP="00B8317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(ร้อยละ)</w:t>
            </w:r>
          </w:p>
        </w:tc>
        <w:tc>
          <w:tcPr>
            <w:tcW w:w="4680" w:type="dxa"/>
            <w:gridSpan w:val="7"/>
            <w:hideMark/>
          </w:tcPr>
          <w:p w14:paraId="26063D40" w14:textId="77777777" w:rsidR="00386FD7" w:rsidRPr="008A3328" w:rsidRDefault="00386FD7" w:rsidP="00386FD7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86FD7" w:rsidRPr="008A3328" w14:paraId="437B2757" w14:textId="77777777" w:rsidTr="00B83174">
        <w:trPr>
          <w:trHeight w:val="164"/>
        </w:trPr>
        <w:tc>
          <w:tcPr>
            <w:tcW w:w="2160" w:type="dxa"/>
          </w:tcPr>
          <w:p w14:paraId="3C659EA3" w14:textId="77777777" w:rsidR="00386FD7" w:rsidRPr="008A3328" w:rsidRDefault="00386FD7" w:rsidP="00386FD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80" w:type="dxa"/>
          </w:tcPr>
          <w:p w14:paraId="2183A244" w14:textId="32D1F58F" w:rsidR="00386FD7" w:rsidRPr="008A3328" w:rsidRDefault="002172F1" w:rsidP="00386FD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51F4D661" w14:textId="01020424" w:rsidR="00386FD7" w:rsidRPr="008A3328" w:rsidRDefault="002172F1" w:rsidP="00386F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="00386FD7"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0" w:type="dxa"/>
          </w:tcPr>
          <w:p w14:paraId="38D1329C" w14:textId="77777777" w:rsidR="00386FD7" w:rsidRPr="008A3328" w:rsidRDefault="00386FD7" w:rsidP="00386F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8F6FAD" w14:textId="64F04832" w:rsidR="00386FD7" w:rsidRPr="008A3328" w:rsidRDefault="00386FD7" w:rsidP="00386F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840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35BC13FE" w14:textId="77777777" w:rsidR="00386FD7" w:rsidRPr="008A3328" w:rsidRDefault="00386FD7" w:rsidP="00386F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B57D071" w14:textId="6012B03B" w:rsidR="00386FD7" w:rsidRPr="008A3328" w:rsidRDefault="002172F1" w:rsidP="00CB25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="00386FD7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529</w:t>
            </w:r>
          </w:p>
        </w:tc>
        <w:tc>
          <w:tcPr>
            <w:tcW w:w="180" w:type="dxa"/>
          </w:tcPr>
          <w:p w14:paraId="42E4385F" w14:textId="77777777" w:rsidR="00386FD7" w:rsidRPr="008A3328" w:rsidRDefault="00386FD7" w:rsidP="00386FD7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8536CA1" w14:textId="399D9545" w:rsidR="00386FD7" w:rsidRPr="008A3328" w:rsidRDefault="00386FD7" w:rsidP="00CB25D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529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386FD7" w:rsidRPr="008A3328" w14:paraId="31249D6C" w14:textId="77777777" w:rsidTr="00B83174">
        <w:trPr>
          <w:trHeight w:val="164"/>
        </w:trPr>
        <w:tc>
          <w:tcPr>
            <w:tcW w:w="2160" w:type="dxa"/>
          </w:tcPr>
          <w:p w14:paraId="36FE2FA0" w14:textId="00056958" w:rsidR="00386FD7" w:rsidRPr="008A3328" w:rsidRDefault="00386FD7" w:rsidP="00386FD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เงินเหรียญสิงคโปร์</w:t>
            </w:r>
          </w:p>
        </w:tc>
        <w:tc>
          <w:tcPr>
            <w:tcW w:w="1080" w:type="dxa"/>
          </w:tcPr>
          <w:p w14:paraId="5075DE46" w14:textId="160FB354" w:rsidR="00386FD7" w:rsidRPr="008A3328" w:rsidRDefault="002172F1" w:rsidP="00386FD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990" w:type="dxa"/>
          </w:tcPr>
          <w:p w14:paraId="54DCF267" w14:textId="07DA1C3A" w:rsidR="00386FD7" w:rsidRPr="008A3328" w:rsidRDefault="002172F1" w:rsidP="00386F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386FD7"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3B4C447E" w14:textId="77777777" w:rsidR="00386FD7" w:rsidRPr="008A3328" w:rsidRDefault="00386FD7" w:rsidP="00386F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EC5EE6" w14:textId="43B42FF0" w:rsidR="00386FD7" w:rsidRPr="008A3328" w:rsidRDefault="00386FD7" w:rsidP="00386F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321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</w:tcPr>
          <w:p w14:paraId="4201A88C" w14:textId="77777777" w:rsidR="00386FD7" w:rsidRPr="008A3328" w:rsidRDefault="00386FD7" w:rsidP="00386F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4ABDA99" w14:textId="7C290C7F" w:rsidR="00386FD7" w:rsidRPr="008A3328" w:rsidRDefault="00386FD7" w:rsidP="00386FD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EE1452" w14:textId="77777777" w:rsidR="00386FD7" w:rsidRPr="008A3328" w:rsidRDefault="00386FD7" w:rsidP="00386FD7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8E677A" w14:textId="4DD16FBA" w:rsidR="00386FD7" w:rsidRPr="008A3328" w:rsidRDefault="00386FD7" w:rsidP="00386FD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86FD7" w:rsidRPr="008A3328" w14:paraId="13D9D103" w14:textId="77777777" w:rsidTr="00B83174">
        <w:trPr>
          <w:trHeight w:val="164"/>
        </w:trPr>
        <w:tc>
          <w:tcPr>
            <w:tcW w:w="2160" w:type="dxa"/>
          </w:tcPr>
          <w:p w14:paraId="7CFE5E70" w14:textId="202B82EF" w:rsidR="00386FD7" w:rsidRPr="008A3328" w:rsidRDefault="00386FD7" w:rsidP="00386FD7">
            <w:pPr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จ๊าดพม่า</w:t>
            </w:r>
          </w:p>
        </w:tc>
        <w:tc>
          <w:tcPr>
            <w:tcW w:w="1080" w:type="dxa"/>
          </w:tcPr>
          <w:p w14:paraId="4579E1C7" w14:textId="4E6156B6" w:rsidR="00386FD7" w:rsidRPr="008A3328" w:rsidRDefault="002172F1" w:rsidP="00386FD7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1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</w:p>
        </w:tc>
        <w:tc>
          <w:tcPr>
            <w:tcW w:w="990" w:type="dxa"/>
          </w:tcPr>
          <w:p w14:paraId="6FD76921" w14:textId="017F6CB1" w:rsidR="00386FD7" w:rsidRPr="008A3328" w:rsidRDefault="002172F1" w:rsidP="00386F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35E90F06" w14:textId="77777777" w:rsidR="00386FD7" w:rsidRPr="008A3328" w:rsidRDefault="00386FD7" w:rsidP="00386F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8F232B8" w14:textId="202F1361" w:rsidR="00386FD7" w:rsidRPr="008A3328" w:rsidRDefault="00386FD7" w:rsidP="00386FD7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Pr="008A332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0E909902" w14:textId="77777777" w:rsidR="00386FD7" w:rsidRPr="008A3328" w:rsidRDefault="00386FD7" w:rsidP="00386FD7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C4AA53C" w14:textId="76B81BB1" w:rsidR="00386FD7" w:rsidRPr="008A3328" w:rsidRDefault="00386FD7" w:rsidP="00386FD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B1E1E3" w14:textId="77777777" w:rsidR="00386FD7" w:rsidRPr="008A3328" w:rsidRDefault="00386FD7" w:rsidP="00386FD7">
            <w:pPr>
              <w:pStyle w:val="acctfourfigures"/>
              <w:tabs>
                <w:tab w:val="decimal" w:pos="37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61339B4D" w14:textId="100B4F70" w:rsidR="00386FD7" w:rsidRPr="008A3328" w:rsidRDefault="00386FD7" w:rsidP="00386FD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</w:tbl>
    <w:p w14:paraId="53B706A8" w14:textId="2F874B6D" w:rsidR="00AF3AB8" w:rsidRPr="008A3328" w:rsidRDefault="00AF3AB8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  <w:lang w:val="en-GB"/>
        </w:rPr>
      </w:pPr>
    </w:p>
    <w:p w14:paraId="5B871B14" w14:textId="54FC6F42" w:rsidR="007923F5" w:rsidRPr="008A3328" w:rsidRDefault="007923F5" w:rsidP="00B83174">
      <w:pPr>
        <w:pStyle w:val="block"/>
        <w:spacing w:after="0" w:line="240" w:lineRule="auto"/>
        <w:ind w:left="1620" w:right="-7" w:hanging="630"/>
        <w:jc w:val="both"/>
        <w:rPr>
          <w:rFonts w:asciiTheme="majorBidi" w:hAnsiTheme="majorBidi" w:cstheme="majorBidi"/>
          <w:sz w:val="20"/>
        </w:rPr>
      </w:pPr>
      <w:r w:rsidRPr="008A3328">
        <w:rPr>
          <w:rFonts w:asciiTheme="majorBidi" w:hAnsiTheme="majorBidi" w:cstheme="majorBidi"/>
          <w:sz w:val="28"/>
          <w:szCs w:val="28"/>
        </w:rPr>
        <w:t>(</w:t>
      </w:r>
      <w:r w:rsidR="00840FFF" w:rsidRPr="008A3328">
        <w:rPr>
          <w:rFonts w:asciiTheme="majorBidi" w:hAnsiTheme="majorBidi" w:cstheme="majorBidi" w:hint="cs"/>
          <w:sz w:val="28"/>
          <w:szCs w:val="28"/>
          <w:cs/>
          <w:lang w:bidi="th-TH"/>
        </w:rPr>
        <w:t>ข</w:t>
      </w:r>
      <w:r w:rsidR="00840FFF" w:rsidRPr="008A3328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3</w:t>
      </w:r>
      <w:r w:rsidRPr="008A3328">
        <w:rPr>
          <w:rFonts w:asciiTheme="majorBidi" w:hAnsiTheme="majorBidi" w:cstheme="majorBidi"/>
          <w:sz w:val="28"/>
          <w:szCs w:val="28"/>
        </w:rPr>
        <w:t>.</w:t>
      </w:r>
      <w:r w:rsidR="002172F1" w:rsidRPr="008A3328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8A3328">
        <w:rPr>
          <w:rFonts w:asciiTheme="majorBidi" w:hAnsiTheme="majorBidi" w:cstheme="majorBidi"/>
          <w:sz w:val="28"/>
          <w:szCs w:val="28"/>
          <w:lang w:val="en-US" w:bidi="th-TH"/>
        </w:rPr>
        <w:t xml:space="preserve">) </w:t>
      </w:r>
      <w:r w:rsidR="00B83174" w:rsidRPr="008A3328">
        <w:rPr>
          <w:rFonts w:asciiTheme="majorBidi" w:hAnsiTheme="majorBidi" w:cstheme="majorBidi"/>
          <w:sz w:val="28"/>
          <w:szCs w:val="28"/>
          <w:lang w:val="en-US" w:bidi="th-TH"/>
        </w:rPr>
        <w:tab/>
      </w:r>
      <w:r w:rsidRPr="008A3328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</w:t>
      </w:r>
    </w:p>
    <w:p w14:paraId="6926BA33" w14:textId="77777777" w:rsidR="007923F5" w:rsidRPr="008A3328" w:rsidRDefault="007923F5" w:rsidP="00B940D2">
      <w:pPr>
        <w:pStyle w:val="block"/>
        <w:spacing w:after="0" w:line="240" w:lineRule="auto"/>
        <w:ind w:left="1252" w:hanging="86"/>
        <w:jc w:val="both"/>
        <w:rPr>
          <w:rFonts w:asciiTheme="majorBidi" w:hAnsiTheme="majorBidi" w:cstheme="majorBidi"/>
          <w:sz w:val="20"/>
        </w:rPr>
      </w:pPr>
    </w:p>
    <w:p w14:paraId="0DC22D38" w14:textId="41108AB5" w:rsidR="007923F5" w:rsidRPr="008A3328" w:rsidRDefault="007923F5" w:rsidP="00B83174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</w:t>
      </w:r>
      <w:r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เนื่องจากเงินกู้ยืม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ส่วนใหญ่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มีอัตราดอกเบี้ยคงที่ </w:t>
      </w:r>
      <w:r w:rsidR="00B940D2" w:rsidRPr="008A3328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มีฐานะเปิดต่อความเสี่ยงด้านอัตราดอกเบี้ยโดยหลักมาจาก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เงิน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กู้ยืม</w:t>
      </w:r>
      <w:r w:rsidR="00B940D2" w:rsidRPr="008A3328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(ดูหมายเหตุ</w:t>
      </w:r>
      <w:r w:rsidR="00CB25D6" w:rsidRPr="008A3328">
        <w:rPr>
          <w:rFonts w:asciiTheme="majorBidi" w:hAnsiTheme="majorBidi" w:cstheme="majorBidi"/>
          <w:spacing w:val="-2"/>
          <w:sz w:val="28"/>
          <w:szCs w:val="28"/>
        </w:rPr>
        <w:br/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ข้อ </w:t>
      </w:r>
      <w:r w:rsidR="002172F1" w:rsidRPr="008A3328">
        <w:rPr>
          <w:rFonts w:asciiTheme="majorBidi" w:hAnsiTheme="majorBidi" w:cstheme="majorBidi"/>
          <w:spacing w:val="-2"/>
          <w:sz w:val="28"/>
          <w:szCs w:val="28"/>
        </w:rPr>
        <w:t>17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 xml:space="preserve">) </w:t>
      </w:r>
      <w:r w:rsidR="00B940D2" w:rsidRPr="008A3328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ได้ลดความเสี่ยง</w:t>
      </w:r>
      <w:r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ดังกล่าว</w:t>
      </w:r>
      <w:r w:rsidRPr="008A3328">
        <w:rPr>
          <w:rFonts w:asciiTheme="majorBidi" w:hAnsiTheme="majorBidi" w:cstheme="majorBidi"/>
          <w:spacing w:val="-2"/>
          <w:sz w:val="28"/>
          <w:szCs w:val="28"/>
          <w:cs/>
        </w:rPr>
        <w:t>ด้วยการทำให้มั่นใจว่าเงินกู้ยืมส่วนใหญ่มีอัตราดอกเบี้ยคงที</w:t>
      </w:r>
      <w:r w:rsidR="009B308D" w:rsidRPr="008A3328">
        <w:rPr>
          <w:rFonts w:asciiTheme="majorBidi" w:hAnsiTheme="majorBidi" w:cstheme="majorBidi" w:hint="cs"/>
          <w:spacing w:val="-2"/>
          <w:sz w:val="28"/>
          <w:szCs w:val="28"/>
          <w:cs/>
        </w:rPr>
        <w:t>่</w:t>
      </w:r>
    </w:p>
    <w:p w14:paraId="6D4D6607" w14:textId="77777777" w:rsidR="007923F5" w:rsidRPr="008A3328" w:rsidRDefault="007923F5" w:rsidP="00792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Style w:val="TableGrid"/>
        <w:tblW w:w="7920" w:type="dxa"/>
        <w:tblInd w:w="15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810"/>
        <w:gridCol w:w="270"/>
        <w:gridCol w:w="900"/>
        <w:gridCol w:w="268"/>
        <w:gridCol w:w="902"/>
      </w:tblGrid>
      <w:tr w:rsidR="007923F5" w:rsidRPr="008A3328" w14:paraId="3AB69D5F" w14:textId="77777777" w:rsidTr="00576238">
        <w:trPr>
          <w:tblHeader/>
        </w:trPr>
        <w:tc>
          <w:tcPr>
            <w:tcW w:w="3510" w:type="dxa"/>
            <w:hideMark/>
          </w:tcPr>
          <w:p w14:paraId="4D500C95" w14:textId="77777777" w:rsidR="007923F5" w:rsidRPr="008A3328" w:rsidRDefault="007923F5" w:rsidP="00FF11DC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 xml:space="preserve">ฐานะเปิดต่อความเสี่ยงด้านอัตราดอกเบี้ย </w:t>
            </w:r>
          </w:p>
        </w:tc>
        <w:tc>
          <w:tcPr>
            <w:tcW w:w="2070" w:type="dxa"/>
            <w:gridSpan w:val="3"/>
          </w:tcPr>
          <w:p w14:paraId="12FF9BA7" w14:textId="3DABB603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303223E" w14:textId="77777777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070" w:type="dxa"/>
            <w:gridSpan w:val="3"/>
          </w:tcPr>
          <w:p w14:paraId="5A4596CA" w14:textId="26D33CD5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923F5" w:rsidRPr="008A3328" w14:paraId="722E61D3" w14:textId="77777777" w:rsidTr="00576238">
        <w:trPr>
          <w:tblHeader/>
        </w:trPr>
        <w:tc>
          <w:tcPr>
            <w:tcW w:w="3510" w:type="dxa"/>
            <w:hideMark/>
          </w:tcPr>
          <w:p w14:paraId="0AC02520" w14:textId="412E274C" w:rsidR="007923F5" w:rsidRPr="008A3328" w:rsidRDefault="007923F5" w:rsidP="00FF11DC">
            <w:pPr>
              <w:pStyle w:val="block"/>
              <w:spacing w:after="0" w:line="240" w:lineRule="atLeast"/>
              <w:ind w:left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hideMark/>
          </w:tcPr>
          <w:p w14:paraId="085CE76A" w14:textId="2D412247" w:rsidR="007923F5" w:rsidRPr="008A3328" w:rsidRDefault="002172F1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F26761E" w14:textId="77777777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hideMark/>
          </w:tcPr>
          <w:p w14:paraId="318E47F9" w14:textId="69850A06" w:rsidR="007923F5" w:rsidRPr="008A3328" w:rsidRDefault="002172F1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3A6BE4AA" w14:textId="77777777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hideMark/>
          </w:tcPr>
          <w:p w14:paraId="583012FE" w14:textId="054B7E7D" w:rsidR="007923F5" w:rsidRPr="008A3328" w:rsidRDefault="002172F1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8" w:type="dxa"/>
          </w:tcPr>
          <w:p w14:paraId="47556DD2" w14:textId="77777777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  <w:hideMark/>
          </w:tcPr>
          <w:p w14:paraId="3362D912" w14:textId="03F51444" w:rsidR="007923F5" w:rsidRPr="008A3328" w:rsidRDefault="002172F1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7923F5" w:rsidRPr="008A3328" w14:paraId="2FE5CBCA" w14:textId="77777777" w:rsidTr="00576238">
        <w:trPr>
          <w:tblHeader/>
        </w:trPr>
        <w:tc>
          <w:tcPr>
            <w:tcW w:w="3510" w:type="dxa"/>
          </w:tcPr>
          <w:p w14:paraId="786BD722" w14:textId="45DBFF9E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410" w:type="dxa"/>
            <w:gridSpan w:val="7"/>
            <w:hideMark/>
          </w:tcPr>
          <w:p w14:paraId="5C291A60" w14:textId="54982851" w:rsidR="007923F5" w:rsidRPr="008A3328" w:rsidRDefault="007923F5" w:rsidP="00FF11DC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="00B0694C"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7923F5" w:rsidRPr="008A3328" w14:paraId="1440347E" w14:textId="77777777" w:rsidTr="00576238">
        <w:tc>
          <w:tcPr>
            <w:tcW w:w="3510" w:type="dxa"/>
            <w:hideMark/>
          </w:tcPr>
          <w:p w14:paraId="1DC7C1FA" w14:textId="77777777" w:rsidR="007923F5" w:rsidRPr="008A3328" w:rsidRDefault="007923F5" w:rsidP="00CB25D6">
            <w:pPr>
              <w:pStyle w:val="block"/>
              <w:spacing w:after="0" w:line="240" w:lineRule="atLeast"/>
              <w:ind w:left="150" w:right="-105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990" w:type="dxa"/>
          </w:tcPr>
          <w:p w14:paraId="13695323" w14:textId="77777777" w:rsidR="007923F5" w:rsidRPr="008A3328" w:rsidRDefault="007923F5" w:rsidP="00FF11D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AA72BD9" w14:textId="77777777" w:rsidR="007923F5" w:rsidRPr="008A3328" w:rsidRDefault="007923F5" w:rsidP="00FF11D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</w:tcPr>
          <w:p w14:paraId="0A49FE46" w14:textId="77777777" w:rsidR="007923F5" w:rsidRPr="008A3328" w:rsidRDefault="007923F5" w:rsidP="00FF11D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3AC801F" w14:textId="77777777" w:rsidR="007923F5" w:rsidRPr="008A3328" w:rsidRDefault="007923F5" w:rsidP="00FF11D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</w:tcPr>
          <w:p w14:paraId="1BBC040C" w14:textId="77777777" w:rsidR="007923F5" w:rsidRPr="008A3328" w:rsidRDefault="007923F5" w:rsidP="00FF11D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16F41196" w14:textId="77777777" w:rsidR="007923F5" w:rsidRPr="008A3328" w:rsidRDefault="007923F5" w:rsidP="00FF11D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</w:tcPr>
          <w:p w14:paraId="2C535713" w14:textId="77777777" w:rsidR="007923F5" w:rsidRPr="008A3328" w:rsidRDefault="007923F5" w:rsidP="00FF11D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37B5C" w:rsidRPr="008A3328" w14:paraId="7EFEEE3B" w14:textId="77777777" w:rsidTr="00576238">
        <w:tc>
          <w:tcPr>
            <w:tcW w:w="3510" w:type="dxa"/>
            <w:hideMark/>
          </w:tcPr>
          <w:p w14:paraId="7E2A8F46" w14:textId="77777777" w:rsidR="00B37B5C" w:rsidRPr="008A3328" w:rsidRDefault="00B37B5C" w:rsidP="00B37B5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41C777E6" w14:textId="25891258" w:rsidR="00B37B5C" w:rsidRPr="008A3328" w:rsidRDefault="00B37B5C" w:rsidP="00B37B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4F9BFB" w14:textId="77777777" w:rsidR="00B37B5C" w:rsidRPr="008A3328" w:rsidRDefault="00B37B5C" w:rsidP="00B37B5C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vAlign w:val="bottom"/>
          </w:tcPr>
          <w:p w14:paraId="351FB577" w14:textId="5E12C1D1" w:rsidR="00B37B5C" w:rsidRPr="008A3328" w:rsidRDefault="00B37B5C" w:rsidP="00CB25D6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81626F" w14:textId="77777777" w:rsidR="00B37B5C" w:rsidRPr="008A3328" w:rsidRDefault="00B37B5C" w:rsidP="00B37B5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AAA0BC0" w14:textId="1F40E7F1" w:rsidR="00B37B5C" w:rsidRPr="008A3328" w:rsidRDefault="002172F1" w:rsidP="00CB25D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149</w:t>
            </w:r>
            <w:r w:rsidR="00B37B5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68" w:type="dxa"/>
            <w:vAlign w:val="center"/>
          </w:tcPr>
          <w:p w14:paraId="58918CE8" w14:textId="77777777" w:rsidR="00B37B5C" w:rsidRPr="008A3328" w:rsidRDefault="00B37B5C" w:rsidP="00B37B5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62D7770C" w14:textId="0C667B25" w:rsidR="00B37B5C" w:rsidRPr="008A3328" w:rsidRDefault="002172F1" w:rsidP="00CB25D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35</w:t>
            </w:r>
            <w:r w:rsidR="00B37B5C"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8A33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972</w:t>
            </w:r>
          </w:p>
        </w:tc>
      </w:tr>
      <w:tr w:rsidR="006378A8" w:rsidRPr="008A3328" w14:paraId="54244D0A" w14:textId="77777777" w:rsidTr="00576238">
        <w:tc>
          <w:tcPr>
            <w:tcW w:w="3510" w:type="dxa"/>
            <w:hideMark/>
          </w:tcPr>
          <w:p w14:paraId="15065CB3" w14:textId="77777777" w:rsidR="006378A8" w:rsidRPr="008A3328" w:rsidRDefault="006378A8" w:rsidP="006378A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EFDE5" w14:textId="2C40A5C7" w:rsidR="006378A8" w:rsidRPr="008A3328" w:rsidRDefault="001450D8" w:rsidP="005762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110</w:t>
            </w:r>
            <w:r w:rsidR="00B0694C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FEFCE1" w14:textId="77777777" w:rsidR="006378A8" w:rsidRPr="008A3328" w:rsidRDefault="006378A8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8108A" w14:textId="70C5C010" w:rsidR="006378A8" w:rsidRPr="008A3328" w:rsidRDefault="006378A8" w:rsidP="00CB25D6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DF5EF0" w14:textId="77777777" w:rsidR="006378A8" w:rsidRPr="008A3328" w:rsidRDefault="006378A8" w:rsidP="006378A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4A1119" w14:textId="39326AF6" w:rsidR="006378A8" w:rsidRPr="008A3328" w:rsidRDefault="001450D8" w:rsidP="00CB25D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110</w:t>
            </w:r>
            <w:r w:rsidR="006378A8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000</w:t>
            </w: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68" w:type="dxa"/>
          </w:tcPr>
          <w:p w14:paraId="357EEC36" w14:textId="77777777" w:rsidR="006378A8" w:rsidRPr="008A3328" w:rsidRDefault="006378A8" w:rsidP="006378A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389E78" w14:textId="5A153C32" w:rsidR="006378A8" w:rsidRPr="008A3328" w:rsidRDefault="006378A8" w:rsidP="00CB25D6">
            <w:pPr>
              <w:pStyle w:val="acctfourfigures"/>
              <w:tabs>
                <w:tab w:val="clear" w:pos="765"/>
                <w:tab w:val="decimal" w:pos="1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378A8" w:rsidRPr="008A3328" w14:paraId="0D01D7C7" w14:textId="77777777" w:rsidTr="00576238">
        <w:tc>
          <w:tcPr>
            <w:tcW w:w="3510" w:type="dxa"/>
          </w:tcPr>
          <w:p w14:paraId="0FAC649C" w14:textId="77777777" w:rsidR="006378A8" w:rsidRPr="008A3328" w:rsidRDefault="006378A8" w:rsidP="006378A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9C5E55" w14:textId="1E68AD58" w:rsidR="006378A8" w:rsidRPr="008A3328" w:rsidRDefault="001450D8" w:rsidP="005762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110</w:t>
            </w:r>
            <w:r w:rsidR="00B0694C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000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DBBC6C" w14:textId="77777777" w:rsidR="006378A8" w:rsidRPr="008A3328" w:rsidRDefault="006378A8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D83109" w14:textId="05AF6034" w:rsidR="006378A8" w:rsidRPr="008A3328" w:rsidRDefault="006378A8" w:rsidP="00CB25D6">
            <w:pPr>
              <w:pStyle w:val="acctfourfigures"/>
              <w:tabs>
                <w:tab w:val="clear" w:pos="765"/>
                <w:tab w:val="decimal" w:pos="7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8DDE9C7" w14:textId="77777777" w:rsidR="006378A8" w:rsidRPr="008A3328" w:rsidRDefault="006378A8" w:rsidP="006378A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5E75E3" w14:textId="4FA3698B" w:rsidR="006378A8" w:rsidRPr="008A3328" w:rsidRDefault="002172F1" w:rsidP="00CB25D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39</w:t>
            </w:r>
            <w:r w:rsidR="001450D8"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337</w:t>
            </w:r>
          </w:p>
        </w:tc>
        <w:tc>
          <w:tcPr>
            <w:tcW w:w="268" w:type="dxa"/>
            <w:vAlign w:val="center"/>
          </w:tcPr>
          <w:p w14:paraId="56DD478D" w14:textId="77777777" w:rsidR="006378A8" w:rsidRPr="008A3328" w:rsidRDefault="006378A8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0ECE02" w14:textId="7A3E4D6D" w:rsidR="006378A8" w:rsidRPr="008A3328" w:rsidRDefault="002172F1" w:rsidP="005762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</w:t>
            </w:r>
            <w:r w:rsidR="006378A8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972</w:t>
            </w:r>
          </w:p>
        </w:tc>
      </w:tr>
      <w:tr w:rsidR="00B0694C" w:rsidRPr="008A3328" w14:paraId="58134F80" w14:textId="77777777" w:rsidTr="00576238">
        <w:tc>
          <w:tcPr>
            <w:tcW w:w="3510" w:type="dxa"/>
          </w:tcPr>
          <w:p w14:paraId="15FFB7D3" w14:textId="77777777" w:rsidR="00B0694C" w:rsidRPr="008A3328" w:rsidRDefault="00B0694C" w:rsidP="006378A8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3BDC58" w14:textId="77777777" w:rsidR="00B0694C" w:rsidRPr="008A3328" w:rsidRDefault="00B0694C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2980C269" w14:textId="77777777" w:rsidR="00B0694C" w:rsidRPr="008A3328" w:rsidRDefault="00B0694C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AEF097" w14:textId="77777777" w:rsidR="00B0694C" w:rsidRPr="008A3328" w:rsidRDefault="00B0694C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" w:type="dxa"/>
          </w:tcPr>
          <w:p w14:paraId="11509E69" w14:textId="77777777" w:rsidR="00B0694C" w:rsidRPr="008A3328" w:rsidRDefault="00B0694C" w:rsidP="006378A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CD9D58B" w14:textId="77777777" w:rsidR="00B0694C" w:rsidRPr="008A3328" w:rsidRDefault="00B0694C" w:rsidP="006378A8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68" w:type="dxa"/>
            <w:vAlign w:val="center"/>
          </w:tcPr>
          <w:p w14:paraId="2BE22690" w14:textId="77777777" w:rsidR="00B0694C" w:rsidRPr="008A3328" w:rsidRDefault="00B0694C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2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EE3FD3" w14:textId="77777777" w:rsidR="00B0694C" w:rsidRPr="008A3328" w:rsidRDefault="00B0694C" w:rsidP="006378A8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</w:tr>
      <w:tr w:rsidR="00B0694C" w:rsidRPr="008A3328" w14:paraId="4341792F" w14:textId="77777777" w:rsidTr="00576238">
        <w:tc>
          <w:tcPr>
            <w:tcW w:w="3510" w:type="dxa"/>
            <w:hideMark/>
          </w:tcPr>
          <w:p w14:paraId="266A53A7" w14:textId="3D8B07FD" w:rsidR="00B0694C" w:rsidRPr="008A3328" w:rsidRDefault="00B0694C" w:rsidP="00CB25D6">
            <w:pPr>
              <w:pStyle w:val="block"/>
              <w:spacing w:after="0" w:line="240" w:lineRule="atLeast"/>
              <w:ind w:left="150" w:right="-105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vAlign w:val="bottom"/>
          </w:tcPr>
          <w:p w14:paraId="5817E4BD" w14:textId="77777777" w:rsidR="00B0694C" w:rsidRPr="008A3328" w:rsidRDefault="00B0694C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7AF13E8" w14:textId="77777777" w:rsidR="00B0694C" w:rsidRPr="008A3328" w:rsidRDefault="00B0694C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vAlign w:val="bottom"/>
          </w:tcPr>
          <w:p w14:paraId="029B7EAE" w14:textId="77777777" w:rsidR="00B0694C" w:rsidRPr="008A3328" w:rsidRDefault="00B0694C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2257930F" w14:textId="77777777" w:rsidR="00B0694C" w:rsidRPr="008A3328" w:rsidRDefault="00B0694C" w:rsidP="00B0694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4B1629F" w14:textId="0019880F" w:rsidR="00B0694C" w:rsidRPr="008A3328" w:rsidRDefault="00B0694C" w:rsidP="00B0694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8" w:type="dxa"/>
          </w:tcPr>
          <w:p w14:paraId="742132C5" w14:textId="77777777" w:rsidR="00B0694C" w:rsidRPr="008A3328" w:rsidRDefault="00B0694C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  <w:vAlign w:val="bottom"/>
          </w:tcPr>
          <w:p w14:paraId="38A59492" w14:textId="02EAADC8" w:rsidR="00B0694C" w:rsidRPr="008A3328" w:rsidRDefault="00B0694C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0694C" w:rsidRPr="008A3328" w14:paraId="301C8524" w14:textId="77777777" w:rsidTr="00576238">
        <w:tc>
          <w:tcPr>
            <w:tcW w:w="3510" w:type="dxa"/>
            <w:hideMark/>
          </w:tcPr>
          <w:p w14:paraId="6FAFBE8F" w14:textId="77777777" w:rsidR="00B0694C" w:rsidRPr="008A3328" w:rsidRDefault="00B0694C" w:rsidP="00B0694C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42E6910" w14:textId="4DA15313" w:rsidR="00B0694C" w:rsidRPr="008A3328" w:rsidRDefault="001450D8" w:rsidP="005762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620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4381610E" w14:textId="77777777" w:rsidR="00B0694C" w:rsidRPr="008A3328" w:rsidRDefault="00B0694C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575328C" w14:textId="79F4500D" w:rsidR="00B0694C" w:rsidRPr="008A3328" w:rsidRDefault="001450D8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141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21043F" w14:textId="77777777" w:rsidR="00B0694C" w:rsidRPr="008A3328" w:rsidRDefault="00B0694C" w:rsidP="00B0694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9ACA120" w14:textId="2DCB6434" w:rsidR="00B0694C" w:rsidRPr="008A3328" w:rsidRDefault="001450D8" w:rsidP="00576238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5" w:right="-10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B0694C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172F1"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000</w:t>
            </w: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68" w:type="dxa"/>
          </w:tcPr>
          <w:p w14:paraId="1EAE4A54" w14:textId="77777777" w:rsidR="00B0694C" w:rsidRPr="008A3328" w:rsidRDefault="00B0694C" w:rsidP="00B0694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663C1A" w14:textId="4EE1024B" w:rsidR="00B0694C" w:rsidRPr="008A3328" w:rsidRDefault="00B0694C" w:rsidP="00CB25D6">
            <w:pPr>
              <w:pStyle w:val="acctfourfigures"/>
              <w:tabs>
                <w:tab w:val="clear" w:pos="765"/>
                <w:tab w:val="decimal" w:pos="25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0C4F1564" w14:textId="77777777" w:rsidR="00576238" w:rsidRPr="008A3328" w:rsidRDefault="00576238" w:rsidP="00840FFF">
      <w:pPr>
        <w:pStyle w:val="block"/>
        <w:tabs>
          <w:tab w:val="left" w:pos="1080"/>
        </w:tabs>
        <w:spacing w:after="0" w:line="240" w:lineRule="auto"/>
        <w:ind w:left="1260"/>
        <w:jc w:val="both"/>
        <w:rPr>
          <w:rFonts w:asciiTheme="majorBidi" w:hAnsiTheme="majorBidi" w:cstheme="majorBidi"/>
          <w:i/>
          <w:iCs/>
          <w:sz w:val="20"/>
          <w:lang w:val="en-US" w:bidi="th-TH"/>
        </w:rPr>
      </w:pPr>
    </w:p>
    <w:p w14:paraId="7D4FC8B2" w14:textId="4E5E221A" w:rsidR="00840FFF" w:rsidRPr="008A3328" w:rsidRDefault="00840FFF" w:rsidP="0057623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b/>
          <w:bCs/>
          <w:color w:val="0000FF"/>
          <w:sz w:val="20"/>
        </w:rPr>
      </w:pPr>
      <w:r w:rsidRPr="008A3328">
        <w:rPr>
          <w:rFonts w:asciiTheme="majorBidi" w:hAnsiTheme="majorBidi" w:cstheme="majorBidi" w:hint="cs"/>
          <w:i/>
          <w:iCs/>
          <w:sz w:val="28"/>
          <w:szCs w:val="28"/>
          <w:cs/>
        </w:rPr>
        <w:t>การวิเคราะห์ความอ่อนไหวในกระแสเงินสด</w:t>
      </w:r>
      <w:r w:rsidRPr="008A3328">
        <w:rPr>
          <w:rFonts w:asciiTheme="majorBidi" w:hAnsiTheme="majorBidi" w:cstheme="majorBidi"/>
          <w:i/>
          <w:iCs/>
          <w:sz w:val="28"/>
          <w:szCs w:val="28"/>
          <w:cs/>
        </w:rPr>
        <w:t>ของเครื่องมือที่มีอัตราดอกเบี้ยผันแปร</w:t>
      </w:r>
      <w:r w:rsidRPr="008A3328">
        <w:rPr>
          <w:rFonts w:hint="cs"/>
          <w:b/>
          <w:bCs/>
          <w:color w:val="0000FF"/>
          <w:sz w:val="20"/>
          <w:cs/>
        </w:rPr>
        <w:t xml:space="preserve"> </w:t>
      </w:r>
    </w:p>
    <w:p w14:paraId="0B753EB2" w14:textId="77777777" w:rsidR="00576238" w:rsidRPr="008A3328" w:rsidRDefault="00840FFF" w:rsidP="0084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8A3328">
        <w:rPr>
          <w:rFonts w:asciiTheme="majorBidi" w:hAnsiTheme="majorBidi" w:cstheme="majorBidi"/>
          <w:sz w:val="20"/>
          <w:szCs w:val="20"/>
        </w:rPr>
        <w:t xml:space="preserve"> </w:t>
      </w:r>
    </w:p>
    <w:p w14:paraId="5B078173" w14:textId="5D006286" w:rsidR="00840FFF" w:rsidRPr="008A3328" w:rsidRDefault="00840FFF" w:rsidP="00576238">
      <w:pPr>
        <w:tabs>
          <w:tab w:val="clear" w:pos="907"/>
          <w:tab w:val="clear" w:pos="1644"/>
          <w:tab w:val="left" w:pos="1080"/>
        </w:tabs>
        <w:spacing w:line="240" w:lineRule="auto"/>
        <w:ind w:left="1620"/>
        <w:jc w:val="thaiDistribute"/>
        <w:rPr>
          <w:rFonts w:asciiTheme="majorBidi" w:hAnsiTheme="majorBidi" w:cstheme="majorBidi"/>
          <w:sz w:val="28"/>
          <w:szCs w:val="28"/>
        </w:rPr>
      </w:pPr>
      <w:r w:rsidRPr="008A3328">
        <w:rPr>
          <w:rFonts w:asciiTheme="majorBidi" w:hAnsiTheme="majorBidi" w:cstheme="majorBidi" w:hint="cs"/>
          <w:sz w:val="28"/>
          <w:szCs w:val="28"/>
          <w:cs/>
        </w:rPr>
        <w:t xml:space="preserve">การเปลี่ยนแปลงของอัตราดอกเบี้ยที่ </w:t>
      </w:r>
      <w:r w:rsidR="002172F1" w:rsidRPr="008A3328">
        <w:rPr>
          <w:rFonts w:asciiTheme="majorBidi" w:hAnsiTheme="majorBidi" w:cstheme="majorBidi"/>
          <w:sz w:val="28"/>
          <w:szCs w:val="28"/>
        </w:rPr>
        <w:t>1</w:t>
      </w:r>
      <w:r w:rsidRPr="008A3328">
        <w:rPr>
          <w:rFonts w:asciiTheme="majorBidi" w:hAnsiTheme="majorBidi" w:cstheme="majorBidi"/>
          <w:sz w:val="28"/>
          <w:szCs w:val="28"/>
        </w:rPr>
        <w:t>%</w:t>
      </w:r>
      <w:r w:rsidRPr="008A3328">
        <w:rPr>
          <w:rFonts w:asciiTheme="majorBidi" w:hAnsiTheme="majorBidi" w:cstheme="majorBidi" w:hint="cs"/>
          <w:sz w:val="28"/>
          <w:szCs w:val="28"/>
        </w:rPr>
        <w:t xml:space="preserve"> 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ซึ่งเป็นไปได้อย่างสมเหตุสมผล ณ วันที่รายงาน ทำให้เกิดการ</w:t>
      </w:r>
      <w:r w:rsidRPr="008A3328">
        <w:rPr>
          <w:rFonts w:asciiTheme="majorBidi" w:hAnsiTheme="majorBidi" w:cstheme="majorBidi"/>
          <w:sz w:val="28"/>
          <w:szCs w:val="28"/>
          <w:cs/>
        </w:rPr>
        <w:t>เพิ่มขึ้นหรือลดลง</w:t>
      </w:r>
      <w:r w:rsidRPr="008A3328">
        <w:rPr>
          <w:rFonts w:asciiTheme="majorBidi" w:hAnsiTheme="majorBidi" w:cstheme="majorBidi" w:hint="cs"/>
          <w:sz w:val="28"/>
          <w:szCs w:val="28"/>
          <w:cs/>
        </w:rPr>
        <w:t>ในกำไรหรือขาดทุนด้วยจำนวนเงินที่แสดงในตารางดังต่อไปนี้ การวิเคราะห์ตั้งอยู่บนข้อสมมติ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ที่ว่าตัวแปรอื่นโดยเฉพาะอัตราแลกเปลี่ยนเงินตราต่างประเทศมีค่าคงที่ </w:t>
      </w:r>
    </w:p>
    <w:p w14:paraId="49FE0A25" w14:textId="77777777" w:rsidR="00840FFF" w:rsidRPr="008A3328" w:rsidRDefault="00840FFF" w:rsidP="0084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  <w:lang w:val="en-GB"/>
        </w:rPr>
      </w:pPr>
    </w:p>
    <w:tbl>
      <w:tblPr>
        <w:tblW w:w="7920" w:type="dxa"/>
        <w:tblInd w:w="153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10"/>
        <w:gridCol w:w="990"/>
        <w:gridCol w:w="180"/>
        <w:gridCol w:w="900"/>
        <w:gridCol w:w="180"/>
        <w:gridCol w:w="990"/>
        <w:gridCol w:w="180"/>
        <w:gridCol w:w="990"/>
      </w:tblGrid>
      <w:tr w:rsidR="00840FFF" w:rsidRPr="008A3328" w14:paraId="18558650" w14:textId="77777777" w:rsidTr="00576238">
        <w:tc>
          <w:tcPr>
            <w:tcW w:w="3510" w:type="dxa"/>
          </w:tcPr>
          <w:p w14:paraId="494D1D8E" w14:textId="77777777" w:rsidR="00840FFF" w:rsidRPr="008A3328" w:rsidRDefault="00840FFF" w:rsidP="002063BA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  <w:hideMark/>
          </w:tcPr>
          <w:p w14:paraId="2E73A9E7" w14:textId="39DBE927" w:rsidR="00840FFF" w:rsidRPr="008A3328" w:rsidRDefault="00386FD7" w:rsidP="002063BA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649CA2D" w14:textId="77777777" w:rsidR="00840FFF" w:rsidRPr="008A3328" w:rsidRDefault="00840FFF" w:rsidP="002063BA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  <w:hideMark/>
          </w:tcPr>
          <w:p w14:paraId="77DDF038" w14:textId="335881D2" w:rsidR="00840FFF" w:rsidRPr="008A3328" w:rsidRDefault="00386FD7" w:rsidP="002063BA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FD7" w:rsidRPr="008A3328" w14:paraId="5935FE75" w14:textId="77777777" w:rsidTr="00576238">
        <w:tc>
          <w:tcPr>
            <w:tcW w:w="3510" w:type="dxa"/>
          </w:tcPr>
          <w:p w14:paraId="05F2B8F9" w14:textId="77777777" w:rsidR="00386FD7" w:rsidRPr="008A3328" w:rsidRDefault="00386FD7" w:rsidP="00386FD7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gridSpan w:val="3"/>
          </w:tcPr>
          <w:p w14:paraId="4BAEDBA2" w14:textId="34D23FF1" w:rsidR="00386FD7" w:rsidRPr="008A3328" w:rsidRDefault="00386FD7" w:rsidP="00386F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80" w:type="dxa"/>
          </w:tcPr>
          <w:p w14:paraId="0E2CB204" w14:textId="77777777" w:rsidR="00386FD7" w:rsidRPr="008A3328" w:rsidRDefault="00386FD7" w:rsidP="00386F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63B606F6" w14:textId="7BFF0E01" w:rsidR="00386FD7" w:rsidRPr="008A3328" w:rsidRDefault="00386FD7" w:rsidP="00386F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กำไรหรือขาดทุน</w:t>
            </w:r>
          </w:p>
        </w:tc>
      </w:tr>
      <w:tr w:rsidR="00386FD7" w:rsidRPr="008A3328" w14:paraId="6D3EB0EF" w14:textId="77777777" w:rsidTr="00576238">
        <w:tc>
          <w:tcPr>
            <w:tcW w:w="3510" w:type="dxa"/>
            <w:hideMark/>
          </w:tcPr>
          <w:p w14:paraId="240E692E" w14:textId="77777777" w:rsidR="00386FD7" w:rsidRPr="008A3328" w:rsidRDefault="00386FD7" w:rsidP="00386F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57E5D370" w14:textId="3440BEF7" w:rsidR="00386FD7" w:rsidRPr="008A3328" w:rsidRDefault="00386FD7" w:rsidP="00386FD7">
            <w:pPr>
              <w:pStyle w:val="NoSpacing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="002172F1" w:rsidRPr="008A332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990" w:type="dxa"/>
            <w:hideMark/>
          </w:tcPr>
          <w:p w14:paraId="26ED65B4" w14:textId="6FC0AC40" w:rsidR="00386FD7" w:rsidRPr="008A3328" w:rsidRDefault="00386FD7" w:rsidP="00576238">
            <w:pPr>
              <w:pStyle w:val="NoSpacing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2172F1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7C636116" w14:textId="77777777" w:rsidR="00386FD7" w:rsidRPr="008A3328" w:rsidRDefault="00386FD7" w:rsidP="00386F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B9079C3" w14:textId="1D8D2010" w:rsidR="00386FD7" w:rsidRPr="008A3328" w:rsidRDefault="00386FD7" w:rsidP="00386FD7">
            <w:pPr>
              <w:pStyle w:val="Pa38"/>
              <w:ind w:left="-84" w:right="-84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2172F1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409BEF8D" w14:textId="77777777" w:rsidR="00386FD7" w:rsidRPr="008A3328" w:rsidRDefault="00386FD7" w:rsidP="00386F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3941D987" w14:textId="74671EA5" w:rsidR="00386FD7" w:rsidRPr="008A3328" w:rsidRDefault="00386FD7" w:rsidP="00576238">
            <w:pPr>
              <w:pStyle w:val="NoSpacing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2172F1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E42D9B3" w14:textId="77777777" w:rsidR="00386FD7" w:rsidRPr="008A3328" w:rsidRDefault="00386FD7" w:rsidP="00386FD7">
            <w:pPr>
              <w:pStyle w:val="NoSpacing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55A670B5" w14:textId="758E8A81" w:rsidR="00386FD7" w:rsidRPr="008A3328" w:rsidRDefault="00386FD7" w:rsidP="00576238">
            <w:pPr>
              <w:pStyle w:val="Pa38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2172F1"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1</w:t>
            </w:r>
            <w:r w:rsidRPr="008A3328">
              <w:rPr>
                <w:rFonts w:asciiTheme="majorBidi" w:hAnsiTheme="majorBidi" w:cstheme="majorBidi"/>
                <w:bCs/>
                <w:sz w:val="28"/>
                <w:szCs w:val="28"/>
              </w:rPr>
              <w:t>%</w:t>
            </w:r>
          </w:p>
        </w:tc>
      </w:tr>
      <w:tr w:rsidR="00386FD7" w:rsidRPr="008A3328" w14:paraId="1863FF71" w14:textId="77777777" w:rsidTr="00576238">
        <w:tc>
          <w:tcPr>
            <w:tcW w:w="3510" w:type="dxa"/>
          </w:tcPr>
          <w:p w14:paraId="1916B138" w14:textId="77777777" w:rsidR="00386FD7" w:rsidRPr="008A3328" w:rsidRDefault="00386FD7" w:rsidP="00386FD7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  <w:gridSpan w:val="7"/>
            <w:hideMark/>
          </w:tcPr>
          <w:p w14:paraId="16997681" w14:textId="4C257C80" w:rsidR="00386FD7" w:rsidRPr="008A3328" w:rsidRDefault="00576238" w:rsidP="00386FD7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8A332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8A33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76238" w:rsidRPr="008A3328" w14:paraId="5A47086B" w14:textId="77777777" w:rsidTr="00576238">
        <w:tc>
          <w:tcPr>
            <w:tcW w:w="3510" w:type="dxa"/>
            <w:hideMark/>
          </w:tcPr>
          <w:p w14:paraId="4F4B5DF4" w14:textId="77777777" w:rsidR="00576238" w:rsidRPr="008A3328" w:rsidRDefault="00576238" w:rsidP="00576238">
            <w:pPr>
              <w:pStyle w:val="NoSpacing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990" w:type="dxa"/>
            <w:hideMark/>
          </w:tcPr>
          <w:p w14:paraId="1960338F" w14:textId="1309F18D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80" w:type="dxa"/>
          </w:tcPr>
          <w:p w14:paraId="1AA6A73B" w14:textId="7777777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hideMark/>
          </w:tcPr>
          <w:p w14:paraId="066A3158" w14:textId="1368AFEE" w:rsidR="00576238" w:rsidRPr="008A3328" w:rsidRDefault="00576238" w:rsidP="0057623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(1,106)</w:t>
            </w:r>
          </w:p>
        </w:tc>
        <w:tc>
          <w:tcPr>
            <w:tcW w:w="180" w:type="dxa"/>
          </w:tcPr>
          <w:p w14:paraId="32F3A535" w14:textId="7777777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4815AA7C" w14:textId="7384C8A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1,100</w:t>
            </w:r>
          </w:p>
        </w:tc>
        <w:tc>
          <w:tcPr>
            <w:tcW w:w="180" w:type="dxa"/>
          </w:tcPr>
          <w:p w14:paraId="023A34C9" w14:textId="7777777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hideMark/>
          </w:tcPr>
          <w:p w14:paraId="0E07BF6A" w14:textId="0C13FD7E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sz w:val="28"/>
                <w:szCs w:val="28"/>
              </w:rPr>
              <w:t>(1,100)</w:t>
            </w:r>
          </w:p>
        </w:tc>
      </w:tr>
      <w:tr w:rsidR="00576238" w:rsidRPr="008A3328" w14:paraId="07B14F00" w14:textId="77777777" w:rsidTr="00576238">
        <w:tc>
          <w:tcPr>
            <w:tcW w:w="3510" w:type="dxa"/>
            <w:hideMark/>
          </w:tcPr>
          <w:p w14:paraId="6E8A5312" w14:textId="77777777" w:rsidR="00576238" w:rsidRPr="008A3328" w:rsidRDefault="00576238" w:rsidP="00576238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BA1BBEB" w14:textId="6DB6208C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1,106</w:t>
            </w:r>
          </w:p>
        </w:tc>
        <w:tc>
          <w:tcPr>
            <w:tcW w:w="180" w:type="dxa"/>
          </w:tcPr>
          <w:p w14:paraId="16B3133F" w14:textId="7777777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EF60870" w14:textId="774374DB" w:rsidR="00576238" w:rsidRPr="008A3328" w:rsidRDefault="00576238" w:rsidP="00576238">
            <w:pPr>
              <w:pStyle w:val="NoSpacing"/>
              <w:ind w:right="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(1,106)</w:t>
            </w:r>
          </w:p>
        </w:tc>
        <w:tc>
          <w:tcPr>
            <w:tcW w:w="180" w:type="dxa"/>
          </w:tcPr>
          <w:p w14:paraId="6FAEA580" w14:textId="7777777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A10003C" w14:textId="294A2AD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1,100</w:t>
            </w:r>
          </w:p>
        </w:tc>
        <w:tc>
          <w:tcPr>
            <w:tcW w:w="180" w:type="dxa"/>
          </w:tcPr>
          <w:p w14:paraId="72E5C474" w14:textId="77777777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3AE7AFE" w14:textId="2D6FFB4B" w:rsidR="00576238" w:rsidRPr="008A3328" w:rsidRDefault="00576238" w:rsidP="00576238">
            <w:pPr>
              <w:pStyle w:val="NoSpacing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33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(1,100)</w:t>
            </w:r>
          </w:p>
        </w:tc>
      </w:tr>
    </w:tbl>
    <w:p w14:paraId="2DD12AB3" w14:textId="64EC80BB" w:rsidR="00840FFF" w:rsidRPr="008A3328" w:rsidRDefault="0084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36803EBD" w14:textId="56D55B11" w:rsidR="00820F68" w:rsidRPr="008A3328" w:rsidRDefault="002172F1" w:rsidP="004955CE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8A3328">
        <w:rPr>
          <w:rFonts w:ascii="Angsana New" w:eastAsia="MS Mincho" w:hAnsi="Angsana New" w:hint="cs"/>
          <w:sz w:val="28"/>
          <w:szCs w:val="28"/>
          <w:lang w:val="en-US"/>
        </w:rPr>
        <w:t>2</w:t>
      </w:r>
      <w:r w:rsidRPr="008A3328">
        <w:rPr>
          <w:rFonts w:ascii="Angsana New" w:eastAsia="MS Mincho" w:hAnsi="Angsana New"/>
          <w:sz w:val="28"/>
          <w:szCs w:val="28"/>
          <w:lang w:val="en-US"/>
        </w:rPr>
        <w:t>8</w:t>
      </w:r>
      <w:r w:rsidR="006763A1" w:rsidRPr="008A3328">
        <w:rPr>
          <w:rFonts w:ascii="Angsana New" w:eastAsia="MS Mincho" w:hAnsi="Angsana New" w:hint="cs"/>
          <w:sz w:val="28"/>
          <w:szCs w:val="28"/>
          <w:lang w:val="en-US"/>
        </w:rPr>
        <w:t xml:space="preserve"> </w:t>
      </w:r>
      <w:r w:rsidR="006763A1" w:rsidRPr="008A3328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820F68" w:rsidRPr="008A3328">
        <w:rPr>
          <w:rFonts w:ascii="Angsana New" w:eastAsia="MS Mincho" w:hAnsi="Angsana New" w:hint="cs"/>
          <w:sz w:val="28"/>
          <w:szCs w:val="28"/>
          <w:cs/>
          <w:lang w:val="en-US"/>
        </w:rPr>
        <w:t>ภาระผูกพันกับบุคคลหรือกิจการที่ไม่เกี่ยวข้องกัน</w:t>
      </w:r>
    </w:p>
    <w:p w14:paraId="70F3B98A" w14:textId="77777777" w:rsidR="00820F68" w:rsidRPr="008A3328" w:rsidRDefault="00820F68" w:rsidP="004955CE">
      <w:pPr>
        <w:spacing w:line="240" w:lineRule="auto"/>
        <w:rPr>
          <w:rFonts w:ascii="Angsana New" w:hAnsi="Angsana New"/>
          <w:sz w:val="20"/>
          <w:szCs w:val="20"/>
          <w:lang w:eastAsia="x-none"/>
        </w:rPr>
      </w:pPr>
    </w:p>
    <w:tbl>
      <w:tblPr>
        <w:tblW w:w="90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809"/>
        <w:gridCol w:w="1080"/>
        <w:gridCol w:w="265"/>
        <w:gridCol w:w="11"/>
        <w:gridCol w:w="999"/>
        <w:gridCol w:w="278"/>
        <w:gridCol w:w="1094"/>
        <w:gridCol w:w="281"/>
        <w:gridCol w:w="1046"/>
      </w:tblGrid>
      <w:tr w:rsidR="00820F68" w:rsidRPr="008A3328" w14:paraId="4E9AC6B6" w14:textId="77777777" w:rsidTr="00576238">
        <w:trPr>
          <w:tblHeader/>
        </w:trPr>
        <w:tc>
          <w:tcPr>
            <w:tcW w:w="2197" w:type="pct"/>
            <w:gridSpan w:val="2"/>
          </w:tcPr>
          <w:p w14:paraId="5121DE04" w14:textId="77777777" w:rsidR="00820F68" w:rsidRPr="008A3328" w:rsidRDefault="00820F68" w:rsidP="00495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4"/>
          </w:tcPr>
          <w:p w14:paraId="1B4F1519" w14:textId="77777777" w:rsidR="00820F68" w:rsidRPr="008A3328" w:rsidRDefault="00820F6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43E92B29" w14:textId="77777777" w:rsidR="00820F68" w:rsidRPr="008A3328" w:rsidRDefault="00820F6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pct"/>
            <w:gridSpan w:val="3"/>
          </w:tcPr>
          <w:p w14:paraId="63299DE2" w14:textId="77777777" w:rsidR="00820F68" w:rsidRPr="008A3328" w:rsidRDefault="00820F68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7F68E9" w:rsidRPr="008A3328" w14:paraId="637522F5" w14:textId="77777777" w:rsidTr="00576238">
        <w:trPr>
          <w:trHeight w:val="344"/>
          <w:tblHeader/>
        </w:trPr>
        <w:tc>
          <w:tcPr>
            <w:tcW w:w="2197" w:type="pct"/>
            <w:gridSpan w:val="2"/>
          </w:tcPr>
          <w:p w14:paraId="22C60544" w14:textId="77777777" w:rsidR="007F68E9" w:rsidRPr="008A3328" w:rsidRDefault="007F68E9" w:rsidP="007F6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1C4D0AE" w14:textId="663590C2" w:rsidR="007F68E9" w:rsidRPr="008A3328" w:rsidRDefault="002172F1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168667EC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D4D91DD" w14:textId="6F0FD1B5" w:rsidR="007F68E9" w:rsidRPr="008A3328" w:rsidRDefault="002172F1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  <w:tc>
          <w:tcPr>
            <w:tcW w:w="154" w:type="pct"/>
            <w:shd w:val="clear" w:color="auto" w:fill="auto"/>
          </w:tcPr>
          <w:p w14:paraId="63E1AFE9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267BAC" w14:textId="3884F950" w:rsidR="007F68E9" w:rsidRPr="008A3328" w:rsidRDefault="002172F1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3</w:t>
            </w:r>
          </w:p>
        </w:tc>
        <w:tc>
          <w:tcPr>
            <w:tcW w:w="156" w:type="pct"/>
            <w:shd w:val="clear" w:color="auto" w:fill="auto"/>
          </w:tcPr>
          <w:p w14:paraId="33636341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  <w:shd w:val="clear" w:color="auto" w:fill="auto"/>
          </w:tcPr>
          <w:p w14:paraId="06E3926D" w14:textId="748961DB" w:rsidR="007F68E9" w:rsidRPr="008A3328" w:rsidRDefault="002172F1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Cs/>
                <w:sz w:val="28"/>
                <w:szCs w:val="28"/>
              </w:rPr>
              <w:t>256</w:t>
            </w:r>
            <w:r w:rsidRPr="008A3328">
              <w:rPr>
                <w:rFonts w:ascii="Angsana New" w:hAnsi="Angsana New"/>
                <w:bCs/>
                <w:sz w:val="28"/>
                <w:szCs w:val="28"/>
              </w:rPr>
              <w:t>2</w:t>
            </w:r>
          </w:p>
        </w:tc>
      </w:tr>
      <w:tr w:rsidR="005E277B" w:rsidRPr="008A3328" w14:paraId="1EA7E070" w14:textId="77777777" w:rsidTr="00F23DC4">
        <w:trPr>
          <w:tblHeader/>
        </w:trPr>
        <w:tc>
          <w:tcPr>
            <w:tcW w:w="1748" w:type="pct"/>
          </w:tcPr>
          <w:p w14:paraId="1FCAF629" w14:textId="77777777" w:rsidR="005E277B" w:rsidRPr="008A3328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9" w:type="pct"/>
          </w:tcPr>
          <w:p w14:paraId="48523E9D" w14:textId="77777777" w:rsidR="005E277B" w:rsidRPr="008A3328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03" w:type="pct"/>
            <w:gridSpan w:val="8"/>
          </w:tcPr>
          <w:p w14:paraId="1638DDF6" w14:textId="77777777" w:rsidR="005E277B" w:rsidRPr="008A3328" w:rsidRDefault="005E277B" w:rsidP="004955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68E9" w:rsidRPr="008A3328" w14:paraId="657396A4" w14:textId="77777777" w:rsidTr="00576238">
        <w:tc>
          <w:tcPr>
            <w:tcW w:w="2197" w:type="pct"/>
            <w:gridSpan w:val="2"/>
          </w:tcPr>
          <w:p w14:paraId="05DDEB22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599" w:type="pct"/>
          </w:tcPr>
          <w:p w14:paraId="2D922EE0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5C1D11B4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623D076C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</w:tcPr>
          <w:p w14:paraId="5A529CB0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2E51FFB4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</w:tcPr>
          <w:p w14:paraId="1ACB6838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0869FF4B" w14:textId="77777777" w:rsidR="007F68E9" w:rsidRPr="008A3328" w:rsidRDefault="007F68E9" w:rsidP="007F68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3DC4" w:rsidRPr="008A3328" w14:paraId="50F06CE8" w14:textId="77777777" w:rsidTr="00576238">
        <w:tc>
          <w:tcPr>
            <w:tcW w:w="2197" w:type="pct"/>
            <w:gridSpan w:val="2"/>
          </w:tcPr>
          <w:p w14:paraId="7A7BC7C6" w14:textId="425F3B94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ภาระผูกพันตามสัญญาเช่าระยะสั้น</w:t>
            </w:r>
          </w:p>
        </w:tc>
        <w:tc>
          <w:tcPr>
            <w:tcW w:w="599" w:type="pct"/>
          </w:tcPr>
          <w:p w14:paraId="79ABE0F3" w14:textId="3495D421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47" w:type="pct"/>
          </w:tcPr>
          <w:p w14:paraId="51E1CB61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5E4420E0" w14:textId="6F8B7099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pct"/>
          </w:tcPr>
          <w:p w14:paraId="76AE2D01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13017454" w14:textId="218FD0A8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6" w:type="pct"/>
          </w:tcPr>
          <w:p w14:paraId="39D882D2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421F96FE" w14:textId="1B8BA86E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3DC4" w:rsidRPr="008A3328" w14:paraId="6AD8B774" w14:textId="77777777" w:rsidTr="00576238">
        <w:tc>
          <w:tcPr>
            <w:tcW w:w="2197" w:type="pct"/>
            <w:gridSpan w:val="2"/>
          </w:tcPr>
          <w:p w14:paraId="1E670CD6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คำสั่งซื้อที่ผู้ขายสินค้าหรือบริการตกลงแล้ว</w:t>
            </w:r>
          </w:p>
        </w:tc>
        <w:tc>
          <w:tcPr>
            <w:tcW w:w="599" w:type="pct"/>
          </w:tcPr>
          <w:p w14:paraId="72643FDC" w14:textId="11D723DD" w:rsidR="00F23DC4" w:rsidRPr="008A3328" w:rsidRDefault="00797F6B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</w:t>
            </w:r>
            <w:r w:rsidR="00F23DC4" w:rsidRPr="008A33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147" w:type="pct"/>
          </w:tcPr>
          <w:p w14:paraId="0AF2DE20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22402733" w14:textId="50E0071E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182,225</w:t>
            </w:r>
          </w:p>
        </w:tc>
        <w:tc>
          <w:tcPr>
            <w:tcW w:w="154" w:type="pct"/>
          </w:tcPr>
          <w:p w14:paraId="122CA480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55AF753A" w14:textId="1A362F9A" w:rsidR="00F23DC4" w:rsidRPr="008A3328" w:rsidRDefault="00797F6B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</w:t>
            </w:r>
            <w:r w:rsidR="00F23DC4" w:rsidRPr="008A3328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585</w:t>
            </w:r>
          </w:p>
        </w:tc>
        <w:tc>
          <w:tcPr>
            <w:tcW w:w="156" w:type="pct"/>
          </w:tcPr>
          <w:p w14:paraId="47310AC9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3F779D42" w14:textId="203DAADA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sz w:val="28"/>
                <w:szCs w:val="28"/>
              </w:rPr>
              <w:t>16</w:t>
            </w:r>
            <w:r w:rsidRPr="008A3328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8A3328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  <w:tr w:rsidR="00F23DC4" w:rsidRPr="008A3328" w14:paraId="54CB7031" w14:textId="77777777" w:rsidTr="00576238">
        <w:tc>
          <w:tcPr>
            <w:tcW w:w="2197" w:type="pct"/>
            <w:gridSpan w:val="2"/>
          </w:tcPr>
          <w:p w14:paraId="1702CC1D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599" w:type="pct"/>
          </w:tcPr>
          <w:p w14:paraId="615D2875" w14:textId="688FBDF5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8,145</w:t>
            </w:r>
          </w:p>
        </w:tc>
        <w:tc>
          <w:tcPr>
            <w:tcW w:w="147" w:type="pct"/>
          </w:tcPr>
          <w:p w14:paraId="4DE60BFC" w14:textId="77777777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gridSpan w:val="2"/>
          </w:tcPr>
          <w:p w14:paraId="0D66A994" w14:textId="1B34CB12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4,972</w:t>
            </w:r>
          </w:p>
        </w:tc>
        <w:tc>
          <w:tcPr>
            <w:tcW w:w="154" w:type="pct"/>
          </w:tcPr>
          <w:p w14:paraId="36843CE0" w14:textId="77777777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</w:tcPr>
          <w:p w14:paraId="0A203A5D" w14:textId="070FDA1E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156" w:type="pct"/>
          </w:tcPr>
          <w:p w14:paraId="116BC539" w14:textId="77777777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0" w:type="pct"/>
          </w:tcPr>
          <w:p w14:paraId="6E79E176" w14:textId="61A67A01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sz w:val="28"/>
                <w:szCs w:val="28"/>
              </w:rPr>
              <w:t>893</w:t>
            </w:r>
          </w:p>
        </w:tc>
      </w:tr>
      <w:tr w:rsidR="00F23DC4" w:rsidRPr="008A3328" w14:paraId="4ACDCE4B" w14:textId="77777777" w:rsidTr="00576238">
        <w:tc>
          <w:tcPr>
            <w:tcW w:w="2197" w:type="pct"/>
            <w:gridSpan w:val="2"/>
          </w:tcPr>
          <w:p w14:paraId="78176C94" w14:textId="77777777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35AD725C" w14:textId="305EDF22" w:rsidR="00F23DC4" w:rsidRPr="008A3328" w:rsidRDefault="00797F6B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96,185</w:t>
            </w:r>
          </w:p>
        </w:tc>
        <w:tc>
          <w:tcPr>
            <w:tcW w:w="147" w:type="pct"/>
          </w:tcPr>
          <w:p w14:paraId="5A09125B" w14:textId="77777777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9120C38" w14:textId="7966E619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187,197</w:t>
            </w:r>
          </w:p>
        </w:tc>
        <w:tc>
          <w:tcPr>
            <w:tcW w:w="154" w:type="pct"/>
          </w:tcPr>
          <w:p w14:paraId="346B8E0C" w14:textId="77777777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1D3523B3" w14:textId="17E87DED" w:rsidR="00F23DC4" w:rsidRPr="008A3328" w:rsidRDefault="00797F6B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  <w:r w:rsidR="00F23DC4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F23DC4" w:rsidRPr="008A3328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6" w:type="pct"/>
          </w:tcPr>
          <w:p w14:paraId="1AA74C7E" w14:textId="77777777" w:rsidR="00F23DC4" w:rsidRPr="008A3328" w:rsidRDefault="00F23DC4" w:rsidP="00F23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1F2E35AC" w14:textId="4BC403E6" w:rsidR="00F23DC4" w:rsidRPr="008A3328" w:rsidRDefault="00F23DC4" w:rsidP="00F23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>17,051</w:t>
            </w:r>
          </w:p>
        </w:tc>
      </w:tr>
    </w:tbl>
    <w:p w14:paraId="336220AF" w14:textId="142D11AA" w:rsidR="00CC75F9" w:rsidRPr="008A3328" w:rsidRDefault="00CC75F9" w:rsidP="004955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8"/>
          <w:szCs w:val="28"/>
        </w:rPr>
      </w:pPr>
      <w:r w:rsidRPr="008A3328">
        <w:rPr>
          <w:rFonts w:ascii="Angsana New" w:eastAsia="MS Mincho" w:hAnsi="Angsana New" w:hint="cs"/>
          <w:b/>
          <w:bCs/>
          <w:sz w:val="28"/>
          <w:szCs w:val="28"/>
          <w:cs/>
        </w:rPr>
        <w:lastRenderedPageBreak/>
        <w:t>สัญญาบริการอื่นๆ</w:t>
      </w:r>
    </w:p>
    <w:p w14:paraId="568CB1FD" w14:textId="77777777" w:rsidR="00CC75F9" w:rsidRPr="008A3328" w:rsidRDefault="00CC75F9" w:rsidP="004955CE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 w:hanging="360"/>
        <w:rPr>
          <w:rFonts w:ascii="Angsana New" w:eastAsia="MS Mincho" w:hAnsi="Angsana New"/>
          <w:b/>
          <w:bCs/>
          <w:sz w:val="20"/>
          <w:szCs w:val="20"/>
          <w:cs/>
        </w:rPr>
      </w:pPr>
    </w:p>
    <w:p w14:paraId="6E951DA2" w14:textId="77777777" w:rsidR="00CC75F9" w:rsidRPr="008A3328" w:rsidRDefault="00CC75F9" w:rsidP="004955CE">
      <w:pPr>
        <w:ind w:left="540"/>
        <w:rPr>
          <w:rFonts w:ascii="Angsana New" w:hAnsi="Angsana New"/>
          <w:i/>
          <w:iCs/>
          <w:sz w:val="28"/>
          <w:szCs w:val="28"/>
          <w:lang w:eastAsia="x-none"/>
        </w:rPr>
      </w:pPr>
      <w:r w:rsidRPr="008A3328">
        <w:rPr>
          <w:rFonts w:ascii="Angsana New" w:hAnsi="Angsana New" w:hint="cs"/>
          <w:i/>
          <w:iCs/>
          <w:sz w:val="28"/>
          <w:szCs w:val="28"/>
          <w:cs/>
          <w:lang w:eastAsia="x-none"/>
        </w:rPr>
        <w:t>สัญญาให้บริการตามสัญญาการโอนธุรกิจ</w:t>
      </w:r>
    </w:p>
    <w:p w14:paraId="699ED12D" w14:textId="77777777" w:rsidR="00CC75F9" w:rsidRPr="008A3328" w:rsidRDefault="00CC75F9" w:rsidP="004955CE">
      <w:pPr>
        <w:ind w:left="540"/>
        <w:rPr>
          <w:rFonts w:ascii="Angsana New" w:hAnsi="Angsana New"/>
          <w:i/>
          <w:iCs/>
          <w:sz w:val="20"/>
          <w:szCs w:val="20"/>
          <w:lang w:eastAsia="x-none"/>
        </w:rPr>
      </w:pPr>
    </w:p>
    <w:p w14:paraId="0CCB98F9" w14:textId="768BB888" w:rsidR="00CC75F9" w:rsidRPr="008A3328" w:rsidRDefault="00CC75F9" w:rsidP="004955CE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จากการที่ บริษัท วีเซิร์ฟพลัส จำกัด ได้ซื้อส่วนงานธุรกิจบริการ </w:t>
      </w:r>
      <w:r w:rsidRPr="008A3328">
        <w:rPr>
          <w:rFonts w:ascii="Angsana New" w:hAnsi="Angsana New" w:hint="cs"/>
          <w:sz w:val="28"/>
          <w:szCs w:val="28"/>
          <w:lang w:val="en-GB"/>
        </w:rPr>
        <w:t xml:space="preserve">IT 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จาก บริษัท วีเอสที อีซีเอส (ประเทศไทย) จำกัด วันที่ </w:t>
      </w:r>
      <w:r w:rsidR="002172F1" w:rsidRPr="008A3328">
        <w:rPr>
          <w:rFonts w:ascii="Angsana New" w:hAnsi="Angsana New" w:hint="cs"/>
          <w:sz w:val="28"/>
          <w:szCs w:val="28"/>
        </w:rPr>
        <w:t>23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 สิงหาคม </w:t>
      </w:r>
      <w:r w:rsidR="002172F1" w:rsidRPr="008A3328">
        <w:rPr>
          <w:rFonts w:ascii="Angsana New" w:hAnsi="Angsana New" w:hint="cs"/>
          <w:sz w:val="28"/>
          <w:szCs w:val="28"/>
        </w:rPr>
        <w:t>2559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 จำนวน </w:t>
      </w:r>
      <w:r w:rsidR="002172F1" w:rsidRPr="008A3328">
        <w:rPr>
          <w:rFonts w:ascii="Angsana New" w:hAnsi="Angsana New" w:hint="cs"/>
          <w:sz w:val="28"/>
          <w:szCs w:val="28"/>
        </w:rPr>
        <w:t>14</w:t>
      </w:r>
      <w:r w:rsidRPr="008A3328">
        <w:rPr>
          <w:rFonts w:ascii="Angsana New" w:hAnsi="Angsana New" w:hint="cs"/>
          <w:sz w:val="28"/>
          <w:szCs w:val="28"/>
          <w:lang w:val="en-GB"/>
        </w:rPr>
        <w:t>.</w:t>
      </w:r>
      <w:r w:rsidR="002172F1" w:rsidRPr="008A3328">
        <w:rPr>
          <w:rFonts w:ascii="Angsana New" w:hAnsi="Angsana New" w:hint="cs"/>
          <w:sz w:val="28"/>
          <w:szCs w:val="28"/>
        </w:rPr>
        <w:t>45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 ล้านบาท (มูลค่าตามบัญชี ณ วันที่ </w:t>
      </w:r>
      <w:r w:rsidR="002172F1" w:rsidRPr="008A3328">
        <w:rPr>
          <w:rFonts w:ascii="Angsana New" w:hAnsi="Angsana New" w:hint="cs"/>
          <w:sz w:val="28"/>
          <w:szCs w:val="28"/>
        </w:rPr>
        <w:t>21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 ธันวาคม </w:t>
      </w:r>
      <w:r w:rsidR="002172F1" w:rsidRPr="008A3328">
        <w:rPr>
          <w:rFonts w:ascii="Angsana New" w:hAnsi="Angsana New" w:hint="cs"/>
          <w:sz w:val="28"/>
          <w:szCs w:val="28"/>
        </w:rPr>
        <w:t>2561</w:t>
      </w:r>
      <w:r w:rsidRPr="008A3328">
        <w:rPr>
          <w:rFonts w:ascii="Angsana New" w:hAnsi="Angsana New" w:hint="cs"/>
          <w:sz w:val="28"/>
          <w:szCs w:val="28"/>
          <w:lang w:val="en-GB"/>
        </w:rPr>
        <w:t xml:space="preserve">) 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ซึ่งมีกำหนดชำระในปี </w:t>
      </w:r>
      <w:r w:rsidR="002172F1" w:rsidRPr="008A3328">
        <w:rPr>
          <w:rFonts w:ascii="Angsana New" w:hAnsi="Angsana New" w:hint="cs"/>
          <w:sz w:val="28"/>
          <w:szCs w:val="28"/>
        </w:rPr>
        <w:t>2562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 โดยรับโอนบุคลากร อุปกรณ์ และสัญญาในการดำเนินงานต่างๆ ภายใต้เงื่อนไขใน </w:t>
      </w:r>
      <w:r w:rsidRPr="008A3328">
        <w:rPr>
          <w:rFonts w:ascii="Angsana New" w:hAnsi="Angsana New" w:hint="cs"/>
          <w:sz w:val="28"/>
          <w:szCs w:val="28"/>
          <w:lang w:val="en-GB"/>
        </w:rPr>
        <w:t xml:space="preserve">Business Transfer Agreement 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และ </w:t>
      </w:r>
      <w:r w:rsidRPr="008A3328">
        <w:rPr>
          <w:rFonts w:ascii="Angsana New" w:hAnsi="Angsana New" w:hint="cs"/>
          <w:sz w:val="28"/>
          <w:szCs w:val="28"/>
          <w:lang w:val="en-GB"/>
        </w:rPr>
        <w:t xml:space="preserve">Service Level Agreement 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>บริษัท วีเอสที อีซีเอส (ประเทศไทย) จำกัด ได้มอบหมายให้ บริษัท วีเซิร์ฟพลัส จำกัด เป็น</w:t>
      </w:r>
      <w:r w:rsidR="00A327CF" w:rsidRPr="008A3328">
        <w:rPr>
          <w:rFonts w:ascii="Angsana New" w:hAnsi="Angsana New"/>
          <w:sz w:val="28"/>
          <w:szCs w:val="28"/>
          <w:cs/>
          <w:lang w:val="en-GB"/>
        </w:rPr>
        <w:br/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>ผู้ให้บริการแก่ลูกค้า ซึ่งมีการแบ่งสัดส่วนรายได้กันในแต่ละสัญญาของแต่ละประเภทในอัตราที่ตกลงกัน สัญญา</w:t>
      </w:r>
      <w:r w:rsidR="004A1BB9" w:rsidRPr="008A3328">
        <w:rPr>
          <w:rFonts w:ascii="Angsana New" w:hAnsi="Angsana New"/>
          <w:sz w:val="28"/>
          <w:szCs w:val="28"/>
          <w:lang w:val="en-GB"/>
        </w:rPr>
        <w:br/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มีกำหนดระยะเวลาตั้งแต่วันที่ </w:t>
      </w:r>
      <w:r w:rsidR="002172F1" w:rsidRPr="008A3328">
        <w:rPr>
          <w:rFonts w:ascii="Angsana New" w:hAnsi="Angsana New" w:hint="cs"/>
          <w:sz w:val="28"/>
          <w:szCs w:val="28"/>
        </w:rPr>
        <w:t>1</w:t>
      </w:r>
      <w:r w:rsidRPr="008A3328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กันยายน </w:t>
      </w:r>
      <w:r w:rsidR="002172F1" w:rsidRPr="008A3328">
        <w:rPr>
          <w:rFonts w:ascii="Angsana New" w:hAnsi="Angsana New" w:hint="cs"/>
          <w:sz w:val="28"/>
          <w:szCs w:val="28"/>
        </w:rPr>
        <w:t>2559</w:t>
      </w:r>
      <w:r w:rsidRPr="008A3328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ถึงวันที่ </w:t>
      </w:r>
      <w:r w:rsidR="002172F1" w:rsidRPr="008A3328">
        <w:rPr>
          <w:rFonts w:ascii="Angsana New" w:hAnsi="Angsana New" w:hint="cs"/>
          <w:sz w:val="28"/>
          <w:szCs w:val="28"/>
        </w:rPr>
        <w:t>31</w:t>
      </w:r>
      <w:r w:rsidRPr="008A3328">
        <w:rPr>
          <w:rFonts w:ascii="Angsana New" w:hAnsi="Angsana New" w:hint="cs"/>
          <w:sz w:val="28"/>
          <w:szCs w:val="28"/>
          <w:lang w:val="en-GB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กรกฎาคม </w:t>
      </w:r>
      <w:r w:rsidR="002172F1" w:rsidRPr="008A3328">
        <w:rPr>
          <w:rFonts w:ascii="Angsana New" w:hAnsi="Angsana New" w:hint="cs"/>
          <w:sz w:val="28"/>
          <w:szCs w:val="28"/>
        </w:rPr>
        <w:t>2566</w:t>
      </w:r>
      <w:r w:rsidR="00A327CF"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 บริษัท วีเซิร์ฟพลัส จำกัด ได้ชำระเจ้าหนี้</w:t>
      </w:r>
      <w:r w:rsidR="004A1BB9" w:rsidRPr="008A3328">
        <w:rPr>
          <w:rFonts w:ascii="Angsana New" w:hAnsi="Angsana New"/>
          <w:sz w:val="28"/>
          <w:szCs w:val="28"/>
          <w:lang w:val="en-GB"/>
        </w:rPr>
        <w:br/>
      </w:r>
      <w:r w:rsidR="00A327CF" w:rsidRPr="008A3328">
        <w:rPr>
          <w:rFonts w:ascii="Angsana New" w:hAnsi="Angsana New" w:hint="cs"/>
          <w:sz w:val="28"/>
          <w:szCs w:val="28"/>
          <w:cs/>
          <w:lang w:val="en-GB"/>
        </w:rPr>
        <w:t xml:space="preserve">ค่าซื้อธุรกิจแล้วทั้งจำนวนในปี </w:t>
      </w:r>
      <w:r w:rsidR="002172F1" w:rsidRPr="008A3328">
        <w:rPr>
          <w:rFonts w:ascii="Angsana New" w:hAnsi="Angsana New"/>
          <w:sz w:val="28"/>
          <w:szCs w:val="28"/>
        </w:rPr>
        <w:t>2562</w:t>
      </w:r>
    </w:p>
    <w:p w14:paraId="79B831F7" w14:textId="77777777" w:rsidR="00CC75F9" w:rsidRPr="008A3328" w:rsidRDefault="00CC75F9" w:rsidP="004955CE">
      <w:pPr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2A61C2B3" w14:textId="695ED3A5" w:rsidR="00CC75F9" w:rsidRPr="008A3328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ในเดือนสิงหาคม </w:t>
      </w:r>
      <w:r w:rsidR="002172F1" w:rsidRPr="008A3328">
        <w:rPr>
          <w:rFonts w:ascii="Angsana New" w:hAnsi="Angsana New" w:hint="cs"/>
          <w:sz w:val="28"/>
          <w:szCs w:val="28"/>
        </w:rPr>
        <w:t>2560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บริษัท วีเอสที อีซีเอส (ประเทศไทย) จำกัด เข้าทำสัญญาโอนสิทธิและหนี้สินภายใต้สัญญา </w:t>
      </w:r>
      <w:r w:rsidRPr="008A3328">
        <w:rPr>
          <w:rFonts w:ascii="Angsana New" w:hAnsi="Angsana New" w:hint="cs"/>
          <w:sz w:val="28"/>
          <w:szCs w:val="28"/>
        </w:rPr>
        <w:t>Business Transfer Agreement</w:t>
      </w:r>
      <w:r w:rsidRPr="008A3328">
        <w:rPr>
          <w:rFonts w:ascii="Angsana New" w:hAnsi="Angsana New" w:hint="cs"/>
          <w:sz w:val="28"/>
          <w:szCs w:val="28"/>
          <w:cs/>
        </w:rPr>
        <w:t xml:space="preserve"> ลงวันที่ </w:t>
      </w:r>
      <w:r w:rsidR="002172F1" w:rsidRPr="008A3328">
        <w:rPr>
          <w:rFonts w:ascii="Angsana New" w:hAnsi="Angsana New" w:hint="cs"/>
          <w:sz w:val="28"/>
          <w:szCs w:val="28"/>
        </w:rPr>
        <w:t>23</w:t>
      </w:r>
      <w:r w:rsidRPr="008A3328">
        <w:rPr>
          <w:rFonts w:ascii="Angsana New" w:hAnsi="Angsana New" w:hint="cs"/>
          <w:sz w:val="28"/>
          <w:szCs w:val="28"/>
          <w:cs/>
        </w:rPr>
        <w:t xml:space="preserve"> สิงหาคม </w:t>
      </w:r>
      <w:r w:rsidR="002172F1" w:rsidRPr="008A3328">
        <w:rPr>
          <w:rFonts w:ascii="Angsana New" w:hAnsi="Angsana New" w:hint="cs"/>
          <w:sz w:val="28"/>
          <w:szCs w:val="28"/>
        </w:rPr>
        <w:t>2559</w:t>
      </w:r>
      <w:r w:rsidRPr="008A3328">
        <w:rPr>
          <w:rFonts w:ascii="Angsana New" w:hAnsi="Angsana New" w:hint="cs"/>
          <w:sz w:val="28"/>
          <w:szCs w:val="28"/>
          <w:cs/>
        </w:rPr>
        <w:t xml:space="preserve"> ให้แก่บริษัท วีเอสที อีซีเอส เซอร์วิสเซส (ประเทศไทย) จำกัด ซึ่งเป็นบริษัทย่อยของ บริษัท วีเอสที อีซีเอส (ประเทศไทย) จำกัด</w:t>
      </w:r>
    </w:p>
    <w:p w14:paraId="22222D35" w14:textId="77777777" w:rsidR="001A7289" w:rsidRPr="008A3328" w:rsidRDefault="001A728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0"/>
          <w:szCs w:val="20"/>
        </w:rPr>
      </w:pPr>
    </w:p>
    <w:p w14:paraId="08F3542D" w14:textId="6B030B2D" w:rsidR="00CC75F9" w:rsidRPr="008A3328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28"/>
          <w:szCs w:val="28"/>
        </w:rPr>
      </w:pPr>
      <w:r w:rsidRPr="008A3328">
        <w:rPr>
          <w:rFonts w:ascii="Angsana New" w:hAnsi="Angsana New" w:hint="cs"/>
          <w:i/>
          <w:iCs/>
          <w:sz w:val="28"/>
          <w:szCs w:val="28"/>
        </w:rPr>
        <w:t>Service Level Agreement</w:t>
      </w:r>
    </w:p>
    <w:p w14:paraId="79F0EBA1" w14:textId="77777777" w:rsidR="00CC75F9" w:rsidRPr="008A3328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0"/>
          <w:szCs w:val="20"/>
        </w:rPr>
      </w:pPr>
    </w:p>
    <w:p w14:paraId="6B87158F" w14:textId="6C775570" w:rsidR="00FD4338" w:rsidRPr="008A3328" w:rsidRDefault="00CC75F9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 w:hint="cs"/>
          <w:sz w:val="28"/>
          <w:szCs w:val="28"/>
          <w:cs/>
        </w:rPr>
        <w:t xml:space="preserve">บริษัท วีเซิร์ฟพลัส จำกัดเข้าทำสัญญา </w:t>
      </w:r>
      <w:r w:rsidRPr="008A3328">
        <w:rPr>
          <w:rFonts w:ascii="Angsana New" w:hAnsi="Angsana New" w:hint="cs"/>
          <w:sz w:val="28"/>
          <w:szCs w:val="28"/>
        </w:rPr>
        <w:t xml:space="preserve">Service Level Agreement </w:t>
      </w:r>
      <w:r w:rsidRPr="008A3328">
        <w:rPr>
          <w:rFonts w:ascii="Angsana New" w:hAnsi="Angsana New" w:hint="cs"/>
          <w:sz w:val="28"/>
          <w:szCs w:val="28"/>
          <w:cs/>
        </w:rPr>
        <w:t>กับบริษัท วีเอสที อีซีเอส เซอร์วิสเซส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(ประเทศไทย) จำกัด โดยให้สิทธิ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>บริษัท วีเซิร์ฟพลัส จำกัด ในการให้บริการแก่ บริษัท วีเอสที อีซีเอส เซอร์วิสเซส (ประเทศไทย) จำกัด ซึ่งมีการแบ่งสัดส่วนรายได้กันในแต่ละสัญญาของแต่ละประเภทในอัตราที่ตกลงกัน สัญญามีกำหนดระยะเวลาตั้งแต่วันที่</w:t>
      </w:r>
      <w:r w:rsidR="005D1029"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 w:hint="cs"/>
          <w:sz w:val="28"/>
          <w:szCs w:val="28"/>
        </w:rPr>
        <w:t>1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="004C6235" w:rsidRPr="008A3328">
        <w:rPr>
          <w:rFonts w:ascii="Angsana New" w:hAnsi="Angsana New" w:hint="cs"/>
          <w:sz w:val="28"/>
          <w:szCs w:val="28"/>
          <w:cs/>
        </w:rPr>
        <w:t>มกราคม</w:t>
      </w:r>
      <w:r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2172F1" w:rsidRPr="008A3328">
        <w:rPr>
          <w:rFonts w:ascii="Angsana New" w:hAnsi="Angsana New" w:hint="cs"/>
          <w:sz w:val="28"/>
          <w:szCs w:val="28"/>
        </w:rPr>
        <w:t>256</w:t>
      </w:r>
      <w:r w:rsidR="002172F1" w:rsidRPr="008A3328">
        <w:rPr>
          <w:rFonts w:ascii="Angsana New" w:hAnsi="Angsana New"/>
          <w:sz w:val="28"/>
          <w:szCs w:val="28"/>
        </w:rPr>
        <w:t>3</w:t>
      </w:r>
      <w:r w:rsidRPr="008A3328">
        <w:rPr>
          <w:rFonts w:ascii="Angsana New" w:hAnsi="Angsana New" w:hint="cs"/>
          <w:sz w:val="28"/>
          <w:szCs w:val="28"/>
        </w:rPr>
        <w:t xml:space="preserve"> </w:t>
      </w:r>
      <w:r w:rsidRPr="008A3328">
        <w:rPr>
          <w:rFonts w:ascii="Angsana New" w:hAnsi="Angsana New" w:hint="cs"/>
          <w:sz w:val="28"/>
          <w:szCs w:val="28"/>
          <w:cs/>
        </w:rPr>
        <w:t xml:space="preserve">ถึงวันที่ </w:t>
      </w:r>
      <w:r w:rsidR="002172F1" w:rsidRPr="008A3328">
        <w:rPr>
          <w:rFonts w:ascii="Angsana New" w:hAnsi="Angsana New" w:hint="cs"/>
          <w:sz w:val="28"/>
          <w:szCs w:val="28"/>
        </w:rPr>
        <w:t>31</w:t>
      </w:r>
      <w:r w:rsidR="004C6235" w:rsidRPr="008A3328">
        <w:rPr>
          <w:rFonts w:ascii="Angsana New" w:hAnsi="Angsana New"/>
          <w:sz w:val="28"/>
          <w:szCs w:val="28"/>
        </w:rPr>
        <w:t xml:space="preserve"> </w:t>
      </w:r>
      <w:r w:rsidR="004C6235" w:rsidRPr="008A3328">
        <w:rPr>
          <w:rFonts w:ascii="Angsana New" w:hAnsi="Angsana New" w:hint="cs"/>
          <w:sz w:val="28"/>
          <w:szCs w:val="28"/>
          <w:cs/>
        </w:rPr>
        <w:t>ธันวาคม</w:t>
      </w:r>
      <w:r w:rsidRPr="008A3328">
        <w:rPr>
          <w:rFonts w:ascii="Angsana New" w:hAnsi="Angsana New" w:hint="cs"/>
          <w:sz w:val="28"/>
          <w:szCs w:val="28"/>
          <w:cs/>
        </w:rPr>
        <w:t xml:space="preserve"> </w:t>
      </w:r>
      <w:r w:rsidR="002172F1" w:rsidRPr="008A3328">
        <w:rPr>
          <w:rFonts w:ascii="Angsana New" w:hAnsi="Angsana New" w:hint="cs"/>
          <w:sz w:val="28"/>
          <w:szCs w:val="28"/>
        </w:rPr>
        <w:t>256</w:t>
      </w:r>
      <w:r w:rsidR="002172F1" w:rsidRPr="008A3328">
        <w:rPr>
          <w:rFonts w:ascii="Angsana New" w:hAnsi="Angsana New"/>
          <w:sz w:val="28"/>
          <w:szCs w:val="28"/>
        </w:rPr>
        <w:t>5</w:t>
      </w:r>
      <w:r w:rsidR="003A6472" w:rsidRPr="008A3328">
        <w:rPr>
          <w:rFonts w:ascii="Angsana New" w:hAnsi="Angsana New" w:hint="cs"/>
          <w:sz w:val="28"/>
          <w:szCs w:val="28"/>
        </w:rPr>
        <w:t xml:space="preserve"> </w:t>
      </w:r>
    </w:p>
    <w:p w14:paraId="79D1D6CA" w14:textId="0229FE58" w:rsidR="00BC738F" w:rsidRPr="008A3328" w:rsidRDefault="00BC738F" w:rsidP="00495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28"/>
          <w:szCs w:val="28"/>
        </w:rPr>
      </w:pPr>
    </w:p>
    <w:p w14:paraId="0123072E" w14:textId="3B168031" w:rsidR="00BC738F" w:rsidRPr="008A3328" w:rsidRDefault="002172F1" w:rsidP="00BC738F">
      <w:pPr>
        <w:pStyle w:val="Heading6"/>
        <w:ind w:left="540" w:hanging="540"/>
        <w:jc w:val="both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lang w:val="en-US"/>
        </w:rPr>
        <w:t>29</w:t>
      </w:r>
      <w:r w:rsidR="00BC738F" w:rsidRPr="008A3328">
        <w:rPr>
          <w:rFonts w:ascii="Angsana New" w:hAnsi="Angsana New"/>
          <w:sz w:val="28"/>
          <w:szCs w:val="28"/>
          <w:lang w:val="en-US"/>
        </w:rPr>
        <w:tab/>
      </w:r>
      <w:r w:rsidR="00BC738F" w:rsidRPr="008A3328">
        <w:rPr>
          <w:rFonts w:ascii="Angsana New" w:hAnsi="Angsana New" w:hint="cs"/>
          <w:sz w:val="28"/>
          <w:szCs w:val="28"/>
          <w:cs/>
        </w:rPr>
        <w:t>สัญญาการ</w:t>
      </w:r>
      <w:r w:rsidR="00BC738F" w:rsidRPr="008A3328">
        <w:rPr>
          <w:rFonts w:ascii="Angsana New" w:hAnsi="Angsana New" w:hint="cs"/>
          <w:sz w:val="28"/>
          <w:szCs w:val="28"/>
          <w:cs/>
          <w:lang w:val="en-US"/>
        </w:rPr>
        <w:t>โอน</w:t>
      </w:r>
      <w:r w:rsidR="00BC738F" w:rsidRPr="008A3328">
        <w:rPr>
          <w:rFonts w:ascii="Angsana New" w:hAnsi="Angsana New" w:hint="cs"/>
          <w:sz w:val="28"/>
          <w:szCs w:val="28"/>
          <w:cs/>
        </w:rPr>
        <w:t>ธุรกิจ</w:t>
      </w:r>
    </w:p>
    <w:p w14:paraId="37D7103B" w14:textId="77777777" w:rsidR="00BC738F" w:rsidRPr="008A3328" w:rsidRDefault="00BC738F" w:rsidP="00BC738F">
      <w:pPr>
        <w:pStyle w:val="a4"/>
        <w:tabs>
          <w:tab w:val="clear" w:pos="360"/>
          <w:tab w:val="clear" w:pos="720"/>
          <w:tab w:val="clear" w:pos="1080"/>
          <w:tab w:val="left" w:pos="450"/>
        </w:tabs>
        <w:ind w:left="547"/>
        <w:jc w:val="both"/>
        <w:rPr>
          <w:rFonts w:ascii="Angsana New" w:hAnsi="Angsana New"/>
          <w:b/>
          <w:bCs/>
          <w:sz w:val="20"/>
          <w:szCs w:val="20"/>
          <w:cs/>
        </w:rPr>
      </w:pPr>
    </w:p>
    <w:p w14:paraId="50967AD4" w14:textId="6F5ED428" w:rsidR="00BC738F" w:rsidRPr="008A3328" w:rsidRDefault="00BC738F" w:rsidP="00BC738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8A3328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2172F1" w:rsidRPr="008A3328">
        <w:rPr>
          <w:rFonts w:ascii="Angsana New" w:hAnsi="Angsana New"/>
          <w:sz w:val="28"/>
          <w:szCs w:val="28"/>
        </w:rPr>
        <w:t>17</w:t>
      </w:r>
      <w:r w:rsidRPr="008A3328">
        <w:rPr>
          <w:rFonts w:ascii="Angsana New" w:hAnsi="Angsana New"/>
          <w:sz w:val="28"/>
          <w:szCs w:val="28"/>
          <w:cs/>
        </w:rPr>
        <w:t xml:space="preserve"> ตุลาคม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="002172F1" w:rsidRPr="008A3328">
        <w:rPr>
          <w:rFonts w:ascii="Angsana New" w:hAnsi="Angsana New"/>
          <w:sz w:val="28"/>
          <w:szCs w:val="28"/>
        </w:rPr>
        <w:t>2561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กลุ่มบริษัทได้มาซึ่งอำนาจควบคุมในบริษัท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>ไอ</w:t>
      </w:r>
      <w:r w:rsidRPr="008A3328">
        <w:rPr>
          <w:rFonts w:ascii="Angsana New" w:hAnsi="Angsana New"/>
          <w:sz w:val="28"/>
          <w:szCs w:val="28"/>
        </w:rPr>
        <w:t>-</w:t>
      </w:r>
      <w:r w:rsidRPr="008A3328">
        <w:rPr>
          <w:rFonts w:ascii="Angsana New" w:hAnsi="Angsana New"/>
          <w:sz w:val="28"/>
          <w:szCs w:val="28"/>
          <w:cs/>
        </w:rPr>
        <w:t>ซีเคียว จำกัด ซึ่งเป็นผู้ให้บริการเกี่ยวกับ</w:t>
      </w:r>
      <w:r w:rsidRPr="008A3328">
        <w:rPr>
          <w:rFonts w:ascii="Angsana New" w:hAnsi="Angsana New"/>
          <w:sz w:val="28"/>
          <w:szCs w:val="28"/>
        </w:rPr>
        <w:br/>
      </w:r>
      <w:r w:rsidRPr="008A3328">
        <w:rPr>
          <w:rFonts w:ascii="Angsana New" w:hAnsi="Angsana New"/>
          <w:sz w:val="28"/>
          <w:szCs w:val="28"/>
          <w:cs/>
        </w:rPr>
        <w:t xml:space="preserve">การเฝ้าระวังระบบรักษาความปลอดภัยทางคอมพิวเตอร์และระบบเครือข่าย </w:t>
      </w:r>
      <w:r w:rsidRPr="008A3328">
        <w:rPr>
          <w:rFonts w:ascii="Angsana New" w:hAnsi="Angsana New"/>
          <w:sz w:val="28"/>
          <w:szCs w:val="28"/>
        </w:rPr>
        <w:t xml:space="preserve">(MSSP) </w:t>
      </w:r>
      <w:r w:rsidRPr="008A3328">
        <w:rPr>
          <w:rFonts w:ascii="Angsana New" w:hAnsi="Angsana New"/>
          <w:sz w:val="28"/>
          <w:szCs w:val="28"/>
          <w:cs/>
        </w:rPr>
        <w:t xml:space="preserve">ให้บริการศูนย์เฝ้าระวังระบบรักษาความปลอดภัยทางคอมพิวเตอร์และระบบเครือข่าย </w:t>
      </w:r>
      <w:r w:rsidRPr="008A3328">
        <w:rPr>
          <w:rFonts w:ascii="Angsana New" w:hAnsi="Angsana New"/>
          <w:sz w:val="28"/>
          <w:szCs w:val="28"/>
        </w:rPr>
        <w:t xml:space="preserve">(SOC) </w:t>
      </w:r>
      <w:r w:rsidRPr="008A3328">
        <w:rPr>
          <w:rFonts w:ascii="Angsana New" w:hAnsi="Angsana New"/>
          <w:sz w:val="28"/>
          <w:szCs w:val="28"/>
          <w:cs/>
        </w:rPr>
        <w:t>และให้คำปรึกษาเกี่ยวกับระบบรักษาความปลอดภัย</w:t>
      </w:r>
      <w:r w:rsidRPr="008A3328">
        <w:rPr>
          <w:rFonts w:ascii="Angsana New" w:hAnsi="Angsana New"/>
          <w:sz w:val="28"/>
          <w:szCs w:val="28"/>
        </w:rPr>
        <w:t xml:space="preserve"> </w:t>
      </w:r>
      <w:r w:rsidRPr="008A3328">
        <w:rPr>
          <w:rFonts w:ascii="Angsana New" w:hAnsi="Angsana New"/>
          <w:sz w:val="28"/>
          <w:szCs w:val="28"/>
          <w:cs/>
        </w:rPr>
        <w:t xml:space="preserve">โดยการซื้อหุ้นทุนและสิทธิออกเสียงในบริษัทร้อยละ </w:t>
      </w:r>
      <w:r w:rsidR="002172F1" w:rsidRPr="008A3328">
        <w:rPr>
          <w:rFonts w:ascii="Angsana New" w:hAnsi="Angsana New"/>
          <w:sz w:val="28"/>
          <w:szCs w:val="28"/>
        </w:rPr>
        <w:t>100</w:t>
      </w:r>
      <w:r w:rsidRPr="008A3328">
        <w:rPr>
          <w:rFonts w:ascii="Angsana New" w:hAnsi="Angsana New"/>
          <w:sz w:val="28"/>
          <w:szCs w:val="28"/>
          <w:cs/>
        </w:rPr>
        <w:t xml:space="preserve"> จากบุคคลที่ไม่เกี่ยวโยงกันของบริษัท </w:t>
      </w:r>
      <w:r w:rsidRPr="008A3328">
        <w:rPr>
          <w:rFonts w:ascii="Angsana New" w:hAnsi="Angsana New"/>
          <w:sz w:val="28"/>
          <w:szCs w:val="28"/>
        </w:rPr>
        <w:t>(“</w:t>
      </w:r>
      <w:r w:rsidRPr="008A3328">
        <w:rPr>
          <w:rFonts w:ascii="Angsana New" w:hAnsi="Angsana New"/>
          <w:sz w:val="28"/>
          <w:szCs w:val="28"/>
          <w:cs/>
        </w:rPr>
        <w:t>ผู้ขาย</w:t>
      </w:r>
      <w:r w:rsidRPr="008A3328">
        <w:rPr>
          <w:rFonts w:ascii="Angsana New" w:hAnsi="Angsana New"/>
          <w:sz w:val="28"/>
          <w:szCs w:val="28"/>
        </w:rPr>
        <w:t>”)</w:t>
      </w:r>
    </w:p>
    <w:p w14:paraId="37F302B0" w14:textId="121B0026" w:rsidR="00BC738F" w:rsidRPr="008A3328" w:rsidRDefault="00BC738F" w:rsidP="00BC738F">
      <w:pPr>
        <w:tabs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4F5B953" w14:textId="77777777" w:rsidR="00FF4337" w:rsidRPr="008A3328" w:rsidRDefault="001A7289" w:rsidP="001A7289">
      <w:pPr>
        <w:pStyle w:val="BodyText2"/>
        <w:ind w:left="540"/>
        <w:jc w:val="thaiDistribute"/>
        <w:rPr>
          <w:sz w:val="28"/>
          <w:szCs w:val="28"/>
          <w:lang w:val="en-US"/>
        </w:rPr>
      </w:pPr>
      <w:r w:rsidRPr="008A3328">
        <w:rPr>
          <w:sz w:val="28"/>
          <w:szCs w:val="28"/>
          <w:cs/>
        </w:rPr>
        <w:t xml:space="preserve">บริษัทมีข้อตกลงสิ่งตอบแทนที่คาดว่าจะต้องจ่ายสำหรับค่าใช้จ่ายส่วนเพิ่มในการขายหุ้นตามเงื่อนไขที่ระบุไว้ในสัญญา </w:t>
      </w:r>
      <w:r w:rsidRPr="008A3328">
        <w:rPr>
          <w:sz w:val="28"/>
          <w:szCs w:val="28"/>
          <w:cs/>
          <w:lang w:val="en-US"/>
        </w:rPr>
        <w:t>โดย</w:t>
      </w:r>
      <w:r w:rsidRPr="008A3328">
        <w:rPr>
          <w:sz w:val="28"/>
          <w:szCs w:val="28"/>
          <w:cs/>
        </w:rPr>
        <w:t xml:space="preserve">เงื่อนไขสำคัญ คือ กำไรสุทธิหลังภาษีเงินได้ </w:t>
      </w:r>
      <w:r w:rsidRPr="008A3328">
        <w:rPr>
          <w:sz w:val="28"/>
          <w:szCs w:val="28"/>
          <w:lang w:val="en-US"/>
        </w:rPr>
        <w:t xml:space="preserve">(NPAT) </w:t>
      </w:r>
      <w:r w:rsidRPr="008A3328">
        <w:rPr>
          <w:sz w:val="28"/>
          <w:szCs w:val="28"/>
          <w:cs/>
          <w:lang w:val="en-US"/>
        </w:rPr>
        <w:t>ที่ตรวจสอบแล้วของ</w:t>
      </w:r>
      <w:r w:rsidRPr="008A3328">
        <w:rPr>
          <w:sz w:val="28"/>
          <w:szCs w:val="28"/>
          <w:cs/>
        </w:rPr>
        <w:t>บริษัท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sz w:val="28"/>
          <w:szCs w:val="28"/>
          <w:cs/>
          <w:lang w:val="en-US"/>
        </w:rPr>
        <w:t>ไอ</w:t>
      </w:r>
      <w:r w:rsidRPr="008A3328">
        <w:rPr>
          <w:sz w:val="28"/>
          <w:szCs w:val="28"/>
          <w:lang w:val="en-US"/>
        </w:rPr>
        <w:t>-</w:t>
      </w:r>
      <w:r w:rsidRPr="008A3328">
        <w:rPr>
          <w:sz w:val="28"/>
          <w:szCs w:val="28"/>
          <w:cs/>
          <w:lang w:val="en-US"/>
        </w:rPr>
        <w:t>ซีเคียว</w:t>
      </w:r>
      <w:r w:rsidRPr="008A3328">
        <w:rPr>
          <w:sz w:val="28"/>
          <w:szCs w:val="28"/>
          <w:cs/>
        </w:rPr>
        <w:t xml:space="preserve"> จำกัด</w:t>
      </w:r>
      <w:r w:rsidRPr="008A3328">
        <w:rPr>
          <w:sz w:val="28"/>
          <w:szCs w:val="28"/>
          <w:cs/>
          <w:lang w:val="en-US"/>
        </w:rPr>
        <w:t xml:space="preserve">สำหรับปี </w:t>
      </w:r>
      <w:r w:rsidR="002172F1" w:rsidRPr="008A3328">
        <w:rPr>
          <w:sz w:val="28"/>
          <w:szCs w:val="28"/>
          <w:lang w:val="en-US"/>
        </w:rPr>
        <w:t>2562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sz w:val="28"/>
          <w:szCs w:val="28"/>
          <w:cs/>
          <w:lang w:val="en-US"/>
        </w:rPr>
        <w:t xml:space="preserve">และ </w:t>
      </w:r>
      <w:r w:rsidR="002172F1" w:rsidRPr="008A3328">
        <w:rPr>
          <w:sz w:val="28"/>
          <w:szCs w:val="28"/>
          <w:lang w:val="en-US"/>
        </w:rPr>
        <w:t>2563</w:t>
      </w:r>
      <w:r w:rsidRPr="008A3328">
        <w:rPr>
          <w:rFonts w:hint="cs"/>
          <w:sz w:val="28"/>
          <w:szCs w:val="28"/>
          <w:cs/>
          <w:lang w:val="en-US"/>
        </w:rPr>
        <w:t xml:space="preserve"> โดยต้องจ่ายชำระภายในปี </w:t>
      </w:r>
      <w:r w:rsidR="002172F1" w:rsidRPr="008A3328">
        <w:rPr>
          <w:sz w:val="28"/>
          <w:szCs w:val="28"/>
          <w:lang w:val="en-US"/>
        </w:rPr>
        <w:t>2564</w:t>
      </w:r>
    </w:p>
    <w:p w14:paraId="4A374262" w14:textId="77777777" w:rsidR="00FF4337" w:rsidRPr="008A3328" w:rsidRDefault="00FF4337" w:rsidP="001A7289">
      <w:pPr>
        <w:pStyle w:val="BodyText2"/>
        <w:ind w:left="540"/>
        <w:jc w:val="thaiDistribute"/>
        <w:rPr>
          <w:sz w:val="20"/>
          <w:szCs w:val="20"/>
          <w:lang w:val="en-US"/>
        </w:rPr>
      </w:pPr>
    </w:p>
    <w:p w14:paraId="1B6F9049" w14:textId="77777777" w:rsidR="00FF4337" w:rsidRPr="008A3328" w:rsidRDefault="003663D0" w:rsidP="00FF4337">
      <w:pPr>
        <w:pStyle w:val="BodyText2"/>
        <w:ind w:left="540"/>
        <w:jc w:val="thaiDistribute"/>
        <w:rPr>
          <w:sz w:val="28"/>
          <w:szCs w:val="28"/>
          <w:lang w:val="en-US"/>
        </w:rPr>
      </w:pPr>
      <w:r w:rsidRPr="008A3328">
        <w:rPr>
          <w:rFonts w:hint="cs"/>
          <w:sz w:val="28"/>
          <w:szCs w:val="28"/>
          <w:cs/>
          <w:lang w:val="en-GB" w:eastAsia="en-US"/>
        </w:rPr>
        <w:t>กลุ่มบริษัทได้บันทึกการเปลี่ยนแปลงมูลค่ายุติธรรมของสิ่งตอบแทนที่จะต้องจ่าย</w:t>
      </w:r>
      <w:r w:rsidRPr="008A3328">
        <w:rPr>
          <w:rFonts w:hint="cs"/>
          <w:sz w:val="28"/>
          <w:szCs w:val="28"/>
          <w:cs/>
          <w:lang w:val="en-US"/>
        </w:rPr>
        <w:t xml:space="preserve">จำนวน </w:t>
      </w:r>
      <w:r w:rsidR="002172F1" w:rsidRPr="008A3328">
        <w:rPr>
          <w:sz w:val="28"/>
          <w:szCs w:val="28"/>
          <w:lang w:val="en-US"/>
        </w:rPr>
        <w:t>24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rFonts w:hint="cs"/>
          <w:sz w:val="28"/>
          <w:szCs w:val="28"/>
          <w:cs/>
          <w:lang w:val="en-US"/>
        </w:rPr>
        <w:t xml:space="preserve">ล้านบาท และ </w:t>
      </w:r>
      <w:r w:rsidR="002172F1" w:rsidRPr="008A3328">
        <w:rPr>
          <w:sz w:val="28"/>
          <w:szCs w:val="28"/>
          <w:lang w:val="en-US"/>
        </w:rPr>
        <w:t>21</w:t>
      </w:r>
      <w:r w:rsidRPr="008A3328">
        <w:rPr>
          <w:rFonts w:hint="cs"/>
          <w:sz w:val="28"/>
          <w:szCs w:val="28"/>
          <w:cs/>
          <w:lang w:val="en-US"/>
        </w:rPr>
        <w:t xml:space="preserve"> ล้านบาทในงบกำไรขาดทุนเบ็ดเสร็จรวมและงบกำไรขาดทุนเบ็ดเสร็จเฉพาะกิจการสำหรับปีสิ้นสุดวันที่</w:t>
      </w:r>
      <w:r w:rsidRPr="008A3328">
        <w:rPr>
          <w:sz w:val="28"/>
          <w:szCs w:val="28"/>
          <w:lang w:val="en-US"/>
        </w:rPr>
        <w:t xml:space="preserve"> </w:t>
      </w:r>
      <w:r w:rsidR="002172F1" w:rsidRPr="008A3328">
        <w:rPr>
          <w:sz w:val="28"/>
          <w:szCs w:val="28"/>
          <w:lang w:val="en-US"/>
        </w:rPr>
        <w:t>31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rFonts w:hint="cs"/>
          <w:sz w:val="28"/>
          <w:szCs w:val="28"/>
          <w:cs/>
          <w:lang w:val="en-US"/>
        </w:rPr>
        <w:t xml:space="preserve">ธันวาคม </w:t>
      </w:r>
      <w:r w:rsidR="002172F1" w:rsidRPr="008A3328">
        <w:rPr>
          <w:sz w:val="28"/>
          <w:szCs w:val="28"/>
          <w:lang w:val="en-US"/>
        </w:rPr>
        <w:t>2562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rFonts w:hint="cs"/>
          <w:sz w:val="28"/>
          <w:szCs w:val="28"/>
          <w:cs/>
          <w:lang w:val="en-US"/>
        </w:rPr>
        <w:t xml:space="preserve">และ </w:t>
      </w:r>
      <w:r w:rsidR="002172F1" w:rsidRPr="008A3328">
        <w:rPr>
          <w:sz w:val="28"/>
          <w:szCs w:val="28"/>
          <w:lang w:val="en-US"/>
        </w:rPr>
        <w:t>2563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rFonts w:hint="cs"/>
          <w:sz w:val="28"/>
          <w:szCs w:val="28"/>
          <w:cs/>
          <w:lang w:val="en-US"/>
        </w:rPr>
        <w:t>ตามลำดับ</w:t>
      </w:r>
    </w:p>
    <w:p w14:paraId="50EE20C0" w14:textId="77777777" w:rsidR="00FF4337" w:rsidRPr="008A3328" w:rsidRDefault="00FF4337" w:rsidP="00FF4337">
      <w:pPr>
        <w:pStyle w:val="BodyText2"/>
        <w:ind w:left="540"/>
        <w:jc w:val="thaiDistribute"/>
        <w:rPr>
          <w:sz w:val="28"/>
          <w:szCs w:val="28"/>
          <w:lang w:val="en-US"/>
        </w:rPr>
      </w:pPr>
    </w:p>
    <w:p w14:paraId="240E3043" w14:textId="460DD53A" w:rsidR="00FF4337" w:rsidRPr="008A3328" w:rsidRDefault="00FF4337" w:rsidP="00FF4337">
      <w:pPr>
        <w:pStyle w:val="BodyText2"/>
        <w:ind w:left="540"/>
        <w:jc w:val="thaiDistribute"/>
        <w:rPr>
          <w:sz w:val="28"/>
          <w:szCs w:val="28"/>
          <w:cs/>
          <w:lang w:val="en-US"/>
        </w:rPr>
      </w:pPr>
      <w:r w:rsidRPr="008A3328">
        <w:rPr>
          <w:rFonts w:hint="cs"/>
          <w:sz w:val="28"/>
          <w:szCs w:val="28"/>
          <w:cs/>
          <w:lang w:val="en-US"/>
        </w:rPr>
        <w:lastRenderedPageBreak/>
        <w:t xml:space="preserve">ในปี </w:t>
      </w:r>
      <w:r w:rsidRPr="008A3328">
        <w:rPr>
          <w:sz w:val="28"/>
          <w:szCs w:val="28"/>
          <w:lang w:val="en-US"/>
        </w:rPr>
        <w:t xml:space="preserve">2563 </w:t>
      </w:r>
      <w:r w:rsidRPr="008A3328">
        <w:rPr>
          <w:rFonts w:hint="cs"/>
          <w:sz w:val="28"/>
          <w:szCs w:val="28"/>
          <w:cs/>
          <w:lang w:val="en-US"/>
        </w:rPr>
        <w:t xml:space="preserve">บริษัทได้จ่ายชำระเจ้าหนี้ค่าซื้อธุรกิจจำนวน </w:t>
      </w:r>
      <w:r w:rsidRPr="008A3328">
        <w:rPr>
          <w:sz w:val="28"/>
          <w:szCs w:val="28"/>
          <w:lang w:val="en-US"/>
        </w:rPr>
        <w:t xml:space="preserve">84 </w:t>
      </w:r>
      <w:r w:rsidRPr="008A3328">
        <w:rPr>
          <w:rFonts w:hint="cs"/>
          <w:sz w:val="28"/>
          <w:szCs w:val="28"/>
          <w:cs/>
          <w:lang w:val="en-US"/>
        </w:rPr>
        <w:t>ล้านบาท</w:t>
      </w:r>
    </w:p>
    <w:p w14:paraId="5015686C" w14:textId="4F5E47D1" w:rsidR="003663D0" w:rsidRPr="008A3328" w:rsidRDefault="003663D0" w:rsidP="000A67E0">
      <w:pPr>
        <w:pStyle w:val="BodyText2"/>
        <w:ind w:left="540"/>
        <w:jc w:val="thaiDistribute"/>
        <w:rPr>
          <w:sz w:val="20"/>
          <w:szCs w:val="20"/>
          <w:lang w:val="en-US"/>
        </w:rPr>
      </w:pPr>
    </w:p>
    <w:p w14:paraId="5671E551" w14:textId="35282D59" w:rsidR="00BC738F" w:rsidRPr="008A3328" w:rsidRDefault="00BC738F" w:rsidP="00BC738F">
      <w:pPr>
        <w:pStyle w:val="BodyText2"/>
        <w:ind w:left="540"/>
        <w:jc w:val="thaiDistribute"/>
        <w:rPr>
          <w:sz w:val="28"/>
          <w:szCs w:val="28"/>
          <w:lang w:val="en-US"/>
        </w:rPr>
      </w:pPr>
      <w:r w:rsidRPr="008A3328">
        <w:rPr>
          <w:rFonts w:hint="cs"/>
          <w:sz w:val="28"/>
          <w:szCs w:val="28"/>
          <w:cs/>
          <w:lang w:val="en-US"/>
        </w:rPr>
        <w:t xml:space="preserve">ณ วันที่ </w:t>
      </w:r>
      <w:r w:rsidR="002172F1" w:rsidRPr="008A3328">
        <w:rPr>
          <w:sz w:val="28"/>
          <w:szCs w:val="28"/>
          <w:lang w:val="en-US"/>
        </w:rPr>
        <w:t>31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rFonts w:hint="cs"/>
          <w:sz w:val="28"/>
          <w:szCs w:val="28"/>
          <w:cs/>
          <w:lang w:val="en-US"/>
        </w:rPr>
        <w:t xml:space="preserve">ธันวาคม </w:t>
      </w:r>
      <w:r w:rsidR="002172F1" w:rsidRPr="008A3328">
        <w:rPr>
          <w:sz w:val="28"/>
          <w:szCs w:val="28"/>
          <w:lang w:val="en-US"/>
        </w:rPr>
        <w:t>2563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rFonts w:hint="cs"/>
          <w:sz w:val="28"/>
          <w:szCs w:val="28"/>
          <w:cs/>
          <w:lang w:val="en-US"/>
        </w:rPr>
        <w:t xml:space="preserve">และ </w:t>
      </w:r>
      <w:r w:rsidR="002172F1" w:rsidRPr="008A3328">
        <w:rPr>
          <w:sz w:val="28"/>
          <w:szCs w:val="28"/>
          <w:lang w:val="en-US"/>
        </w:rPr>
        <w:t>2562</w:t>
      </w:r>
      <w:r w:rsidRPr="008A3328">
        <w:rPr>
          <w:sz w:val="28"/>
          <w:szCs w:val="28"/>
          <w:lang w:val="en-US"/>
        </w:rPr>
        <w:t xml:space="preserve"> </w:t>
      </w:r>
      <w:r w:rsidRPr="008A3328">
        <w:rPr>
          <w:rFonts w:hint="cs"/>
          <w:sz w:val="28"/>
          <w:szCs w:val="28"/>
          <w:cs/>
          <w:lang w:val="en-US"/>
        </w:rPr>
        <w:t>กลุ่มบริษัทมีมูลค่ายุติธรรมของสิ่งตอบแทนที่คาดว่าจะต้องจ่าย</w:t>
      </w:r>
      <w:r w:rsidR="003663D0" w:rsidRPr="008A3328">
        <w:rPr>
          <w:rFonts w:hint="cs"/>
          <w:sz w:val="28"/>
          <w:szCs w:val="28"/>
          <w:cs/>
          <w:lang w:val="en-US"/>
        </w:rPr>
        <w:t>ดังต่อไปนี้</w:t>
      </w:r>
    </w:p>
    <w:p w14:paraId="6AAC25B7" w14:textId="77777777" w:rsidR="00BC738F" w:rsidRPr="008A3328" w:rsidRDefault="00BC738F" w:rsidP="00BC738F">
      <w:pPr>
        <w:pStyle w:val="BodyText2"/>
        <w:ind w:left="540"/>
        <w:jc w:val="thaiDistribute"/>
        <w:rPr>
          <w:sz w:val="20"/>
          <w:szCs w:val="20"/>
          <w:lang w:val="en-US"/>
        </w:rPr>
      </w:pPr>
    </w:p>
    <w:tbl>
      <w:tblPr>
        <w:tblW w:w="89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40"/>
        <w:gridCol w:w="445"/>
        <w:gridCol w:w="360"/>
        <w:gridCol w:w="1440"/>
        <w:gridCol w:w="270"/>
        <w:gridCol w:w="1434"/>
        <w:gridCol w:w="6"/>
      </w:tblGrid>
      <w:tr w:rsidR="001A7289" w:rsidRPr="008A3328" w14:paraId="221E03CE" w14:textId="77777777" w:rsidTr="00F23DC4">
        <w:trPr>
          <w:gridAfter w:val="1"/>
          <w:wAfter w:w="6" w:type="dxa"/>
          <w:tblHeader/>
        </w:trPr>
        <w:tc>
          <w:tcPr>
            <w:tcW w:w="5040" w:type="dxa"/>
          </w:tcPr>
          <w:p w14:paraId="530925F7" w14:textId="6A501FFF" w:rsidR="001A7289" w:rsidRPr="008A3328" w:rsidRDefault="001A7289" w:rsidP="001A728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dxa"/>
          </w:tcPr>
          <w:p w14:paraId="21025E15" w14:textId="77777777" w:rsidR="001A7289" w:rsidRPr="008A3328" w:rsidRDefault="001A7289" w:rsidP="001A72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2E00DF0" w14:textId="77777777" w:rsidR="001A7289" w:rsidRPr="008A3328" w:rsidRDefault="001A7289" w:rsidP="001A728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44" w:type="dxa"/>
            <w:gridSpan w:val="3"/>
          </w:tcPr>
          <w:p w14:paraId="28215747" w14:textId="40A5612A" w:rsidR="001A7289" w:rsidRPr="008A3328" w:rsidRDefault="001A7289" w:rsidP="001A7289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/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A7289" w:rsidRPr="008A3328" w14:paraId="1550D4C2" w14:textId="77777777" w:rsidTr="00F23DC4">
        <w:trPr>
          <w:tblHeader/>
        </w:trPr>
        <w:tc>
          <w:tcPr>
            <w:tcW w:w="5040" w:type="dxa"/>
          </w:tcPr>
          <w:p w14:paraId="3C9289C1" w14:textId="148C3C0F" w:rsidR="001A7289" w:rsidRPr="008A3328" w:rsidRDefault="001A7289" w:rsidP="001A728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dxa"/>
          </w:tcPr>
          <w:p w14:paraId="5CBB84A8" w14:textId="77777777" w:rsidR="001A7289" w:rsidRPr="008A3328" w:rsidRDefault="001A7289" w:rsidP="001A72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20DD0F2E" w14:textId="77777777" w:rsidR="001A7289" w:rsidRPr="008A3328" w:rsidRDefault="001A7289" w:rsidP="001A728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5B9C0BA3" w14:textId="5C2E0301" w:rsidR="001A7289" w:rsidRPr="008A3328" w:rsidRDefault="002172F1" w:rsidP="001A7289">
            <w:pPr>
              <w:pStyle w:val="acctfourfigures"/>
              <w:tabs>
                <w:tab w:val="clear" w:pos="765"/>
              </w:tabs>
              <w:spacing w:line="240" w:lineRule="auto"/>
              <w:ind w:left="-120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0C774156" w14:textId="77777777" w:rsidR="001A7289" w:rsidRPr="008A3328" w:rsidRDefault="001A7289" w:rsidP="001A728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61240E7" w14:textId="72CBB00F" w:rsidR="001A7289" w:rsidRPr="008A3328" w:rsidRDefault="002172F1" w:rsidP="001A7289">
            <w:pPr>
              <w:pStyle w:val="acctfourfigures"/>
              <w:tabs>
                <w:tab w:val="clear" w:pos="765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1A7289" w:rsidRPr="008A3328" w14:paraId="6DF6878F" w14:textId="77777777" w:rsidTr="00F23DC4">
        <w:trPr>
          <w:gridAfter w:val="1"/>
          <w:wAfter w:w="6" w:type="dxa"/>
          <w:tblHeader/>
        </w:trPr>
        <w:tc>
          <w:tcPr>
            <w:tcW w:w="5040" w:type="dxa"/>
          </w:tcPr>
          <w:p w14:paraId="58FECD19" w14:textId="77777777" w:rsidR="001A7289" w:rsidRPr="008A3328" w:rsidRDefault="001A7289" w:rsidP="001A7289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45" w:type="dxa"/>
          </w:tcPr>
          <w:p w14:paraId="420F21E2" w14:textId="77777777" w:rsidR="001A7289" w:rsidRPr="008A3328" w:rsidRDefault="001A7289" w:rsidP="001A728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993A0DC" w14:textId="77777777" w:rsidR="001A7289" w:rsidRPr="008A3328" w:rsidRDefault="001A7289" w:rsidP="001A728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144" w:type="dxa"/>
            <w:gridSpan w:val="3"/>
          </w:tcPr>
          <w:p w14:paraId="762B15F6" w14:textId="77777777" w:rsidR="001A7289" w:rsidRPr="008A3328" w:rsidRDefault="001A7289" w:rsidP="001A728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eastAsia="en-GB"/>
              </w:rPr>
              <w:t>(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cs/>
                <w:lang w:eastAsia="en-GB"/>
              </w:rPr>
              <w:t>พันบาท</w:t>
            </w:r>
            <w:r w:rsidRPr="008A3328">
              <w:rPr>
                <w:rFonts w:ascii="Angsana New" w:hAnsi="Angsana New"/>
                <w:i/>
                <w:iCs/>
                <w:sz w:val="28"/>
                <w:szCs w:val="28"/>
                <w:lang w:eastAsia="en-GB"/>
              </w:rPr>
              <w:t>)</w:t>
            </w:r>
          </w:p>
        </w:tc>
      </w:tr>
      <w:tr w:rsidR="00CD3571" w:rsidRPr="008A3328" w14:paraId="1BC05C92" w14:textId="77777777" w:rsidTr="00F23DC4">
        <w:tc>
          <w:tcPr>
            <w:tcW w:w="5040" w:type="dxa"/>
          </w:tcPr>
          <w:p w14:paraId="1EF0836D" w14:textId="363DF30E" w:rsidR="00CD3571" w:rsidRPr="008A3328" w:rsidRDefault="00153857" w:rsidP="00340B59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153857">
              <w:rPr>
                <w:rFonts w:ascii="Angsana New" w:hAnsi="Angsana New" w:hint="cs"/>
                <w:sz w:val="28"/>
                <w:szCs w:val="28"/>
                <w:cs/>
              </w:rPr>
              <w:t>สิ่งตอบแทนที่คาดว่าจะต้องจ่าย</w:t>
            </w:r>
          </w:p>
        </w:tc>
        <w:tc>
          <w:tcPr>
            <w:tcW w:w="445" w:type="dxa"/>
          </w:tcPr>
          <w:p w14:paraId="0BEEBA87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60767CEC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3CA34632" w14:textId="7B9D6450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101,5</w:t>
            </w:r>
            <w:r w:rsidR="00340B59">
              <w:rPr>
                <w:rFonts w:ascii="Angsana New" w:hAnsi="Angsana New"/>
                <w:sz w:val="28"/>
                <w:szCs w:val="28"/>
                <w:lang w:val="en-US"/>
              </w:rPr>
              <w:t>29</w:t>
            </w:r>
          </w:p>
        </w:tc>
        <w:tc>
          <w:tcPr>
            <w:tcW w:w="270" w:type="dxa"/>
          </w:tcPr>
          <w:p w14:paraId="5EC8CB8C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58359C77" w14:textId="33F51625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158,548</w:t>
            </w:r>
          </w:p>
        </w:tc>
      </w:tr>
      <w:tr w:rsidR="00CD3571" w:rsidRPr="008A3328" w14:paraId="450BB66B" w14:textId="77777777" w:rsidTr="00F23DC4">
        <w:tc>
          <w:tcPr>
            <w:tcW w:w="5040" w:type="dxa"/>
          </w:tcPr>
          <w:p w14:paraId="3DAC10A0" w14:textId="207EC348" w:rsidR="00CD3571" w:rsidRPr="008A3328" w:rsidRDefault="00CD3571" w:rsidP="00CD3571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445" w:type="dxa"/>
          </w:tcPr>
          <w:p w14:paraId="0D069DD3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360" w:type="dxa"/>
          </w:tcPr>
          <w:p w14:paraId="51E15702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D3B9C6" w14:textId="1CE0B7E9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521</w:t>
            </w:r>
          </w:p>
        </w:tc>
        <w:tc>
          <w:tcPr>
            <w:tcW w:w="270" w:type="dxa"/>
          </w:tcPr>
          <w:p w14:paraId="718AB6CB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71939017" w14:textId="519EBC45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 w:bidi="th-TH"/>
              </w:rPr>
              <w:t>3,668</w:t>
            </w:r>
          </w:p>
        </w:tc>
      </w:tr>
      <w:tr w:rsidR="00CD3571" w:rsidRPr="008A3328" w14:paraId="4E9A96BF" w14:textId="77777777" w:rsidTr="00F23DC4">
        <w:tc>
          <w:tcPr>
            <w:tcW w:w="5040" w:type="dxa"/>
          </w:tcPr>
          <w:p w14:paraId="6D620EA5" w14:textId="2ADF4FEA" w:rsidR="00CD3571" w:rsidRPr="008A3328" w:rsidRDefault="00CD3571" w:rsidP="00CD357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ณ </w:t>
            </w:r>
            <w:r w:rsidRPr="008A332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445" w:type="dxa"/>
          </w:tcPr>
          <w:p w14:paraId="65D8BFBC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4740696F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D19B4DF" w14:textId="11BD95F2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101,050</w:t>
            </w:r>
          </w:p>
        </w:tc>
        <w:tc>
          <w:tcPr>
            <w:tcW w:w="270" w:type="dxa"/>
          </w:tcPr>
          <w:p w14:paraId="2E3C97EB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59CE218" w14:textId="6D2F8D34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162,216</w:t>
            </w:r>
          </w:p>
        </w:tc>
      </w:tr>
      <w:tr w:rsidR="00CD3571" w:rsidRPr="008A3328" w14:paraId="7B181DB7" w14:textId="77777777" w:rsidTr="00F23DC4">
        <w:tc>
          <w:tcPr>
            <w:tcW w:w="5040" w:type="dxa"/>
          </w:tcPr>
          <w:p w14:paraId="1B960A09" w14:textId="77777777" w:rsidR="00CD3571" w:rsidRPr="008A3328" w:rsidRDefault="00CD3571" w:rsidP="00CD3571">
            <w:pPr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445" w:type="dxa"/>
          </w:tcPr>
          <w:p w14:paraId="660BBD48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360" w:type="dxa"/>
          </w:tcPr>
          <w:p w14:paraId="6B694DF8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41E102A1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</w:tcPr>
          <w:p w14:paraId="702EA4BD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double" w:sz="4" w:space="0" w:color="auto"/>
            </w:tcBorders>
          </w:tcPr>
          <w:p w14:paraId="4872E716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CD3571" w:rsidRPr="008A3328" w14:paraId="66EFFE77" w14:textId="77777777" w:rsidTr="00F23DC4">
        <w:tc>
          <w:tcPr>
            <w:tcW w:w="5040" w:type="dxa"/>
          </w:tcPr>
          <w:p w14:paraId="6738F6CE" w14:textId="77777777" w:rsidR="00CD3571" w:rsidRPr="008A3328" w:rsidRDefault="00CD3571" w:rsidP="00CD3571">
            <w:pPr>
              <w:spacing w:line="240" w:lineRule="auto"/>
              <w:rPr>
                <w:sz w:val="28"/>
                <w:szCs w:val="28"/>
                <w:cs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445" w:type="dxa"/>
          </w:tcPr>
          <w:p w14:paraId="0F612A76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1DA69A61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</w:tcPr>
          <w:p w14:paraId="1B7D46D8" w14:textId="312E31F1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101,050</w:t>
            </w:r>
          </w:p>
        </w:tc>
        <w:tc>
          <w:tcPr>
            <w:tcW w:w="270" w:type="dxa"/>
          </w:tcPr>
          <w:p w14:paraId="30138A83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</w:tcPr>
          <w:p w14:paraId="78B58659" w14:textId="0C5AAAA5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81,879</w:t>
            </w:r>
          </w:p>
        </w:tc>
      </w:tr>
      <w:tr w:rsidR="00CD3571" w:rsidRPr="008A3328" w14:paraId="48BA9D55" w14:textId="77777777" w:rsidTr="00F23DC4">
        <w:tc>
          <w:tcPr>
            <w:tcW w:w="5040" w:type="dxa"/>
          </w:tcPr>
          <w:p w14:paraId="2001F812" w14:textId="77777777" w:rsidR="00CD3571" w:rsidRPr="008A3328" w:rsidRDefault="00CD3571" w:rsidP="00CD3571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445" w:type="dxa"/>
          </w:tcPr>
          <w:p w14:paraId="0696800B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56BACDA2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6F9D10" w14:textId="543EB9E6" w:rsidR="00CD3571" w:rsidRPr="008A3328" w:rsidRDefault="00CD3571" w:rsidP="00CD35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32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E94726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14:paraId="635B82ED" w14:textId="7E7B0EB4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sz w:val="28"/>
                <w:szCs w:val="28"/>
                <w:lang w:val="en-US"/>
              </w:rPr>
              <w:t>80,337</w:t>
            </w:r>
          </w:p>
        </w:tc>
      </w:tr>
      <w:tr w:rsidR="00CD3571" w:rsidRPr="008A3328" w14:paraId="58D0C072" w14:textId="77777777" w:rsidTr="00F23DC4">
        <w:tc>
          <w:tcPr>
            <w:tcW w:w="5040" w:type="dxa"/>
          </w:tcPr>
          <w:p w14:paraId="3A329A8C" w14:textId="77777777" w:rsidR="00CD3571" w:rsidRPr="008A3328" w:rsidRDefault="00CD3571" w:rsidP="00CD3571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32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445" w:type="dxa"/>
          </w:tcPr>
          <w:p w14:paraId="425FD070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360" w:type="dxa"/>
          </w:tcPr>
          <w:p w14:paraId="70CC41E2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67087C33" w14:textId="056E941C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101,050</w:t>
            </w:r>
          </w:p>
        </w:tc>
        <w:tc>
          <w:tcPr>
            <w:tcW w:w="270" w:type="dxa"/>
          </w:tcPr>
          <w:p w14:paraId="4B91AF88" w14:textId="77777777" w:rsidR="00CD3571" w:rsidRPr="008A3328" w:rsidRDefault="00CD3571" w:rsidP="00CD357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07C9AD" w14:textId="0150EEDF" w:rsidR="00CD3571" w:rsidRPr="008A3328" w:rsidRDefault="00CD3571" w:rsidP="00CD3571">
            <w:pPr>
              <w:pStyle w:val="acctfourfigures"/>
              <w:tabs>
                <w:tab w:val="clear" w:pos="765"/>
                <w:tab w:val="decimal" w:pos="115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8A332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162,216</w:t>
            </w:r>
          </w:p>
        </w:tc>
      </w:tr>
    </w:tbl>
    <w:p w14:paraId="65938AD6" w14:textId="77D24C7B" w:rsidR="00576238" w:rsidRPr="008A3328" w:rsidRDefault="00576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b/>
          <w:bCs/>
          <w:sz w:val="28"/>
          <w:szCs w:val="28"/>
          <w:lang w:eastAsia="x-none"/>
        </w:rPr>
      </w:pPr>
    </w:p>
    <w:p w14:paraId="385304E3" w14:textId="72C0B2AD" w:rsidR="009B1177" w:rsidRPr="008A3328" w:rsidRDefault="002172F1" w:rsidP="004955CE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t>30</w:t>
      </w:r>
      <w:r w:rsidR="00FD4338" w:rsidRPr="008A3328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F3561A" w:rsidRPr="008A3328">
        <w:rPr>
          <w:rFonts w:ascii="Angsana New" w:eastAsia="MS Mincho" w:hAnsi="Angsana New" w:hint="cs"/>
          <w:sz w:val="28"/>
          <w:szCs w:val="28"/>
          <w:cs/>
          <w:lang w:val="en-US"/>
        </w:rPr>
        <w:t>หนี้สินที่อาจเกิดขึ้น</w:t>
      </w:r>
    </w:p>
    <w:p w14:paraId="63EF4EB5" w14:textId="77777777" w:rsidR="00F3561A" w:rsidRPr="008A3328" w:rsidRDefault="00F3561A" w:rsidP="004955CE">
      <w:pPr>
        <w:tabs>
          <w:tab w:val="clear" w:pos="227"/>
          <w:tab w:val="clear" w:pos="454"/>
          <w:tab w:val="clear" w:pos="907"/>
          <w:tab w:val="left" w:pos="450"/>
        </w:tabs>
        <w:spacing w:line="240" w:lineRule="auto"/>
        <w:ind w:left="900"/>
        <w:rPr>
          <w:rFonts w:ascii="Angsana New" w:eastAsia="MS Mincho" w:hAnsi="Angsana New"/>
          <w:b/>
          <w:bCs/>
          <w:sz w:val="20"/>
          <w:szCs w:val="20"/>
        </w:rPr>
      </w:pPr>
    </w:p>
    <w:p w14:paraId="6EAB5237" w14:textId="4B9F54C7" w:rsidR="00A3398D" w:rsidRPr="008A3328" w:rsidRDefault="00C237FC" w:rsidP="000A67E0">
      <w:pPr>
        <w:pStyle w:val="BodyText2"/>
        <w:ind w:left="540"/>
        <w:jc w:val="thaiDistribute"/>
        <w:rPr>
          <w:sz w:val="28"/>
          <w:szCs w:val="28"/>
          <w:lang w:val="en-GB" w:eastAsia="en-US"/>
        </w:rPr>
      </w:pPr>
      <w:r w:rsidRPr="008A3328">
        <w:rPr>
          <w:rFonts w:hint="cs"/>
          <w:sz w:val="28"/>
          <w:szCs w:val="28"/>
          <w:cs/>
          <w:lang w:val="en-GB" w:eastAsia="en-US"/>
        </w:rPr>
        <w:t>ในปี</w:t>
      </w:r>
      <w:r w:rsidR="007F68E9" w:rsidRPr="008A3328">
        <w:rPr>
          <w:sz w:val="28"/>
          <w:szCs w:val="28"/>
          <w:lang w:val="en-GB" w:eastAsia="en-US"/>
        </w:rPr>
        <w:t xml:space="preserve"> </w:t>
      </w:r>
      <w:r w:rsidR="002172F1" w:rsidRPr="008A3328">
        <w:rPr>
          <w:sz w:val="28"/>
          <w:szCs w:val="28"/>
          <w:lang w:val="en-US" w:eastAsia="en-US"/>
        </w:rPr>
        <w:t>2554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 บริษัทถูกบริษัทแห่งหนึ่งฟ้องร้องในคดีแพ่ง ละเมิดโดยเรียกค่าเสียหาย </w:t>
      </w:r>
      <w:r w:rsidR="002172F1" w:rsidRPr="008A3328">
        <w:rPr>
          <w:sz w:val="28"/>
          <w:szCs w:val="28"/>
          <w:lang w:val="en-US" w:eastAsia="en-US"/>
        </w:rPr>
        <w:t>120</w:t>
      </w:r>
      <w:r w:rsidR="007F68E9" w:rsidRPr="008A3328">
        <w:rPr>
          <w:sz w:val="28"/>
          <w:szCs w:val="28"/>
          <w:lang w:val="en-GB" w:eastAsia="en-US"/>
        </w:rPr>
        <w:t>.</w:t>
      </w:r>
      <w:r w:rsidR="002172F1" w:rsidRPr="008A3328">
        <w:rPr>
          <w:sz w:val="28"/>
          <w:szCs w:val="28"/>
          <w:lang w:val="en-US" w:eastAsia="en-US"/>
        </w:rPr>
        <w:t>12</w:t>
      </w:r>
      <w:r w:rsidR="007F68E9" w:rsidRPr="008A3328">
        <w:rPr>
          <w:sz w:val="28"/>
          <w:szCs w:val="28"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ล้านบาท และในปี </w:t>
      </w:r>
      <w:r w:rsidR="002172F1" w:rsidRPr="008A3328">
        <w:rPr>
          <w:sz w:val="28"/>
          <w:szCs w:val="28"/>
          <w:lang w:val="en-US" w:eastAsia="en-US"/>
        </w:rPr>
        <w:t>2555</w:t>
      </w:r>
      <w:r w:rsidR="007F68E9" w:rsidRPr="008A3328">
        <w:rPr>
          <w:sz w:val="28"/>
          <w:szCs w:val="28"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บริษัทดังกล่าวได้ยื่นฟ้องร้องบริษัทในคดีเดียวกันต่อศาลอาญา</w:t>
      </w:r>
      <w:r w:rsidR="00013B75" w:rsidRPr="008A3328">
        <w:rPr>
          <w:rFonts w:hint="cs"/>
          <w:sz w:val="28"/>
          <w:szCs w:val="28"/>
          <w:lang w:val="en-GB" w:eastAsia="en-US"/>
        </w:rPr>
        <w:t xml:space="preserve"> </w:t>
      </w:r>
    </w:p>
    <w:p w14:paraId="3D7DE75D" w14:textId="77777777" w:rsidR="00A3398D" w:rsidRPr="008A3328" w:rsidRDefault="00A3398D" w:rsidP="000A67E0">
      <w:pPr>
        <w:pStyle w:val="BodyText2"/>
        <w:ind w:left="540"/>
        <w:jc w:val="thaiDistribute"/>
        <w:rPr>
          <w:sz w:val="20"/>
          <w:szCs w:val="20"/>
          <w:lang w:val="en-GB" w:eastAsia="en-US"/>
        </w:rPr>
      </w:pPr>
    </w:p>
    <w:p w14:paraId="2221BD78" w14:textId="339C92D2" w:rsidR="00001F01" w:rsidRPr="008A3328" w:rsidRDefault="00C237FC" w:rsidP="000A67E0">
      <w:pPr>
        <w:pStyle w:val="BodyText2"/>
        <w:ind w:left="540"/>
        <w:jc w:val="thaiDistribute"/>
        <w:rPr>
          <w:sz w:val="28"/>
          <w:szCs w:val="28"/>
          <w:lang w:val="en-GB" w:eastAsia="en-US"/>
        </w:rPr>
      </w:pPr>
      <w:r w:rsidRPr="008A3328">
        <w:rPr>
          <w:rFonts w:hint="cs"/>
          <w:sz w:val="28"/>
          <w:szCs w:val="28"/>
          <w:cs/>
          <w:lang w:val="en-GB" w:eastAsia="en-US"/>
        </w:rPr>
        <w:t xml:space="preserve">ในปี </w:t>
      </w:r>
      <w:r w:rsidR="002172F1" w:rsidRPr="008A3328">
        <w:rPr>
          <w:sz w:val="28"/>
          <w:szCs w:val="28"/>
          <w:lang w:val="en-US" w:eastAsia="en-US"/>
        </w:rPr>
        <w:t>2556</w:t>
      </w:r>
      <w:r w:rsidR="007F68E9" w:rsidRPr="008A3328">
        <w:rPr>
          <w:sz w:val="28"/>
          <w:szCs w:val="28"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บริษัทจึงได้ฟ้องกลับบริษัทดังกล่าวในคดีอาญาฐานฟ้องเท็จ และเรียกค่าเสียหายเป็นจำนวนเงินที่มากกว่า ศาลอาญาและศาลแพ่งมีคำสั่งให้รอผลพิจารณาคดีอาญาที่บริษัทถูกฟ้อง ซึ่งอยู่ระหว่างการสืบพยาน</w:t>
      </w:r>
      <w:r w:rsidR="00013B75" w:rsidRPr="008A3328">
        <w:rPr>
          <w:rFonts w:hint="cs"/>
          <w:sz w:val="28"/>
          <w:szCs w:val="28"/>
          <w:lang w:val="en-GB" w:eastAsia="en-US"/>
        </w:rPr>
        <w:t xml:space="preserve"> </w:t>
      </w:r>
    </w:p>
    <w:p w14:paraId="036E608A" w14:textId="77777777" w:rsidR="00001F01" w:rsidRPr="008A3328" w:rsidRDefault="00001F01" w:rsidP="000A67E0">
      <w:pPr>
        <w:pStyle w:val="BodyText2"/>
        <w:ind w:left="540"/>
        <w:jc w:val="thaiDistribute"/>
        <w:rPr>
          <w:sz w:val="20"/>
          <w:szCs w:val="20"/>
          <w:lang w:val="en-GB" w:eastAsia="en-US"/>
        </w:rPr>
      </w:pPr>
    </w:p>
    <w:p w14:paraId="3C7A4D99" w14:textId="6CEAC127" w:rsidR="00C237FC" w:rsidRPr="008A3328" w:rsidRDefault="00C237FC" w:rsidP="000A67E0">
      <w:pPr>
        <w:pStyle w:val="BodyText2"/>
        <w:ind w:left="540"/>
        <w:jc w:val="thaiDistribute"/>
        <w:rPr>
          <w:sz w:val="28"/>
          <w:szCs w:val="28"/>
          <w:lang w:val="en-GB" w:eastAsia="en-US"/>
        </w:rPr>
      </w:pPr>
      <w:r w:rsidRPr="008A3328">
        <w:rPr>
          <w:rFonts w:hint="cs"/>
          <w:sz w:val="28"/>
          <w:szCs w:val="28"/>
          <w:cs/>
          <w:lang w:val="en-GB" w:eastAsia="en-US"/>
        </w:rPr>
        <w:t xml:space="preserve">ในปี </w:t>
      </w:r>
      <w:r w:rsidR="002172F1" w:rsidRPr="008A3328">
        <w:rPr>
          <w:sz w:val="28"/>
          <w:szCs w:val="28"/>
          <w:lang w:val="en-US" w:eastAsia="en-US"/>
        </w:rPr>
        <w:t>2559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 ศาลอาญาได้มีคำพิพากษายกฟ้องโจทก์ในคดีอาญาที่บริษัทถูกฟ้อง</w:t>
      </w:r>
    </w:p>
    <w:p w14:paraId="3AFFBAA7" w14:textId="77777777" w:rsidR="00C237FC" w:rsidRPr="00994A92" w:rsidRDefault="00C237FC" w:rsidP="000A67E0">
      <w:pPr>
        <w:pStyle w:val="BodyText2"/>
        <w:ind w:left="540"/>
        <w:jc w:val="thaiDistribute"/>
        <w:rPr>
          <w:sz w:val="20"/>
          <w:szCs w:val="20"/>
          <w:lang w:val="en-US" w:eastAsia="en-US"/>
        </w:rPr>
      </w:pPr>
    </w:p>
    <w:p w14:paraId="7FA86ADC" w14:textId="452FCE7F" w:rsidR="000F52A3" w:rsidRPr="008A3328" w:rsidRDefault="000F52A3" w:rsidP="000A67E0">
      <w:pPr>
        <w:pStyle w:val="BodyText2"/>
        <w:ind w:left="540"/>
        <w:jc w:val="thaiDistribute"/>
        <w:rPr>
          <w:sz w:val="28"/>
          <w:szCs w:val="28"/>
          <w:lang w:val="en-GB" w:eastAsia="en-US"/>
        </w:rPr>
      </w:pPr>
      <w:r w:rsidRPr="008A3328">
        <w:rPr>
          <w:rFonts w:hint="cs"/>
          <w:sz w:val="28"/>
          <w:szCs w:val="28"/>
          <w:cs/>
          <w:lang w:val="en-GB" w:eastAsia="en-US"/>
        </w:rPr>
        <w:t xml:space="preserve">ณ วันที่ </w:t>
      </w:r>
      <w:r w:rsidR="002172F1" w:rsidRPr="008A3328">
        <w:rPr>
          <w:sz w:val="28"/>
          <w:szCs w:val="28"/>
          <w:lang w:val="en-US" w:eastAsia="en-US"/>
        </w:rPr>
        <w:t>27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 มกราคม </w:t>
      </w:r>
      <w:r w:rsidR="002172F1" w:rsidRPr="008A3328">
        <w:rPr>
          <w:sz w:val="28"/>
          <w:szCs w:val="28"/>
          <w:lang w:val="en-US" w:eastAsia="en-US"/>
        </w:rPr>
        <w:t>2560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 โจทก์ได้ยื่นอุทธรณ์</w:t>
      </w:r>
      <w:r w:rsidRPr="008A3328">
        <w:rPr>
          <w:rFonts w:hint="cs"/>
          <w:sz w:val="28"/>
          <w:szCs w:val="28"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และบริษัทได้ยื่นคำแก้อุทธรณ์ต่อศาลอาญาแล้วเมื่อวันที่</w:t>
      </w:r>
      <w:r w:rsidRPr="008A3328">
        <w:rPr>
          <w:rFonts w:hint="cs"/>
          <w:sz w:val="28"/>
          <w:szCs w:val="28"/>
          <w:cs/>
          <w:lang w:val="en-GB" w:eastAsia="en-US"/>
        </w:rPr>
        <w:br/>
      </w:r>
      <w:r w:rsidR="002172F1" w:rsidRPr="008A3328">
        <w:rPr>
          <w:rFonts w:hint="cs"/>
          <w:sz w:val="28"/>
          <w:szCs w:val="28"/>
          <w:lang w:val="en-US" w:eastAsia="en-US"/>
        </w:rPr>
        <w:t>16</w:t>
      </w:r>
      <w:r w:rsidRPr="008A3328">
        <w:rPr>
          <w:rFonts w:hint="cs"/>
          <w:sz w:val="28"/>
          <w:szCs w:val="28"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พฤษภาคม </w:t>
      </w:r>
      <w:r w:rsidR="002172F1" w:rsidRPr="008A3328">
        <w:rPr>
          <w:sz w:val="28"/>
          <w:szCs w:val="28"/>
          <w:lang w:val="en-US" w:eastAsia="en-US"/>
        </w:rPr>
        <w:t>2560</w:t>
      </w:r>
    </w:p>
    <w:p w14:paraId="58E53D0F" w14:textId="77777777" w:rsidR="007A1F48" w:rsidRPr="008A3328" w:rsidRDefault="007A1F48" w:rsidP="000A67E0">
      <w:pPr>
        <w:pStyle w:val="BodyText2"/>
        <w:ind w:left="540"/>
        <w:jc w:val="thaiDistribute"/>
        <w:rPr>
          <w:sz w:val="20"/>
          <w:szCs w:val="20"/>
          <w:lang w:val="en-GB" w:eastAsia="en-US"/>
        </w:rPr>
      </w:pPr>
    </w:p>
    <w:p w14:paraId="7B188416" w14:textId="3B765C59" w:rsidR="006978A0" w:rsidRPr="008A3328" w:rsidRDefault="00044BC5" w:rsidP="000A67E0">
      <w:pPr>
        <w:pStyle w:val="BodyText2"/>
        <w:ind w:left="540"/>
        <w:jc w:val="thaiDistribute"/>
        <w:rPr>
          <w:sz w:val="28"/>
          <w:szCs w:val="28"/>
          <w:lang w:val="en-GB" w:eastAsia="en-US"/>
        </w:rPr>
      </w:pPr>
      <w:r w:rsidRPr="008A3328">
        <w:rPr>
          <w:rFonts w:hint="cs"/>
          <w:sz w:val="28"/>
          <w:szCs w:val="28"/>
          <w:cs/>
          <w:lang w:val="en-GB" w:eastAsia="en-US"/>
        </w:rPr>
        <w:t xml:space="preserve">ณ วันที่ </w:t>
      </w:r>
      <w:r w:rsidR="002172F1" w:rsidRPr="008A3328">
        <w:rPr>
          <w:sz w:val="28"/>
          <w:szCs w:val="28"/>
          <w:lang w:val="en-US" w:eastAsia="en-US"/>
        </w:rPr>
        <w:t>15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 พฤศจิกายน </w:t>
      </w:r>
      <w:r w:rsidR="002172F1" w:rsidRPr="008A3328">
        <w:rPr>
          <w:sz w:val="28"/>
          <w:szCs w:val="28"/>
          <w:lang w:val="en-US" w:eastAsia="en-US"/>
        </w:rPr>
        <w:t>2561</w:t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 ศาลอุทธรณ์ได้ตัดสินโดยมีคำสั่งยืนตามศาลชั้นต้น กล่าวคือ ยกฟ้องให้จำเลยทั้ง </w:t>
      </w:r>
      <w:r w:rsidR="002172F1" w:rsidRPr="008A3328">
        <w:rPr>
          <w:sz w:val="28"/>
          <w:szCs w:val="28"/>
          <w:lang w:val="en-US" w:eastAsia="en-US"/>
        </w:rPr>
        <w:t>10</w:t>
      </w:r>
      <w:r w:rsidR="004A1BB9" w:rsidRPr="008A3328">
        <w:rPr>
          <w:sz w:val="28"/>
          <w:szCs w:val="28"/>
          <w:lang w:val="en-GB" w:eastAsia="en-US"/>
        </w:rPr>
        <w:br/>
      </w:r>
      <w:r w:rsidRPr="008A3328">
        <w:rPr>
          <w:rFonts w:hint="cs"/>
          <w:sz w:val="28"/>
          <w:szCs w:val="28"/>
          <w:cs/>
          <w:lang w:val="en-GB" w:eastAsia="en-US"/>
        </w:rPr>
        <w:t xml:space="preserve">ไม่มีความผิด </w:t>
      </w:r>
    </w:p>
    <w:p w14:paraId="76903E18" w14:textId="77777777" w:rsidR="00044BC5" w:rsidRPr="008A3328" w:rsidRDefault="00044BC5" w:rsidP="000A67E0">
      <w:pPr>
        <w:pStyle w:val="BodyText2"/>
        <w:ind w:left="540"/>
        <w:jc w:val="thaiDistribute"/>
        <w:rPr>
          <w:sz w:val="20"/>
          <w:szCs w:val="20"/>
          <w:lang w:val="en-GB" w:eastAsia="en-US"/>
        </w:rPr>
      </w:pPr>
    </w:p>
    <w:p w14:paraId="675154E3" w14:textId="5F757B0A" w:rsidR="007A1F48" w:rsidRPr="008A3328" w:rsidRDefault="007A1F48" w:rsidP="000A67E0">
      <w:pPr>
        <w:pStyle w:val="BodyText2"/>
        <w:ind w:left="540"/>
        <w:jc w:val="thaiDistribute"/>
        <w:rPr>
          <w:sz w:val="28"/>
          <w:szCs w:val="28"/>
          <w:lang w:val="en-GB" w:eastAsia="en-US"/>
        </w:rPr>
      </w:pPr>
      <w:r w:rsidRPr="008A3328">
        <w:rPr>
          <w:rFonts w:hint="cs"/>
          <w:sz w:val="28"/>
          <w:szCs w:val="28"/>
          <w:cs/>
          <w:lang w:val="en-GB" w:eastAsia="en-US"/>
        </w:rPr>
        <w:t>ณ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วันที่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="002172F1" w:rsidRPr="008A3328">
        <w:rPr>
          <w:sz w:val="28"/>
          <w:szCs w:val="28"/>
          <w:lang w:val="en-US" w:eastAsia="en-US"/>
        </w:rPr>
        <w:t>26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มิถุนายน</w:t>
      </w:r>
      <w:r w:rsidR="00EB2D9F" w:rsidRPr="008A3328">
        <w:rPr>
          <w:sz w:val="28"/>
          <w:szCs w:val="28"/>
          <w:lang w:val="en-GB" w:eastAsia="en-US"/>
        </w:rPr>
        <w:t xml:space="preserve"> </w:t>
      </w:r>
      <w:r w:rsidR="002172F1" w:rsidRPr="008A3328">
        <w:rPr>
          <w:sz w:val="28"/>
          <w:szCs w:val="28"/>
          <w:lang w:val="en-US" w:eastAsia="en-US"/>
        </w:rPr>
        <w:t>2562</w:t>
      </w:r>
      <w:r w:rsidR="00EB2D9F" w:rsidRPr="008A3328">
        <w:rPr>
          <w:sz w:val="28"/>
          <w:szCs w:val="28"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คดีอาญาดังกล่าวได้ถึงที่สุดในชั้นศาลอุทธรณ์แล้ว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โดยโจทก์ไม่ได้รับอนุญาตให้ฎีกา</w:t>
      </w:r>
      <w:r w:rsidR="004A1BB9" w:rsidRPr="008A3328">
        <w:rPr>
          <w:sz w:val="28"/>
          <w:szCs w:val="28"/>
          <w:lang w:val="en-GB" w:eastAsia="en-US"/>
        </w:rPr>
        <w:br/>
      </w:r>
      <w:r w:rsidRPr="008A3328">
        <w:rPr>
          <w:rFonts w:hint="cs"/>
          <w:sz w:val="28"/>
          <w:szCs w:val="28"/>
          <w:cs/>
          <w:lang w:val="en-GB" w:eastAsia="en-US"/>
        </w:rPr>
        <w:t>บริษัทได้นำผลคดีอาญาดังกล่าวยื่นต่อศาลแพ่งกรุงเทพใต้ในคดีแพ่ง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เพื่อขอให้ศาลดำเนินกระบวนพิจารณาแล้ว</w:t>
      </w:r>
    </w:p>
    <w:p w14:paraId="363280CD" w14:textId="77777777" w:rsidR="007A1F48" w:rsidRPr="008A3328" w:rsidRDefault="007A1F48" w:rsidP="000A67E0">
      <w:pPr>
        <w:pStyle w:val="BodyText2"/>
        <w:ind w:left="540"/>
        <w:jc w:val="thaiDistribute"/>
        <w:rPr>
          <w:sz w:val="20"/>
          <w:szCs w:val="20"/>
          <w:lang w:val="en-GB" w:eastAsia="en-US"/>
        </w:rPr>
      </w:pPr>
    </w:p>
    <w:p w14:paraId="0D0A9972" w14:textId="3AFA41EC" w:rsidR="00576238" w:rsidRPr="008A3328" w:rsidRDefault="007A1F48" w:rsidP="003F2932">
      <w:pPr>
        <w:pStyle w:val="BodyText2"/>
        <w:ind w:left="540"/>
        <w:jc w:val="thaiDistribute"/>
        <w:rPr>
          <w:rFonts w:eastAsia="MS Mincho"/>
          <w:sz w:val="28"/>
          <w:szCs w:val="28"/>
        </w:rPr>
      </w:pPr>
      <w:r w:rsidRPr="008A3328">
        <w:rPr>
          <w:rFonts w:hint="cs"/>
          <w:sz w:val="28"/>
          <w:szCs w:val="28"/>
          <w:cs/>
          <w:lang w:val="en-GB" w:eastAsia="en-US"/>
        </w:rPr>
        <w:t>อย่างไรก็ตาม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ศาลแพ่งกรุงเทพใต้มีหนังสือลงวันที่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="002172F1" w:rsidRPr="008A3328">
        <w:rPr>
          <w:sz w:val="28"/>
          <w:szCs w:val="28"/>
          <w:lang w:val="en-US" w:eastAsia="en-US"/>
        </w:rPr>
        <w:t>7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ตุลาคม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="002172F1" w:rsidRPr="008A3328">
        <w:rPr>
          <w:sz w:val="28"/>
          <w:szCs w:val="28"/>
          <w:lang w:val="en-US" w:eastAsia="en-US"/>
        </w:rPr>
        <w:t>2562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ให้รอผลจากการพิจารณาในคดีของศาลปกครองกลาง</w:t>
      </w:r>
      <w:r w:rsidRPr="008A3328">
        <w:rPr>
          <w:sz w:val="28"/>
          <w:szCs w:val="28"/>
          <w:cs/>
          <w:lang w:val="en-GB" w:eastAsia="en-US"/>
        </w:rPr>
        <w:t xml:space="preserve"> </w:t>
      </w:r>
      <w:r w:rsidRPr="008A3328">
        <w:rPr>
          <w:rFonts w:hint="cs"/>
          <w:sz w:val="28"/>
          <w:szCs w:val="28"/>
          <w:cs/>
          <w:lang w:val="en-GB" w:eastAsia="en-US"/>
        </w:rPr>
        <w:t>ซึ่งเป็นคดีของคู่กรณีอื่นซึ่งมีมูลคดีเป็นอย่างเดียวกันกับคดีนี้ก่อนที่จะดำเนินการพิจารณาต่อไป</w:t>
      </w:r>
    </w:p>
    <w:p w14:paraId="2659EEA8" w14:textId="77777777" w:rsidR="007A3AAD" w:rsidRPr="008A3328" w:rsidRDefault="007A3AAD" w:rsidP="007A3AAD">
      <w:pPr>
        <w:pStyle w:val="BodyText2"/>
        <w:ind w:left="540"/>
        <w:jc w:val="thaiDistribute"/>
        <w:rPr>
          <w:sz w:val="20"/>
          <w:szCs w:val="20"/>
          <w:lang w:val="en-GB" w:eastAsia="en-US"/>
        </w:rPr>
      </w:pPr>
    </w:p>
    <w:p w14:paraId="28C6853D" w14:textId="391F0883" w:rsidR="007A3AAD" w:rsidRPr="008A3328" w:rsidRDefault="007A3AAD" w:rsidP="007A3AAD">
      <w:pPr>
        <w:pStyle w:val="BodyText2"/>
        <w:ind w:left="540"/>
        <w:jc w:val="thaiDistribute"/>
        <w:rPr>
          <w:rFonts w:eastAsia="MS Mincho"/>
          <w:b/>
          <w:bCs/>
          <w:sz w:val="28"/>
          <w:szCs w:val="28"/>
        </w:rPr>
      </w:pPr>
      <w:r w:rsidRPr="007A3AAD">
        <w:rPr>
          <w:rFonts w:hint="cs"/>
          <w:sz w:val="28"/>
          <w:szCs w:val="28"/>
          <w:cs/>
          <w:lang w:val="en-GB"/>
        </w:rPr>
        <w:t>ณ</w:t>
      </w:r>
      <w:r w:rsidRPr="007A3AAD">
        <w:rPr>
          <w:sz w:val="28"/>
          <w:szCs w:val="28"/>
          <w:cs/>
          <w:lang w:val="en-GB"/>
        </w:rPr>
        <w:t xml:space="preserve"> </w:t>
      </w:r>
      <w:r w:rsidRPr="007A3AAD">
        <w:rPr>
          <w:rFonts w:hint="cs"/>
          <w:sz w:val="28"/>
          <w:szCs w:val="28"/>
          <w:cs/>
          <w:lang w:val="en-GB"/>
        </w:rPr>
        <w:t>วันที่</w:t>
      </w:r>
      <w:r w:rsidRPr="007A3AAD">
        <w:rPr>
          <w:sz w:val="28"/>
          <w:szCs w:val="28"/>
          <w:cs/>
          <w:lang w:val="en-GB"/>
        </w:rPr>
        <w:t xml:space="preserve"> 31 </w:t>
      </w:r>
      <w:r w:rsidRPr="007A3AAD">
        <w:rPr>
          <w:rFonts w:hint="cs"/>
          <w:sz w:val="28"/>
          <w:szCs w:val="28"/>
          <w:cs/>
          <w:lang w:val="en-GB"/>
        </w:rPr>
        <w:t>ธันวาคม</w:t>
      </w:r>
      <w:r w:rsidRPr="007A3AAD">
        <w:rPr>
          <w:sz w:val="28"/>
          <w:szCs w:val="28"/>
          <w:cs/>
          <w:lang w:val="en-GB"/>
        </w:rPr>
        <w:t xml:space="preserve"> 2563 </w:t>
      </w:r>
      <w:r w:rsidRPr="007A3AAD">
        <w:rPr>
          <w:rFonts w:hint="cs"/>
          <w:sz w:val="28"/>
          <w:szCs w:val="28"/>
          <w:cs/>
          <w:lang w:val="en-GB"/>
        </w:rPr>
        <w:t>คดีแพ่งอยู่ในการพิจารณาของศาลแพ่งกรุงเทพใต้</w:t>
      </w:r>
    </w:p>
    <w:p w14:paraId="1F37D83D" w14:textId="59CD14DA" w:rsidR="009572E8" w:rsidRPr="008A3328" w:rsidRDefault="002172F1" w:rsidP="00576238">
      <w:pPr>
        <w:pStyle w:val="Heading6"/>
        <w:ind w:left="540" w:hanging="540"/>
        <w:jc w:val="thaiDistribute"/>
        <w:rPr>
          <w:rFonts w:ascii="Angsana New" w:eastAsia="MS Mincho" w:hAnsi="Angsana New"/>
          <w:sz w:val="28"/>
          <w:szCs w:val="28"/>
          <w:lang w:val="en-US"/>
        </w:rPr>
      </w:pPr>
      <w:r w:rsidRPr="008A3328">
        <w:rPr>
          <w:rFonts w:ascii="Angsana New" w:eastAsia="MS Mincho" w:hAnsi="Angsana New"/>
          <w:sz w:val="28"/>
          <w:szCs w:val="28"/>
          <w:lang w:val="en-US"/>
        </w:rPr>
        <w:lastRenderedPageBreak/>
        <w:t>31</w:t>
      </w:r>
      <w:r w:rsidR="00831ED9" w:rsidRPr="008A3328">
        <w:rPr>
          <w:rFonts w:ascii="Angsana New" w:eastAsia="MS Mincho" w:hAnsi="Angsana New" w:hint="cs"/>
          <w:sz w:val="28"/>
          <w:szCs w:val="28"/>
          <w:lang w:val="en-US"/>
        </w:rPr>
        <w:tab/>
      </w:r>
      <w:r w:rsidR="009572E8" w:rsidRPr="008A3328">
        <w:rPr>
          <w:rFonts w:ascii="Angsana New" w:eastAsia="MS Mincho" w:hAnsi="Angsana New" w:hint="cs"/>
          <w:sz w:val="28"/>
          <w:szCs w:val="28"/>
          <w:cs/>
          <w:lang w:val="en-US"/>
        </w:rPr>
        <w:t>เหตุการณ์ภายหลังรอบระยะเวลาที่รายงาน</w:t>
      </w:r>
    </w:p>
    <w:p w14:paraId="209163F3" w14:textId="5741F984" w:rsidR="009572E8" w:rsidRPr="008A3328" w:rsidRDefault="009572E8" w:rsidP="009572E8">
      <w:pPr>
        <w:rPr>
          <w:rFonts w:asciiTheme="majorBidi" w:hAnsiTheme="majorBidi" w:cstheme="majorBidi"/>
          <w:sz w:val="20"/>
          <w:szCs w:val="20"/>
          <w:cs/>
          <w:lang w:eastAsia="x-none"/>
        </w:rPr>
      </w:pPr>
    </w:p>
    <w:p w14:paraId="5FF1E703" w14:textId="25D9D380" w:rsidR="00BC738F" w:rsidRPr="008A3328" w:rsidRDefault="00BC738F" w:rsidP="00BC738F">
      <w:pPr>
        <w:ind w:left="540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8A3328">
        <w:rPr>
          <w:rFonts w:asciiTheme="majorBidi" w:eastAsia="MS Mincho" w:hAnsiTheme="majorBidi" w:cstheme="majorBidi"/>
          <w:sz w:val="28"/>
          <w:szCs w:val="28"/>
          <w:cs/>
          <w:lang w:val="x-none"/>
        </w:rPr>
        <w:t xml:space="preserve">วันที่ </w:t>
      </w:r>
      <w:r w:rsidR="00340B59">
        <w:rPr>
          <w:rFonts w:asciiTheme="majorBidi" w:eastAsia="MS Mincho" w:hAnsiTheme="majorBidi" w:cstheme="majorBidi"/>
          <w:sz w:val="28"/>
          <w:szCs w:val="28"/>
        </w:rPr>
        <w:t>2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1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8A3328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กุมภาพันธ์</w:t>
      </w:r>
      <w:r w:rsidRPr="008A332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2564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8A3328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ที่ประชุมคณะกรรมการของบริษัทได้มีมติสำคัญ ดังนี้</w:t>
      </w:r>
    </w:p>
    <w:p w14:paraId="69F04344" w14:textId="77777777" w:rsidR="002B2EAF" w:rsidRPr="008A3328" w:rsidRDefault="002B2EAF" w:rsidP="00BC738F">
      <w:pPr>
        <w:ind w:left="540"/>
        <w:jc w:val="thaiDistribute"/>
        <w:rPr>
          <w:rFonts w:asciiTheme="majorBidi" w:eastAsia="MS Mincho" w:hAnsiTheme="majorBidi" w:cstheme="majorBidi"/>
          <w:sz w:val="20"/>
          <w:szCs w:val="20"/>
          <w:lang w:val="x-none"/>
        </w:rPr>
      </w:pPr>
    </w:p>
    <w:p w14:paraId="5E384FAE" w14:textId="08885E08" w:rsidR="00BC738F" w:rsidRPr="008A3328" w:rsidRDefault="00BC738F" w:rsidP="000A67E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311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8A3328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อนุมัติให้เสนอที่ประชุมสามัญผู้ถือหุ้นเรื่องจ่ายเงินปันผลสำหรับปี</w:t>
      </w:r>
      <w:r w:rsidRPr="008A332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2563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8A3328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ในอัตราหุ้นล</w:t>
      </w:r>
      <w:r w:rsidR="00727397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 xml:space="preserve">ะ </w:t>
      </w:r>
      <w:r w:rsidR="00727397">
        <w:rPr>
          <w:rFonts w:asciiTheme="majorBidi" w:eastAsia="MS Mincho" w:hAnsiTheme="majorBidi" w:cstheme="majorBidi"/>
          <w:sz w:val="28"/>
          <w:szCs w:val="28"/>
        </w:rPr>
        <w:t>0.10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8A3328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บาท เป็นจำนวนเงินทั้งสิ้</w:t>
      </w:r>
      <w:r w:rsidR="00727397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 xml:space="preserve">น </w:t>
      </w:r>
      <w:r w:rsidR="00727397">
        <w:rPr>
          <w:rFonts w:asciiTheme="majorBidi" w:eastAsia="MS Mincho" w:hAnsiTheme="majorBidi" w:cstheme="majorBidi"/>
          <w:sz w:val="28"/>
          <w:szCs w:val="28"/>
        </w:rPr>
        <w:t>30.00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8A3328">
        <w:rPr>
          <w:rFonts w:asciiTheme="majorBidi" w:eastAsia="MS Mincho" w:hAnsiTheme="majorBidi" w:cstheme="majorBidi" w:hint="cs"/>
          <w:sz w:val="28"/>
          <w:szCs w:val="28"/>
          <w:cs/>
          <w:lang w:val="x-none"/>
        </w:rPr>
        <w:t>ล้านบาท ทั้งนี้การจ่ายเงินปันผลดังกล่าวขึ้นอยู่กับการอนุมัติจากที่ประชุมสามัญผู้ถือหุ้น</w:t>
      </w:r>
    </w:p>
    <w:p w14:paraId="6BC15006" w14:textId="77777777" w:rsidR="002B2EAF" w:rsidRPr="008A3328" w:rsidRDefault="002B2EAF" w:rsidP="002B2EA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jc w:val="thaiDistribute"/>
        <w:rPr>
          <w:rFonts w:asciiTheme="majorBidi" w:eastAsia="MS Mincho" w:hAnsiTheme="majorBidi" w:cstheme="majorBidi"/>
          <w:sz w:val="20"/>
          <w:szCs w:val="20"/>
          <w:lang w:val="x-none"/>
        </w:rPr>
      </w:pPr>
    </w:p>
    <w:p w14:paraId="3155AE23" w14:textId="492B5DAD" w:rsidR="00BC738F" w:rsidRPr="008A3328" w:rsidRDefault="00BC738F" w:rsidP="000A67E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311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>อนุมัติให้นำเสนอต่อที่ประชุมผู้ถือหุ้นของบริษัท เพื่อพิจารณาอนุมัติการเพิ่มทุนจดทะเบียนของบริษัทจำนวน</w:t>
      </w:r>
      <w:r w:rsidR="00283C7E">
        <w:rPr>
          <w:rFonts w:asciiTheme="majorBidi" w:eastAsia="MS Mincho" w:hAnsiTheme="majorBidi"/>
          <w:sz w:val="28"/>
          <w:szCs w:val="28"/>
        </w:rPr>
        <w:t xml:space="preserve"> 3,502,600</w:t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 xml:space="preserve"> บาท จากทุนจดทะเบียนเดิมจำนวน 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150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>,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000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>,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000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 xml:space="preserve">บาท เป็นทุนจดทะเบียนจำนวน </w:t>
      </w:r>
      <w:r w:rsidR="00283C7E">
        <w:rPr>
          <w:rFonts w:asciiTheme="majorBidi" w:eastAsia="MS Mincho" w:hAnsiTheme="majorBidi"/>
          <w:sz w:val="28"/>
          <w:szCs w:val="28"/>
        </w:rPr>
        <w:t xml:space="preserve">153,520,600 </w:t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>บาท</w:t>
      </w:r>
      <w:r w:rsidR="00283C7E">
        <w:rPr>
          <w:rFonts w:asciiTheme="majorBidi" w:eastAsia="MS Mincho" w:hAnsiTheme="majorBidi"/>
          <w:sz w:val="28"/>
          <w:szCs w:val="28"/>
          <w:lang w:val="x-none"/>
        </w:rPr>
        <w:br/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 xml:space="preserve">โดยการออกหุ้นสามัญเพิ่มทุนของบริษัทจำนวน </w:t>
      </w:r>
      <w:r w:rsidR="00283C7E">
        <w:rPr>
          <w:rFonts w:asciiTheme="majorBidi" w:eastAsia="MS Mincho" w:hAnsiTheme="majorBidi"/>
          <w:sz w:val="28"/>
          <w:szCs w:val="28"/>
        </w:rPr>
        <w:t>7,005,200</w:t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 xml:space="preserve"> หุ้น มูลค่าที่ตราไว้หุ้นละ 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0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>.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50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 </w:t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>บาท เพื่อเสนอขายให้แก่บุคคลในวงจำกัด (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 xml:space="preserve">Private Placement) </w:t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>ซึ่งเป็นการดำเนินการชำระค่าหุ้นงวดสุดท้ายตามเงื่อนไขข้อตกลงการซื้อหุ้นของบริษัท</w:t>
      </w:r>
      <w:r w:rsidR="00283C7E">
        <w:rPr>
          <w:rFonts w:asciiTheme="majorBidi" w:eastAsia="MS Mincho" w:hAnsiTheme="majorBidi"/>
          <w:sz w:val="28"/>
          <w:szCs w:val="28"/>
        </w:rPr>
        <w:t xml:space="preserve"> </w:t>
      </w:r>
      <w:r w:rsidRPr="008A3328">
        <w:rPr>
          <w:rFonts w:asciiTheme="majorBidi" w:eastAsia="MS Mincho" w:hAnsiTheme="majorBidi"/>
          <w:sz w:val="28"/>
          <w:szCs w:val="28"/>
          <w:cs/>
          <w:lang w:val="x-none"/>
        </w:rPr>
        <w:t xml:space="preserve">ไอ-ซีเคียว จำกัด ตามที่ได้รับอนุมัติจากที่ประชุมวิสามัญผู้ถือหุ้น ครั้งที่ 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1</w:t>
      </w:r>
      <w:r w:rsidRPr="008A3328">
        <w:rPr>
          <w:rFonts w:asciiTheme="majorBidi" w:eastAsia="MS Mincho" w:hAnsiTheme="majorBidi" w:cstheme="majorBidi"/>
          <w:sz w:val="28"/>
          <w:szCs w:val="28"/>
          <w:lang w:val="x-none"/>
        </w:rPr>
        <w:t>/</w:t>
      </w:r>
      <w:r w:rsidR="002172F1" w:rsidRPr="008A3328">
        <w:rPr>
          <w:rFonts w:asciiTheme="majorBidi" w:eastAsia="MS Mincho" w:hAnsiTheme="majorBidi" w:cstheme="majorBidi"/>
          <w:sz w:val="28"/>
          <w:szCs w:val="28"/>
        </w:rPr>
        <w:t>2561</w:t>
      </w:r>
    </w:p>
    <w:p w14:paraId="1FD69EDF" w14:textId="77777777" w:rsidR="002B2EAF" w:rsidRPr="008A3328" w:rsidRDefault="002B2EAF" w:rsidP="002B2E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20"/>
          <w:szCs w:val="20"/>
          <w:lang w:val="x-none"/>
        </w:rPr>
      </w:pPr>
    </w:p>
    <w:p w14:paraId="3F064C15" w14:textId="79214520" w:rsidR="00BC738F" w:rsidRPr="008A3328" w:rsidRDefault="00BC738F" w:rsidP="000A67E0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311"/>
        <w:jc w:val="thaiDistribute"/>
        <w:rPr>
          <w:rFonts w:asciiTheme="majorBidi" w:eastAsia="MS Mincho" w:hAnsiTheme="majorBidi" w:cstheme="majorBidi"/>
          <w:sz w:val="28"/>
          <w:szCs w:val="28"/>
          <w:lang w:val="x-none"/>
        </w:rPr>
      </w:pPr>
      <w:r w:rsidRPr="008A3328">
        <w:rPr>
          <w:rFonts w:asciiTheme="majorBidi" w:eastAsia="MS Mincho" w:hAnsiTheme="majorBidi" w:cstheme="majorBidi"/>
          <w:sz w:val="28"/>
          <w:szCs w:val="28"/>
          <w:cs/>
          <w:lang w:val="x-none"/>
        </w:rPr>
        <w:t>อนุมัติให้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บริษัทเข้าทำสัญญาค้ำประกันหนี้สินสำหรับวงเงินสินเชื่อของ บริษัท วินท์คอมเทคโนโลยี (เอสจี) จำกัด กับสถาบันการเงินแห่งหนึ่งในประเทศสิงคโปร์ ในวงเงินไม่เกิน </w:t>
      </w:r>
      <w:r w:rsidR="002172F1" w:rsidRPr="008A3328">
        <w:rPr>
          <w:rFonts w:asciiTheme="majorBidi" w:hAnsiTheme="majorBidi" w:cstheme="majorBidi"/>
          <w:sz w:val="28"/>
          <w:szCs w:val="28"/>
        </w:rPr>
        <w:t>3</w:t>
      </w:r>
      <w:r w:rsidRPr="008A3328">
        <w:rPr>
          <w:rFonts w:asciiTheme="majorBidi" w:hAnsiTheme="majorBidi" w:cstheme="majorBidi"/>
          <w:sz w:val="28"/>
          <w:szCs w:val="28"/>
          <w:cs/>
        </w:rPr>
        <w:t xml:space="preserve"> ล้านเหรียญสหรัฐอเมริกา</w:t>
      </w:r>
    </w:p>
    <w:p w14:paraId="190E246F" w14:textId="77777777" w:rsidR="00BC738F" w:rsidRPr="006E5CB7" w:rsidRDefault="00BC738F" w:rsidP="009572E8">
      <w:pPr>
        <w:rPr>
          <w:rFonts w:asciiTheme="majorBidi" w:hAnsiTheme="majorBidi" w:cstheme="majorBidi"/>
          <w:sz w:val="20"/>
          <w:szCs w:val="20"/>
          <w:lang w:eastAsia="x-none"/>
        </w:rPr>
      </w:pPr>
    </w:p>
    <w:p w14:paraId="483B96D4" w14:textId="77777777" w:rsidR="00FB0979" w:rsidRPr="000A67E0" w:rsidRDefault="00FB0979" w:rsidP="000A67E0">
      <w:pPr>
        <w:pStyle w:val="BodyText2"/>
        <w:ind w:left="540"/>
        <w:jc w:val="thaiDistribute"/>
        <w:rPr>
          <w:sz w:val="28"/>
          <w:szCs w:val="28"/>
          <w:lang w:val="en-GB" w:eastAsia="en-US"/>
        </w:rPr>
      </w:pPr>
      <w:bookmarkStart w:id="23" w:name="_GoBack"/>
      <w:bookmarkEnd w:id="23"/>
    </w:p>
    <w:sectPr w:rsidR="00FB0979" w:rsidRPr="000A67E0" w:rsidSect="00560CD8">
      <w:pgSz w:w="11909" w:h="16834" w:code="9"/>
      <w:pgMar w:top="691" w:right="1152" w:bottom="576" w:left="1440" w:header="634" w:footer="662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13F2D4" w14:textId="77777777" w:rsidR="00822CD8" w:rsidRDefault="00822CD8" w:rsidP="00900EE2">
      <w:r>
        <w:separator/>
      </w:r>
    </w:p>
  </w:endnote>
  <w:endnote w:type="continuationSeparator" w:id="0">
    <w:p w14:paraId="7694E8F9" w14:textId="77777777" w:rsidR="00822CD8" w:rsidRDefault="00822CD8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2B64B" w14:textId="77777777" w:rsidR="006C2D56" w:rsidRDefault="006C2D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488C5" w14:textId="523D9C32" w:rsidR="00F34923" w:rsidRPr="00211355" w:rsidRDefault="00F34923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</w:t>
    </w:r>
    <w:r w:rsidRPr="002172F1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5F4FD198" w14:textId="77777777" w:rsidR="00F34923" w:rsidRDefault="00F34923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E5129" w14:textId="77777777" w:rsidR="006C2D56" w:rsidRDefault="006C2D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058338" w14:textId="77777777" w:rsidR="00822CD8" w:rsidRDefault="00822CD8" w:rsidP="00900EE2">
      <w:r>
        <w:separator/>
      </w:r>
    </w:p>
  </w:footnote>
  <w:footnote w:type="continuationSeparator" w:id="0">
    <w:p w14:paraId="5391AEB0" w14:textId="77777777" w:rsidR="00822CD8" w:rsidRDefault="00822CD8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9DE7B" w14:textId="77777777" w:rsidR="00F34923" w:rsidRDefault="00F349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74588" w14:textId="77777777" w:rsidR="00F34923" w:rsidRPr="00E669A5" w:rsidRDefault="00F34923" w:rsidP="004B5EFF">
    <w:pPr>
      <w:pStyle w:val="Heading6"/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</w:p>
  <w:p w14:paraId="560363D9" w14:textId="22C00BF5" w:rsidR="00F34923" w:rsidRPr="00E669A5" w:rsidRDefault="00F34923" w:rsidP="004B5EF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B1A55F8" w14:textId="15D0B70C" w:rsidR="00F34923" w:rsidRPr="00DF07CF" w:rsidRDefault="00F34923" w:rsidP="004B5EFF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2172F1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ธันวาคม</w:t>
    </w:r>
    <w:r>
      <w:rPr>
        <w:rFonts w:ascii="Angsana New" w:hAnsi="Angsana New"/>
        <w:b w:val="0"/>
        <w:bCs/>
        <w:sz w:val="32"/>
        <w:szCs w:val="32"/>
        <w:lang w:val="en-US" w:bidi="th-TH"/>
      </w:rPr>
      <w:t xml:space="preserve"> </w:t>
    </w:r>
    <w:r w:rsidRPr="002172F1">
      <w:rPr>
        <w:rFonts w:ascii="Angsana New" w:hAnsi="Angsana New"/>
        <w:sz w:val="32"/>
        <w:szCs w:val="32"/>
        <w:lang w:val="en-US" w:bidi="th-TH"/>
      </w:rPr>
      <w:t>2563</w:t>
    </w:r>
  </w:p>
  <w:p w14:paraId="1C60F8A4" w14:textId="77777777" w:rsidR="00F34923" w:rsidRPr="004B3C0B" w:rsidRDefault="00F34923" w:rsidP="004B5EFF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B026A8" w14:textId="77777777" w:rsidR="00F34923" w:rsidRDefault="00F3492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A65B37" w14:textId="77777777" w:rsidR="00F34923" w:rsidRDefault="00F3492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386697" w14:textId="77777777" w:rsidR="00F34923" w:rsidRPr="00E669A5" w:rsidRDefault="00F34923" w:rsidP="00757B49">
    <w:pPr>
      <w:pStyle w:val="Heading6"/>
      <w:tabs>
        <w:tab w:val="left" w:pos="7845"/>
      </w:tabs>
      <w:jc w:val="both"/>
      <w:rPr>
        <w:rFonts w:ascii="Angsana New" w:hAnsi="Angsana New"/>
        <w:sz w:val="32"/>
        <w:szCs w:val="32"/>
      </w:rPr>
    </w:pPr>
    <w:r w:rsidRPr="00E669A5">
      <w:rPr>
        <w:rFonts w:ascii="Angsana New" w:hAnsi="Angsana New" w:hint="cs"/>
        <w:sz w:val="32"/>
        <w:szCs w:val="32"/>
        <w:cs/>
      </w:rPr>
      <w:t>บริษัท</w:t>
    </w:r>
    <w:r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วินท์คอม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เทคโนโลยี</w:t>
    </w:r>
    <w:r w:rsidRPr="00E669A5">
      <w:rPr>
        <w:rFonts w:ascii="Angsana New" w:hAnsi="Angsana New"/>
        <w:sz w:val="32"/>
        <w:szCs w:val="32"/>
        <w:cs/>
      </w:rPr>
      <w:t xml:space="preserve"> </w:t>
    </w:r>
    <w:r w:rsidRPr="00E669A5">
      <w:rPr>
        <w:rFonts w:ascii="Angsana New" w:hAnsi="Angsana New" w:hint="cs"/>
        <w:sz w:val="32"/>
        <w:szCs w:val="32"/>
        <w:cs/>
      </w:rPr>
      <w:t>จำกัด</w:t>
    </w:r>
    <w:r w:rsidRPr="00E669A5">
      <w:rPr>
        <w:rFonts w:ascii="Angsana New" w:hAnsi="Angsana New"/>
        <w:sz w:val="32"/>
        <w:szCs w:val="32"/>
        <w:cs/>
      </w:rPr>
      <w:t xml:space="preserve"> (</w:t>
    </w:r>
    <w:r w:rsidRPr="00E669A5">
      <w:rPr>
        <w:rFonts w:ascii="Angsana New" w:hAnsi="Angsana New" w:hint="cs"/>
        <w:sz w:val="32"/>
        <w:szCs w:val="32"/>
        <w:cs/>
      </w:rPr>
      <w:t>มหาชน</w:t>
    </w:r>
    <w:r w:rsidRPr="00E669A5">
      <w:rPr>
        <w:rFonts w:ascii="Angsana New" w:hAnsi="Angsana New"/>
        <w:sz w:val="32"/>
        <w:szCs w:val="32"/>
        <w:cs/>
      </w:rPr>
      <w:t xml:space="preserve">) </w:t>
    </w:r>
    <w:r w:rsidRPr="00E669A5">
      <w:rPr>
        <w:rFonts w:ascii="Angsana New" w:hAnsi="Angsana New" w:hint="cs"/>
        <w:sz w:val="32"/>
        <w:szCs w:val="32"/>
        <w:cs/>
      </w:rPr>
      <w:t>และบริษัทย่อย</w:t>
    </w:r>
    <w:r>
      <w:rPr>
        <w:rFonts w:ascii="Angsana New" w:hAnsi="Angsana New"/>
        <w:sz w:val="32"/>
        <w:szCs w:val="32"/>
        <w:cs/>
      </w:rPr>
      <w:tab/>
    </w:r>
  </w:p>
  <w:p w14:paraId="12C4943D" w14:textId="77777777" w:rsidR="00F34923" w:rsidRPr="00E669A5" w:rsidRDefault="00F34923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1A77926C" w14:textId="5A7BD06D" w:rsidR="00F34923" w:rsidRDefault="00F34923" w:rsidP="00E26280">
    <w:pPr>
      <w:pStyle w:val="acctmainheading"/>
      <w:spacing w:after="0" w:line="240" w:lineRule="atLeast"/>
      <w:rPr>
        <w:rFonts w:ascii="Angsana New" w:hAnsi="Angsana New"/>
        <w:sz w:val="32"/>
        <w:szCs w:val="32"/>
        <w:lang w:val="en-US" w:bidi="th-TH"/>
      </w:rPr>
    </w:pPr>
    <w:r w:rsidRPr="00FA7747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ปีสิ้นสุดวันที่ </w:t>
    </w:r>
    <w:r w:rsidRPr="002172F1">
      <w:rPr>
        <w:rFonts w:ascii="Angsana New" w:hAnsi="Angsana New"/>
        <w:sz w:val="32"/>
        <w:szCs w:val="32"/>
        <w:lang w:val="en-US" w:bidi="th-TH"/>
      </w:rPr>
      <w:t>31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 ธันวาคม </w:t>
    </w:r>
    <w:r w:rsidRPr="002172F1">
      <w:rPr>
        <w:rFonts w:ascii="Angsana New" w:hAnsi="Angsana New"/>
        <w:sz w:val="32"/>
        <w:szCs w:val="32"/>
        <w:lang w:val="en-US" w:bidi="th-TH"/>
      </w:rPr>
      <w:t>2563</w:t>
    </w:r>
  </w:p>
  <w:p w14:paraId="7838FDCA" w14:textId="77777777" w:rsidR="00F34923" w:rsidRPr="00DF07CF" w:rsidRDefault="00F34923" w:rsidP="006C63C7">
    <w:pPr>
      <w:pStyle w:val="acctmainheading"/>
      <w:tabs>
        <w:tab w:val="left" w:pos="2025"/>
      </w:tabs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>
      <w:rPr>
        <w:rFonts w:ascii="Angsana New" w:hAnsi="Angsana New"/>
        <w:b w:val="0"/>
        <w:bCs/>
        <w:sz w:val="32"/>
        <w:szCs w:val="32"/>
        <w:cs/>
        <w:lang w:val="en-US" w:bidi="th-TH"/>
      </w:rP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914FF" w14:textId="77777777" w:rsidR="00F34923" w:rsidRDefault="00F349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823504"/>
    <w:multiLevelType w:val="singleLevel"/>
    <w:tmpl w:val="3EF80B9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02B32BB0"/>
    <w:multiLevelType w:val="singleLevel"/>
    <w:tmpl w:val="0930E61C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  <w:color w:val="auto"/>
        <w:sz w:val="24"/>
      </w:rPr>
    </w:lvl>
  </w:abstractNum>
  <w:abstractNum w:abstractNumId="12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0C7D3F56"/>
    <w:multiLevelType w:val="hybridMultilevel"/>
    <w:tmpl w:val="29642472"/>
    <w:lvl w:ilvl="0" w:tplc="AEAC90BC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D2620B4"/>
    <w:multiLevelType w:val="hybridMultilevel"/>
    <w:tmpl w:val="B972D1EC"/>
    <w:lvl w:ilvl="0" w:tplc="90CC668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106D681B"/>
    <w:multiLevelType w:val="hybridMultilevel"/>
    <w:tmpl w:val="66461FF2"/>
    <w:lvl w:ilvl="0" w:tplc="E7148146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9" w15:restartNumberingAfterBreak="0">
    <w:nsid w:val="145C4712"/>
    <w:multiLevelType w:val="hybridMultilevel"/>
    <w:tmpl w:val="48205622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D83238"/>
    <w:multiLevelType w:val="hybridMultilevel"/>
    <w:tmpl w:val="BC56E7C2"/>
    <w:lvl w:ilvl="0" w:tplc="64C66C78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31913AD7"/>
    <w:multiLevelType w:val="singleLevel"/>
    <w:tmpl w:val="64C66C78"/>
    <w:lvl w:ilvl="0">
      <w:start w:val="5"/>
      <w:numFmt w:val="bullet"/>
      <w:lvlText w:val="-"/>
      <w:lvlJc w:val="left"/>
      <w:pPr>
        <w:ind w:left="1260" w:hanging="360"/>
      </w:pPr>
      <w:rPr>
        <w:rFonts w:ascii="Angsana New" w:eastAsia="SimSun" w:hAnsi="Angsana New" w:cs="Angsana New" w:hint="default"/>
        <w:color w:val="auto"/>
        <w:sz w:val="24"/>
      </w:rPr>
    </w:lvl>
  </w:abstractNum>
  <w:abstractNum w:abstractNumId="24" w15:restartNumberingAfterBreak="0">
    <w:nsid w:val="328842A4"/>
    <w:multiLevelType w:val="hybridMultilevel"/>
    <w:tmpl w:val="3DC293B2"/>
    <w:lvl w:ilvl="0" w:tplc="7E1A42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DFC1BFF"/>
    <w:multiLevelType w:val="hybridMultilevel"/>
    <w:tmpl w:val="E93C683E"/>
    <w:lvl w:ilvl="0" w:tplc="852694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EC965A0"/>
    <w:multiLevelType w:val="hybridMultilevel"/>
    <w:tmpl w:val="CBE499DC"/>
    <w:lvl w:ilvl="0" w:tplc="F5E4CF26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9549E6"/>
    <w:multiLevelType w:val="hybridMultilevel"/>
    <w:tmpl w:val="8B108512"/>
    <w:lvl w:ilvl="0" w:tplc="64C66C78">
      <w:start w:val="5"/>
      <w:numFmt w:val="bullet"/>
      <w:lvlText w:val="-"/>
      <w:lvlJc w:val="left"/>
      <w:pPr>
        <w:ind w:left="16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3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51AE4E26"/>
    <w:multiLevelType w:val="hybridMultilevel"/>
    <w:tmpl w:val="D7DC9670"/>
    <w:lvl w:ilvl="0" w:tplc="F53A56F2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/>
      </w:rPr>
    </w:lvl>
  </w:abstractNum>
  <w:abstractNum w:abstractNumId="36" w15:restartNumberingAfterBreak="0">
    <w:nsid w:val="5A2C0498"/>
    <w:multiLevelType w:val="hybridMultilevel"/>
    <w:tmpl w:val="9BE0603E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054F4E"/>
    <w:multiLevelType w:val="hybridMultilevel"/>
    <w:tmpl w:val="E3A4A6E6"/>
    <w:lvl w:ilvl="0" w:tplc="58AAC290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28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81250E8"/>
    <w:multiLevelType w:val="hybridMultilevel"/>
    <w:tmpl w:val="32D6A9E0"/>
    <w:lvl w:ilvl="0" w:tplc="930474FC">
      <w:start w:val="1"/>
      <w:numFmt w:val="bullet"/>
      <w:lvlText w:val="-"/>
      <w:lvlJc w:val="left"/>
      <w:pPr>
        <w:ind w:left="1426" w:hanging="360"/>
      </w:pPr>
      <w:rPr>
        <w:rFonts w:ascii="Times New Roman" w:eastAsia="Times New Roman" w:hAnsi="Times New Roman" w:cs="Times New Roman" w:hint="default"/>
        <w:sz w:val="22"/>
        <w:szCs w:val="22"/>
      </w:rPr>
    </w:lvl>
    <w:lvl w:ilvl="1" w:tplc="5C548A76" w:tentative="1">
      <w:start w:val="1"/>
      <w:numFmt w:val="bullet"/>
      <w:lvlText w:val="o"/>
      <w:lvlJc w:val="left"/>
      <w:pPr>
        <w:ind w:left="2146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66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586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06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26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46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66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186" w:hanging="360"/>
      </w:pPr>
      <w:rPr>
        <w:rFonts w:ascii="Wingdings" w:hAnsi="Wingdings" w:hint="default"/>
      </w:rPr>
    </w:lvl>
  </w:abstractNum>
  <w:abstractNum w:abstractNumId="40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default"/>
        <w:color w:val="auto"/>
        <w:sz w:val="22"/>
        <w:szCs w:val="28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6ED810E2"/>
    <w:multiLevelType w:val="hybridMultilevel"/>
    <w:tmpl w:val="FFBEBEFC"/>
    <w:lvl w:ilvl="0" w:tplc="58588BC0">
      <w:start w:val="1"/>
      <w:numFmt w:val="thaiLetters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706D0A"/>
    <w:multiLevelType w:val="hybridMultilevel"/>
    <w:tmpl w:val="9946B9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7D20826"/>
    <w:multiLevelType w:val="hybridMultilevel"/>
    <w:tmpl w:val="B7888C98"/>
    <w:lvl w:ilvl="0" w:tplc="64C66C78">
      <w:start w:val="5"/>
      <w:numFmt w:val="bullet"/>
      <w:lvlText w:val="-"/>
      <w:lvlJc w:val="left"/>
      <w:pPr>
        <w:ind w:left="51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6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7"/>
  </w:num>
  <w:num w:numId="12">
    <w:abstractNumId w:val="21"/>
  </w:num>
  <w:num w:numId="13">
    <w:abstractNumId w:val="38"/>
  </w:num>
  <w:num w:numId="14">
    <w:abstractNumId w:val="25"/>
  </w:num>
  <w:num w:numId="15">
    <w:abstractNumId w:val="30"/>
  </w:num>
  <w:num w:numId="16">
    <w:abstractNumId w:val="34"/>
  </w:num>
  <w:num w:numId="17">
    <w:abstractNumId w:val="26"/>
  </w:num>
  <w:num w:numId="18">
    <w:abstractNumId w:val="43"/>
  </w:num>
  <w:num w:numId="19">
    <w:abstractNumId w:val="14"/>
  </w:num>
  <w:num w:numId="20">
    <w:abstractNumId w:val="37"/>
  </w:num>
  <w:num w:numId="21">
    <w:abstractNumId w:val="17"/>
  </w:num>
  <w:num w:numId="22">
    <w:abstractNumId w:val="10"/>
  </w:num>
  <w:num w:numId="23">
    <w:abstractNumId w:val="44"/>
  </w:num>
  <w:num w:numId="24">
    <w:abstractNumId w:val="19"/>
  </w:num>
  <w:num w:numId="25">
    <w:abstractNumId w:val="33"/>
  </w:num>
  <w:num w:numId="26">
    <w:abstractNumId w:val="29"/>
  </w:num>
  <w:num w:numId="27">
    <w:abstractNumId w:val="45"/>
  </w:num>
  <w:num w:numId="28">
    <w:abstractNumId w:val="12"/>
  </w:num>
  <w:num w:numId="29">
    <w:abstractNumId w:val="19"/>
  </w:num>
  <w:num w:numId="30">
    <w:abstractNumId w:val="41"/>
  </w:num>
  <w:num w:numId="31">
    <w:abstractNumId w:val="39"/>
  </w:num>
  <w:num w:numId="32">
    <w:abstractNumId w:val="46"/>
  </w:num>
  <w:num w:numId="33">
    <w:abstractNumId w:val="35"/>
    <w:lvlOverride w:ilvl="0">
      <w:startOverride w:val="2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11"/>
  </w:num>
  <w:num w:numId="3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2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3"/>
  </w:num>
  <w:num w:numId="40">
    <w:abstractNumId w:val="31"/>
  </w:num>
  <w:num w:numId="41">
    <w:abstractNumId w:val="32"/>
  </w:num>
  <w:num w:numId="42">
    <w:abstractNumId w:val="16"/>
  </w:num>
  <w:num w:numId="43">
    <w:abstractNumId w:val="40"/>
  </w:num>
  <w:num w:numId="44">
    <w:abstractNumId w:val="22"/>
  </w:num>
  <w:num w:numId="45">
    <w:abstractNumId w:val="20"/>
  </w:num>
  <w:num w:numId="46">
    <w:abstractNumId w:val="23"/>
  </w:num>
  <w:num w:numId="47">
    <w:abstractNumId w:val="24"/>
  </w:num>
  <w:num w:numId="48">
    <w:abstractNumId w:val="28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571"/>
    <w:rsid w:val="00000730"/>
    <w:rsid w:val="00000806"/>
    <w:rsid w:val="00000DA9"/>
    <w:rsid w:val="0000113A"/>
    <w:rsid w:val="000013E3"/>
    <w:rsid w:val="0000155D"/>
    <w:rsid w:val="00001A22"/>
    <w:rsid w:val="00001F01"/>
    <w:rsid w:val="00001F9D"/>
    <w:rsid w:val="000020E4"/>
    <w:rsid w:val="000022B1"/>
    <w:rsid w:val="00002377"/>
    <w:rsid w:val="00002620"/>
    <w:rsid w:val="000027DB"/>
    <w:rsid w:val="0000291C"/>
    <w:rsid w:val="00002B1F"/>
    <w:rsid w:val="00002E24"/>
    <w:rsid w:val="00002F7E"/>
    <w:rsid w:val="00003233"/>
    <w:rsid w:val="00003534"/>
    <w:rsid w:val="000036F9"/>
    <w:rsid w:val="00003A8F"/>
    <w:rsid w:val="00003BFC"/>
    <w:rsid w:val="00003D90"/>
    <w:rsid w:val="00003E36"/>
    <w:rsid w:val="00003ED8"/>
    <w:rsid w:val="000040A3"/>
    <w:rsid w:val="0000423A"/>
    <w:rsid w:val="0000449B"/>
    <w:rsid w:val="00004647"/>
    <w:rsid w:val="00004681"/>
    <w:rsid w:val="00005193"/>
    <w:rsid w:val="00005444"/>
    <w:rsid w:val="00005497"/>
    <w:rsid w:val="000055B8"/>
    <w:rsid w:val="00005755"/>
    <w:rsid w:val="000057A0"/>
    <w:rsid w:val="00005813"/>
    <w:rsid w:val="00005EA5"/>
    <w:rsid w:val="00006117"/>
    <w:rsid w:val="00006838"/>
    <w:rsid w:val="0000690E"/>
    <w:rsid w:val="00006B43"/>
    <w:rsid w:val="00006BFA"/>
    <w:rsid w:val="00006C2A"/>
    <w:rsid w:val="00006C60"/>
    <w:rsid w:val="00006E4F"/>
    <w:rsid w:val="00006F01"/>
    <w:rsid w:val="0000721C"/>
    <w:rsid w:val="00007242"/>
    <w:rsid w:val="000074DC"/>
    <w:rsid w:val="00007598"/>
    <w:rsid w:val="00007606"/>
    <w:rsid w:val="00007657"/>
    <w:rsid w:val="0000777D"/>
    <w:rsid w:val="000078C6"/>
    <w:rsid w:val="000079A7"/>
    <w:rsid w:val="000079AB"/>
    <w:rsid w:val="00007BC8"/>
    <w:rsid w:val="00007C5E"/>
    <w:rsid w:val="00007F2C"/>
    <w:rsid w:val="0001004E"/>
    <w:rsid w:val="0001033C"/>
    <w:rsid w:val="0001035F"/>
    <w:rsid w:val="000103CB"/>
    <w:rsid w:val="00010897"/>
    <w:rsid w:val="0001089D"/>
    <w:rsid w:val="000108FE"/>
    <w:rsid w:val="00010959"/>
    <w:rsid w:val="000109FE"/>
    <w:rsid w:val="00010C44"/>
    <w:rsid w:val="00010E30"/>
    <w:rsid w:val="00010FA3"/>
    <w:rsid w:val="00011175"/>
    <w:rsid w:val="000111A3"/>
    <w:rsid w:val="000114BE"/>
    <w:rsid w:val="0001176F"/>
    <w:rsid w:val="00011A10"/>
    <w:rsid w:val="00011A4E"/>
    <w:rsid w:val="00011C53"/>
    <w:rsid w:val="00011FE4"/>
    <w:rsid w:val="000125B8"/>
    <w:rsid w:val="0001260E"/>
    <w:rsid w:val="0001268F"/>
    <w:rsid w:val="00012CBF"/>
    <w:rsid w:val="00012DCB"/>
    <w:rsid w:val="00012DFB"/>
    <w:rsid w:val="00012E1F"/>
    <w:rsid w:val="00012F16"/>
    <w:rsid w:val="00012F6A"/>
    <w:rsid w:val="0001315C"/>
    <w:rsid w:val="00013278"/>
    <w:rsid w:val="000132ED"/>
    <w:rsid w:val="00013415"/>
    <w:rsid w:val="000134A8"/>
    <w:rsid w:val="00013792"/>
    <w:rsid w:val="00013B75"/>
    <w:rsid w:val="00013B9E"/>
    <w:rsid w:val="00013C9D"/>
    <w:rsid w:val="00013D2E"/>
    <w:rsid w:val="0001445F"/>
    <w:rsid w:val="000146CB"/>
    <w:rsid w:val="00014733"/>
    <w:rsid w:val="00014BB5"/>
    <w:rsid w:val="00014E04"/>
    <w:rsid w:val="00015022"/>
    <w:rsid w:val="000152F6"/>
    <w:rsid w:val="00015351"/>
    <w:rsid w:val="0001574B"/>
    <w:rsid w:val="000157B7"/>
    <w:rsid w:val="0001587F"/>
    <w:rsid w:val="00015B18"/>
    <w:rsid w:val="00015C25"/>
    <w:rsid w:val="00015E87"/>
    <w:rsid w:val="0001622C"/>
    <w:rsid w:val="0001630E"/>
    <w:rsid w:val="000163C1"/>
    <w:rsid w:val="00016437"/>
    <w:rsid w:val="000168B1"/>
    <w:rsid w:val="00016D82"/>
    <w:rsid w:val="00016FDF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17FAA"/>
    <w:rsid w:val="00020346"/>
    <w:rsid w:val="00020696"/>
    <w:rsid w:val="000207DE"/>
    <w:rsid w:val="0002091C"/>
    <w:rsid w:val="00020A12"/>
    <w:rsid w:val="00020BEE"/>
    <w:rsid w:val="00020D33"/>
    <w:rsid w:val="000210EB"/>
    <w:rsid w:val="00021364"/>
    <w:rsid w:val="000214E7"/>
    <w:rsid w:val="000219FD"/>
    <w:rsid w:val="00021D74"/>
    <w:rsid w:val="00021F6B"/>
    <w:rsid w:val="00022155"/>
    <w:rsid w:val="000222CB"/>
    <w:rsid w:val="000223E4"/>
    <w:rsid w:val="00022573"/>
    <w:rsid w:val="0002258D"/>
    <w:rsid w:val="000225D0"/>
    <w:rsid w:val="0002263F"/>
    <w:rsid w:val="000226BF"/>
    <w:rsid w:val="000228E5"/>
    <w:rsid w:val="0002294B"/>
    <w:rsid w:val="00022A1A"/>
    <w:rsid w:val="00022CA1"/>
    <w:rsid w:val="00022F94"/>
    <w:rsid w:val="000233A3"/>
    <w:rsid w:val="000235ED"/>
    <w:rsid w:val="00023855"/>
    <w:rsid w:val="0002389C"/>
    <w:rsid w:val="000239AD"/>
    <w:rsid w:val="00023AA6"/>
    <w:rsid w:val="00023C68"/>
    <w:rsid w:val="00023F58"/>
    <w:rsid w:val="00024242"/>
    <w:rsid w:val="0002435A"/>
    <w:rsid w:val="000247AE"/>
    <w:rsid w:val="00024B77"/>
    <w:rsid w:val="00024F26"/>
    <w:rsid w:val="00024FC8"/>
    <w:rsid w:val="0002524D"/>
    <w:rsid w:val="000256B1"/>
    <w:rsid w:val="0002578B"/>
    <w:rsid w:val="0002579F"/>
    <w:rsid w:val="00025AFC"/>
    <w:rsid w:val="00025B5E"/>
    <w:rsid w:val="00025BD4"/>
    <w:rsid w:val="00025E9F"/>
    <w:rsid w:val="00026206"/>
    <w:rsid w:val="0002629D"/>
    <w:rsid w:val="000262E0"/>
    <w:rsid w:val="000264D2"/>
    <w:rsid w:val="0002694E"/>
    <w:rsid w:val="00026A32"/>
    <w:rsid w:val="00026BA9"/>
    <w:rsid w:val="00026BEF"/>
    <w:rsid w:val="00026C38"/>
    <w:rsid w:val="00027008"/>
    <w:rsid w:val="0002719D"/>
    <w:rsid w:val="000275C7"/>
    <w:rsid w:val="00027795"/>
    <w:rsid w:val="0002788B"/>
    <w:rsid w:val="00027C4A"/>
    <w:rsid w:val="00027DF9"/>
    <w:rsid w:val="00027EBF"/>
    <w:rsid w:val="00027F49"/>
    <w:rsid w:val="00030048"/>
    <w:rsid w:val="0003016A"/>
    <w:rsid w:val="00030199"/>
    <w:rsid w:val="0003023F"/>
    <w:rsid w:val="00030293"/>
    <w:rsid w:val="00030443"/>
    <w:rsid w:val="000304DD"/>
    <w:rsid w:val="00030625"/>
    <w:rsid w:val="0003063B"/>
    <w:rsid w:val="000309B0"/>
    <w:rsid w:val="00030ABC"/>
    <w:rsid w:val="00030B20"/>
    <w:rsid w:val="00030D77"/>
    <w:rsid w:val="00030DD5"/>
    <w:rsid w:val="00030E00"/>
    <w:rsid w:val="00031270"/>
    <w:rsid w:val="000312F7"/>
    <w:rsid w:val="0003137A"/>
    <w:rsid w:val="000314FA"/>
    <w:rsid w:val="00031580"/>
    <w:rsid w:val="00031791"/>
    <w:rsid w:val="00031A0D"/>
    <w:rsid w:val="00031C3B"/>
    <w:rsid w:val="00031C46"/>
    <w:rsid w:val="00031CD2"/>
    <w:rsid w:val="0003241F"/>
    <w:rsid w:val="0003247B"/>
    <w:rsid w:val="000324CA"/>
    <w:rsid w:val="000324EF"/>
    <w:rsid w:val="000326C6"/>
    <w:rsid w:val="000327E3"/>
    <w:rsid w:val="00032825"/>
    <w:rsid w:val="00032852"/>
    <w:rsid w:val="00032C93"/>
    <w:rsid w:val="00032D9E"/>
    <w:rsid w:val="000330D2"/>
    <w:rsid w:val="000333E1"/>
    <w:rsid w:val="000335B5"/>
    <w:rsid w:val="0003373F"/>
    <w:rsid w:val="0003392B"/>
    <w:rsid w:val="00033940"/>
    <w:rsid w:val="00033B45"/>
    <w:rsid w:val="00033D66"/>
    <w:rsid w:val="00034195"/>
    <w:rsid w:val="00034776"/>
    <w:rsid w:val="00034C0A"/>
    <w:rsid w:val="00034C7C"/>
    <w:rsid w:val="00034DB1"/>
    <w:rsid w:val="00034F14"/>
    <w:rsid w:val="000351F3"/>
    <w:rsid w:val="0003541D"/>
    <w:rsid w:val="000354ED"/>
    <w:rsid w:val="00036023"/>
    <w:rsid w:val="00036333"/>
    <w:rsid w:val="00036A39"/>
    <w:rsid w:val="00036C87"/>
    <w:rsid w:val="00036CBF"/>
    <w:rsid w:val="000370DF"/>
    <w:rsid w:val="000371FB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A6"/>
    <w:rsid w:val="00037EE8"/>
    <w:rsid w:val="00037FFB"/>
    <w:rsid w:val="00040B06"/>
    <w:rsid w:val="00040B37"/>
    <w:rsid w:val="00040C52"/>
    <w:rsid w:val="00040FE9"/>
    <w:rsid w:val="00041068"/>
    <w:rsid w:val="0004130C"/>
    <w:rsid w:val="00041431"/>
    <w:rsid w:val="0004180A"/>
    <w:rsid w:val="0004185A"/>
    <w:rsid w:val="00041991"/>
    <w:rsid w:val="000419E6"/>
    <w:rsid w:val="00041E6F"/>
    <w:rsid w:val="00042070"/>
    <w:rsid w:val="00042447"/>
    <w:rsid w:val="0004262B"/>
    <w:rsid w:val="0004266B"/>
    <w:rsid w:val="00042863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A4B"/>
    <w:rsid w:val="00043CB9"/>
    <w:rsid w:val="00043ED8"/>
    <w:rsid w:val="00044137"/>
    <w:rsid w:val="00044269"/>
    <w:rsid w:val="00044630"/>
    <w:rsid w:val="000447E8"/>
    <w:rsid w:val="00044817"/>
    <w:rsid w:val="000449F5"/>
    <w:rsid w:val="00044AB8"/>
    <w:rsid w:val="00044BC5"/>
    <w:rsid w:val="00044CBA"/>
    <w:rsid w:val="00044F70"/>
    <w:rsid w:val="00045091"/>
    <w:rsid w:val="00045101"/>
    <w:rsid w:val="00045178"/>
    <w:rsid w:val="000452BC"/>
    <w:rsid w:val="00045556"/>
    <w:rsid w:val="00045E3F"/>
    <w:rsid w:val="00045ECF"/>
    <w:rsid w:val="000460B9"/>
    <w:rsid w:val="000467C8"/>
    <w:rsid w:val="00046AC0"/>
    <w:rsid w:val="00046D85"/>
    <w:rsid w:val="00046E6B"/>
    <w:rsid w:val="00046F93"/>
    <w:rsid w:val="00046F9C"/>
    <w:rsid w:val="0004733E"/>
    <w:rsid w:val="000477E5"/>
    <w:rsid w:val="0004798B"/>
    <w:rsid w:val="00047A85"/>
    <w:rsid w:val="00047DF2"/>
    <w:rsid w:val="00047F60"/>
    <w:rsid w:val="00050592"/>
    <w:rsid w:val="00050659"/>
    <w:rsid w:val="0005075E"/>
    <w:rsid w:val="00050AE0"/>
    <w:rsid w:val="00050AE7"/>
    <w:rsid w:val="0005108B"/>
    <w:rsid w:val="000510CB"/>
    <w:rsid w:val="0005136E"/>
    <w:rsid w:val="00051816"/>
    <w:rsid w:val="000518DA"/>
    <w:rsid w:val="00051920"/>
    <w:rsid w:val="0005196C"/>
    <w:rsid w:val="00051994"/>
    <w:rsid w:val="00051BDE"/>
    <w:rsid w:val="00052164"/>
    <w:rsid w:val="00052547"/>
    <w:rsid w:val="00052C9F"/>
    <w:rsid w:val="00052E75"/>
    <w:rsid w:val="00053079"/>
    <w:rsid w:val="000534BE"/>
    <w:rsid w:val="00053938"/>
    <w:rsid w:val="00053D9E"/>
    <w:rsid w:val="00053DB2"/>
    <w:rsid w:val="00053F02"/>
    <w:rsid w:val="00054215"/>
    <w:rsid w:val="0005457E"/>
    <w:rsid w:val="00054691"/>
    <w:rsid w:val="00054896"/>
    <w:rsid w:val="00054B6D"/>
    <w:rsid w:val="00054C08"/>
    <w:rsid w:val="00054CF1"/>
    <w:rsid w:val="00054D73"/>
    <w:rsid w:val="000550E7"/>
    <w:rsid w:val="000552C1"/>
    <w:rsid w:val="000554B1"/>
    <w:rsid w:val="000555A4"/>
    <w:rsid w:val="000556FF"/>
    <w:rsid w:val="000558BD"/>
    <w:rsid w:val="00055E1C"/>
    <w:rsid w:val="00055EBA"/>
    <w:rsid w:val="000560BA"/>
    <w:rsid w:val="0005650E"/>
    <w:rsid w:val="00056831"/>
    <w:rsid w:val="000569D6"/>
    <w:rsid w:val="000569DF"/>
    <w:rsid w:val="00056BF6"/>
    <w:rsid w:val="00056FF4"/>
    <w:rsid w:val="00057179"/>
    <w:rsid w:val="000572B9"/>
    <w:rsid w:val="0005746E"/>
    <w:rsid w:val="000575A5"/>
    <w:rsid w:val="00057604"/>
    <w:rsid w:val="00057B71"/>
    <w:rsid w:val="00057C79"/>
    <w:rsid w:val="00057C88"/>
    <w:rsid w:val="00057F57"/>
    <w:rsid w:val="0006009D"/>
    <w:rsid w:val="000600D5"/>
    <w:rsid w:val="0006061C"/>
    <w:rsid w:val="00060696"/>
    <w:rsid w:val="000606AF"/>
    <w:rsid w:val="00061355"/>
    <w:rsid w:val="0006158D"/>
    <w:rsid w:val="000617AA"/>
    <w:rsid w:val="00061DF6"/>
    <w:rsid w:val="00061E63"/>
    <w:rsid w:val="00061F55"/>
    <w:rsid w:val="000621FA"/>
    <w:rsid w:val="000621FD"/>
    <w:rsid w:val="00062202"/>
    <w:rsid w:val="00062455"/>
    <w:rsid w:val="000624ED"/>
    <w:rsid w:val="00062794"/>
    <w:rsid w:val="00062981"/>
    <w:rsid w:val="00062ADC"/>
    <w:rsid w:val="00062B9A"/>
    <w:rsid w:val="00062F23"/>
    <w:rsid w:val="0006325C"/>
    <w:rsid w:val="0006335F"/>
    <w:rsid w:val="0006361A"/>
    <w:rsid w:val="0006367C"/>
    <w:rsid w:val="000637A9"/>
    <w:rsid w:val="00063BD8"/>
    <w:rsid w:val="00063C0A"/>
    <w:rsid w:val="00063C64"/>
    <w:rsid w:val="00063DE7"/>
    <w:rsid w:val="000641D5"/>
    <w:rsid w:val="0006448C"/>
    <w:rsid w:val="00064632"/>
    <w:rsid w:val="00064A31"/>
    <w:rsid w:val="00064F19"/>
    <w:rsid w:val="000652DA"/>
    <w:rsid w:val="00065508"/>
    <w:rsid w:val="0006568D"/>
    <w:rsid w:val="00065841"/>
    <w:rsid w:val="00065C91"/>
    <w:rsid w:val="00065CF3"/>
    <w:rsid w:val="00065F11"/>
    <w:rsid w:val="00065FAD"/>
    <w:rsid w:val="0006600B"/>
    <w:rsid w:val="00066225"/>
    <w:rsid w:val="00066FC3"/>
    <w:rsid w:val="000670F6"/>
    <w:rsid w:val="00067752"/>
    <w:rsid w:val="000677CB"/>
    <w:rsid w:val="00067942"/>
    <w:rsid w:val="00067D44"/>
    <w:rsid w:val="00067D8E"/>
    <w:rsid w:val="00067F1A"/>
    <w:rsid w:val="00067F25"/>
    <w:rsid w:val="000702C9"/>
    <w:rsid w:val="000703D6"/>
    <w:rsid w:val="00070570"/>
    <w:rsid w:val="000708C1"/>
    <w:rsid w:val="00070A79"/>
    <w:rsid w:val="00070D2A"/>
    <w:rsid w:val="0007104E"/>
    <w:rsid w:val="00071553"/>
    <w:rsid w:val="00071775"/>
    <w:rsid w:val="00071904"/>
    <w:rsid w:val="0007199D"/>
    <w:rsid w:val="00071E21"/>
    <w:rsid w:val="00072063"/>
    <w:rsid w:val="00072123"/>
    <w:rsid w:val="00072261"/>
    <w:rsid w:val="00072311"/>
    <w:rsid w:val="000726C1"/>
    <w:rsid w:val="000727E0"/>
    <w:rsid w:val="00072C16"/>
    <w:rsid w:val="00072C70"/>
    <w:rsid w:val="00072D9D"/>
    <w:rsid w:val="00072E95"/>
    <w:rsid w:val="00072FDB"/>
    <w:rsid w:val="00073165"/>
    <w:rsid w:val="00073353"/>
    <w:rsid w:val="0007389E"/>
    <w:rsid w:val="00073A0F"/>
    <w:rsid w:val="00073D91"/>
    <w:rsid w:val="00073E36"/>
    <w:rsid w:val="00073FE1"/>
    <w:rsid w:val="00074247"/>
    <w:rsid w:val="0007432E"/>
    <w:rsid w:val="000746A1"/>
    <w:rsid w:val="0007477B"/>
    <w:rsid w:val="00074BDE"/>
    <w:rsid w:val="00074C0D"/>
    <w:rsid w:val="0007525B"/>
    <w:rsid w:val="000756BA"/>
    <w:rsid w:val="00075714"/>
    <w:rsid w:val="00075782"/>
    <w:rsid w:val="00075797"/>
    <w:rsid w:val="00075C00"/>
    <w:rsid w:val="00076015"/>
    <w:rsid w:val="000761A3"/>
    <w:rsid w:val="000768D2"/>
    <w:rsid w:val="000769EC"/>
    <w:rsid w:val="00076A80"/>
    <w:rsid w:val="00076B9B"/>
    <w:rsid w:val="00076F29"/>
    <w:rsid w:val="00077132"/>
    <w:rsid w:val="0007721C"/>
    <w:rsid w:val="000772D4"/>
    <w:rsid w:val="000779A8"/>
    <w:rsid w:val="000779E1"/>
    <w:rsid w:val="00077B8E"/>
    <w:rsid w:val="00077FB5"/>
    <w:rsid w:val="000802E6"/>
    <w:rsid w:val="0008040B"/>
    <w:rsid w:val="00080420"/>
    <w:rsid w:val="000804E9"/>
    <w:rsid w:val="000806F6"/>
    <w:rsid w:val="000807D0"/>
    <w:rsid w:val="00080904"/>
    <w:rsid w:val="00080E58"/>
    <w:rsid w:val="00080E88"/>
    <w:rsid w:val="00080F30"/>
    <w:rsid w:val="00081212"/>
    <w:rsid w:val="000817C9"/>
    <w:rsid w:val="000817D7"/>
    <w:rsid w:val="00081898"/>
    <w:rsid w:val="00081BBB"/>
    <w:rsid w:val="0008214C"/>
    <w:rsid w:val="0008241A"/>
    <w:rsid w:val="000825A2"/>
    <w:rsid w:val="00082D5D"/>
    <w:rsid w:val="00082FBE"/>
    <w:rsid w:val="00083049"/>
    <w:rsid w:val="000833D2"/>
    <w:rsid w:val="00083489"/>
    <w:rsid w:val="00083532"/>
    <w:rsid w:val="00083B42"/>
    <w:rsid w:val="00083B65"/>
    <w:rsid w:val="0008412A"/>
    <w:rsid w:val="00084434"/>
    <w:rsid w:val="0008499E"/>
    <w:rsid w:val="00084A7D"/>
    <w:rsid w:val="00084D0B"/>
    <w:rsid w:val="00084ED8"/>
    <w:rsid w:val="000850E2"/>
    <w:rsid w:val="0008520B"/>
    <w:rsid w:val="000853C5"/>
    <w:rsid w:val="00085481"/>
    <w:rsid w:val="000858DC"/>
    <w:rsid w:val="00085A22"/>
    <w:rsid w:val="00085E61"/>
    <w:rsid w:val="00086607"/>
    <w:rsid w:val="00086678"/>
    <w:rsid w:val="00086792"/>
    <w:rsid w:val="00086840"/>
    <w:rsid w:val="00086AB5"/>
    <w:rsid w:val="00086D91"/>
    <w:rsid w:val="00086E8C"/>
    <w:rsid w:val="000870D6"/>
    <w:rsid w:val="00087117"/>
    <w:rsid w:val="0008725B"/>
    <w:rsid w:val="00087534"/>
    <w:rsid w:val="0008760C"/>
    <w:rsid w:val="00087B16"/>
    <w:rsid w:val="00087B8A"/>
    <w:rsid w:val="00087EAD"/>
    <w:rsid w:val="000901F2"/>
    <w:rsid w:val="0009032A"/>
    <w:rsid w:val="0009036C"/>
    <w:rsid w:val="00090387"/>
    <w:rsid w:val="000904CB"/>
    <w:rsid w:val="0009077F"/>
    <w:rsid w:val="0009079D"/>
    <w:rsid w:val="00090916"/>
    <w:rsid w:val="000909FC"/>
    <w:rsid w:val="00090A3A"/>
    <w:rsid w:val="00090AC3"/>
    <w:rsid w:val="00090FDB"/>
    <w:rsid w:val="000912CF"/>
    <w:rsid w:val="000913BC"/>
    <w:rsid w:val="0009140D"/>
    <w:rsid w:val="00091495"/>
    <w:rsid w:val="00091751"/>
    <w:rsid w:val="00091879"/>
    <w:rsid w:val="0009196E"/>
    <w:rsid w:val="000919FC"/>
    <w:rsid w:val="0009260C"/>
    <w:rsid w:val="0009267B"/>
    <w:rsid w:val="000926A0"/>
    <w:rsid w:val="00092BA3"/>
    <w:rsid w:val="00092CF9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B69"/>
    <w:rsid w:val="00094502"/>
    <w:rsid w:val="00094772"/>
    <w:rsid w:val="00094B90"/>
    <w:rsid w:val="00094C33"/>
    <w:rsid w:val="00095354"/>
    <w:rsid w:val="00095444"/>
    <w:rsid w:val="00095510"/>
    <w:rsid w:val="0009569B"/>
    <w:rsid w:val="000959EC"/>
    <w:rsid w:val="00095B11"/>
    <w:rsid w:val="00095CD4"/>
    <w:rsid w:val="00096015"/>
    <w:rsid w:val="00096028"/>
    <w:rsid w:val="000967BD"/>
    <w:rsid w:val="000968BA"/>
    <w:rsid w:val="0009699B"/>
    <w:rsid w:val="00096A47"/>
    <w:rsid w:val="00096A5E"/>
    <w:rsid w:val="00096AA6"/>
    <w:rsid w:val="00096C9E"/>
    <w:rsid w:val="0009734D"/>
    <w:rsid w:val="00097413"/>
    <w:rsid w:val="000976FF"/>
    <w:rsid w:val="000979F9"/>
    <w:rsid w:val="00097B31"/>
    <w:rsid w:val="00097B4D"/>
    <w:rsid w:val="00097C50"/>
    <w:rsid w:val="00097CFD"/>
    <w:rsid w:val="00097E01"/>
    <w:rsid w:val="00097FEF"/>
    <w:rsid w:val="000A0432"/>
    <w:rsid w:val="000A0608"/>
    <w:rsid w:val="000A06B0"/>
    <w:rsid w:val="000A0D40"/>
    <w:rsid w:val="000A0F4D"/>
    <w:rsid w:val="000A117F"/>
    <w:rsid w:val="000A163E"/>
    <w:rsid w:val="000A18A1"/>
    <w:rsid w:val="000A19F3"/>
    <w:rsid w:val="000A1BA6"/>
    <w:rsid w:val="000A2141"/>
    <w:rsid w:val="000A2217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50E"/>
    <w:rsid w:val="000A36A6"/>
    <w:rsid w:val="000A36C7"/>
    <w:rsid w:val="000A3970"/>
    <w:rsid w:val="000A3C04"/>
    <w:rsid w:val="000A3D75"/>
    <w:rsid w:val="000A3D90"/>
    <w:rsid w:val="000A409E"/>
    <w:rsid w:val="000A44BB"/>
    <w:rsid w:val="000A44D6"/>
    <w:rsid w:val="000A45EB"/>
    <w:rsid w:val="000A4668"/>
    <w:rsid w:val="000A47A5"/>
    <w:rsid w:val="000A4A2F"/>
    <w:rsid w:val="000A4A91"/>
    <w:rsid w:val="000A4AB8"/>
    <w:rsid w:val="000A4B66"/>
    <w:rsid w:val="000A4C67"/>
    <w:rsid w:val="000A4DBC"/>
    <w:rsid w:val="000A504E"/>
    <w:rsid w:val="000A527F"/>
    <w:rsid w:val="000A5409"/>
    <w:rsid w:val="000A54E1"/>
    <w:rsid w:val="000A55BB"/>
    <w:rsid w:val="000A56D7"/>
    <w:rsid w:val="000A574D"/>
    <w:rsid w:val="000A599A"/>
    <w:rsid w:val="000A5A5C"/>
    <w:rsid w:val="000A5C7B"/>
    <w:rsid w:val="000A5D30"/>
    <w:rsid w:val="000A5FFA"/>
    <w:rsid w:val="000A6270"/>
    <w:rsid w:val="000A665A"/>
    <w:rsid w:val="000A67E0"/>
    <w:rsid w:val="000A6913"/>
    <w:rsid w:val="000A6E37"/>
    <w:rsid w:val="000A711B"/>
    <w:rsid w:val="000A727E"/>
    <w:rsid w:val="000A746C"/>
    <w:rsid w:val="000A76A9"/>
    <w:rsid w:val="000A7961"/>
    <w:rsid w:val="000A7C7D"/>
    <w:rsid w:val="000A7D6E"/>
    <w:rsid w:val="000A7E5A"/>
    <w:rsid w:val="000A7F7A"/>
    <w:rsid w:val="000A7F7F"/>
    <w:rsid w:val="000B01FE"/>
    <w:rsid w:val="000B0706"/>
    <w:rsid w:val="000B0B6E"/>
    <w:rsid w:val="000B0FB7"/>
    <w:rsid w:val="000B10E5"/>
    <w:rsid w:val="000B1463"/>
    <w:rsid w:val="000B171F"/>
    <w:rsid w:val="000B177F"/>
    <w:rsid w:val="000B1BC3"/>
    <w:rsid w:val="000B1C92"/>
    <w:rsid w:val="000B2444"/>
    <w:rsid w:val="000B26AC"/>
    <w:rsid w:val="000B2A77"/>
    <w:rsid w:val="000B30AE"/>
    <w:rsid w:val="000B30B7"/>
    <w:rsid w:val="000B30DC"/>
    <w:rsid w:val="000B3CFB"/>
    <w:rsid w:val="000B4141"/>
    <w:rsid w:val="000B4171"/>
    <w:rsid w:val="000B4600"/>
    <w:rsid w:val="000B4821"/>
    <w:rsid w:val="000B49DA"/>
    <w:rsid w:val="000B53DE"/>
    <w:rsid w:val="000B56C5"/>
    <w:rsid w:val="000B5955"/>
    <w:rsid w:val="000B59FC"/>
    <w:rsid w:val="000B5A72"/>
    <w:rsid w:val="000B5B5F"/>
    <w:rsid w:val="000B5B72"/>
    <w:rsid w:val="000B5BEB"/>
    <w:rsid w:val="000B5BEC"/>
    <w:rsid w:val="000B5D80"/>
    <w:rsid w:val="000B5F3F"/>
    <w:rsid w:val="000B5F86"/>
    <w:rsid w:val="000B6247"/>
    <w:rsid w:val="000B64BB"/>
    <w:rsid w:val="000B6511"/>
    <w:rsid w:val="000B67D1"/>
    <w:rsid w:val="000B681B"/>
    <w:rsid w:val="000B68B2"/>
    <w:rsid w:val="000B6B51"/>
    <w:rsid w:val="000B6B7A"/>
    <w:rsid w:val="000B6BF1"/>
    <w:rsid w:val="000B6E36"/>
    <w:rsid w:val="000B7593"/>
    <w:rsid w:val="000B771B"/>
    <w:rsid w:val="000B78AA"/>
    <w:rsid w:val="000B79BF"/>
    <w:rsid w:val="000C005E"/>
    <w:rsid w:val="000C023C"/>
    <w:rsid w:val="000C024F"/>
    <w:rsid w:val="000C09B2"/>
    <w:rsid w:val="000C0B78"/>
    <w:rsid w:val="000C0B99"/>
    <w:rsid w:val="000C0EFF"/>
    <w:rsid w:val="000C12A9"/>
    <w:rsid w:val="000C165D"/>
    <w:rsid w:val="000C17D8"/>
    <w:rsid w:val="000C1959"/>
    <w:rsid w:val="000C19AD"/>
    <w:rsid w:val="000C19F3"/>
    <w:rsid w:val="000C1CF8"/>
    <w:rsid w:val="000C1D28"/>
    <w:rsid w:val="000C1D94"/>
    <w:rsid w:val="000C1F8F"/>
    <w:rsid w:val="000C21C9"/>
    <w:rsid w:val="000C228A"/>
    <w:rsid w:val="000C259D"/>
    <w:rsid w:val="000C2603"/>
    <w:rsid w:val="000C26D8"/>
    <w:rsid w:val="000C2A19"/>
    <w:rsid w:val="000C3466"/>
    <w:rsid w:val="000C38A2"/>
    <w:rsid w:val="000C39B3"/>
    <w:rsid w:val="000C3AD4"/>
    <w:rsid w:val="000C3BA8"/>
    <w:rsid w:val="000C3CEE"/>
    <w:rsid w:val="000C3DA0"/>
    <w:rsid w:val="000C43CD"/>
    <w:rsid w:val="000C4506"/>
    <w:rsid w:val="000C55AB"/>
    <w:rsid w:val="000C5DE9"/>
    <w:rsid w:val="000C5EF3"/>
    <w:rsid w:val="000C61BC"/>
    <w:rsid w:val="000C64C2"/>
    <w:rsid w:val="000C64C9"/>
    <w:rsid w:val="000C65EC"/>
    <w:rsid w:val="000C6786"/>
    <w:rsid w:val="000C67DA"/>
    <w:rsid w:val="000C6DE9"/>
    <w:rsid w:val="000C6E70"/>
    <w:rsid w:val="000C6F6E"/>
    <w:rsid w:val="000C6FE9"/>
    <w:rsid w:val="000C77EB"/>
    <w:rsid w:val="000C794F"/>
    <w:rsid w:val="000C7B47"/>
    <w:rsid w:val="000C7C7E"/>
    <w:rsid w:val="000C7CFF"/>
    <w:rsid w:val="000C7E32"/>
    <w:rsid w:val="000D0245"/>
    <w:rsid w:val="000D0466"/>
    <w:rsid w:val="000D04C7"/>
    <w:rsid w:val="000D06C9"/>
    <w:rsid w:val="000D075B"/>
    <w:rsid w:val="000D0A81"/>
    <w:rsid w:val="000D0B19"/>
    <w:rsid w:val="000D0DA2"/>
    <w:rsid w:val="000D0DDB"/>
    <w:rsid w:val="000D0F73"/>
    <w:rsid w:val="000D10EC"/>
    <w:rsid w:val="000D14B5"/>
    <w:rsid w:val="000D198F"/>
    <w:rsid w:val="000D19F6"/>
    <w:rsid w:val="000D1C3D"/>
    <w:rsid w:val="000D1C4D"/>
    <w:rsid w:val="000D1CCF"/>
    <w:rsid w:val="000D1DE2"/>
    <w:rsid w:val="000D2162"/>
    <w:rsid w:val="000D23A5"/>
    <w:rsid w:val="000D2462"/>
    <w:rsid w:val="000D250B"/>
    <w:rsid w:val="000D27CB"/>
    <w:rsid w:val="000D2A07"/>
    <w:rsid w:val="000D2CD8"/>
    <w:rsid w:val="000D2E4F"/>
    <w:rsid w:val="000D2FC6"/>
    <w:rsid w:val="000D303F"/>
    <w:rsid w:val="000D3240"/>
    <w:rsid w:val="000D3393"/>
    <w:rsid w:val="000D340E"/>
    <w:rsid w:val="000D36FB"/>
    <w:rsid w:val="000D3919"/>
    <w:rsid w:val="000D3BFE"/>
    <w:rsid w:val="000D3CE6"/>
    <w:rsid w:val="000D4190"/>
    <w:rsid w:val="000D43C2"/>
    <w:rsid w:val="000D44CA"/>
    <w:rsid w:val="000D457C"/>
    <w:rsid w:val="000D48A0"/>
    <w:rsid w:val="000D51D5"/>
    <w:rsid w:val="000D52D0"/>
    <w:rsid w:val="000D561E"/>
    <w:rsid w:val="000D580D"/>
    <w:rsid w:val="000D5920"/>
    <w:rsid w:val="000D5AC3"/>
    <w:rsid w:val="000D5ADB"/>
    <w:rsid w:val="000D5D2D"/>
    <w:rsid w:val="000D5FDD"/>
    <w:rsid w:val="000D5FE4"/>
    <w:rsid w:val="000D62FF"/>
    <w:rsid w:val="000D6497"/>
    <w:rsid w:val="000D65F2"/>
    <w:rsid w:val="000D667A"/>
    <w:rsid w:val="000D6ABB"/>
    <w:rsid w:val="000D6F7D"/>
    <w:rsid w:val="000D7568"/>
    <w:rsid w:val="000D75A0"/>
    <w:rsid w:val="000D769C"/>
    <w:rsid w:val="000D7BFE"/>
    <w:rsid w:val="000D7C4F"/>
    <w:rsid w:val="000D7C80"/>
    <w:rsid w:val="000D7D09"/>
    <w:rsid w:val="000D7E9B"/>
    <w:rsid w:val="000D7FD2"/>
    <w:rsid w:val="000E00E0"/>
    <w:rsid w:val="000E03F3"/>
    <w:rsid w:val="000E0555"/>
    <w:rsid w:val="000E0807"/>
    <w:rsid w:val="000E131E"/>
    <w:rsid w:val="000E16A8"/>
    <w:rsid w:val="000E18EC"/>
    <w:rsid w:val="000E1944"/>
    <w:rsid w:val="000E19B3"/>
    <w:rsid w:val="000E1C67"/>
    <w:rsid w:val="000E1E18"/>
    <w:rsid w:val="000E1FBD"/>
    <w:rsid w:val="000E26EE"/>
    <w:rsid w:val="000E2B23"/>
    <w:rsid w:val="000E2B2A"/>
    <w:rsid w:val="000E2E17"/>
    <w:rsid w:val="000E2F43"/>
    <w:rsid w:val="000E30B9"/>
    <w:rsid w:val="000E31AE"/>
    <w:rsid w:val="000E32C2"/>
    <w:rsid w:val="000E3770"/>
    <w:rsid w:val="000E3B1E"/>
    <w:rsid w:val="000E4058"/>
    <w:rsid w:val="000E4137"/>
    <w:rsid w:val="000E415C"/>
    <w:rsid w:val="000E432E"/>
    <w:rsid w:val="000E4512"/>
    <w:rsid w:val="000E48CD"/>
    <w:rsid w:val="000E4DBE"/>
    <w:rsid w:val="000E4E0B"/>
    <w:rsid w:val="000E4F05"/>
    <w:rsid w:val="000E5151"/>
    <w:rsid w:val="000E558D"/>
    <w:rsid w:val="000E5648"/>
    <w:rsid w:val="000E58DB"/>
    <w:rsid w:val="000E5942"/>
    <w:rsid w:val="000E6337"/>
    <w:rsid w:val="000E66A9"/>
    <w:rsid w:val="000E671D"/>
    <w:rsid w:val="000E675E"/>
    <w:rsid w:val="000E6862"/>
    <w:rsid w:val="000E6E2C"/>
    <w:rsid w:val="000E6F12"/>
    <w:rsid w:val="000E7219"/>
    <w:rsid w:val="000E7420"/>
    <w:rsid w:val="000E7AD9"/>
    <w:rsid w:val="000E7B40"/>
    <w:rsid w:val="000E7BF5"/>
    <w:rsid w:val="000E7D89"/>
    <w:rsid w:val="000F0021"/>
    <w:rsid w:val="000F00A0"/>
    <w:rsid w:val="000F03FE"/>
    <w:rsid w:val="000F06C7"/>
    <w:rsid w:val="000F0A6D"/>
    <w:rsid w:val="000F0C14"/>
    <w:rsid w:val="000F1208"/>
    <w:rsid w:val="000F12BE"/>
    <w:rsid w:val="000F18D6"/>
    <w:rsid w:val="000F1A4E"/>
    <w:rsid w:val="000F1C0A"/>
    <w:rsid w:val="000F1DA8"/>
    <w:rsid w:val="000F1F5D"/>
    <w:rsid w:val="000F24BC"/>
    <w:rsid w:val="000F25CD"/>
    <w:rsid w:val="000F2B4F"/>
    <w:rsid w:val="000F2B5C"/>
    <w:rsid w:val="000F2C65"/>
    <w:rsid w:val="000F2E48"/>
    <w:rsid w:val="000F2EC5"/>
    <w:rsid w:val="000F2F2E"/>
    <w:rsid w:val="000F3200"/>
    <w:rsid w:val="000F327B"/>
    <w:rsid w:val="000F35CB"/>
    <w:rsid w:val="000F35F1"/>
    <w:rsid w:val="000F37CA"/>
    <w:rsid w:val="000F3B00"/>
    <w:rsid w:val="000F3C1F"/>
    <w:rsid w:val="000F3E09"/>
    <w:rsid w:val="000F4174"/>
    <w:rsid w:val="000F4553"/>
    <w:rsid w:val="000F4B02"/>
    <w:rsid w:val="000F4EB3"/>
    <w:rsid w:val="000F4ED4"/>
    <w:rsid w:val="000F5155"/>
    <w:rsid w:val="000F522B"/>
    <w:rsid w:val="000F52A3"/>
    <w:rsid w:val="000F5626"/>
    <w:rsid w:val="000F5759"/>
    <w:rsid w:val="000F5D3B"/>
    <w:rsid w:val="000F5D4C"/>
    <w:rsid w:val="000F5E2D"/>
    <w:rsid w:val="000F5EF4"/>
    <w:rsid w:val="000F63E2"/>
    <w:rsid w:val="000F644E"/>
    <w:rsid w:val="000F6616"/>
    <w:rsid w:val="000F6776"/>
    <w:rsid w:val="000F680B"/>
    <w:rsid w:val="000F6980"/>
    <w:rsid w:val="000F6FAE"/>
    <w:rsid w:val="000F7048"/>
    <w:rsid w:val="000F73A5"/>
    <w:rsid w:val="000F75D4"/>
    <w:rsid w:val="000F77D7"/>
    <w:rsid w:val="000F7841"/>
    <w:rsid w:val="000F7DE4"/>
    <w:rsid w:val="000F7F4A"/>
    <w:rsid w:val="00100100"/>
    <w:rsid w:val="001001C3"/>
    <w:rsid w:val="001004BD"/>
    <w:rsid w:val="00100804"/>
    <w:rsid w:val="00100866"/>
    <w:rsid w:val="0010095C"/>
    <w:rsid w:val="00100A72"/>
    <w:rsid w:val="00100C6E"/>
    <w:rsid w:val="00100F94"/>
    <w:rsid w:val="0010140E"/>
    <w:rsid w:val="00101513"/>
    <w:rsid w:val="00101739"/>
    <w:rsid w:val="00101DB0"/>
    <w:rsid w:val="0010204A"/>
    <w:rsid w:val="001020DB"/>
    <w:rsid w:val="001021DB"/>
    <w:rsid w:val="0010280E"/>
    <w:rsid w:val="00103466"/>
    <w:rsid w:val="00103548"/>
    <w:rsid w:val="00103C3B"/>
    <w:rsid w:val="00103D0D"/>
    <w:rsid w:val="00103D70"/>
    <w:rsid w:val="00103DB7"/>
    <w:rsid w:val="0010412B"/>
    <w:rsid w:val="0010445E"/>
    <w:rsid w:val="00104567"/>
    <w:rsid w:val="00104D62"/>
    <w:rsid w:val="00104D74"/>
    <w:rsid w:val="00104D9F"/>
    <w:rsid w:val="00104E62"/>
    <w:rsid w:val="00104FD4"/>
    <w:rsid w:val="001050C3"/>
    <w:rsid w:val="0010531C"/>
    <w:rsid w:val="001054F2"/>
    <w:rsid w:val="00105653"/>
    <w:rsid w:val="001056B4"/>
    <w:rsid w:val="001056C5"/>
    <w:rsid w:val="00105705"/>
    <w:rsid w:val="00105ACA"/>
    <w:rsid w:val="00105BB0"/>
    <w:rsid w:val="00105E19"/>
    <w:rsid w:val="00105E9B"/>
    <w:rsid w:val="001063AE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EF3"/>
    <w:rsid w:val="00107FC8"/>
    <w:rsid w:val="001102E4"/>
    <w:rsid w:val="00110357"/>
    <w:rsid w:val="0011042C"/>
    <w:rsid w:val="0011071B"/>
    <w:rsid w:val="0011076F"/>
    <w:rsid w:val="0011079A"/>
    <w:rsid w:val="00110868"/>
    <w:rsid w:val="00110CE7"/>
    <w:rsid w:val="00110D42"/>
    <w:rsid w:val="00111159"/>
    <w:rsid w:val="001111F9"/>
    <w:rsid w:val="001114B4"/>
    <w:rsid w:val="00111532"/>
    <w:rsid w:val="0011156B"/>
    <w:rsid w:val="001115B9"/>
    <w:rsid w:val="0011177A"/>
    <w:rsid w:val="001117F0"/>
    <w:rsid w:val="001118F6"/>
    <w:rsid w:val="00111C4C"/>
    <w:rsid w:val="00111CA6"/>
    <w:rsid w:val="001120C4"/>
    <w:rsid w:val="001123C4"/>
    <w:rsid w:val="00112751"/>
    <w:rsid w:val="00112802"/>
    <w:rsid w:val="00112A0D"/>
    <w:rsid w:val="00112A49"/>
    <w:rsid w:val="00112B86"/>
    <w:rsid w:val="0011315E"/>
    <w:rsid w:val="00113195"/>
    <w:rsid w:val="001131F1"/>
    <w:rsid w:val="001136D5"/>
    <w:rsid w:val="00113F4B"/>
    <w:rsid w:val="001142D8"/>
    <w:rsid w:val="001143A7"/>
    <w:rsid w:val="001143BF"/>
    <w:rsid w:val="0011445A"/>
    <w:rsid w:val="0011447D"/>
    <w:rsid w:val="001144A8"/>
    <w:rsid w:val="00114511"/>
    <w:rsid w:val="00114BF0"/>
    <w:rsid w:val="00114C93"/>
    <w:rsid w:val="00114CF3"/>
    <w:rsid w:val="00114FC0"/>
    <w:rsid w:val="00115384"/>
    <w:rsid w:val="0011547B"/>
    <w:rsid w:val="0011564C"/>
    <w:rsid w:val="00115817"/>
    <w:rsid w:val="0011583E"/>
    <w:rsid w:val="00115990"/>
    <w:rsid w:val="00115A7E"/>
    <w:rsid w:val="00115A91"/>
    <w:rsid w:val="00115C3A"/>
    <w:rsid w:val="00115D12"/>
    <w:rsid w:val="00115D8E"/>
    <w:rsid w:val="00115EA2"/>
    <w:rsid w:val="0011640E"/>
    <w:rsid w:val="00116475"/>
    <w:rsid w:val="00116838"/>
    <w:rsid w:val="00116A17"/>
    <w:rsid w:val="00116BFD"/>
    <w:rsid w:val="00116F8D"/>
    <w:rsid w:val="00116FDC"/>
    <w:rsid w:val="001171F4"/>
    <w:rsid w:val="00117290"/>
    <w:rsid w:val="001173C6"/>
    <w:rsid w:val="001174EA"/>
    <w:rsid w:val="00117649"/>
    <w:rsid w:val="001176B4"/>
    <w:rsid w:val="00117716"/>
    <w:rsid w:val="00117776"/>
    <w:rsid w:val="00117797"/>
    <w:rsid w:val="001177A4"/>
    <w:rsid w:val="00117D16"/>
    <w:rsid w:val="00117D98"/>
    <w:rsid w:val="00117DF1"/>
    <w:rsid w:val="00117F70"/>
    <w:rsid w:val="00120083"/>
    <w:rsid w:val="00120148"/>
    <w:rsid w:val="001203D6"/>
    <w:rsid w:val="001203DF"/>
    <w:rsid w:val="00120434"/>
    <w:rsid w:val="001205B8"/>
    <w:rsid w:val="00120ABB"/>
    <w:rsid w:val="00120CF4"/>
    <w:rsid w:val="00120D8A"/>
    <w:rsid w:val="00120DC1"/>
    <w:rsid w:val="00120E21"/>
    <w:rsid w:val="00120FF3"/>
    <w:rsid w:val="00121019"/>
    <w:rsid w:val="0012107D"/>
    <w:rsid w:val="001217BA"/>
    <w:rsid w:val="00122004"/>
    <w:rsid w:val="001221E7"/>
    <w:rsid w:val="00122806"/>
    <w:rsid w:val="0012298A"/>
    <w:rsid w:val="001229B2"/>
    <w:rsid w:val="00122C0A"/>
    <w:rsid w:val="00122CF9"/>
    <w:rsid w:val="00122F49"/>
    <w:rsid w:val="00123140"/>
    <w:rsid w:val="0012315E"/>
    <w:rsid w:val="00123264"/>
    <w:rsid w:val="00123577"/>
    <w:rsid w:val="0012357A"/>
    <w:rsid w:val="001235B0"/>
    <w:rsid w:val="00123B93"/>
    <w:rsid w:val="00123E86"/>
    <w:rsid w:val="00123F38"/>
    <w:rsid w:val="00124147"/>
    <w:rsid w:val="001244D4"/>
    <w:rsid w:val="00124517"/>
    <w:rsid w:val="001246F6"/>
    <w:rsid w:val="001249FE"/>
    <w:rsid w:val="00124E81"/>
    <w:rsid w:val="00125142"/>
    <w:rsid w:val="00125355"/>
    <w:rsid w:val="00125B9F"/>
    <w:rsid w:val="00125BA5"/>
    <w:rsid w:val="00125BC2"/>
    <w:rsid w:val="00125CE4"/>
    <w:rsid w:val="00125F8A"/>
    <w:rsid w:val="00125FEE"/>
    <w:rsid w:val="001260C3"/>
    <w:rsid w:val="00126190"/>
    <w:rsid w:val="00126413"/>
    <w:rsid w:val="0012677E"/>
    <w:rsid w:val="00126860"/>
    <w:rsid w:val="00126B0C"/>
    <w:rsid w:val="00126C38"/>
    <w:rsid w:val="00126C96"/>
    <w:rsid w:val="0012774C"/>
    <w:rsid w:val="00127B2C"/>
    <w:rsid w:val="00127CCB"/>
    <w:rsid w:val="00127D53"/>
    <w:rsid w:val="00127E48"/>
    <w:rsid w:val="0013000F"/>
    <w:rsid w:val="00130241"/>
    <w:rsid w:val="0013031B"/>
    <w:rsid w:val="0013034C"/>
    <w:rsid w:val="00130975"/>
    <w:rsid w:val="001309B4"/>
    <w:rsid w:val="00130ADF"/>
    <w:rsid w:val="00130CDA"/>
    <w:rsid w:val="001316C2"/>
    <w:rsid w:val="0013175C"/>
    <w:rsid w:val="00131D86"/>
    <w:rsid w:val="00132040"/>
    <w:rsid w:val="001322EF"/>
    <w:rsid w:val="0013292F"/>
    <w:rsid w:val="0013293B"/>
    <w:rsid w:val="00132A52"/>
    <w:rsid w:val="00132E4A"/>
    <w:rsid w:val="00132E6F"/>
    <w:rsid w:val="00132E9B"/>
    <w:rsid w:val="0013311E"/>
    <w:rsid w:val="001331D2"/>
    <w:rsid w:val="0013346B"/>
    <w:rsid w:val="0013358D"/>
    <w:rsid w:val="00133A9C"/>
    <w:rsid w:val="00133C46"/>
    <w:rsid w:val="00133D9C"/>
    <w:rsid w:val="001342CB"/>
    <w:rsid w:val="0013464F"/>
    <w:rsid w:val="00134AC1"/>
    <w:rsid w:val="0013518D"/>
    <w:rsid w:val="001352AD"/>
    <w:rsid w:val="001352C2"/>
    <w:rsid w:val="00135ACD"/>
    <w:rsid w:val="0013608B"/>
    <w:rsid w:val="001362E9"/>
    <w:rsid w:val="00136711"/>
    <w:rsid w:val="00136DC2"/>
    <w:rsid w:val="001371D4"/>
    <w:rsid w:val="00137377"/>
    <w:rsid w:val="00137605"/>
    <w:rsid w:val="001377D7"/>
    <w:rsid w:val="0013795E"/>
    <w:rsid w:val="00137B74"/>
    <w:rsid w:val="0014003A"/>
    <w:rsid w:val="00140077"/>
    <w:rsid w:val="001403D1"/>
    <w:rsid w:val="0014040D"/>
    <w:rsid w:val="00140670"/>
    <w:rsid w:val="00140BF0"/>
    <w:rsid w:val="00140D56"/>
    <w:rsid w:val="00141215"/>
    <w:rsid w:val="001412DB"/>
    <w:rsid w:val="001413B0"/>
    <w:rsid w:val="00141626"/>
    <w:rsid w:val="00141954"/>
    <w:rsid w:val="00141BC6"/>
    <w:rsid w:val="00141CEB"/>
    <w:rsid w:val="00141FE0"/>
    <w:rsid w:val="00142940"/>
    <w:rsid w:val="00142949"/>
    <w:rsid w:val="00142D50"/>
    <w:rsid w:val="00143013"/>
    <w:rsid w:val="00143563"/>
    <w:rsid w:val="001437E2"/>
    <w:rsid w:val="001437F6"/>
    <w:rsid w:val="00143866"/>
    <w:rsid w:val="00143A19"/>
    <w:rsid w:val="00143B43"/>
    <w:rsid w:val="00143FA5"/>
    <w:rsid w:val="0014419E"/>
    <w:rsid w:val="00144413"/>
    <w:rsid w:val="00144D9D"/>
    <w:rsid w:val="00144E77"/>
    <w:rsid w:val="00145062"/>
    <w:rsid w:val="001450D8"/>
    <w:rsid w:val="0014564F"/>
    <w:rsid w:val="00145B81"/>
    <w:rsid w:val="00145BB9"/>
    <w:rsid w:val="00145CF9"/>
    <w:rsid w:val="00145E40"/>
    <w:rsid w:val="0014630F"/>
    <w:rsid w:val="00146D3C"/>
    <w:rsid w:val="00146F37"/>
    <w:rsid w:val="0014707D"/>
    <w:rsid w:val="001473D5"/>
    <w:rsid w:val="001474B1"/>
    <w:rsid w:val="00147506"/>
    <w:rsid w:val="0014776C"/>
    <w:rsid w:val="001477AD"/>
    <w:rsid w:val="00147858"/>
    <w:rsid w:val="00147C86"/>
    <w:rsid w:val="00147EED"/>
    <w:rsid w:val="00147FE6"/>
    <w:rsid w:val="0015040F"/>
    <w:rsid w:val="001506B9"/>
    <w:rsid w:val="001509EE"/>
    <w:rsid w:val="00150CED"/>
    <w:rsid w:val="00150D96"/>
    <w:rsid w:val="00150D9B"/>
    <w:rsid w:val="001510F0"/>
    <w:rsid w:val="00151434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10B"/>
    <w:rsid w:val="00153553"/>
    <w:rsid w:val="0015358B"/>
    <w:rsid w:val="00153830"/>
    <w:rsid w:val="00153857"/>
    <w:rsid w:val="00153A79"/>
    <w:rsid w:val="00153BFE"/>
    <w:rsid w:val="00153C82"/>
    <w:rsid w:val="001540AA"/>
    <w:rsid w:val="0015422A"/>
    <w:rsid w:val="00154529"/>
    <w:rsid w:val="00154978"/>
    <w:rsid w:val="00154BDB"/>
    <w:rsid w:val="00154F49"/>
    <w:rsid w:val="00155239"/>
    <w:rsid w:val="00155554"/>
    <w:rsid w:val="00155906"/>
    <w:rsid w:val="00155A52"/>
    <w:rsid w:val="00155AD9"/>
    <w:rsid w:val="00155B90"/>
    <w:rsid w:val="00155D0A"/>
    <w:rsid w:val="00155E23"/>
    <w:rsid w:val="00156052"/>
    <w:rsid w:val="00156162"/>
    <w:rsid w:val="001564ED"/>
    <w:rsid w:val="001565E1"/>
    <w:rsid w:val="0015660C"/>
    <w:rsid w:val="00156746"/>
    <w:rsid w:val="00156756"/>
    <w:rsid w:val="00156C48"/>
    <w:rsid w:val="00156D0F"/>
    <w:rsid w:val="00156E71"/>
    <w:rsid w:val="00156E80"/>
    <w:rsid w:val="00156F20"/>
    <w:rsid w:val="00156F97"/>
    <w:rsid w:val="00157044"/>
    <w:rsid w:val="00157204"/>
    <w:rsid w:val="0015785B"/>
    <w:rsid w:val="001579DB"/>
    <w:rsid w:val="00157A82"/>
    <w:rsid w:val="00157EB3"/>
    <w:rsid w:val="0016003E"/>
    <w:rsid w:val="00160058"/>
    <w:rsid w:val="0016027D"/>
    <w:rsid w:val="001603F3"/>
    <w:rsid w:val="001605CC"/>
    <w:rsid w:val="00160949"/>
    <w:rsid w:val="00160A62"/>
    <w:rsid w:val="00160A78"/>
    <w:rsid w:val="00160C02"/>
    <w:rsid w:val="00160CBB"/>
    <w:rsid w:val="00160F08"/>
    <w:rsid w:val="0016124E"/>
    <w:rsid w:val="001612F6"/>
    <w:rsid w:val="00161304"/>
    <w:rsid w:val="001613CE"/>
    <w:rsid w:val="00161415"/>
    <w:rsid w:val="00161439"/>
    <w:rsid w:val="0016168B"/>
    <w:rsid w:val="001618A0"/>
    <w:rsid w:val="0016196B"/>
    <w:rsid w:val="00161C39"/>
    <w:rsid w:val="00161EEF"/>
    <w:rsid w:val="00161FED"/>
    <w:rsid w:val="001622AA"/>
    <w:rsid w:val="00162408"/>
    <w:rsid w:val="00162BC2"/>
    <w:rsid w:val="00162CA4"/>
    <w:rsid w:val="00162D58"/>
    <w:rsid w:val="00162DBC"/>
    <w:rsid w:val="00162F49"/>
    <w:rsid w:val="00162F82"/>
    <w:rsid w:val="00162FC5"/>
    <w:rsid w:val="00163196"/>
    <w:rsid w:val="00163735"/>
    <w:rsid w:val="001637C0"/>
    <w:rsid w:val="00163811"/>
    <w:rsid w:val="00163960"/>
    <w:rsid w:val="00163A6D"/>
    <w:rsid w:val="00163AA6"/>
    <w:rsid w:val="00163BB2"/>
    <w:rsid w:val="00163FF3"/>
    <w:rsid w:val="00164237"/>
    <w:rsid w:val="001642F4"/>
    <w:rsid w:val="001645D6"/>
    <w:rsid w:val="001647FC"/>
    <w:rsid w:val="00164A66"/>
    <w:rsid w:val="00164B9B"/>
    <w:rsid w:val="00164D16"/>
    <w:rsid w:val="00164E37"/>
    <w:rsid w:val="00164E55"/>
    <w:rsid w:val="00165330"/>
    <w:rsid w:val="00165745"/>
    <w:rsid w:val="001657F4"/>
    <w:rsid w:val="00165AFE"/>
    <w:rsid w:val="00165C5D"/>
    <w:rsid w:val="0016607F"/>
    <w:rsid w:val="0016610F"/>
    <w:rsid w:val="0016631B"/>
    <w:rsid w:val="00166559"/>
    <w:rsid w:val="00166567"/>
    <w:rsid w:val="0016656E"/>
    <w:rsid w:val="00166CA9"/>
    <w:rsid w:val="00166F45"/>
    <w:rsid w:val="00167072"/>
    <w:rsid w:val="001673D2"/>
    <w:rsid w:val="00167649"/>
    <w:rsid w:val="00167935"/>
    <w:rsid w:val="00167C2B"/>
    <w:rsid w:val="00167CF1"/>
    <w:rsid w:val="00167EB4"/>
    <w:rsid w:val="00170029"/>
    <w:rsid w:val="001702F3"/>
    <w:rsid w:val="00170456"/>
    <w:rsid w:val="00170772"/>
    <w:rsid w:val="00170A9C"/>
    <w:rsid w:val="00170B23"/>
    <w:rsid w:val="00170C90"/>
    <w:rsid w:val="00170CB8"/>
    <w:rsid w:val="00171218"/>
    <w:rsid w:val="001715AD"/>
    <w:rsid w:val="0017160C"/>
    <w:rsid w:val="00171765"/>
    <w:rsid w:val="00171D9E"/>
    <w:rsid w:val="00171EC4"/>
    <w:rsid w:val="00171F8C"/>
    <w:rsid w:val="00172030"/>
    <w:rsid w:val="00172067"/>
    <w:rsid w:val="001722B1"/>
    <w:rsid w:val="001723F1"/>
    <w:rsid w:val="00172542"/>
    <w:rsid w:val="00172544"/>
    <w:rsid w:val="001726A0"/>
    <w:rsid w:val="001727C0"/>
    <w:rsid w:val="001729EC"/>
    <w:rsid w:val="00172CC6"/>
    <w:rsid w:val="00172CC8"/>
    <w:rsid w:val="00172DDF"/>
    <w:rsid w:val="0017324A"/>
    <w:rsid w:val="00173648"/>
    <w:rsid w:val="001736DD"/>
    <w:rsid w:val="0017393C"/>
    <w:rsid w:val="00173AA3"/>
    <w:rsid w:val="00173B5C"/>
    <w:rsid w:val="00173CAA"/>
    <w:rsid w:val="00174085"/>
    <w:rsid w:val="00174137"/>
    <w:rsid w:val="00174497"/>
    <w:rsid w:val="0017459F"/>
    <w:rsid w:val="00174701"/>
    <w:rsid w:val="0017490B"/>
    <w:rsid w:val="0017495D"/>
    <w:rsid w:val="00174A73"/>
    <w:rsid w:val="00174D69"/>
    <w:rsid w:val="00175464"/>
    <w:rsid w:val="00175A42"/>
    <w:rsid w:val="00175AA3"/>
    <w:rsid w:val="00175AAE"/>
    <w:rsid w:val="00175C90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8C0"/>
    <w:rsid w:val="00177A58"/>
    <w:rsid w:val="00177AD1"/>
    <w:rsid w:val="00177C02"/>
    <w:rsid w:val="00177E1E"/>
    <w:rsid w:val="00177F57"/>
    <w:rsid w:val="00180024"/>
    <w:rsid w:val="001803BC"/>
    <w:rsid w:val="00180583"/>
    <w:rsid w:val="001808DB"/>
    <w:rsid w:val="001808E8"/>
    <w:rsid w:val="00180CED"/>
    <w:rsid w:val="00181054"/>
    <w:rsid w:val="0018108B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6F0"/>
    <w:rsid w:val="00183AB4"/>
    <w:rsid w:val="00183DC0"/>
    <w:rsid w:val="00184086"/>
    <w:rsid w:val="0018417C"/>
    <w:rsid w:val="001841EB"/>
    <w:rsid w:val="001845DE"/>
    <w:rsid w:val="00184687"/>
    <w:rsid w:val="001847D3"/>
    <w:rsid w:val="00184C9D"/>
    <w:rsid w:val="00184D36"/>
    <w:rsid w:val="00184F8D"/>
    <w:rsid w:val="00185397"/>
    <w:rsid w:val="001853D5"/>
    <w:rsid w:val="001854CE"/>
    <w:rsid w:val="0018572F"/>
    <w:rsid w:val="001857CB"/>
    <w:rsid w:val="00185871"/>
    <w:rsid w:val="00185AA7"/>
    <w:rsid w:val="00185C16"/>
    <w:rsid w:val="00185DFD"/>
    <w:rsid w:val="001866F1"/>
    <w:rsid w:val="00186B8B"/>
    <w:rsid w:val="00186EC7"/>
    <w:rsid w:val="00187056"/>
    <w:rsid w:val="00187307"/>
    <w:rsid w:val="00187387"/>
    <w:rsid w:val="001873D4"/>
    <w:rsid w:val="001875A7"/>
    <w:rsid w:val="00187A55"/>
    <w:rsid w:val="00187E54"/>
    <w:rsid w:val="00190182"/>
    <w:rsid w:val="00190783"/>
    <w:rsid w:val="001907F0"/>
    <w:rsid w:val="00190E97"/>
    <w:rsid w:val="00191277"/>
    <w:rsid w:val="00191321"/>
    <w:rsid w:val="0019132F"/>
    <w:rsid w:val="00191661"/>
    <w:rsid w:val="00191692"/>
    <w:rsid w:val="00191AE2"/>
    <w:rsid w:val="00191C63"/>
    <w:rsid w:val="00191D93"/>
    <w:rsid w:val="00191F31"/>
    <w:rsid w:val="00192259"/>
    <w:rsid w:val="0019240C"/>
    <w:rsid w:val="0019250E"/>
    <w:rsid w:val="00192548"/>
    <w:rsid w:val="00192BC4"/>
    <w:rsid w:val="00192D1C"/>
    <w:rsid w:val="00192F3A"/>
    <w:rsid w:val="00192F42"/>
    <w:rsid w:val="00193408"/>
    <w:rsid w:val="00193420"/>
    <w:rsid w:val="00193801"/>
    <w:rsid w:val="00193C7B"/>
    <w:rsid w:val="00193E9B"/>
    <w:rsid w:val="00193F97"/>
    <w:rsid w:val="00193FA8"/>
    <w:rsid w:val="00194067"/>
    <w:rsid w:val="00194553"/>
    <w:rsid w:val="001947FC"/>
    <w:rsid w:val="00194845"/>
    <w:rsid w:val="0019489D"/>
    <w:rsid w:val="00194CF6"/>
    <w:rsid w:val="00195A31"/>
    <w:rsid w:val="00195CDD"/>
    <w:rsid w:val="00195D58"/>
    <w:rsid w:val="00195E66"/>
    <w:rsid w:val="00195E78"/>
    <w:rsid w:val="00195F31"/>
    <w:rsid w:val="00196012"/>
    <w:rsid w:val="00196A08"/>
    <w:rsid w:val="00196AC6"/>
    <w:rsid w:val="00196DF5"/>
    <w:rsid w:val="0019744D"/>
    <w:rsid w:val="001978B5"/>
    <w:rsid w:val="00197A5C"/>
    <w:rsid w:val="00197DFA"/>
    <w:rsid w:val="00197F6B"/>
    <w:rsid w:val="001A021D"/>
    <w:rsid w:val="001A0532"/>
    <w:rsid w:val="001A057B"/>
    <w:rsid w:val="001A06CA"/>
    <w:rsid w:val="001A0754"/>
    <w:rsid w:val="001A0884"/>
    <w:rsid w:val="001A11D9"/>
    <w:rsid w:val="001A1311"/>
    <w:rsid w:val="001A1BB1"/>
    <w:rsid w:val="001A1CB3"/>
    <w:rsid w:val="001A1DB8"/>
    <w:rsid w:val="001A226A"/>
    <w:rsid w:val="001A2271"/>
    <w:rsid w:val="001A2291"/>
    <w:rsid w:val="001A24B0"/>
    <w:rsid w:val="001A26CF"/>
    <w:rsid w:val="001A27F1"/>
    <w:rsid w:val="001A289C"/>
    <w:rsid w:val="001A296D"/>
    <w:rsid w:val="001A2C88"/>
    <w:rsid w:val="001A3031"/>
    <w:rsid w:val="001A3398"/>
    <w:rsid w:val="001A397F"/>
    <w:rsid w:val="001A3BEE"/>
    <w:rsid w:val="001A3ECC"/>
    <w:rsid w:val="001A4036"/>
    <w:rsid w:val="001A4C5B"/>
    <w:rsid w:val="001A4DEF"/>
    <w:rsid w:val="001A50AE"/>
    <w:rsid w:val="001A5251"/>
    <w:rsid w:val="001A53E3"/>
    <w:rsid w:val="001A5430"/>
    <w:rsid w:val="001A549F"/>
    <w:rsid w:val="001A57CB"/>
    <w:rsid w:val="001A592E"/>
    <w:rsid w:val="001A6090"/>
    <w:rsid w:val="001A60CE"/>
    <w:rsid w:val="001A626A"/>
    <w:rsid w:val="001A65F0"/>
    <w:rsid w:val="001A6697"/>
    <w:rsid w:val="001A66D8"/>
    <w:rsid w:val="001A6869"/>
    <w:rsid w:val="001A69FD"/>
    <w:rsid w:val="001A6ABC"/>
    <w:rsid w:val="001A6D47"/>
    <w:rsid w:val="001A6E8F"/>
    <w:rsid w:val="001A7289"/>
    <w:rsid w:val="001A7510"/>
    <w:rsid w:val="001A76CE"/>
    <w:rsid w:val="001A79E5"/>
    <w:rsid w:val="001A7D31"/>
    <w:rsid w:val="001B03ED"/>
    <w:rsid w:val="001B0491"/>
    <w:rsid w:val="001B0716"/>
    <w:rsid w:val="001B08FF"/>
    <w:rsid w:val="001B0964"/>
    <w:rsid w:val="001B0974"/>
    <w:rsid w:val="001B097C"/>
    <w:rsid w:val="001B0FC6"/>
    <w:rsid w:val="001B1481"/>
    <w:rsid w:val="001B155D"/>
    <w:rsid w:val="001B15FB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24D"/>
    <w:rsid w:val="001B3925"/>
    <w:rsid w:val="001B408F"/>
    <w:rsid w:val="001B451C"/>
    <w:rsid w:val="001B4605"/>
    <w:rsid w:val="001B47A2"/>
    <w:rsid w:val="001B491A"/>
    <w:rsid w:val="001B4931"/>
    <w:rsid w:val="001B5022"/>
    <w:rsid w:val="001B5103"/>
    <w:rsid w:val="001B529F"/>
    <w:rsid w:val="001B5591"/>
    <w:rsid w:val="001B568B"/>
    <w:rsid w:val="001B56F9"/>
    <w:rsid w:val="001B5752"/>
    <w:rsid w:val="001B599A"/>
    <w:rsid w:val="001B5CAC"/>
    <w:rsid w:val="001B5FF3"/>
    <w:rsid w:val="001B6170"/>
    <w:rsid w:val="001B6200"/>
    <w:rsid w:val="001B6542"/>
    <w:rsid w:val="001B687C"/>
    <w:rsid w:val="001B6AE4"/>
    <w:rsid w:val="001B6D14"/>
    <w:rsid w:val="001B6FBC"/>
    <w:rsid w:val="001B70D2"/>
    <w:rsid w:val="001B7136"/>
    <w:rsid w:val="001B7A8D"/>
    <w:rsid w:val="001B7B8B"/>
    <w:rsid w:val="001B7CF7"/>
    <w:rsid w:val="001C0094"/>
    <w:rsid w:val="001C00C0"/>
    <w:rsid w:val="001C02CF"/>
    <w:rsid w:val="001C04C6"/>
    <w:rsid w:val="001C0872"/>
    <w:rsid w:val="001C0A2E"/>
    <w:rsid w:val="001C0BB4"/>
    <w:rsid w:val="001C0BDB"/>
    <w:rsid w:val="001C0D86"/>
    <w:rsid w:val="001C0F69"/>
    <w:rsid w:val="001C1163"/>
    <w:rsid w:val="001C1271"/>
    <w:rsid w:val="001C17D0"/>
    <w:rsid w:val="001C1A27"/>
    <w:rsid w:val="001C1EC2"/>
    <w:rsid w:val="001C1F52"/>
    <w:rsid w:val="001C224B"/>
    <w:rsid w:val="001C23E4"/>
    <w:rsid w:val="001C2541"/>
    <w:rsid w:val="001C258D"/>
    <w:rsid w:val="001C28E0"/>
    <w:rsid w:val="001C2A69"/>
    <w:rsid w:val="001C2B74"/>
    <w:rsid w:val="001C2CDF"/>
    <w:rsid w:val="001C30D3"/>
    <w:rsid w:val="001C34A7"/>
    <w:rsid w:val="001C37EF"/>
    <w:rsid w:val="001C3A19"/>
    <w:rsid w:val="001C3B54"/>
    <w:rsid w:val="001C3D07"/>
    <w:rsid w:val="001C3D50"/>
    <w:rsid w:val="001C3DE6"/>
    <w:rsid w:val="001C40BD"/>
    <w:rsid w:val="001C43AB"/>
    <w:rsid w:val="001C4647"/>
    <w:rsid w:val="001C48C6"/>
    <w:rsid w:val="001C4C2D"/>
    <w:rsid w:val="001C4D96"/>
    <w:rsid w:val="001C5E02"/>
    <w:rsid w:val="001C5EFB"/>
    <w:rsid w:val="001C6451"/>
    <w:rsid w:val="001C6A29"/>
    <w:rsid w:val="001C6AE4"/>
    <w:rsid w:val="001C6B04"/>
    <w:rsid w:val="001C6D65"/>
    <w:rsid w:val="001C6FFD"/>
    <w:rsid w:val="001C70B1"/>
    <w:rsid w:val="001C71F2"/>
    <w:rsid w:val="001C77F9"/>
    <w:rsid w:val="001C7804"/>
    <w:rsid w:val="001C7884"/>
    <w:rsid w:val="001C7950"/>
    <w:rsid w:val="001C79B9"/>
    <w:rsid w:val="001C7B67"/>
    <w:rsid w:val="001C7D4B"/>
    <w:rsid w:val="001C7D99"/>
    <w:rsid w:val="001D005B"/>
    <w:rsid w:val="001D0146"/>
    <w:rsid w:val="001D0587"/>
    <w:rsid w:val="001D064F"/>
    <w:rsid w:val="001D0842"/>
    <w:rsid w:val="001D10F3"/>
    <w:rsid w:val="001D1102"/>
    <w:rsid w:val="001D11D1"/>
    <w:rsid w:val="001D1422"/>
    <w:rsid w:val="001D1609"/>
    <w:rsid w:val="001D1A07"/>
    <w:rsid w:val="001D1BD8"/>
    <w:rsid w:val="001D1FB6"/>
    <w:rsid w:val="001D2061"/>
    <w:rsid w:val="001D28CD"/>
    <w:rsid w:val="001D28FB"/>
    <w:rsid w:val="001D2A44"/>
    <w:rsid w:val="001D2D3F"/>
    <w:rsid w:val="001D2D65"/>
    <w:rsid w:val="001D2D6D"/>
    <w:rsid w:val="001D30BA"/>
    <w:rsid w:val="001D3145"/>
    <w:rsid w:val="001D334D"/>
    <w:rsid w:val="001D36CB"/>
    <w:rsid w:val="001D3BF4"/>
    <w:rsid w:val="001D40A9"/>
    <w:rsid w:val="001D4430"/>
    <w:rsid w:val="001D463E"/>
    <w:rsid w:val="001D475D"/>
    <w:rsid w:val="001D4C8D"/>
    <w:rsid w:val="001D4CC1"/>
    <w:rsid w:val="001D50C3"/>
    <w:rsid w:val="001D544A"/>
    <w:rsid w:val="001D5683"/>
    <w:rsid w:val="001D5CBD"/>
    <w:rsid w:val="001D5E9E"/>
    <w:rsid w:val="001D5EAF"/>
    <w:rsid w:val="001D6022"/>
    <w:rsid w:val="001D622C"/>
    <w:rsid w:val="001D6661"/>
    <w:rsid w:val="001D69B1"/>
    <w:rsid w:val="001D6A98"/>
    <w:rsid w:val="001D6D43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D7C3E"/>
    <w:rsid w:val="001E0285"/>
    <w:rsid w:val="001E0466"/>
    <w:rsid w:val="001E0581"/>
    <w:rsid w:val="001E06BB"/>
    <w:rsid w:val="001E0744"/>
    <w:rsid w:val="001E0A58"/>
    <w:rsid w:val="001E0A81"/>
    <w:rsid w:val="001E0BD5"/>
    <w:rsid w:val="001E0EC2"/>
    <w:rsid w:val="001E11A9"/>
    <w:rsid w:val="001E13E0"/>
    <w:rsid w:val="001E1706"/>
    <w:rsid w:val="001E1732"/>
    <w:rsid w:val="001E18EA"/>
    <w:rsid w:val="001E1955"/>
    <w:rsid w:val="001E19A1"/>
    <w:rsid w:val="001E19CE"/>
    <w:rsid w:val="001E1A5D"/>
    <w:rsid w:val="001E1AAE"/>
    <w:rsid w:val="001E1AEC"/>
    <w:rsid w:val="001E1BDC"/>
    <w:rsid w:val="001E1C96"/>
    <w:rsid w:val="001E1E02"/>
    <w:rsid w:val="001E2319"/>
    <w:rsid w:val="001E25B6"/>
    <w:rsid w:val="001E261D"/>
    <w:rsid w:val="001E2867"/>
    <w:rsid w:val="001E2AD6"/>
    <w:rsid w:val="001E33FE"/>
    <w:rsid w:val="001E371A"/>
    <w:rsid w:val="001E3842"/>
    <w:rsid w:val="001E3CCE"/>
    <w:rsid w:val="001E3EE6"/>
    <w:rsid w:val="001E3F70"/>
    <w:rsid w:val="001E466E"/>
    <w:rsid w:val="001E46F4"/>
    <w:rsid w:val="001E4840"/>
    <w:rsid w:val="001E4B4F"/>
    <w:rsid w:val="001E4B62"/>
    <w:rsid w:val="001E4EAF"/>
    <w:rsid w:val="001E506F"/>
    <w:rsid w:val="001E538C"/>
    <w:rsid w:val="001E59DC"/>
    <w:rsid w:val="001E59EB"/>
    <w:rsid w:val="001E5BAE"/>
    <w:rsid w:val="001E5BDA"/>
    <w:rsid w:val="001E5D9B"/>
    <w:rsid w:val="001E5F31"/>
    <w:rsid w:val="001E61CA"/>
    <w:rsid w:val="001E6D5A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BAD"/>
    <w:rsid w:val="001E7E41"/>
    <w:rsid w:val="001F0240"/>
    <w:rsid w:val="001F06BF"/>
    <w:rsid w:val="001F07D0"/>
    <w:rsid w:val="001F07E9"/>
    <w:rsid w:val="001F0878"/>
    <w:rsid w:val="001F0AF2"/>
    <w:rsid w:val="001F0BD7"/>
    <w:rsid w:val="001F0CBB"/>
    <w:rsid w:val="001F0D8B"/>
    <w:rsid w:val="001F0EB6"/>
    <w:rsid w:val="001F15A7"/>
    <w:rsid w:val="001F1AD5"/>
    <w:rsid w:val="001F1BD7"/>
    <w:rsid w:val="001F1E37"/>
    <w:rsid w:val="001F1E89"/>
    <w:rsid w:val="001F1EA2"/>
    <w:rsid w:val="001F2032"/>
    <w:rsid w:val="001F204B"/>
    <w:rsid w:val="001F20B7"/>
    <w:rsid w:val="001F20FE"/>
    <w:rsid w:val="001F2577"/>
    <w:rsid w:val="001F2743"/>
    <w:rsid w:val="001F2BAF"/>
    <w:rsid w:val="001F2F27"/>
    <w:rsid w:val="001F2FA2"/>
    <w:rsid w:val="001F31D7"/>
    <w:rsid w:val="001F3229"/>
    <w:rsid w:val="001F3372"/>
    <w:rsid w:val="001F3466"/>
    <w:rsid w:val="001F35F3"/>
    <w:rsid w:val="001F379F"/>
    <w:rsid w:val="001F38DB"/>
    <w:rsid w:val="001F3F36"/>
    <w:rsid w:val="001F3FA7"/>
    <w:rsid w:val="001F42B8"/>
    <w:rsid w:val="001F437A"/>
    <w:rsid w:val="001F44A1"/>
    <w:rsid w:val="001F4541"/>
    <w:rsid w:val="001F4584"/>
    <w:rsid w:val="001F46F1"/>
    <w:rsid w:val="001F48C3"/>
    <w:rsid w:val="001F4B97"/>
    <w:rsid w:val="001F5710"/>
    <w:rsid w:val="001F57FF"/>
    <w:rsid w:val="001F592C"/>
    <w:rsid w:val="001F5D01"/>
    <w:rsid w:val="001F5E0C"/>
    <w:rsid w:val="001F6225"/>
    <w:rsid w:val="001F6284"/>
    <w:rsid w:val="001F63AB"/>
    <w:rsid w:val="001F65C8"/>
    <w:rsid w:val="001F6815"/>
    <w:rsid w:val="001F69CD"/>
    <w:rsid w:val="001F6BD6"/>
    <w:rsid w:val="001F76BC"/>
    <w:rsid w:val="001F7713"/>
    <w:rsid w:val="001F78CE"/>
    <w:rsid w:val="001F7949"/>
    <w:rsid w:val="001F7D44"/>
    <w:rsid w:val="001F7F13"/>
    <w:rsid w:val="00200173"/>
    <w:rsid w:val="00200537"/>
    <w:rsid w:val="002005B2"/>
    <w:rsid w:val="00200603"/>
    <w:rsid w:val="002006A7"/>
    <w:rsid w:val="00200B90"/>
    <w:rsid w:val="00200D65"/>
    <w:rsid w:val="00200FA4"/>
    <w:rsid w:val="002012A1"/>
    <w:rsid w:val="002013A1"/>
    <w:rsid w:val="002014CA"/>
    <w:rsid w:val="00201976"/>
    <w:rsid w:val="00201B5A"/>
    <w:rsid w:val="00201BD7"/>
    <w:rsid w:val="00201E33"/>
    <w:rsid w:val="00201E60"/>
    <w:rsid w:val="00201F86"/>
    <w:rsid w:val="00201F96"/>
    <w:rsid w:val="002020B5"/>
    <w:rsid w:val="002022B5"/>
    <w:rsid w:val="00202315"/>
    <w:rsid w:val="00202357"/>
    <w:rsid w:val="00202391"/>
    <w:rsid w:val="00202602"/>
    <w:rsid w:val="0020266B"/>
    <w:rsid w:val="00202BB3"/>
    <w:rsid w:val="002030C1"/>
    <w:rsid w:val="00203176"/>
    <w:rsid w:val="0020331B"/>
    <w:rsid w:val="0020360F"/>
    <w:rsid w:val="00203648"/>
    <w:rsid w:val="00203713"/>
    <w:rsid w:val="00203EB5"/>
    <w:rsid w:val="00203FA2"/>
    <w:rsid w:val="00204366"/>
    <w:rsid w:val="002043B7"/>
    <w:rsid w:val="002046B0"/>
    <w:rsid w:val="00204804"/>
    <w:rsid w:val="0020482A"/>
    <w:rsid w:val="0020485C"/>
    <w:rsid w:val="00204914"/>
    <w:rsid w:val="00204C43"/>
    <w:rsid w:val="00204C7B"/>
    <w:rsid w:val="00204E57"/>
    <w:rsid w:val="00205051"/>
    <w:rsid w:val="002050FA"/>
    <w:rsid w:val="002054AB"/>
    <w:rsid w:val="00205637"/>
    <w:rsid w:val="002058DE"/>
    <w:rsid w:val="00205B13"/>
    <w:rsid w:val="00205FFB"/>
    <w:rsid w:val="002063BA"/>
    <w:rsid w:val="002064F5"/>
    <w:rsid w:val="002066D8"/>
    <w:rsid w:val="00206750"/>
    <w:rsid w:val="0020696D"/>
    <w:rsid w:val="00206A08"/>
    <w:rsid w:val="00206FB3"/>
    <w:rsid w:val="00206FC1"/>
    <w:rsid w:val="002070A4"/>
    <w:rsid w:val="002073BD"/>
    <w:rsid w:val="00207D75"/>
    <w:rsid w:val="00207E3D"/>
    <w:rsid w:val="00207F6F"/>
    <w:rsid w:val="00210396"/>
    <w:rsid w:val="002105D2"/>
    <w:rsid w:val="00210A96"/>
    <w:rsid w:val="00210B08"/>
    <w:rsid w:val="00211500"/>
    <w:rsid w:val="00211916"/>
    <w:rsid w:val="00211939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9A2"/>
    <w:rsid w:val="00212C6F"/>
    <w:rsid w:val="0021301D"/>
    <w:rsid w:val="00213039"/>
    <w:rsid w:val="00213042"/>
    <w:rsid w:val="002130D6"/>
    <w:rsid w:val="00213188"/>
    <w:rsid w:val="0021333C"/>
    <w:rsid w:val="002133CA"/>
    <w:rsid w:val="00213649"/>
    <w:rsid w:val="0021388A"/>
    <w:rsid w:val="00213DDC"/>
    <w:rsid w:val="00213E81"/>
    <w:rsid w:val="0021417A"/>
    <w:rsid w:val="002141AF"/>
    <w:rsid w:val="002141C9"/>
    <w:rsid w:val="0021425A"/>
    <w:rsid w:val="0021454A"/>
    <w:rsid w:val="00214665"/>
    <w:rsid w:val="00214A8F"/>
    <w:rsid w:val="00214B3A"/>
    <w:rsid w:val="00214B4F"/>
    <w:rsid w:val="00215024"/>
    <w:rsid w:val="002150FF"/>
    <w:rsid w:val="0021515B"/>
    <w:rsid w:val="00215567"/>
    <w:rsid w:val="00215780"/>
    <w:rsid w:val="002157EB"/>
    <w:rsid w:val="00215936"/>
    <w:rsid w:val="00215ADE"/>
    <w:rsid w:val="00215DF7"/>
    <w:rsid w:val="00216258"/>
    <w:rsid w:val="002164D2"/>
    <w:rsid w:val="00216598"/>
    <w:rsid w:val="00216622"/>
    <w:rsid w:val="002166C0"/>
    <w:rsid w:val="00216773"/>
    <w:rsid w:val="00216BE5"/>
    <w:rsid w:val="00216C57"/>
    <w:rsid w:val="00216E42"/>
    <w:rsid w:val="00217034"/>
    <w:rsid w:val="002172F1"/>
    <w:rsid w:val="00217593"/>
    <w:rsid w:val="002176E2"/>
    <w:rsid w:val="00217C08"/>
    <w:rsid w:val="00220256"/>
    <w:rsid w:val="002208D1"/>
    <w:rsid w:val="00220AAB"/>
    <w:rsid w:val="00220DEF"/>
    <w:rsid w:val="00220ED1"/>
    <w:rsid w:val="0022101F"/>
    <w:rsid w:val="002212F4"/>
    <w:rsid w:val="002213D3"/>
    <w:rsid w:val="002217D0"/>
    <w:rsid w:val="0022194A"/>
    <w:rsid w:val="00221F2D"/>
    <w:rsid w:val="002220FC"/>
    <w:rsid w:val="00222140"/>
    <w:rsid w:val="00222154"/>
    <w:rsid w:val="00222541"/>
    <w:rsid w:val="00222544"/>
    <w:rsid w:val="00222976"/>
    <w:rsid w:val="002229C3"/>
    <w:rsid w:val="00222AEC"/>
    <w:rsid w:val="00222D03"/>
    <w:rsid w:val="002232C9"/>
    <w:rsid w:val="002232E6"/>
    <w:rsid w:val="0022343D"/>
    <w:rsid w:val="00223A3B"/>
    <w:rsid w:val="00223BE0"/>
    <w:rsid w:val="00223CE6"/>
    <w:rsid w:val="00223DDF"/>
    <w:rsid w:val="00223F02"/>
    <w:rsid w:val="00223F08"/>
    <w:rsid w:val="00223F6A"/>
    <w:rsid w:val="0022416A"/>
    <w:rsid w:val="00224186"/>
    <w:rsid w:val="00224208"/>
    <w:rsid w:val="00224232"/>
    <w:rsid w:val="00224448"/>
    <w:rsid w:val="00224480"/>
    <w:rsid w:val="00224B94"/>
    <w:rsid w:val="00224BB5"/>
    <w:rsid w:val="00224C4D"/>
    <w:rsid w:val="00224CB1"/>
    <w:rsid w:val="00224DEC"/>
    <w:rsid w:val="0022504F"/>
    <w:rsid w:val="00225280"/>
    <w:rsid w:val="0022538C"/>
    <w:rsid w:val="002255F7"/>
    <w:rsid w:val="00225EEC"/>
    <w:rsid w:val="002262DC"/>
    <w:rsid w:val="00226305"/>
    <w:rsid w:val="0022647F"/>
    <w:rsid w:val="002267A8"/>
    <w:rsid w:val="002267EF"/>
    <w:rsid w:val="00226B70"/>
    <w:rsid w:val="00226BDA"/>
    <w:rsid w:val="00226F80"/>
    <w:rsid w:val="00226F98"/>
    <w:rsid w:val="00226FCE"/>
    <w:rsid w:val="0022709C"/>
    <w:rsid w:val="00227201"/>
    <w:rsid w:val="002278B1"/>
    <w:rsid w:val="002279C7"/>
    <w:rsid w:val="00227D3B"/>
    <w:rsid w:val="00227F69"/>
    <w:rsid w:val="00227FC8"/>
    <w:rsid w:val="0023013C"/>
    <w:rsid w:val="002303A6"/>
    <w:rsid w:val="00230544"/>
    <w:rsid w:val="002305EC"/>
    <w:rsid w:val="00230AA3"/>
    <w:rsid w:val="00230F67"/>
    <w:rsid w:val="002317FB"/>
    <w:rsid w:val="0023183C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63"/>
    <w:rsid w:val="00232EF9"/>
    <w:rsid w:val="0023320D"/>
    <w:rsid w:val="002335B1"/>
    <w:rsid w:val="002335FE"/>
    <w:rsid w:val="002337C3"/>
    <w:rsid w:val="00233806"/>
    <w:rsid w:val="002339F3"/>
    <w:rsid w:val="00233B76"/>
    <w:rsid w:val="00233F06"/>
    <w:rsid w:val="00234147"/>
    <w:rsid w:val="0023431E"/>
    <w:rsid w:val="0023489F"/>
    <w:rsid w:val="0023495C"/>
    <w:rsid w:val="00234A7A"/>
    <w:rsid w:val="00234B79"/>
    <w:rsid w:val="00234CB7"/>
    <w:rsid w:val="00234F47"/>
    <w:rsid w:val="002353EC"/>
    <w:rsid w:val="00235B27"/>
    <w:rsid w:val="00235C3E"/>
    <w:rsid w:val="00235C4B"/>
    <w:rsid w:val="00235E33"/>
    <w:rsid w:val="00235F36"/>
    <w:rsid w:val="0023610A"/>
    <w:rsid w:val="00236442"/>
    <w:rsid w:val="002366A9"/>
    <w:rsid w:val="00236832"/>
    <w:rsid w:val="00236834"/>
    <w:rsid w:val="002369C8"/>
    <w:rsid w:val="00236A11"/>
    <w:rsid w:val="00236F1A"/>
    <w:rsid w:val="0023721F"/>
    <w:rsid w:val="0023786A"/>
    <w:rsid w:val="00237B6C"/>
    <w:rsid w:val="00237CE9"/>
    <w:rsid w:val="00237E65"/>
    <w:rsid w:val="00237FC7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4D2"/>
    <w:rsid w:val="00241625"/>
    <w:rsid w:val="00241681"/>
    <w:rsid w:val="00241862"/>
    <w:rsid w:val="00241D32"/>
    <w:rsid w:val="00241D66"/>
    <w:rsid w:val="002420F4"/>
    <w:rsid w:val="002421C9"/>
    <w:rsid w:val="00242226"/>
    <w:rsid w:val="0024223C"/>
    <w:rsid w:val="002427C6"/>
    <w:rsid w:val="00242C54"/>
    <w:rsid w:val="00242C5A"/>
    <w:rsid w:val="00243203"/>
    <w:rsid w:val="00243510"/>
    <w:rsid w:val="0024390E"/>
    <w:rsid w:val="00243C38"/>
    <w:rsid w:val="00243E02"/>
    <w:rsid w:val="00243E96"/>
    <w:rsid w:val="00244291"/>
    <w:rsid w:val="00244626"/>
    <w:rsid w:val="002446CF"/>
    <w:rsid w:val="0024491F"/>
    <w:rsid w:val="00244A4C"/>
    <w:rsid w:val="00244D1B"/>
    <w:rsid w:val="00244EF0"/>
    <w:rsid w:val="002453AC"/>
    <w:rsid w:val="00245743"/>
    <w:rsid w:val="00245CF8"/>
    <w:rsid w:val="00245DC2"/>
    <w:rsid w:val="00245EC7"/>
    <w:rsid w:val="00246426"/>
    <w:rsid w:val="00246B2D"/>
    <w:rsid w:val="00246D93"/>
    <w:rsid w:val="002473C7"/>
    <w:rsid w:val="00247864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DA8"/>
    <w:rsid w:val="002511FB"/>
    <w:rsid w:val="00251241"/>
    <w:rsid w:val="002512AE"/>
    <w:rsid w:val="0025133F"/>
    <w:rsid w:val="00251444"/>
    <w:rsid w:val="00251615"/>
    <w:rsid w:val="00251657"/>
    <w:rsid w:val="002519FC"/>
    <w:rsid w:val="00251CA4"/>
    <w:rsid w:val="00251D50"/>
    <w:rsid w:val="00251F6C"/>
    <w:rsid w:val="00252102"/>
    <w:rsid w:val="00252625"/>
    <w:rsid w:val="002526AF"/>
    <w:rsid w:val="002526BD"/>
    <w:rsid w:val="002526D9"/>
    <w:rsid w:val="00252738"/>
    <w:rsid w:val="002527C3"/>
    <w:rsid w:val="002528DD"/>
    <w:rsid w:val="00252AF1"/>
    <w:rsid w:val="00252CE0"/>
    <w:rsid w:val="00252CEF"/>
    <w:rsid w:val="0025313C"/>
    <w:rsid w:val="00253238"/>
    <w:rsid w:val="002532CA"/>
    <w:rsid w:val="00253677"/>
    <w:rsid w:val="00253761"/>
    <w:rsid w:val="0025393E"/>
    <w:rsid w:val="00253B32"/>
    <w:rsid w:val="00253BA5"/>
    <w:rsid w:val="00253E34"/>
    <w:rsid w:val="00253EB9"/>
    <w:rsid w:val="00253FF4"/>
    <w:rsid w:val="002545C5"/>
    <w:rsid w:val="00254669"/>
    <w:rsid w:val="00254769"/>
    <w:rsid w:val="00254785"/>
    <w:rsid w:val="0025598F"/>
    <w:rsid w:val="00255B60"/>
    <w:rsid w:val="00255C4F"/>
    <w:rsid w:val="00255F13"/>
    <w:rsid w:val="00255F69"/>
    <w:rsid w:val="00255FCB"/>
    <w:rsid w:val="002565F8"/>
    <w:rsid w:val="00256646"/>
    <w:rsid w:val="002568BC"/>
    <w:rsid w:val="00256B02"/>
    <w:rsid w:val="00256DE1"/>
    <w:rsid w:val="00256FAF"/>
    <w:rsid w:val="002571A3"/>
    <w:rsid w:val="002571D8"/>
    <w:rsid w:val="0025730C"/>
    <w:rsid w:val="002574EB"/>
    <w:rsid w:val="00257517"/>
    <w:rsid w:val="002575D3"/>
    <w:rsid w:val="0025789B"/>
    <w:rsid w:val="0025792D"/>
    <w:rsid w:val="00257EC6"/>
    <w:rsid w:val="0026001A"/>
    <w:rsid w:val="002601A6"/>
    <w:rsid w:val="0026020D"/>
    <w:rsid w:val="002609A8"/>
    <w:rsid w:val="00260F8A"/>
    <w:rsid w:val="0026109F"/>
    <w:rsid w:val="00261242"/>
    <w:rsid w:val="00261326"/>
    <w:rsid w:val="002615EC"/>
    <w:rsid w:val="0026186A"/>
    <w:rsid w:val="0026190B"/>
    <w:rsid w:val="00261A0A"/>
    <w:rsid w:val="00261FAD"/>
    <w:rsid w:val="00262436"/>
    <w:rsid w:val="00262447"/>
    <w:rsid w:val="00262A58"/>
    <w:rsid w:val="00262E11"/>
    <w:rsid w:val="00262F1B"/>
    <w:rsid w:val="0026307A"/>
    <w:rsid w:val="00263699"/>
    <w:rsid w:val="002636E0"/>
    <w:rsid w:val="00263C1E"/>
    <w:rsid w:val="00264297"/>
    <w:rsid w:val="00264A04"/>
    <w:rsid w:val="00264A4B"/>
    <w:rsid w:val="00264B45"/>
    <w:rsid w:val="00264CF9"/>
    <w:rsid w:val="00264DA4"/>
    <w:rsid w:val="00265012"/>
    <w:rsid w:val="002651F2"/>
    <w:rsid w:val="002654D9"/>
    <w:rsid w:val="00265556"/>
    <w:rsid w:val="002657EF"/>
    <w:rsid w:val="00265D04"/>
    <w:rsid w:val="00266066"/>
    <w:rsid w:val="00266299"/>
    <w:rsid w:val="0026630F"/>
    <w:rsid w:val="002663A0"/>
    <w:rsid w:val="002667BB"/>
    <w:rsid w:val="002667DE"/>
    <w:rsid w:val="00266A3A"/>
    <w:rsid w:val="00266A78"/>
    <w:rsid w:val="00266A8D"/>
    <w:rsid w:val="00266C67"/>
    <w:rsid w:val="00266D72"/>
    <w:rsid w:val="002671AC"/>
    <w:rsid w:val="002671B8"/>
    <w:rsid w:val="0026741A"/>
    <w:rsid w:val="00267C55"/>
    <w:rsid w:val="00267F95"/>
    <w:rsid w:val="002701C6"/>
    <w:rsid w:val="00270301"/>
    <w:rsid w:val="00270325"/>
    <w:rsid w:val="00270663"/>
    <w:rsid w:val="00270781"/>
    <w:rsid w:val="00270820"/>
    <w:rsid w:val="00270CA7"/>
    <w:rsid w:val="002710F7"/>
    <w:rsid w:val="002710FC"/>
    <w:rsid w:val="00271364"/>
    <w:rsid w:val="002715F0"/>
    <w:rsid w:val="00271948"/>
    <w:rsid w:val="002719AF"/>
    <w:rsid w:val="00271A16"/>
    <w:rsid w:val="00271AEC"/>
    <w:rsid w:val="0027212B"/>
    <w:rsid w:val="0027221B"/>
    <w:rsid w:val="002724DF"/>
    <w:rsid w:val="002724EB"/>
    <w:rsid w:val="00272A86"/>
    <w:rsid w:val="00272EB5"/>
    <w:rsid w:val="002730DE"/>
    <w:rsid w:val="002731EB"/>
    <w:rsid w:val="00273691"/>
    <w:rsid w:val="002736DB"/>
    <w:rsid w:val="002737DB"/>
    <w:rsid w:val="002738A9"/>
    <w:rsid w:val="00273D90"/>
    <w:rsid w:val="00273EE9"/>
    <w:rsid w:val="00273F92"/>
    <w:rsid w:val="002741ED"/>
    <w:rsid w:val="0027436C"/>
    <w:rsid w:val="0027449A"/>
    <w:rsid w:val="0027479D"/>
    <w:rsid w:val="0027483A"/>
    <w:rsid w:val="00274928"/>
    <w:rsid w:val="00274A55"/>
    <w:rsid w:val="00274CAD"/>
    <w:rsid w:val="00274D34"/>
    <w:rsid w:val="00275258"/>
    <w:rsid w:val="00275527"/>
    <w:rsid w:val="0027579C"/>
    <w:rsid w:val="0027645D"/>
    <w:rsid w:val="00276613"/>
    <w:rsid w:val="002767E6"/>
    <w:rsid w:val="002768B0"/>
    <w:rsid w:val="00276A7C"/>
    <w:rsid w:val="00276AFC"/>
    <w:rsid w:val="00276BAC"/>
    <w:rsid w:val="00276C34"/>
    <w:rsid w:val="00276C35"/>
    <w:rsid w:val="00276DE6"/>
    <w:rsid w:val="00276ED0"/>
    <w:rsid w:val="00276F66"/>
    <w:rsid w:val="00277C8A"/>
    <w:rsid w:val="00277E3C"/>
    <w:rsid w:val="00277F65"/>
    <w:rsid w:val="0028001E"/>
    <w:rsid w:val="002801D5"/>
    <w:rsid w:val="002808E9"/>
    <w:rsid w:val="00280F69"/>
    <w:rsid w:val="002812AB"/>
    <w:rsid w:val="00281655"/>
    <w:rsid w:val="0028185C"/>
    <w:rsid w:val="002818A7"/>
    <w:rsid w:val="0028198E"/>
    <w:rsid w:val="00281AF4"/>
    <w:rsid w:val="00281CFE"/>
    <w:rsid w:val="0028225E"/>
    <w:rsid w:val="002824A7"/>
    <w:rsid w:val="002827AE"/>
    <w:rsid w:val="002827DB"/>
    <w:rsid w:val="00282BA6"/>
    <w:rsid w:val="00282BF5"/>
    <w:rsid w:val="00282D74"/>
    <w:rsid w:val="002834CA"/>
    <w:rsid w:val="0028353A"/>
    <w:rsid w:val="00283BF2"/>
    <w:rsid w:val="00283C7E"/>
    <w:rsid w:val="00283D49"/>
    <w:rsid w:val="00284048"/>
    <w:rsid w:val="00284099"/>
    <w:rsid w:val="002848E0"/>
    <w:rsid w:val="00284940"/>
    <w:rsid w:val="002849B2"/>
    <w:rsid w:val="00284EF4"/>
    <w:rsid w:val="00284F37"/>
    <w:rsid w:val="0028522D"/>
    <w:rsid w:val="002852B0"/>
    <w:rsid w:val="0028554F"/>
    <w:rsid w:val="002856C4"/>
    <w:rsid w:val="00285A30"/>
    <w:rsid w:val="00285DA0"/>
    <w:rsid w:val="00285E2C"/>
    <w:rsid w:val="002860DA"/>
    <w:rsid w:val="002860F4"/>
    <w:rsid w:val="002864C8"/>
    <w:rsid w:val="00286EDC"/>
    <w:rsid w:val="00287028"/>
    <w:rsid w:val="0028722D"/>
    <w:rsid w:val="00287288"/>
    <w:rsid w:val="00287507"/>
    <w:rsid w:val="00287667"/>
    <w:rsid w:val="00287790"/>
    <w:rsid w:val="002878D4"/>
    <w:rsid w:val="00287ABD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3A2"/>
    <w:rsid w:val="002914DE"/>
    <w:rsid w:val="002915E0"/>
    <w:rsid w:val="002916A5"/>
    <w:rsid w:val="002918B1"/>
    <w:rsid w:val="00291D01"/>
    <w:rsid w:val="00291FF4"/>
    <w:rsid w:val="00292064"/>
    <w:rsid w:val="00292460"/>
    <w:rsid w:val="002924DE"/>
    <w:rsid w:val="0029274E"/>
    <w:rsid w:val="002927E9"/>
    <w:rsid w:val="00292BDD"/>
    <w:rsid w:val="00292C4E"/>
    <w:rsid w:val="00292FAA"/>
    <w:rsid w:val="0029323A"/>
    <w:rsid w:val="00293407"/>
    <w:rsid w:val="002934D1"/>
    <w:rsid w:val="002934E0"/>
    <w:rsid w:val="0029361D"/>
    <w:rsid w:val="0029361F"/>
    <w:rsid w:val="0029391B"/>
    <w:rsid w:val="00293961"/>
    <w:rsid w:val="00293D68"/>
    <w:rsid w:val="00293EBA"/>
    <w:rsid w:val="00293F9F"/>
    <w:rsid w:val="00294018"/>
    <w:rsid w:val="0029429C"/>
    <w:rsid w:val="00294496"/>
    <w:rsid w:val="0029459B"/>
    <w:rsid w:val="00294EB0"/>
    <w:rsid w:val="00295297"/>
    <w:rsid w:val="0029549E"/>
    <w:rsid w:val="00295555"/>
    <w:rsid w:val="0029560F"/>
    <w:rsid w:val="00295ACD"/>
    <w:rsid w:val="00295CF0"/>
    <w:rsid w:val="0029622F"/>
    <w:rsid w:val="002964E7"/>
    <w:rsid w:val="00296B2D"/>
    <w:rsid w:val="00296CAE"/>
    <w:rsid w:val="00296D2A"/>
    <w:rsid w:val="00297356"/>
    <w:rsid w:val="00297559"/>
    <w:rsid w:val="002979A7"/>
    <w:rsid w:val="00297E63"/>
    <w:rsid w:val="00297EB0"/>
    <w:rsid w:val="002A030F"/>
    <w:rsid w:val="002A0336"/>
    <w:rsid w:val="002A0530"/>
    <w:rsid w:val="002A0540"/>
    <w:rsid w:val="002A0754"/>
    <w:rsid w:val="002A0928"/>
    <w:rsid w:val="002A1249"/>
    <w:rsid w:val="002A18EE"/>
    <w:rsid w:val="002A1A59"/>
    <w:rsid w:val="002A1C89"/>
    <w:rsid w:val="002A22B7"/>
    <w:rsid w:val="002A24DC"/>
    <w:rsid w:val="002A25CC"/>
    <w:rsid w:val="002A2729"/>
    <w:rsid w:val="002A278E"/>
    <w:rsid w:val="002A28FC"/>
    <w:rsid w:val="002A292F"/>
    <w:rsid w:val="002A2C5A"/>
    <w:rsid w:val="002A2DA1"/>
    <w:rsid w:val="002A2FAF"/>
    <w:rsid w:val="002A30E8"/>
    <w:rsid w:val="002A33A1"/>
    <w:rsid w:val="002A346D"/>
    <w:rsid w:val="002A3652"/>
    <w:rsid w:val="002A384B"/>
    <w:rsid w:val="002A391D"/>
    <w:rsid w:val="002A3966"/>
    <w:rsid w:val="002A3A72"/>
    <w:rsid w:val="002A3ABA"/>
    <w:rsid w:val="002A3B27"/>
    <w:rsid w:val="002A424B"/>
    <w:rsid w:val="002A4B37"/>
    <w:rsid w:val="002A4ED6"/>
    <w:rsid w:val="002A5046"/>
    <w:rsid w:val="002A5145"/>
    <w:rsid w:val="002A533B"/>
    <w:rsid w:val="002A5365"/>
    <w:rsid w:val="002A553A"/>
    <w:rsid w:val="002A566D"/>
    <w:rsid w:val="002A58CA"/>
    <w:rsid w:val="002A5B56"/>
    <w:rsid w:val="002A5C3E"/>
    <w:rsid w:val="002A5E27"/>
    <w:rsid w:val="002A5F0B"/>
    <w:rsid w:val="002A6436"/>
    <w:rsid w:val="002A6581"/>
    <w:rsid w:val="002A67CE"/>
    <w:rsid w:val="002A6C19"/>
    <w:rsid w:val="002A6CBB"/>
    <w:rsid w:val="002A726E"/>
    <w:rsid w:val="002A72F3"/>
    <w:rsid w:val="002A75BD"/>
    <w:rsid w:val="002A761B"/>
    <w:rsid w:val="002A763C"/>
    <w:rsid w:val="002A7A67"/>
    <w:rsid w:val="002A7AFD"/>
    <w:rsid w:val="002A7EDF"/>
    <w:rsid w:val="002B0247"/>
    <w:rsid w:val="002B07D4"/>
    <w:rsid w:val="002B0C69"/>
    <w:rsid w:val="002B0E7A"/>
    <w:rsid w:val="002B1284"/>
    <w:rsid w:val="002B1812"/>
    <w:rsid w:val="002B19D2"/>
    <w:rsid w:val="002B1C79"/>
    <w:rsid w:val="002B1D98"/>
    <w:rsid w:val="002B1F5E"/>
    <w:rsid w:val="002B1FC7"/>
    <w:rsid w:val="002B2269"/>
    <w:rsid w:val="002B23D1"/>
    <w:rsid w:val="002B24DB"/>
    <w:rsid w:val="002B2768"/>
    <w:rsid w:val="002B29E8"/>
    <w:rsid w:val="002B2B30"/>
    <w:rsid w:val="002B2B67"/>
    <w:rsid w:val="002B2DF8"/>
    <w:rsid w:val="002B2E0E"/>
    <w:rsid w:val="002B2EAF"/>
    <w:rsid w:val="002B2FF2"/>
    <w:rsid w:val="002B30B9"/>
    <w:rsid w:val="002B3138"/>
    <w:rsid w:val="002B321B"/>
    <w:rsid w:val="002B370A"/>
    <w:rsid w:val="002B3818"/>
    <w:rsid w:val="002B38BE"/>
    <w:rsid w:val="002B3BAE"/>
    <w:rsid w:val="002B3FF5"/>
    <w:rsid w:val="002B41B4"/>
    <w:rsid w:val="002B483B"/>
    <w:rsid w:val="002B4941"/>
    <w:rsid w:val="002B4BB5"/>
    <w:rsid w:val="002B4C7B"/>
    <w:rsid w:val="002B4DF6"/>
    <w:rsid w:val="002B5003"/>
    <w:rsid w:val="002B50C2"/>
    <w:rsid w:val="002B5186"/>
    <w:rsid w:val="002B526B"/>
    <w:rsid w:val="002B533D"/>
    <w:rsid w:val="002B55ED"/>
    <w:rsid w:val="002B5E80"/>
    <w:rsid w:val="002B613E"/>
    <w:rsid w:val="002B6450"/>
    <w:rsid w:val="002B6956"/>
    <w:rsid w:val="002B6FAD"/>
    <w:rsid w:val="002B7039"/>
    <w:rsid w:val="002B7739"/>
    <w:rsid w:val="002B780A"/>
    <w:rsid w:val="002B7E72"/>
    <w:rsid w:val="002B7FA5"/>
    <w:rsid w:val="002C0243"/>
    <w:rsid w:val="002C035E"/>
    <w:rsid w:val="002C03B9"/>
    <w:rsid w:val="002C0520"/>
    <w:rsid w:val="002C0738"/>
    <w:rsid w:val="002C080B"/>
    <w:rsid w:val="002C0B87"/>
    <w:rsid w:val="002C1596"/>
    <w:rsid w:val="002C1A74"/>
    <w:rsid w:val="002C233B"/>
    <w:rsid w:val="002C24D5"/>
    <w:rsid w:val="002C298E"/>
    <w:rsid w:val="002C299E"/>
    <w:rsid w:val="002C29BB"/>
    <w:rsid w:val="002C320F"/>
    <w:rsid w:val="002C340D"/>
    <w:rsid w:val="002C3534"/>
    <w:rsid w:val="002C3A00"/>
    <w:rsid w:val="002C3CAC"/>
    <w:rsid w:val="002C3CDC"/>
    <w:rsid w:val="002C3EC5"/>
    <w:rsid w:val="002C3F43"/>
    <w:rsid w:val="002C4252"/>
    <w:rsid w:val="002C4446"/>
    <w:rsid w:val="002C49AF"/>
    <w:rsid w:val="002C51DF"/>
    <w:rsid w:val="002C5224"/>
    <w:rsid w:val="002C5366"/>
    <w:rsid w:val="002C54D2"/>
    <w:rsid w:val="002C54F6"/>
    <w:rsid w:val="002C5855"/>
    <w:rsid w:val="002C59C4"/>
    <w:rsid w:val="002C5A97"/>
    <w:rsid w:val="002C5BC1"/>
    <w:rsid w:val="002C5E75"/>
    <w:rsid w:val="002C5F8E"/>
    <w:rsid w:val="002C6125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CC2"/>
    <w:rsid w:val="002C7CEE"/>
    <w:rsid w:val="002C7D79"/>
    <w:rsid w:val="002C7DAC"/>
    <w:rsid w:val="002C7DF7"/>
    <w:rsid w:val="002C7E3D"/>
    <w:rsid w:val="002D022E"/>
    <w:rsid w:val="002D0373"/>
    <w:rsid w:val="002D06B5"/>
    <w:rsid w:val="002D07DE"/>
    <w:rsid w:val="002D0819"/>
    <w:rsid w:val="002D08D5"/>
    <w:rsid w:val="002D0C28"/>
    <w:rsid w:val="002D0F33"/>
    <w:rsid w:val="002D0FEA"/>
    <w:rsid w:val="002D0FF3"/>
    <w:rsid w:val="002D106A"/>
    <w:rsid w:val="002D1590"/>
    <w:rsid w:val="002D1E98"/>
    <w:rsid w:val="002D1FE1"/>
    <w:rsid w:val="002D1FEB"/>
    <w:rsid w:val="002D2033"/>
    <w:rsid w:val="002D2218"/>
    <w:rsid w:val="002D2975"/>
    <w:rsid w:val="002D2A92"/>
    <w:rsid w:val="002D2F2D"/>
    <w:rsid w:val="002D2F9D"/>
    <w:rsid w:val="002D2FF8"/>
    <w:rsid w:val="002D332D"/>
    <w:rsid w:val="002D3633"/>
    <w:rsid w:val="002D3711"/>
    <w:rsid w:val="002D3A4D"/>
    <w:rsid w:val="002D3F6F"/>
    <w:rsid w:val="002D4307"/>
    <w:rsid w:val="002D4450"/>
    <w:rsid w:val="002D450D"/>
    <w:rsid w:val="002D4554"/>
    <w:rsid w:val="002D4D16"/>
    <w:rsid w:val="002D4D57"/>
    <w:rsid w:val="002D507E"/>
    <w:rsid w:val="002D50DC"/>
    <w:rsid w:val="002D5325"/>
    <w:rsid w:val="002D552B"/>
    <w:rsid w:val="002D55E9"/>
    <w:rsid w:val="002D59D2"/>
    <w:rsid w:val="002D5D70"/>
    <w:rsid w:val="002D5F34"/>
    <w:rsid w:val="002D681D"/>
    <w:rsid w:val="002D6847"/>
    <w:rsid w:val="002D693B"/>
    <w:rsid w:val="002D77A8"/>
    <w:rsid w:val="002D77ED"/>
    <w:rsid w:val="002D7909"/>
    <w:rsid w:val="002D7B97"/>
    <w:rsid w:val="002D7D64"/>
    <w:rsid w:val="002D7E53"/>
    <w:rsid w:val="002E00C0"/>
    <w:rsid w:val="002E00DA"/>
    <w:rsid w:val="002E0125"/>
    <w:rsid w:val="002E0145"/>
    <w:rsid w:val="002E0697"/>
    <w:rsid w:val="002E08F6"/>
    <w:rsid w:val="002E0BD6"/>
    <w:rsid w:val="002E1016"/>
    <w:rsid w:val="002E1767"/>
    <w:rsid w:val="002E1840"/>
    <w:rsid w:val="002E1964"/>
    <w:rsid w:val="002E1CCB"/>
    <w:rsid w:val="002E24DC"/>
    <w:rsid w:val="002E24E3"/>
    <w:rsid w:val="002E2692"/>
    <w:rsid w:val="002E27C5"/>
    <w:rsid w:val="002E2840"/>
    <w:rsid w:val="002E2A77"/>
    <w:rsid w:val="002E2E13"/>
    <w:rsid w:val="002E2E3C"/>
    <w:rsid w:val="002E335A"/>
    <w:rsid w:val="002E3511"/>
    <w:rsid w:val="002E3614"/>
    <w:rsid w:val="002E3696"/>
    <w:rsid w:val="002E3AFC"/>
    <w:rsid w:val="002E3B27"/>
    <w:rsid w:val="002E3C14"/>
    <w:rsid w:val="002E3CE0"/>
    <w:rsid w:val="002E3CF0"/>
    <w:rsid w:val="002E3F8C"/>
    <w:rsid w:val="002E4167"/>
    <w:rsid w:val="002E42E3"/>
    <w:rsid w:val="002E4355"/>
    <w:rsid w:val="002E44FA"/>
    <w:rsid w:val="002E473B"/>
    <w:rsid w:val="002E49DC"/>
    <w:rsid w:val="002E4C05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53C"/>
    <w:rsid w:val="002E688F"/>
    <w:rsid w:val="002E696D"/>
    <w:rsid w:val="002E6CF9"/>
    <w:rsid w:val="002E6FE2"/>
    <w:rsid w:val="002E702C"/>
    <w:rsid w:val="002E7759"/>
    <w:rsid w:val="002E788A"/>
    <w:rsid w:val="002E7B69"/>
    <w:rsid w:val="002E7D83"/>
    <w:rsid w:val="002E7EE7"/>
    <w:rsid w:val="002E7F7E"/>
    <w:rsid w:val="002F008F"/>
    <w:rsid w:val="002F04D7"/>
    <w:rsid w:val="002F055E"/>
    <w:rsid w:val="002F0683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7CB"/>
    <w:rsid w:val="002F18AA"/>
    <w:rsid w:val="002F1A71"/>
    <w:rsid w:val="002F1E1D"/>
    <w:rsid w:val="002F21EF"/>
    <w:rsid w:val="002F248E"/>
    <w:rsid w:val="002F264F"/>
    <w:rsid w:val="002F297A"/>
    <w:rsid w:val="002F2B31"/>
    <w:rsid w:val="002F2CFB"/>
    <w:rsid w:val="002F2F14"/>
    <w:rsid w:val="002F3187"/>
    <w:rsid w:val="002F32A9"/>
    <w:rsid w:val="002F3317"/>
    <w:rsid w:val="002F359D"/>
    <w:rsid w:val="002F35DB"/>
    <w:rsid w:val="002F3724"/>
    <w:rsid w:val="002F391A"/>
    <w:rsid w:val="002F3CAD"/>
    <w:rsid w:val="002F3CF5"/>
    <w:rsid w:val="002F3F2E"/>
    <w:rsid w:val="002F4298"/>
    <w:rsid w:val="002F449C"/>
    <w:rsid w:val="002F4814"/>
    <w:rsid w:val="002F497A"/>
    <w:rsid w:val="002F4DAB"/>
    <w:rsid w:val="002F5413"/>
    <w:rsid w:val="002F5C6A"/>
    <w:rsid w:val="002F5EBE"/>
    <w:rsid w:val="002F60A5"/>
    <w:rsid w:val="002F624F"/>
    <w:rsid w:val="002F62A2"/>
    <w:rsid w:val="002F62DA"/>
    <w:rsid w:val="002F662F"/>
    <w:rsid w:val="002F66E7"/>
    <w:rsid w:val="002F6919"/>
    <w:rsid w:val="002F6A61"/>
    <w:rsid w:val="002F6CB1"/>
    <w:rsid w:val="002F6D72"/>
    <w:rsid w:val="002F6E41"/>
    <w:rsid w:val="002F6EBD"/>
    <w:rsid w:val="002F6FB0"/>
    <w:rsid w:val="002F75EB"/>
    <w:rsid w:val="002F7631"/>
    <w:rsid w:val="002F76EA"/>
    <w:rsid w:val="002F7EBA"/>
    <w:rsid w:val="00300183"/>
    <w:rsid w:val="00300362"/>
    <w:rsid w:val="003003D9"/>
    <w:rsid w:val="003005D0"/>
    <w:rsid w:val="00300630"/>
    <w:rsid w:val="00300F20"/>
    <w:rsid w:val="00301102"/>
    <w:rsid w:val="003017D0"/>
    <w:rsid w:val="0030189D"/>
    <w:rsid w:val="00301B58"/>
    <w:rsid w:val="00301F3B"/>
    <w:rsid w:val="0030208E"/>
    <w:rsid w:val="00302124"/>
    <w:rsid w:val="0030254C"/>
    <w:rsid w:val="00302649"/>
    <w:rsid w:val="003026E3"/>
    <w:rsid w:val="00302767"/>
    <w:rsid w:val="00302A28"/>
    <w:rsid w:val="00302AD0"/>
    <w:rsid w:val="00302B62"/>
    <w:rsid w:val="00302B69"/>
    <w:rsid w:val="00302C22"/>
    <w:rsid w:val="00302D67"/>
    <w:rsid w:val="003032A7"/>
    <w:rsid w:val="0030386D"/>
    <w:rsid w:val="003039F5"/>
    <w:rsid w:val="00304036"/>
    <w:rsid w:val="00304678"/>
    <w:rsid w:val="003046D0"/>
    <w:rsid w:val="00304772"/>
    <w:rsid w:val="003047BD"/>
    <w:rsid w:val="00304873"/>
    <w:rsid w:val="003049B8"/>
    <w:rsid w:val="003049E5"/>
    <w:rsid w:val="00304ADE"/>
    <w:rsid w:val="00304C60"/>
    <w:rsid w:val="00304E04"/>
    <w:rsid w:val="003050A9"/>
    <w:rsid w:val="003051EC"/>
    <w:rsid w:val="00305315"/>
    <w:rsid w:val="0030541B"/>
    <w:rsid w:val="00305B8F"/>
    <w:rsid w:val="00305C55"/>
    <w:rsid w:val="00305D5F"/>
    <w:rsid w:val="00306066"/>
    <w:rsid w:val="003060EC"/>
    <w:rsid w:val="00306272"/>
    <w:rsid w:val="003064AB"/>
    <w:rsid w:val="00306635"/>
    <w:rsid w:val="00306BC5"/>
    <w:rsid w:val="00306CE8"/>
    <w:rsid w:val="00307098"/>
    <w:rsid w:val="00307197"/>
    <w:rsid w:val="0030765C"/>
    <w:rsid w:val="00307770"/>
    <w:rsid w:val="00307983"/>
    <w:rsid w:val="00307B6A"/>
    <w:rsid w:val="00307DA4"/>
    <w:rsid w:val="00307ED5"/>
    <w:rsid w:val="00310313"/>
    <w:rsid w:val="00310597"/>
    <w:rsid w:val="003105E5"/>
    <w:rsid w:val="0031083E"/>
    <w:rsid w:val="00310BED"/>
    <w:rsid w:val="00310DBE"/>
    <w:rsid w:val="00310ECD"/>
    <w:rsid w:val="00310EE4"/>
    <w:rsid w:val="00310F41"/>
    <w:rsid w:val="003111CA"/>
    <w:rsid w:val="0031161B"/>
    <w:rsid w:val="00311808"/>
    <w:rsid w:val="00311B0D"/>
    <w:rsid w:val="00311DCA"/>
    <w:rsid w:val="00312284"/>
    <w:rsid w:val="003125EB"/>
    <w:rsid w:val="00312633"/>
    <w:rsid w:val="00312BC4"/>
    <w:rsid w:val="003133AD"/>
    <w:rsid w:val="00313742"/>
    <w:rsid w:val="0031396A"/>
    <w:rsid w:val="00314222"/>
    <w:rsid w:val="003144E0"/>
    <w:rsid w:val="00314542"/>
    <w:rsid w:val="0031483C"/>
    <w:rsid w:val="003148A1"/>
    <w:rsid w:val="00314E0A"/>
    <w:rsid w:val="003155DC"/>
    <w:rsid w:val="00315607"/>
    <w:rsid w:val="0031560B"/>
    <w:rsid w:val="003157BC"/>
    <w:rsid w:val="003159FC"/>
    <w:rsid w:val="00315C55"/>
    <w:rsid w:val="00315C62"/>
    <w:rsid w:val="00315F28"/>
    <w:rsid w:val="00316126"/>
    <w:rsid w:val="003161B2"/>
    <w:rsid w:val="00316272"/>
    <w:rsid w:val="00316396"/>
    <w:rsid w:val="00316756"/>
    <w:rsid w:val="003168A9"/>
    <w:rsid w:val="00316903"/>
    <w:rsid w:val="00316A42"/>
    <w:rsid w:val="00316FE3"/>
    <w:rsid w:val="00317110"/>
    <w:rsid w:val="0031724E"/>
    <w:rsid w:val="003176BE"/>
    <w:rsid w:val="00317946"/>
    <w:rsid w:val="00317BED"/>
    <w:rsid w:val="00317F00"/>
    <w:rsid w:val="0032017D"/>
    <w:rsid w:val="00320189"/>
    <w:rsid w:val="0032050F"/>
    <w:rsid w:val="00320939"/>
    <w:rsid w:val="00320CA3"/>
    <w:rsid w:val="00320D13"/>
    <w:rsid w:val="00320F19"/>
    <w:rsid w:val="003212AD"/>
    <w:rsid w:val="003212C4"/>
    <w:rsid w:val="003215EF"/>
    <w:rsid w:val="0032188E"/>
    <w:rsid w:val="00321A64"/>
    <w:rsid w:val="00321BEF"/>
    <w:rsid w:val="00321C3C"/>
    <w:rsid w:val="003224E8"/>
    <w:rsid w:val="00322588"/>
    <w:rsid w:val="00322984"/>
    <w:rsid w:val="00322AA1"/>
    <w:rsid w:val="00322F2F"/>
    <w:rsid w:val="00323149"/>
    <w:rsid w:val="00323335"/>
    <w:rsid w:val="00323430"/>
    <w:rsid w:val="00323451"/>
    <w:rsid w:val="00323741"/>
    <w:rsid w:val="0032385D"/>
    <w:rsid w:val="00323ACD"/>
    <w:rsid w:val="00323F30"/>
    <w:rsid w:val="00324130"/>
    <w:rsid w:val="00324262"/>
    <w:rsid w:val="00324371"/>
    <w:rsid w:val="00324397"/>
    <w:rsid w:val="00324412"/>
    <w:rsid w:val="003246B6"/>
    <w:rsid w:val="00324B10"/>
    <w:rsid w:val="00324BC0"/>
    <w:rsid w:val="00324C02"/>
    <w:rsid w:val="00324FFE"/>
    <w:rsid w:val="00325034"/>
    <w:rsid w:val="0032540D"/>
    <w:rsid w:val="0032541D"/>
    <w:rsid w:val="003255DF"/>
    <w:rsid w:val="00325725"/>
    <w:rsid w:val="00325A78"/>
    <w:rsid w:val="00325B5C"/>
    <w:rsid w:val="00325BB9"/>
    <w:rsid w:val="00325C26"/>
    <w:rsid w:val="003263B6"/>
    <w:rsid w:val="00326500"/>
    <w:rsid w:val="00326588"/>
    <w:rsid w:val="00326656"/>
    <w:rsid w:val="00326823"/>
    <w:rsid w:val="0032692D"/>
    <w:rsid w:val="00326B02"/>
    <w:rsid w:val="00326C6C"/>
    <w:rsid w:val="00327002"/>
    <w:rsid w:val="00327081"/>
    <w:rsid w:val="00327396"/>
    <w:rsid w:val="003277CA"/>
    <w:rsid w:val="00327985"/>
    <w:rsid w:val="00327A89"/>
    <w:rsid w:val="00327BB8"/>
    <w:rsid w:val="00327FDE"/>
    <w:rsid w:val="00330407"/>
    <w:rsid w:val="003304E7"/>
    <w:rsid w:val="0033097F"/>
    <w:rsid w:val="003309FD"/>
    <w:rsid w:val="00330CF2"/>
    <w:rsid w:val="00330E82"/>
    <w:rsid w:val="00331292"/>
    <w:rsid w:val="0033162B"/>
    <w:rsid w:val="00331C00"/>
    <w:rsid w:val="00331E29"/>
    <w:rsid w:val="0033224D"/>
    <w:rsid w:val="00332433"/>
    <w:rsid w:val="003325CD"/>
    <w:rsid w:val="0033265B"/>
    <w:rsid w:val="0033279C"/>
    <w:rsid w:val="00332D1B"/>
    <w:rsid w:val="00332EE3"/>
    <w:rsid w:val="00333131"/>
    <w:rsid w:val="003332EC"/>
    <w:rsid w:val="003332F7"/>
    <w:rsid w:val="003333C1"/>
    <w:rsid w:val="0033353A"/>
    <w:rsid w:val="00333601"/>
    <w:rsid w:val="00333607"/>
    <w:rsid w:val="00333B1F"/>
    <w:rsid w:val="00333C33"/>
    <w:rsid w:val="00333CEB"/>
    <w:rsid w:val="00333DF6"/>
    <w:rsid w:val="003341A8"/>
    <w:rsid w:val="0033420D"/>
    <w:rsid w:val="00334259"/>
    <w:rsid w:val="0033436E"/>
    <w:rsid w:val="003348C0"/>
    <w:rsid w:val="00334B44"/>
    <w:rsid w:val="00334C91"/>
    <w:rsid w:val="00334C95"/>
    <w:rsid w:val="00334D1C"/>
    <w:rsid w:val="00335106"/>
    <w:rsid w:val="003352CE"/>
    <w:rsid w:val="00335314"/>
    <w:rsid w:val="003353DF"/>
    <w:rsid w:val="003358B4"/>
    <w:rsid w:val="0033592B"/>
    <w:rsid w:val="00335CF7"/>
    <w:rsid w:val="003361B6"/>
    <w:rsid w:val="0033644F"/>
    <w:rsid w:val="00336A4A"/>
    <w:rsid w:val="00336BD3"/>
    <w:rsid w:val="00336F55"/>
    <w:rsid w:val="003372D8"/>
    <w:rsid w:val="003375E6"/>
    <w:rsid w:val="00337635"/>
    <w:rsid w:val="00337664"/>
    <w:rsid w:val="003376A1"/>
    <w:rsid w:val="00337E1F"/>
    <w:rsid w:val="00337F4C"/>
    <w:rsid w:val="0034036A"/>
    <w:rsid w:val="0034041A"/>
    <w:rsid w:val="003404FD"/>
    <w:rsid w:val="003405BC"/>
    <w:rsid w:val="003407EA"/>
    <w:rsid w:val="003409A1"/>
    <w:rsid w:val="00340A36"/>
    <w:rsid w:val="00340B59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2113"/>
    <w:rsid w:val="00342338"/>
    <w:rsid w:val="003425E0"/>
    <w:rsid w:val="00342627"/>
    <w:rsid w:val="0034268B"/>
    <w:rsid w:val="00342789"/>
    <w:rsid w:val="003427EC"/>
    <w:rsid w:val="00342B12"/>
    <w:rsid w:val="00342BCD"/>
    <w:rsid w:val="003434F9"/>
    <w:rsid w:val="003435BF"/>
    <w:rsid w:val="003438BA"/>
    <w:rsid w:val="00343972"/>
    <w:rsid w:val="00343A52"/>
    <w:rsid w:val="00343D4F"/>
    <w:rsid w:val="0034446A"/>
    <w:rsid w:val="003445E9"/>
    <w:rsid w:val="00344689"/>
    <w:rsid w:val="003448E4"/>
    <w:rsid w:val="00344C2D"/>
    <w:rsid w:val="00344C5B"/>
    <w:rsid w:val="00344E54"/>
    <w:rsid w:val="00345237"/>
    <w:rsid w:val="00345472"/>
    <w:rsid w:val="00345717"/>
    <w:rsid w:val="00345939"/>
    <w:rsid w:val="00345A12"/>
    <w:rsid w:val="00345A88"/>
    <w:rsid w:val="00345C6B"/>
    <w:rsid w:val="00346081"/>
    <w:rsid w:val="003460AE"/>
    <w:rsid w:val="00346124"/>
    <w:rsid w:val="0034626B"/>
    <w:rsid w:val="003464CF"/>
    <w:rsid w:val="00346505"/>
    <w:rsid w:val="0034652E"/>
    <w:rsid w:val="003467EE"/>
    <w:rsid w:val="00346863"/>
    <w:rsid w:val="00346D15"/>
    <w:rsid w:val="00346EA2"/>
    <w:rsid w:val="00347075"/>
    <w:rsid w:val="0034733B"/>
    <w:rsid w:val="00347558"/>
    <w:rsid w:val="003475DC"/>
    <w:rsid w:val="003477F6"/>
    <w:rsid w:val="003478C8"/>
    <w:rsid w:val="00347910"/>
    <w:rsid w:val="00347917"/>
    <w:rsid w:val="00347CDB"/>
    <w:rsid w:val="00347CE9"/>
    <w:rsid w:val="00347E91"/>
    <w:rsid w:val="00350058"/>
    <w:rsid w:val="0035014C"/>
    <w:rsid w:val="00350310"/>
    <w:rsid w:val="0035039E"/>
    <w:rsid w:val="0035049C"/>
    <w:rsid w:val="003504C9"/>
    <w:rsid w:val="00350BEC"/>
    <w:rsid w:val="00350D5E"/>
    <w:rsid w:val="00350E27"/>
    <w:rsid w:val="00350F17"/>
    <w:rsid w:val="00350F80"/>
    <w:rsid w:val="00350F83"/>
    <w:rsid w:val="003510AC"/>
    <w:rsid w:val="003510E7"/>
    <w:rsid w:val="003511B6"/>
    <w:rsid w:val="00351653"/>
    <w:rsid w:val="00351770"/>
    <w:rsid w:val="003517C3"/>
    <w:rsid w:val="003519D7"/>
    <w:rsid w:val="00351A6D"/>
    <w:rsid w:val="00351B2B"/>
    <w:rsid w:val="00351CBF"/>
    <w:rsid w:val="00351CF4"/>
    <w:rsid w:val="00351FF3"/>
    <w:rsid w:val="00352105"/>
    <w:rsid w:val="00352506"/>
    <w:rsid w:val="003526B4"/>
    <w:rsid w:val="003527BA"/>
    <w:rsid w:val="003527BF"/>
    <w:rsid w:val="00352848"/>
    <w:rsid w:val="00352888"/>
    <w:rsid w:val="003528AE"/>
    <w:rsid w:val="003528E8"/>
    <w:rsid w:val="003529EE"/>
    <w:rsid w:val="00352BC3"/>
    <w:rsid w:val="00352CC4"/>
    <w:rsid w:val="00352D17"/>
    <w:rsid w:val="0035330B"/>
    <w:rsid w:val="003535A0"/>
    <w:rsid w:val="00353780"/>
    <w:rsid w:val="00353782"/>
    <w:rsid w:val="0035384C"/>
    <w:rsid w:val="003538FD"/>
    <w:rsid w:val="0035391B"/>
    <w:rsid w:val="003539F3"/>
    <w:rsid w:val="00353E35"/>
    <w:rsid w:val="00354097"/>
    <w:rsid w:val="0035419F"/>
    <w:rsid w:val="003541C0"/>
    <w:rsid w:val="0035433F"/>
    <w:rsid w:val="00354407"/>
    <w:rsid w:val="003544F1"/>
    <w:rsid w:val="00354579"/>
    <w:rsid w:val="00354B61"/>
    <w:rsid w:val="00354C42"/>
    <w:rsid w:val="00354DCB"/>
    <w:rsid w:val="00354FAD"/>
    <w:rsid w:val="00355052"/>
    <w:rsid w:val="003551D0"/>
    <w:rsid w:val="00355464"/>
    <w:rsid w:val="00355624"/>
    <w:rsid w:val="00355771"/>
    <w:rsid w:val="0035593B"/>
    <w:rsid w:val="00355A85"/>
    <w:rsid w:val="00355CFC"/>
    <w:rsid w:val="00355DF8"/>
    <w:rsid w:val="00355F56"/>
    <w:rsid w:val="00356252"/>
    <w:rsid w:val="00356821"/>
    <w:rsid w:val="0035686B"/>
    <w:rsid w:val="0035698C"/>
    <w:rsid w:val="00356A25"/>
    <w:rsid w:val="00356B8E"/>
    <w:rsid w:val="003570FB"/>
    <w:rsid w:val="00357159"/>
    <w:rsid w:val="003577A2"/>
    <w:rsid w:val="00357807"/>
    <w:rsid w:val="00357A19"/>
    <w:rsid w:val="00357B31"/>
    <w:rsid w:val="00357BFA"/>
    <w:rsid w:val="00357DB7"/>
    <w:rsid w:val="003603BD"/>
    <w:rsid w:val="0036075B"/>
    <w:rsid w:val="003608BA"/>
    <w:rsid w:val="00360BB2"/>
    <w:rsid w:val="003618D9"/>
    <w:rsid w:val="00361A20"/>
    <w:rsid w:val="00361D1C"/>
    <w:rsid w:val="00361DCD"/>
    <w:rsid w:val="00361E60"/>
    <w:rsid w:val="00361E84"/>
    <w:rsid w:val="00361FC8"/>
    <w:rsid w:val="003625B1"/>
    <w:rsid w:val="00362614"/>
    <w:rsid w:val="00362683"/>
    <w:rsid w:val="0036279F"/>
    <w:rsid w:val="00362B48"/>
    <w:rsid w:val="00362DD8"/>
    <w:rsid w:val="003630EA"/>
    <w:rsid w:val="0036313E"/>
    <w:rsid w:val="00363518"/>
    <w:rsid w:val="00363537"/>
    <w:rsid w:val="00363921"/>
    <w:rsid w:val="00363EF2"/>
    <w:rsid w:val="0036410B"/>
    <w:rsid w:val="00364215"/>
    <w:rsid w:val="00364621"/>
    <w:rsid w:val="00364E51"/>
    <w:rsid w:val="00365231"/>
    <w:rsid w:val="0036531D"/>
    <w:rsid w:val="003653C8"/>
    <w:rsid w:val="003655FB"/>
    <w:rsid w:val="00365A8B"/>
    <w:rsid w:val="00365FA7"/>
    <w:rsid w:val="00365FED"/>
    <w:rsid w:val="003660EC"/>
    <w:rsid w:val="0036619B"/>
    <w:rsid w:val="003661D8"/>
    <w:rsid w:val="003663D0"/>
    <w:rsid w:val="0036659D"/>
    <w:rsid w:val="003665FD"/>
    <w:rsid w:val="003666C2"/>
    <w:rsid w:val="00366935"/>
    <w:rsid w:val="00366A2C"/>
    <w:rsid w:val="00366AB0"/>
    <w:rsid w:val="00366C19"/>
    <w:rsid w:val="00366D41"/>
    <w:rsid w:val="00366DA4"/>
    <w:rsid w:val="00366ECA"/>
    <w:rsid w:val="003671C5"/>
    <w:rsid w:val="003671DA"/>
    <w:rsid w:val="003678AE"/>
    <w:rsid w:val="00367979"/>
    <w:rsid w:val="003679F9"/>
    <w:rsid w:val="00367AA5"/>
    <w:rsid w:val="00367B35"/>
    <w:rsid w:val="00367B40"/>
    <w:rsid w:val="00367EDF"/>
    <w:rsid w:val="00370561"/>
    <w:rsid w:val="00370857"/>
    <w:rsid w:val="00370A82"/>
    <w:rsid w:val="00370A8E"/>
    <w:rsid w:val="00370BF2"/>
    <w:rsid w:val="00370D08"/>
    <w:rsid w:val="00370D37"/>
    <w:rsid w:val="00370E9A"/>
    <w:rsid w:val="00370F3D"/>
    <w:rsid w:val="003710F3"/>
    <w:rsid w:val="003711F6"/>
    <w:rsid w:val="00371357"/>
    <w:rsid w:val="00371577"/>
    <w:rsid w:val="003715D6"/>
    <w:rsid w:val="00371800"/>
    <w:rsid w:val="0037191D"/>
    <w:rsid w:val="00371CE2"/>
    <w:rsid w:val="00371D98"/>
    <w:rsid w:val="00372002"/>
    <w:rsid w:val="003722BE"/>
    <w:rsid w:val="003723D0"/>
    <w:rsid w:val="0037258B"/>
    <w:rsid w:val="00372684"/>
    <w:rsid w:val="003726E6"/>
    <w:rsid w:val="003729F6"/>
    <w:rsid w:val="00372B46"/>
    <w:rsid w:val="00372BF3"/>
    <w:rsid w:val="0037313F"/>
    <w:rsid w:val="0037338F"/>
    <w:rsid w:val="0037340C"/>
    <w:rsid w:val="00373652"/>
    <w:rsid w:val="003736ED"/>
    <w:rsid w:val="00374327"/>
    <w:rsid w:val="003746AC"/>
    <w:rsid w:val="0037476F"/>
    <w:rsid w:val="00374AB4"/>
    <w:rsid w:val="00374C23"/>
    <w:rsid w:val="00374CAD"/>
    <w:rsid w:val="00374D16"/>
    <w:rsid w:val="00374F56"/>
    <w:rsid w:val="00374FA1"/>
    <w:rsid w:val="00375249"/>
    <w:rsid w:val="003752F5"/>
    <w:rsid w:val="00375414"/>
    <w:rsid w:val="003754ED"/>
    <w:rsid w:val="0037564C"/>
    <w:rsid w:val="0037585C"/>
    <w:rsid w:val="00375A52"/>
    <w:rsid w:val="00375EC0"/>
    <w:rsid w:val="00375FA8"/>
    <w:rsid w:val="0037607D"/>
    <w:rsid w:val="00376257"/>
    <w:rsid w:val="003762DC"/>
    <w:rsid w:val="00376417"/>
    <w:rsid w:val="00376502"/>
    <w:rsid w:val="0037651C"/>
    <w:rsid w:val="003765E7"/>
    <w:rsid w:val="00376605"/>
    <w:rsid w:val="003767F1"/>
    <w:rsid w:val="003768F8"/>
    <w:rsid w:val="00376A9B"/>
    <w:rsid w:val="00376DA0"/>
    <w:rsid w:val="00376F78"/>
    <w:rsid w:val="00377153"/>
    <w:rsid w:val="003772DD"/>
    <w:rsid w:val="00377556"/>
    <w:rsid w:val="0037791C"/>
    <w:rsid w:val="00377A11"/>
    <w:rsid w:val="00377B15"/>
    <w:rsid w:val="00377DDA"/>
    <w:rsid w:val="00377F43"/>
    <w:rsid w:val="00377F75"/>
    <w:rsid w:val="00377FBC"/>
    <w:rsid w:val="00380242"/>
    <w:rsid w:val="00380339"/>
    <w:rsid w:val="003804E8"/>
    <w:rsid w:val="00380F06"/>
    <w:rsid w:val="00380FB5"/>
    <w:rsid w:val="0038105E"/>
    <w:rsid w:val="0038120B"/>
    <w:rsid w:val="0038141B"/>
    <w:rsid w:val="003816A6"/>
    <w:rsid w:val="00381701"/>
    <w:rsid w:val="00381AF9"/>
    <w:rsid w:val="00381C7F"/>
    <w:rsid w:val="00381DA4"/>
    <w:rsid w:val="00381FB1"/>
    <w:rsid w:val="00381FE9"/>
    <w:rsid w:val="0038201E"/>
    <w:rsid w:val="003826B4"/>
    <w:rsid w:val="00382716"/>
    <w:rsid w:val="00382AAA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6187"/>
    <w:rsid w:val="0038671C"/>
    <w:rsid w:val="0038689E"/>
    <w:rsid w:val="00386968"/>
    <w:rsid w:val="00386B84"/>
    <w:rsid w:val="00386C94"/>
    <w:rsid w:val="00386CCC"/>
    <w:rsid w:val="00386DF4"/>
    <w:rsid w:val="00386DF6"/>
    <w:rsid w:val="00386FD7"/>
    <w:rsid w:val="003870CB"/>
    <w:rsid w:val="0038721E"/>
    <w:rsid w:val="00387855"/>
    <w:rsid w:val="00387985"/>
    <w:rsid w:val="00390442"/>
    <w:rsid w:val="00390474"/>
    <w:rsid w:val="003904C2"/>
    <w:rsid w:val="0039068B"/>
    <w:rsid w:val="003908B2"/>
    <w:rsid w:val="00390B1E"/>
    <w:rsid w:val="00390FDA"/>
    <w:rsid w:val="00391301"/>
    <w:rsid w:val="003913B1"/>
    <w:rsid w:val="00391515"/>
    <w:rsid w:val="0039161E"/>
    <w:rsid w:val="00391B17"/>
    <w:rsid w:val="00391EE1"/>
    <w:rsid w:val="0039263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109"/>
    <w:rsid w:val="00394116"/>
    <w:rsid w:val="0039461F"/>
    <w:rsid w:val="00394811"/>
    <w:rsid w:val="00394B4B"/>
    <w:rsid w:val="00394E83"/>
    <w:rsid w:val="00394EE6"/>
    <w:rsid w:val="0039510E"/>
    <w:rsid w:val="003951AF"/>
    <w:rsid w:val="0039588A"/>
    <w:rsid w:val="00395AEF"/>
    <w:rsid w:val="00395DD3"/>
    <w:rsid w:val="00396033"/>
    <w:rsid w:val="00396689"/>
    <w:rsid w:val="003968F9"/>
    <w:rsid w:val="003969A3"/>
    <w:rsid w:val="00396C69"/>
    <w:rsid w:val="00396C97"/>
    <w:rsid w:val="00396EC5"/>
    <w:rsid w:val="00397496"/>
    <w:rsid w:val="003976D1"/>
    <w:rsid w:val="0039795F"/>
    <w:rsid w:val="00397A31"/>
    <w:rsid w:val="00397B42"/>
    <w:rsid w:val="00397F32"/>
    <w:rsid w:val="003A02F5"/>
    <w:rsid w:val="003A0430"/>
    <w:rsid w:val="003A0450"/>
    <w:rsid w:val="003A0662"/>
    <w:rsid w:val="003A16B3"/>
    <w:rsid w:val="003A1C59"/>
    <w:rsid w:val="003A219B"/>
    <w:rsid w:val="003A2388"/>
    <w:rsid w:val="003A245A"/>
    <w:rsid w:val="003A252C"/>
    <w:rsid w:val="003A286A"/>
    <w:rsid w:val="003A2B2F"/>
    <w:rsid w:val="003A2BAA"/>
    <w:rsid w:val="003A2C9A"/>
    <w:rsid w:val="003A2E9C"/>
    <w:rsid w:val="003A2F4C"/>
    <w:rsid w:val="003A30D2"/>
    <w:rsid w:val="003A33D9"/>
    <w:rsid w:val="003A3682"/>
    <w:rsid w:val="003A3802"/>
    <w:rsid w:val="003A3C37"/>
    <w:rsid w:val="003A3EE6"/>
    <w:rsid w:val="003A43B1"/>
    <w:rsid w:val="003A4581"/>
    <w:rsid w:val="003A49FC"/>
    <w:rsid w:val="003A4ECC"/>
    <w:rsid w:val="003A4F74"/>
    <w:rsid w:val="003A517B"/>
    <w:rsid w:val="003A51B8"/>
    <w:rsid w:val="003A52DF"/>
    <w:rsid w:val="003A5542"/>
    <w:rsid w:val="003A5CD5"/>
    <w:rsid w:val="003A5EE0"/>
    <w:rsid w:val="003A610C"/>
    <w:rsid w:val="003A62D9"/>
    <w:rsid w:val="003A63A7"/>
    <w:rsid w:val="003A645D"/>
    <w:rsid w:val="003A6472"/>
    <w:rsid w:val="003A6591"/>
    <w:rsid w:val="003A6626"/>
    <w:rsid w:val="003A66C1"/>
    <w:rsid w:val="003A6D0F"/>
    <w:rsid w:val="003A7044"/>
    <w:rsid w:val="003A7265"/>
    <w:rsid w:val="003A7544"/>
    <w:rsid w:val="003A75C6"/>
    <w:rsid w:val="003A7770"/>
    <w:rsid w:val="003A7994"/>
    <w:rsid w:val="003A7D9F"/>
    <w:rsid w:val="003A7E0D"/>
    <w:rsid w:val="003A7F05"/>
    <w:rsid w:val="003B0013"/>
    <w:rsid w:val="003B0118"/>
    <w:rsid w:val="003B017D"/>
    <w:rsid w:val="003B031A"/>
    <w:rsid w:val="003B046C"/>
    <w:rsid w:val="003B04E3"/>
    <w:rsid w:val="003B0527"/>
    <w:rsid w:val="003B0568"/>
    <w:rsid w:val="003B0B01"/>
    <w:rsid w:val="003B0B96"/>
    <w:rsid w:val="003B0BC6"/>
    <w:rsid w:val="003B0CFB"/>
    <w:rsid w:val="003B0D44"/>
    <w:rsid w:val="003B0DA0"/>
    <w:rsid w:val="003B0DC3"/>
    <w:rsid w:val="003B0F34"/>
    <w:rsid w:val="003B0F52"/>
    <w:rsid w:val="003B142A"/>
    <w:rsid w:val="003B16FC"/>
    <w:rsid w:val="003B192A"/>
    <w:rsid w:val="003B19F9"/>
    <w:rsid w:val="003B1A8B"/>
    <w:rsid w:val="003B1CFF"/>
    <w:rsid w:val="003B1E53"/>
    <w:rsid w:val="003B1F17"/>
    <w:rsid w:val="003B2093"/>
    <w:rsid w:val="003B21EA"/>
    <w:rsid w:val="003B22F2"/>
    <w:rsid w:val="003B23A9"/>
    <w:rsid w:val="003B2790"/>
    <w:rsid w:val="003B27BB"/>
    <w:rsid w:val="003B28DB"/>
    <w:rsid w:val="003B3196"/>
    <w:rsid w:val="003B332E"/>
    <w:rsid w:val="003B3808"/>
    <w:rsid w:val="003B3A45"/>
    <w:rsid w:val="003B3F91"/>
    <w:rsid w:val="003B427D"/>
    <w:rsid w:val="003B4663"/>
    <w:rsid w:val="003B494E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34"/>
    <w:rsid w:val="003B6402"/>
    <w:rsid w:val="003B644E"/>
    <w:rsid w:val="003B6752"/>
    <w:rsid w:val="003B67F7"/>
    <w:rsid w:val="003B6966"/>
    <w:rsid w:val="003B6B7D"/>
    <w:rsid w:val="003B6C14"/>
    <w:rsid w:val="003B6CAF"/>
    <w:rsid w:val="003B7238"/>
    <w:rsid w:val="003B7327"/>
    <w:rsid w:val="003B7432"/>
    <w:rsid w:val="003B7469"/>
    <w:rsid w:val="003B7539"/>
    <w:rsid w:val="003B765D"/>
    <w:rsid w:val="003B7775"/>
    <w:rsid w:val="003B778F"/>
    <w:rsid w:val="003B78DA"/>
    <w:rsid w:val="003B7ADA"/>
    <w:rsid w:val="003B7BA9"/>
    <w:rsid w:val="003B7DAD"/>
    <w:rsid w:val="003B7EA5"/>
    <w:rsid w:val="003C0034"/>
    <w:rsid w:val="003C0128"/>
    <w:rsid w:val="003C02D7"/>
    <w:rsid w:val="003C0492"/>
    <w:rsid w:val="003C0655"/>
    <w:rsid w:val="003C0794"/>
    <w:rsid w:val="003C0E3C"/>
    <w:rsid w:val="003C1155"/>
    <w:rsid w:val="003C1335"/>
    <w:rsid w:val="003C13FB"/>
    <w:rsid w:val="003C14EF"/>
    <w:rsid w:val="003C15D1"/>
    <w:rsid w:val="003C15D8"/>
    <w:rsid w:val="003C18C6"/>
    <w:rsid w:val="003C1909"/>
    <w:rsid w:val="003C19D1"/>
    <w:rsid w:val="003C1AC8"/>
    <w:rsid w:val="003C1AFF"/>
    <w:rsid w:val="003C1BA0"/>
    <w:rsid w:val="003C1F57"/>
    <w:rsid w:val="003C242A"/>
    <w:rsid w:val="003C242C"/>
    <w:rsid w:val="003C245F"/>
    <w:rsid w:val="003C26BD"/>
    <w:rsid w:val="003C26F0"/>
    <w:rsid w:val="003C2BE1"/>
    <w:rsid w:val="003C2BE8"/>
    <w:rsid w:val="003C2DBD"/>
    <w:rsid w:val="003C2F81"/>
    <w:rsid w:val="003C307C"/>
    <w:rsid w:val="003C3378"/>
    <w:rsid w:val="003C3390"/>
    <w:rsid w:val="003C33DE"/>
    <w:rsid w:val="003C3981"/>
    <w:rsid w:val="003C3B50"/>
    <w:rsid w:val="003C3C0C"/>
    <w:rsid w:val="003C3CCA"/>
    <w:rsid w:val="003C401E"/>
    <w:rsid w:val="003C4267"/>
    <w:rsid w:val="003C45CB"/>
    <w:rsid w:val="003C482D"/>
    <w:rsid w:val="003C49D6"/>
    <w:rsid w:val="003C4A95"/>
    <w:rsid w:val="003C4B04"/>
    <w:rsid w:val="003C4B79"/>
    <w:rsid w:val="003C4E59"/>
    <w:rsid w:val="003C4F7D"/>
    <w:rsid w:val="003C5132"/>
    <w:rsid w:val="003C5797"/>
    <w:rsid w:val="003C6154"/>
    <w:rsid w:val="003C6178"/>
    <w:rsid w:val="003C630D"/>
    <w:rsid w:val="003C6509"/>
    <w:rsid w:val="003C65AF"/>
    <w:rsid w:val="003C69E5"/>
    <w:rsid w:val="003C6BD6"/>
    <w:rsid w:val="003C6D25"/>
    <w:rsid w:val="003C6F60"/>
    <w:rsid w:val="003C6FFC"/>
    <w:rsid w:val="003C7081"/>
    <w:rsid w:val="003C7270"/>
    <w:rsid w:val="003C7279"/>
    <w:rsid w:val="003C74DA"/>
    <w:rsid w:val="003C76F6"/>
    <w:rsid w:val="003D00D2"/>
    <w:rsid w:val="003D01F8"/>
    <w:rsid w:val="003D03EB"/>
    <w:rsid w:val="003D05E3"/>
    <w:rsid w:val="003D0689"/>
    <w:rsid w:val="003D0737"/>
    <w:rsid w:val="003D084D"/>
    <w:rsid w:val="003D09CE"/>
    <w:rsid w:val="003D0A1F"/>
    <w:rsid w:val="003D0A99"/>
    <w:rsid w:val="003D0FBE"/>
    <w:rsid w:val="003D0FFE"/>
    <w:rsid w:val="003D1170"/>
    <w:rsid w:val="003D161E"/>
    <w:rsid w:val="003D1649"/>
    <w:rsid w:val="003D167C"/>
    <w:rsid w:val="003D17BA"/>
    <w:rsid w:val="003D18C7"/>
    <w:rsid w:val="003D1B39"/>
    <w:rsid w:val="003D1BAF"/>
    <w:rsid w:val="003D1C50"/>
    <w:rsid w:val="003D212D"/>
    <w:rsid w:val="003D21AD"/>
    <w:rsid w:val="003D229A"/>
    <w:rsid w:val="003D2F28"/>
    <w:rsid w:val="003D2F59"/>
    <w:rsid w:val="003D3150"/>
    <w:rsid w:val="003D31F4"/>
    <w:rsid w:val="003D3350"/>
    <w:rsid w:val="003D34E9"/>
    <w:rsid w:val="003D39FD"/>
    <w:rsid w:val="003D3EEA"/>
    <w:rsid w:val="003D41F9"/>
    <w:rsid w:val="003D43E8"/>
    <w:rsid w:val="003D4507"/>
    <w:rsid w:val="003D48EC"/>
    <w:rsid w:val="003D48F0"/>
    <w:rsid w:val="003D4A28"/>
    <w:rsid w:val="003D4D1E"/>
    <w:rsid w:val="003D4D86"/>
    <w:rsid w:val="003D4E1F"/>
    <w:rsid w:val="003D4F11"/>
    <w:rsid w:val="003D503A"/>
    <w:rsid w:val="003D50E5"/>
    <w:rsid w:val="003D5271"/>
    <w:rsid w:val="003D53C9"/>
    <w:rsid w:val="003D5972"/>
    <w:rsid w:val="003D5A59"/>
    <w:rsid w:val="003D5A65"/>
    <w:rsid w:val="003D5D3F"/>
    <w:rsid w:val="003D5FAE"/>
    <w:rsid w:val="003D6059"/>
    <w:rsid w:val="003D6377"/>
    <w:rsid w:val="003D685D"/>
    <w:rsid w:val="003D690D"/>
    <w:rsid w:val="003D6EF5"/>
    <w:rsid w:val="003D74A8"/>
    <w:rsid w:val="003D7BC9"/>
    <w:rsid w:val="003D7D18"/>
    <w:rsid w:val="003E0251"/>
    <w:rsid w:val="003E0335"/>
    <w:rsid w:val="003E07AF"/>
    <w:rsid w:val="003E08A1"/>
    <w:rsid w:val="003E09A1"/>
    <w:rsid w:val="003E0E39"/>
    <w:rsid w:val="003E1060"/>
    <w:rsid w:val="003E128F"/>
    <w:rsid w:val="003E14C2"/>
    <w:rsid w:val="003E1A0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7F"/>
    <w:rsid w:val="003E2EDB"/>
    <w:rsid w:val="003E34CA"/>
    <w:rsid w:val="003E3772"/>
    <w:rsid w:val="003E3A2A"/>
    <w:rsid w:val="003E3CAE"/>
    <w:rsid w:val="003E3CEF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5E9E"/>
    <w:rsid w:val="003E6086"/>
    <w:rsid w:val="003E6226"/>
    <w:rsid w:val="003E627D"/>
    <w:rsid w:val="003E6417"/>
    <w:rsid w:val="003E6764"/>
    <w:rsid w:val="003E6955"/>
    <w:rsid w:val="003E697F"/>
    <w:rsid w:val="003E69F5"/>
    <w:rsid w:val="003E6B45"/>
    <w:rsid w:val="003E6C8C"/>
    <w:rsid w:val="003E6E25"/>
    <w:rsid w:val="003E71DA"/>
    <w:rsid w:val="003E7386"/>
    <w:rsid w:val="003E7505"/>
    <w:rsid w:val="003E75AE"/>
    <w:rsid w:val="003E7602"/>
    <w:rsid w:val="003E77DE"/>
    <w:rsid w:val="003E782A"/>
    <w:rsid w:val="003E78A5"/>
    <w:rsid w:val="003E7AEA"/>
    <w:rsid w:val="003E7DC9"/>
    <w:rsid w:val="003F0016"/>
    <w:rsid w:val="003F01C7"/>
    <w:rsid w:val="003F0386"/>
    <w:rsid w:val="003F04A9"/>
    <w:rsid w:val="003F055C"/>
    <w:rsid w:val="003F0A0E"/>
    <w:rsid w:val="003F0ACA"/>
    <w:rsid w:val="003F0DBE"/>
    <w:rsid w:val="003F0ED6"/>
    <w:rsid w:val="003F0FE1"/>
    <w:rsid w:val="003F1319"/>
    <w:rsid w:val="003F133B"/>
    <w:rsid w:val="003F14CB"/>
    <w:rsid w:val="003F1713"/>
    <w:rsid w:val="003F1A2A"/>
    <w:rsid w:val="003F1F94"/>
    <w:rsid w:val="003F253B"/>
    <w:rsid w:val="003F260B"/>
    <w:rsid w:val="003F2932"/>
    <w:rsid w:val="003F29EB"/>
    <w:rsid w:val="003F2A86"/>
    <w:rsid w:val="003F2C55"/>
    <w:rsid w:val="003F319D"/>
    <w:rsid w:val="003F3205"/>
    <w:rsid w:val="003F3648"/>
    <w:rsid w:val="003F36EA"/>
    <w:rsid w:val="003F387B"/>
    <w:rsid w:val="003F3914"/>
    <w:rsid w:val="003F3A28"/>
    <w:rsid w:val="003F3A2E"/>
    <w:rsid w:val="003F3DD2"/>
    <w:rsid w:val="003F40CC"/>
    <w:rsid w:val="003F457C"/>
    <w:rsid w:val="003F48DA"/>
    <w:rsid w:val="003F49F7"/>
    <w:rsid w:val="003F4C50"/>
    <w:rsid w:val="003F4D90"/>
    <w:rsid w:val="003F4E96"/>
    <w:rsid w:val="003F4EE6"/>
    <w:rsid w:val="003F4F48"/>
    <w:rsid w:val="003F550F"/>
    <w:rsid w:val="003F5708"/>
    <w:rsid w:val="003F5960"/>
    <w:rsid w:val="003F62EB"/>
    <w:rsid w:val="003F65E8"/>
    <w:rsid w:val="003F66C1"/>
    <w:rsid w:val="003F68FA"/>
    <w:rsid w:val="003F6955"/>
    <w:rsid w:val="003F6B4C"/>
    <w:rsid w:val="003F6B77"/>
    <w:rsid w:val="003F6D92"/>
    <w:rsid w:val="003F6F81"/>
    <w:rsid w:val="003F734C"/>
    <w:rsid w:val="003F7639"/>
    <w:rsid w:val="003F7A19"/>
    <w:rsid w:val="003F7CFA"/>
    <w:rsid w:val="003F7D2D"/>
    <w:rsid w:val="003F7E6C"/>
    <w:rsid w:val="003F7F4B"/>
    <w:rsid w:val="0040009F"/>
    <w:rsid w:val="004008E7"/>
    <w:rsid w:val="004009A0"/>
    <w:rsid w:val="00400AFE"/>
    <w:rsid w:val="00400B76"/>
    <w:rsid w:val="00401063"/>
    <w:rsid w:val="0040139E"/>
    <w:rsid w:val="004015C7"/>
    <w:rsid w:val="00401753"/>
    <w:rsid w:val="00402250"/>
    <w:rsid w:val="0040267A"/>
    <w:rsid w:val="0040275C"/>
    <w:rsid w:val="00402D07"/>
    <w:rsid w:val="00403158"/>
    <w:rsid w:val="00403465"/>
    <w:rsid w:val="00403559"/>
    <w:rsid w:val="00403839"/>
    <w:rsid w:val="00403889"/>
    <w:rsid w:val="0040397B"/>
    <w:rsid w:val="00403F83"/>
    <w:rsid w:val="00404065"/>
    <w:rsid w:val="004040B9"/>
    <w:rsid w:val="004040C9"/>
    <w:rsid w:val="00404167"/>
    <w:rsid w:val="004042FC"/>
    <w:rsid w:val="004043EB"/>
    <w:rsid w:val="0040486E"/>
    <w:rsid w:val="00404C43"/>
    <w:rsid w:val="00404D72"/>
    <w:rsid w:val="004052A8"/>
    <w:rsid w:val="00405513"/>
    <w:rsid w:val="00405994"/>
    <w:rsid w:val="004059B8"/>
    <w:rsid w:val="004059D4"/>
    <w:rsid w:val="004061DA"/>
    <w:rsid w:val="004063A5"/>
    <w:rsid w:val="004066D4"/>
    <w:rsid w:val="0040671A"/>
    <w:rsid w:val="00406806"/>
    <w:rsid w:val="00406C05"/>
    <w:rsid w:val="00406CC6"/>
    <w:rsid w:val="0040739A"/>
    <w:rsid w:val="00407403"/>
    <w:rsid w:val="00407513"/>
    <w:rsid w:val="00407A09"/>
    <w:rsid w:val="00407C74"/>
    <w:rsid w:val="00407CD5"/>
    <w:rsid w:val="00407E56"/>
    <w:rsid w:val="00407FE0"/>
    <w:rsid w:val="004100B4"/>
    <w:rsid w:val="0041102D"/>
    <w:rsid w:val="004110CD"/>
    <w:rsid w:val="00411506"/>
    <w:rsid w:val="00411661"/>
    <w:rsid w:val="004119C4"/>
    <w:rsid w:val="00411ABA"/>
    <w:rsid w:val="00411B1D"/>
    <w:rsid w:val="00411C41"/>
    <w:rsid w:val="00411EC0"/>
    <w:rsid w:val="00411F54"/>
    <w:rsid w:val="00412035"/>
    <w:rsid w:val="00412274"/>
    <w:rsid w:val="004124D5"/>
    <w:rsid w:val="004124E7"/>
    <w:rsid w:val="00412B18"/>
    <w:rsid w:val="00412E6D"/>
    <w:rsid w:val="00413098"/>
    <w:rsid w:val="004140BE"/>
    <w:rsid w:val="0041425C"/>
    <w:rsid w:val="004146BA"/>
    <w:rsid w:val="00414B30"/>
    <w:rsid w:val="00414F10"/>
    <w:rsid w:val="0041513D"/>
    <w:rsid w:val="0041526F"/>
    <w:rsid w:val="004152FA"/>
    <w:rsid w:val="00415356"/>
    <w:rsid w:val="00415CB6"/>
    <w:rsid w:val="00415D98"/>
    <w:rsid w:val="00415E85"/>
    <w:rsid w:val="0041626A"/>
    <w:rsid w:val="00416890"/>
    <w:rsid w:val="00416EF7"/>
    <w:rsid w:val="00417411"/>
    <w:rsid w:val="0041742F"/>
    <w:rsid w:val="00420484"/>
    <w:rsid w:val="00420873"/>
    <w:rsid w:val="00420D4D"/>
    <w:rsid w:val="00420F24"/>
    <w:rsid w:val="0042124F"/>
    <w:rsid w:val="00421720"/>
    <w:rsid w:val="00421C12"/>
    <w:rsid w:val="00421C1F"/>
    <w:rsid w:val="00421DEC"/>
    <w:rsid w:val="00421E2B"/>
    <w:rsid w:val="00421F22"/>
    <w:rsid w:val="004226D9"/>
    <w:rsid w:val="004227A6"/>
    <w:rsid w:val="004228B0"/>
    <w:rsid w:val="00422C18"/>
    <w:rsid w:val="00422CB0"/>
    <w:rsid w:val="0042314B"/>
    <w:rsid w:val="00423278"/>
    <w:rsid w:val="00423313"/>
    <w:rsid w:val="00423919"/>
    <w:rsid w:val="00423967"/>
    <w:rsid w:val="00423A8E"/>
    <w:rsid w:val="00423A99"/>
    <w:rsid w:val="00423B09"/>
    <w:rsid w:val="00423D93"/>
    <w:rsid w:val="00424207"/>
    <w:rsid w:val="00424C79"/>
    <w:rsid w:val="00424CE5"/>
    <w:rsid w:val="00424CE9"/>
    <w:rsid w:val="00424EE6"/>
    <w:rsid w:val="00424F8D"/>
    <w:rsid w:val="00425549"/>
    <w:rsid w:val="004256C1"/>
    <w:rsid w:val="00425963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6E73"/>
    <w:rsid w:val="00427035"/>
    <w:rsid w:val="0042707C"/>
    <w:rsid w:val="00427398"/>
    <w:rsid w:val="004273BB"/>
    <w:rsid w:val="00427486"/>
    <w:rsid w:val="00427806"/>
    <w:rsid w:val="00427896"/>
    <w:rsid w:val="004278D2"/>
    <w:rsid w:val="004279FC"/>
    <w:rsid w:val="00427C10"/>
    <w:rsid w:val="00427CEA"/>
    <w:rsid w:val="00427D29"/>
    <w:rsid w:val="00427D57"/>
    <w:rsid w:val="00427F85"/>
    <w:rsid w:val="00427FA5"/>
    <w:rsid w:val="00430000"/>
    <w:rsid w:val="00430259"/>
    <w:rsid w:val="00430356"/>
    <w:rsid w:val="0043055F"/>
    <w:rsid w:val="00430840"/>
    <w:rsid w:val="0043090E"/>
    <w:rsid w:val="00430BD6"/>
    <w:rsid w:val="00430F5D"/>
    <w:rsid w:val="0043102C"/>
    <w:rsid w:val="00431211"/>
    <w:rsid w:val="00431304"/>
    <w:rsid w:val="00431325"/>
    <w:rsid w:val="004318A2"/>
    <w:rsid w:val="004319F7"/>
    <w:rsid w:val="00431A6C"/>
    <w:rsid w:val="00431F50"/>
    <w:rsid w:val="00432057"/>
    <w:rsid w:val="004324F5"/>
    <w:rsid w:val="0043256B"/>
    <w:rsid w:val="004327DB"/>
    <w:rsid w:val="00432839"/>
    <w:rsid w:val="00432AC9"/>
    <w:rsid w:val="00432B0F"/>
    <w:rsid w:val="00432C7B"/>
    <w:rsid w:val="00432C9B"/>
    <w:rsid w:val="00432FC4"/>
    <w:rsid w:val="004330BA"/>
    <w:rsid w:val="004330E7"/>
    <w:rsid w:val="00433423"/>
    <w:rsid w:val="00433668"/>
    <w:rsid w:val="0043380D"/>
    <w:rsid w:val="00433941"/>
    <w:rsid w:val="004339E7"/>
    <w:rsid w:val="00433E19"/>
    <w:rsid w:val="004342E5"/>
    <w:rsid w:val="00434386"/>
    <w:rsid w:val="004344C7"/>
    <w:rsid w:val="00434822"/>
    <w:rsid w:val="00434A38"/>
    <w:rsid w:val="00434B2B"/>
    <w:rsid w:val="00434B6C"/>
    <w:rsid w:val="00434B8A"/>
    <w:rsid w:val="00434D0C"/>
    <w:rsid w:val="00434DD9"/>
    <w:rsid w:val="00435103"/>
    <w:rsid w:val="0043549E"/>
    <w:rsid w:val="004355E2"/>
    <w:rsid w:val="00435A08"/>
    <w:rsid w:val="00435E1B"/>
    <w:rsid w:val="0043627E"/>
    <w:rsid w:val="00436B00"/>
    <w:rsid w:val="00436CED"/>
    <w:rsid w:val="00436E06"/>
    <w:rsid w:val="0043709E"/>
    <w:rsid w:val="004370E4"/>
    <w:rsid w:val="0043732E"/>
    <w:rsid w:val="004373D1"/>
    <w:rsid w:val="00437568"/>
    <w:rsid w:val="0043756B"/>
    <w:rsid w:val="004376F5"/>
    <w:rsid w:val="004379A0"/>
    <w:rsid w:val="004379E9"/>
    <w:rsid w:val="00437A1E"/>
    <w:rsid w:val="00437A74"/>
    <w:rsid w:val="00437D3E"/>
    <w:rsid w:val="0044065B"/>
    <w:rsid w:val="00440864"/>
    <w:rsid w:val="004409CD"/>
    <w:rsid w:val="00440A87"/>
    <w:rsid w:val="00440C52"/>
    <w:rsid w:val="00440EB1"/>
    <w:rsid w:val="00441126"/>
    <w:rsid w:val="004411C4"/>
    <w:rsid w:val="004411FA"/>
    <w:rsid w:val="00441265"/>
    <w:rsid w:val="00441571"/>
    <w:rsid w:val="004415ED"/>
    <w:rsid w:val="00441AA6"/>
    <w:rsid w:val="00441BDF"/>
    <w:rsid w:val="00441D1B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804"/>
    <w:rsid w:val="0044396B"/>
    <w:rsid w:val="00443BAE"/>
    <w:rsid w:val="00443BB5"/>
    <w:rsid w:val="00443C17"/>
    <w:rsid w:val="00443F79"/>
    <w:rsid w:val="00443FEE"/>
    <w:rsid w:val="004440DC"/>
    <w:rsid w:val="004440F8"/>
    <w:rsid w:val="00444468"/>
    <w:rsid w:val="004446A6"/>
    <w:rsid w:val="004446A7"/>
    <w:rsid w:val="00444D6B"/>
    <w:rsid w:val="00445430"/>
    <w:rsid w:val="00445602"/>
    <w:rsid w:val="0044581A"/>
    <w:rsid w:val="00445A01"/>
    <w:rsid w:val="00445A3E"/>
    <w:rsid w:val="00445BC5"/>
    <w:rsid w:val="00445D0C"/>
    <w:rsid w:val="00445E7E"/>
    <w:rsid w:val="00446165"/>
    <w:rsid w:val="0044641B"/>
    <w:rsid w:val="004467F1"/>
    <w:rsid w:val="00446E19"/>
    <w:rsid w:val="00446FF5"/>
    <w:rsid w:val="00447051"/>
    <w:rsid w:val="004470E2"/>
    <w:rsid w:val="0044730B"/>
    <w:rsid w:val="00447388"/>
    <w:rsid w:val="0044747B"/>
    <w:rsid w:val="004474AA"/>
    <w:rsid w:val="00447E08"/>
    <w:rsid w:val="00450261"/>
    <w:rsid w:val="00450379"/>
    <w:rsid w:val="0045042D"/>
    <w:rsid w:val="00450616"/>
    <w:rsid w:val="00450EBC"/>
    <w:rsid w:val="004511A8"/>
    <w:rsid w:val="004512CC"/>
    <w:rsid w:val="004512CF"/>
    <w:rsid w:val="00451582"/>
    <w:rsid w:val="004515CB"/>
    <w:rsid w:val="00451805"/>
    <w:rsid w:val="00451CEC"/>
    <w:rsid w:val="00451E31"/>
    <w:rsid w:val="00451E8F"/>
    <w:rsid w:val="00452362"/>
    <w:rsid w:val="004526BF"/>
    <w:rsid w:val="004529F7"/>
    <w:rsid w:val="00452D15"/>
    <w:rsid w:val="00452E59"/>
    <w:rsid w:val="00452FB4"/>
    <w:rsid w:val="00453020"/>
    <w:rsid w:val="0045304D"/>
    <w:rsid w:val="00453131"/>
    <w:rsid w:val="00453A7D"/>
    <w:rsid w:val="00453CD7"/>
    <w:rsid w:val="00453D15"/>
    <w:rsid w:val="00453F19"/>
    <w:rsid w:val="00453F89"/>
    <w:rsid w:val="00453FD2"/>
    <w:rsid w:val="00454107"/>
    <w:rsid w:val="00454300"/>
    <w:rsid w:val="00454458"/>
    <w:rsid w:val="00454689"/>
    <w:rsid w:val="00454847"/>
    <w:rsid w:val="00454A63"/>
    <w:rsid w:val="00454A74"/>
    <w:rsid w:val="004550D3"/>
    <w:rsid w:val="004551DF"/>
    <w:rsid w:val="004557EA"/>
    <w:rsid w:val="004558CA"/>
    <w:rsid w:val="00455A40"/>
    <w:rsid w:val="00455AE3"/>
    <w:rsid w:val="00455C33"/>
    <w:rsid w:val="004562A2"/>
    <w:rsid w:val="00456422"/>
    <w:rsid w:val="0045653F"/>
    <w:rsid w:val="004566BA"/>
    <w:rsid w:val="00456875"/>
    <w:rsid w:val="00456F57"/>
    <w:rsid w:val="00457586"/>
    <w:rsid w:val="004577CB"/>
    <w:rsid w:val="00457A51"/>
    <w:rsid w:val="00457E1C"/>
    <w:rsid w:val="00457ECC"/>
    <w:rsid w:val="00460049"/>
    <w:rsid w:val="004604EC"/>
    <w:rsid w:val="0046054B"/>
    <w:rsid w:val="00460841"/>
    <w:rsid w:val="004608EA"/>
    <w:rsid w:val="004610A8"/>
    <w:rsid w:val="00461743"/>
    <w:rsid w:val="00461799"/>
    <w:rsid w:val="00461CCB"/>
    <w:rsid w:val="00461D9B"/>
    <w:rsid w:val="0046218E"/>
    <w:rsid w:val="00462472"/>
    <w:rsid w:val="00462650"/>
    <w:rsid w:val="0046296D"/>
    <w:rsid w:val="00462A98"/>
    <w:rsid w:val="00462B09"/>
    <w:rsid w:val="00462E13"/>
    <w:rsid w:val="00462F90"/>
    <w:rsid w:val="00463038"/>
    <w:rsid w:val="00463209"/>
    <w:rsid w:val="00463335"/>
    <w:rsid w:val="00463546"/>
    <w:rsid w:val="00463684"/>
    <w:rsid w:val="00463A33"/>
    <w:rsid w:val="00463B22"/>
    <w:rsid w:val="00463DC0"/>
    <w:rsid w:val="00463F2E"/>
    <w:rsid w:val="004641E0"/>
    <w:rsid w:val="004647A8"/>
    <w:rsid w:val="004649CF"/>
    <w:rsid w:val="00464BF6"/>
    <w:rsid w:val="00464C36"/>
    <w:rsid w:val="00464DAB"/>
    <w:rsid w:val="00464E83"/>
    <w:rsid w:val="00464EB4"/>
    <w:rsid w:val="00465440"/>
    <w:rsid w:val="0046553B"/>
    <w:rsid w:val="00465555"/>
    <w:rsid w:val="004659C9"/>
    <w:rsid w:val="00465A6E"/>
    <w:rsid w:val="00465CE1"/>
    <w:rsid w:val="00465EAC"/>
    <w:rsid w:val="00465F17"/>
    <w:rsid w:val="00465FF6"/>
    <w:rsid w:val="00466048"/>
    <w:rsid w:val="0046617E"/>
    <w:rsid w:val="004661E0"/>
    <w:rsid w:val="004662C0"/>
    <w:rsid w:val="004663A4"/>
    <w:rsid w:val="004663C1"/>
    <w:rsid w:val="0046693B"/>
    <w:rsid w:val="00466A29"/>
    <w:rsid w:val="00466D9D"/>
    <w:rsid w:val="0046700D"/>
    <w:rsid w:val="00467029"/>
    <w:rsid w:val="004673E6"/>
    <w:rsid w:val="00467461"/>
    <w:rsid w:val="004674C1"/>
    <w:rsid w:val="004674D7"/>
    <w:rsid w:val="004676A6"/>
    <w:rsid w:val="00467931"/>
    <w:rsid w:val="0046797C"/>
    <w:rsid w:val="00467AB7"/>
    <w:rsid w:val="00467C47"/>
    <w:rsid w:val="004701A5"/>
    <w:rsid w:val="00470391"/>
    <w:rsid w:val="004703DD"/>
    <w:rsid w:val="00470470"/>
    <w:rsid w:val="00470499"/>
    <w:rsid w:val="004704A1"/>
    <w:rsid w:val="00470585"/>
    <w:rsid w:val="004708AC"/>
    <w:rsid w:val="00470B6B"/>
    <w:rsid w:val="00470E0A"/>
    <w:rsid w:val="00471061"/>
    <w:rsid w:val="00471169"/>
    <w:rsid w:val="0047142E"/>
    <w:rsid w:val="0047162A"/>
    <w:rsid w:val="004716BE"/>
    <w:rsid w:val="00471714"/>
    <w:rsid w:val="004717E3"/>
    <w:rsid w:val="00471864"/>
    <w:rsid w:val="00471F6E"/>
    <w:rsid w:val="004727C6"/>
    <w:rsid w:val="00472808"/>
    <w:rsid w:val="00472946"/>
    <w:rsid w:val="00472A2B"/>
    <w:rsid w:val="00472C26"/>
    <w:rsid w:val="00472F93"/>
    <w:rsid w:val="0047309D"/>
    <w:rsid w:val="004730D4"/>
    <w:rsid w:val="0047322D"/>
    <w:rsid w:val="00473ACF"/>
    <w:rsid w:val="00473BF2"/>
    <w:rsid w:val="00473BF4"/>
    <w:rsid w:val="00473EF9"/>
    <w:rsid w:val="00474069"/>
    <w:rsid w:val="0047477B"/>
    <w:rsid w:val="00474881"/>
    <w:rsid w:val="00474946"/>
    <w:rsid w:val="004749F9"/>
    <w:rsid w:val="00474A21"/>
    <w:rsid w:val="00474B5F"/>
    <w:rsid w:val="00474B89"/>
    <w:rsid w:val="00474D08"/>
    <w:rsid w:val="00474F67"/>
    <w:rsid w:val="004752A5"/>
    <w:rsid w:val="00475361"/>
    <w:rsid w:val="004755FB"/>
    <w:rsid w:val="00475727"/>
    <w:rsid w:val="00475827"/>
    <w:rsid w:val="00475A20"/>
    <w:rsid w:val="00475A4A"/>
    <w:rsid w:val="00475B27"/>
    <w:rsid w:val="00475DC4"/>
    <w:rsid w:val="004760D0"/>
    <w:rsid w:val="00476261"/>
    <w:rsid w:val="00476423"/>
    <w:rsid w:val="00476A60"/>
    <w:rsid w:val="00476D31"/>
    <w:rsid w:val="00476E03"/>
    <w:rsid w:val="00476E1C"/>
    <w:rsid w:val="00477092"/>
    <w:rsid w:val="00477302"/>
    <w:rsid w:val="004773DC"/>
    <w:rsid w:val="00477C6E"/>
    <w:rsid w:val="00477E9C"/>
    <w:rsid w:val="0048045D"/>
    <w:rsid w:val="00480725"/>
    <w:rsid w:val="004807AA"/>
    <w:rsid w:val="00480890"/>
    <w:rsid w:val="00480AE1"/>
    <w:rsid w:val="00480BFB"/>
    <w:rsid w:val="00480C37"/>
    <w:rsid w:val="00480F3A"/>
    <w:rsid w:val="004810BB"/>
    <w:rsid w:val="00481274"/>
    <w:rsid w:val="00481375"/>
    <w:rsid w:val="004819E7"/>
    <w:rsid w:val="004819F3"/>
    <w:rsid w:val="00481D22"/>
    <w:rsid w:val="004825C5"/>
    <w:rsid w:val="00482D18"/>
    <w:rsid w:val="00482F86"/>
    <w:rsid w:val="00483240"/>
    <w:rsid w:val="0048353F"/>
    <w:rsid w:val="0048378C"/>
    <w:rsid w:val="00483897"/>
    <w:rsid w:val="00483917"/>
    <w:rsid w:val="00483B76"/>
    <w:rsid w:val="00483CEA"/>
    <w:rsid w:val="00483ECE"/>
    <w:rsid w:val="00483F57"/>
    <w:rsid w:val="00484076"/>
    <w:rsid w:val="0048423E"/>
    <w:rsid w:val="00484316"/>
    <w:rsid w:val="004843E4"/>
    <w:rsid w:val="0048470D"/>
    <w:rsid w:val="00484A02"/>
    <w:rsid w:val="00484BA0"/>
    <w:rsid w:val="00484BBF"/>
    <w:rsid w:val="004855C9"/>
    <w:rsid w:val="0048568C"/>
    <w:rsid w:val="0048610C"/>
    <w:rsid w:val="00486747"/>
    <w:rsid w:val="004867F8"/>
    <w:rsid w:val="00486CEF"/>
    <w:rsid w:val="004870D9"/>
    <w:rsid w:val="0048752D"/>
    <w:rsid w:val="0048779E"/>
    <w:rsid w:val="00487ABC"/>
    <w:rsid w:val="00487F3C"/>
    <w:rsid w:val="00487FB7"/>
    <w:rsid w:val="004900D0"/>
    <w:rsid w:val="00491045"/>
    <w:rsid w:val="00491276"/>
    <w:rsid w:val="004912BF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97B"/>
    <w:rsid w:val="00492C06"/>
    <w:rsid w:val="00492C5B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3D68"/>
    <w:rsid w:val="0049411A"/>
    <w:rsid w:val="00494505"/>
    <w:rsid w:val="00494C88"/>
    <w:rsid w:val="00494E68"/>
    <w:rsid w:val="00494FA3"/>
    <w:rsid w:val="004951B6"/>
    <w:rsid w:val="00495280"/>
    <w:rsid w:val="004952A6"/>
    <w:rsid w:val="004954D9"/>
    <w:rsid w:val="00495519"/>
    <w:rsid w:val="004955CE"/>
    <w:rsid w:val="00495625"/>
    <w:rsid w:val="0049598F"/>
    <w:rsid w:val="00495B19"/>
    <w:rsid w:val="00495C61"/>
    <w:rsid w:val="00496068"/>
    <w:rsid w:val="0049629B"/>
    <w:rsid w:val="004963B9"/>
    <w:rsid w:val="00496433"/>
    <w:rsid w:val="004968A2"/>
    <w:rsid w:val="00496C7A"/>
    <w:rsid w:val="004971C2"/>
    <w:rsid w:val="004973B7"/>
    <w:rsid w:val="004975F5"/>
    <w:rsid w:val="00497721"/>
    <w:rsid w:val="00497A97"/>
    <w:rsid w:val="00497BD5"/>
    <w:rsid w:val="00497DF4"/>
    <w:rsid w:val="00497EF1"/>
    <w:rsid w:val="00497F23"/>
    <w:rsid w:val="004A0019"/>
    <w:rsid w:val="004A0021"/>
    <w:rsid w:val="004A0054"/>
    <w:rsid w:val="004A01EB"/>
    <w:rsid w:val="004A02AC"/>
    <w:rsid w:val="004A0413"/>
    <w:rsid w:val="004A0419"/>
    <w:rsid w:val="004A0513"/>
    <w:rsid w:val="004A0B5A"/>
    <w:rsid w:val="004A0EB9"/>
    <w:rsid w:val="004A1066"/>
    <w:rsid w:val="004A1333"/>
    <w:rsid w:val="004A139A"/>
    <w:rsid w:val="004A13CC"/>
    <w:rsid w:val="004A14A8"/>
    <w:rsid w:val="004A161F"/>
    <w:rsid w:val="004A1A4B"/>
    <w:rsid w:val="004A1B60"/>
    <w:rsid w:val="004A1BB9"/>
    <w:rsid w:val="004A2069"/>
    <w:rsid w:val="004A247D"/>
    <w:rsid w:val="004A2488"/>
    <w:rsid w:val="004A2819"/>
    <w:rsid w:val="004A2846"/>
    <w:rsid w:val="004A28E3"/>
    <w:rsid w:val="004A29DC"/>
    <w:rsid w:val="004A29F1"/>
    <w:rsid w:val="004A2BE7"/>
    <w:rsid w:val="004A2F66"/>
    <w:rsid w:val="004A32B5"/>
    <w:rsid w:val="004A338D"/>
    <w:rsid w:val="004A3432"/>
    <w:rsid w:val="004A35B9"/>
    <w:rsid w:val="004A35FE"/>
    <w:rsid w:val="004A3895"/>
    <w:rsid w:val="004A3AEB"/>
    <w:rsid w:val="004A3AF3"/>
    <w:rsid w:val="004A42FF"/>
    <w:rsid w:val="004A4457"/>
    <w:rsid w:val="004A459C"/>
    <w:rsid w:val="004A46A8"/>
    <w:rsid w:val="004A46C1"/>
    <w:rsid w:val="004A485D"/>
    <w:rsid w:val="004A4AB4"/>
    <w:rsid w:val="004A4D55"/>
    <w:rsid w:val="004A51B8"/>
    <w:rsid w:val="004A51E9"/>
    <w:rsid w:val="004A547E"/>
    <w:rsid w:val="004A553F"/>
    <w:rsid w:val="004A5A58"/>
    <w:rsid w:val="004A5AE5"/>
    <w:rsid w:val="004A5C00"/>
    <w:rsid w:val="004A5D2C"/>
    <w:rsid w:val="004A5DDE"/>
    <w:rsid w:val="004A606E"/>
    <w:rsid w:val="004A64E8"/>
    <w:rsid w:val="004A68EE"/>
    <w:rsid w:val="004A6A14"/>
    <w:rsid w:val="004A6BAB"/>
    <w:rsid w:val="004A6DC4"/>
    <w:rsid w:val="004A6DE7"/>
    <w:rsid w:val="004A76B5"/>
    <w:rsid w:val="004A790F"/>
    <w:rsid w:val="004A7989"/>
    <w:rsid w:val="004A7A0B"/>
    <w:rsid w:val="004B02B5"/>
    <w:rsid w:val="004B0308"/>
    <w:rsid w:val="004B0459"/>
    <w:rsid w:val="004B0CEA"/>
    <w:rsid w:val="004B118E"/>
    <w:rsid w:val="004B11F0"/>
    <w:rsid w:val="004B1318"/>
    <w:rsid w:val="004B1356"/>
    <w:rsid w:val="004B1792"/>
    <w:rsid w:val="004B1804"/>
    <w:rsid w:val="004B1A3F"/>
    <w:rsid w:val="004B1B98"/>
    <w:rsid w:val="004B1F2E"/>
    <w:rsid w:val="004B2085"/>
    <w:rsid w:val="004B20A4"/>
    <w:rsid w:val="004B20CA"/>
    <w:rsid w:val="004B22B7"/>
    <w:rsid w:val="004B2310"/>
    <w:rsid w:val="004B2378"/>
    <w:rsid w:val="004B25B6"/>
    <w:rsid w:val="004B25C6"/>
    <w:rsid w:val="004B28A0"/>
    <w:rsid w:val="004B28F5"/>
    <w:rsid w:val="004B2AC0"/>
    <w:rsid w:val="004B2BEE"/>
    <w:rsid w:val="004B2C8C"/>
    <w:rsid w:val="004B3197"/>
    <w:rsid w:val="004B3403"/>
    <w:rsid w:val="004B3AA4"/>
    <w:rsid w:val="004B3C0B"/>
    <w:rsid w:val="004B3E82"/>
    <w:rsid w:val="004B3EF1"/>
    <w:rsid w:val="004B3F79"/>
    <w:rsid w:val="004B4068"/>
    <w:rsid w:val="004B434D"/>
    <w:rsid w:val="004B4498"/>
    <w:rsid w:val="004B4869"/>
    <w:rsid w:val="004B4892"/>
    <w:rsid w:val="004B4A96"/>
    <w:rsid w:val="004B4D23"/>
    <w:rsid w:val="004B4F5E"/>
    <w:rsid w:val="004B508F"/>
    <w:rsid w:val="004B57D2"/>
    <w:rsid w:val="004B58AE"/>
    <w:rsid w:val="004B5B07"/>
    <w:rsid w:val="004B5DF2"/>
    <w:rsid w:val="004B5EFF"/>
    <w:rsid w:val="004B5F43"/>
    <w:rsid w:val="004B5F66"/>
    <w:rsid w:val="004B6253"/>
    <w:rsid w:val="004B6325"/>
    <w:rsid w:val="004B64F9"/>
    <w:rsid w:val="004B668D"/>
    <w:rsid w:val="004B66CF"/>
    <w:rsid w:val="004B6893"/>
    <w:rsid w:val="004B6E8D"/>
    <w:rsid w:val="004B7199"/>
    <w:rsid w:val="004B71C1"/>
    <w:rsid w:val="004B753A"/>
    <w:rsid w:val="004B753D"/>
    <w:rsid w:val="004B7586"/>
    <w:rsid w:val="004B7752"/>
    <w:rsid w:val="004B7B18"/>
    <w:rsid w:val="004B7B65"/>
    <w:rsid w:val="004B7BDE"/>
    <w:rsid w:val="004B7CD0"/>
    <w:rsid w:val="004B7DB2"/>
    <w:rsid w:val="004B7E9F"/>
    <w:rsid w:val="004C00F5"/>
    <w:rsid w:val="004C0251"/>
    <w:rsid w:val="004C05E4"/>
    <w:rsid w:val="004C0990"/>
    <w:rsid w:val="004C09E1"/>
    <w:rsid w:val="004C0A6C"/>
    <w:rsid w:val="004C0CD8"/>
    <w:rsid w:val="004C0E7F"/>
    <w:rsid w:val="004C12D2"/>
    <w:rsid w:val="004C13C1"/>
    <w:rsid w:val="004C1973"/>
    <w:rsid w:val="004C1AC6"/>
    <w:rsid w:val="004C1AFF"/>
    <w:rsid w:val="004C1B21"/>
    <w:rsid w:val="004C1C1A"/>
    <w:rsid w:val="004C21A8"/>
    <w:rsid w:val="004C21F9"/>
    <w:rsid w:val="004C236E"/>
    <w:rsid w:val="004C241E"/>
    <w:rsid w:val="004C2556"/>
    <w:rsid w:val="004C28AA"/>
    <w:rsid w:val="004C2DEC"/>
    <w:rsid w:val="004C2E0D"/>
    <w:rsid w:val="004C2EDF"/>
    <w:rsid w:val="004C3001"/>
    <w:rsid w:val="004C31F0"/>
    <w:rsid w:val="004C32B9"/>
    <w:rsid w:val="004C34DD"/>
    <w:rsid w:val="004C3A24"/>
    <w:rsid w:val="004C3D66"/>
    <w:rsid w:val="004C4B1E"/>
    <w:rsid w:val="004C4B3F"/>
    <w:rsid w:val="004C4B45"/>
    <w:rsid w:val="004C4E09"/>
    <w:rsid w:val="004C4E59"/>
    <w:rsid w:val="004C54C0"/>
    <w:rsid w:val="004C559B"/>
    <w:rsid w:val="004C5EF0"/>
    <w:rsid w:val="004C5FBA"/>
    <w:rsid w:val="004C6235"/>
    <w:rsid w:val="004C670F"/>
    <w:rsid w:val="004C6742"/>
    <w:rsid w:val="004C6755"/>
    <w:rsid w:val="004C6795"/>
    <w:rsid w:val="004C67B0"/>
    <w:rsid w:val="004C68B2"/>
    <w:rsid w:val="004C68C1"/>
    <w:rsid w:val="004C68DA"/>
    <w:rsid w:val="004C6CD4"/>
    <w:rsid w:val="004C6E78"/>
    <w:rsid w:val="004C747A"/>
    <w:rsid w:val="004C7563"/>
    <w:rsid w:val="004C7AD6"/>
    <w:rsid w:val="004C7BD4"/>
    <w:rsid w:val="004C7C2C"/>
    <w:rsid w:val="004C7EF0"/>
    <w:rsid w:val="004D008D"/>
    <w:rsid w:val="004D00C3"/>
    <w:rsid w:val="004D04D1"/>
    <w:rsid w:val="004D04F7"/>
    <w:rsid w:val="004D0A84"/>
    <w:rsid w:val="004D0BA0"/>
    <w:rsid w:val="004D0ECB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C53"/>
    <w:rsid w:val="004D1CCD"/>
    <w:rsid w:val="004D20AB"/>
    <w:rsid w:val="004D20C4"/>
    <w:rsid w:val="004D20ED"/>
    <w:rsid w:val="004D213F"/>
    <w:rsid w:val="004D22C8"/>
    <w:rsid w:val="004D2582"/>
    <w:rsid w:val="004D28C9"/>
    <w:rsid w:val="004D2A6C"/>
    <w:rsid w:val="004D2C0E"/>
    <w:rsid w:val="004D2E93"/>
    <w:rsid w:val="004D32A7"/>
    <w:rsid w:val="004D336C"/>
    <w:rsid w:val="004D33BB"/>
    <w:rsid w:val="004D37B2"/>
    <w:rsid w:val="004D4308"/>
    <w:rsid w:val="004D441F"/>
    <w:rsid w:val="004D4429"/>
    <w:rsid w:val="004D44AC"/>
    <w:rsid w:val="004D4505"/>
    <w:rsid w:val="004D469A"/>
    <w:rsid w:val="004D4A54"/>
    <w:rsid w:val="004D522E"/>
    <w:rsid w:val="004D57BA"/>
    <w:rsid w:val="004D57F4"/>
    <w:rsid w:val="004D5921"/>
    <w:rsid w:val="004D5DC2"/>
    <w:rsid w:val="004D5FED"/>
    <w:rsid w:val="004D6442"/>
    <w:rsid w:val="004D6528"/>
    <w:rsid w:val="004D6822"/>
    <w:rsid w:val="004D68C3"/>
    <w:rsid w:val="004D6B97"/>
    <w:rsid w:val="004D721D"/>
    <w:rsid w:val="004D7366"/>
    <w:rsid w:val="004D75BF"/>
    <w:rsid w:val="004D775C"/>
    <w:rsid w:val="004D7A53"/>
    <w:rsid w:val="004D7A55"/>
    <w:rsid w:val="004D7A66"/>
    <w:rsid w:val="004D7AAE"/>
    <w:rsid w:val="004D7CCA"/>
    <w:rsid w:val="004D7EBF"/>
    <w:rsid w:val="004E0082"/>
    <w:rsid w:val="004E05F5"/>
    <w:rsid w:val="004E0A43"/>
    <w:rsid w:val="004E0FF8"/>
    <w:rsid w:val="004E10F3"/>
    <w:rsid w:val="004E1375"/>
    <w:rsid w:val="004E14A3"/>
    <w:rsid w:val="004E163A"/>
    <w:rsid w:val="004E19B3"/>
    <w:rsid w:val="004E1A3B"/>
    <w:rsid w:val="004E1C01"/>
    <w:rsid w:val="004E1F65"/>
    <w:rsid w:val="004E20D0"/>
    <w:rsid w:val="004E2513"/>
    <w:rsid w:val="004E2558"/>
    <w:rsid w:val="004E27DE"/>
    <w:rsid w:val="004E27F8"/>
    <w:rsid w:val="004E2941"/>
    <w:rsid w:val="004E2F90"/>
    <w:rsid w:val="004E33D5"/>
    <w:rsid w:val="004E3578"/>
    <w:rsid w:val="004E3580"/>
    <w:rsid w:val="004E362B"/>
    <w:rsid w:val="004E3983"/>
    <w:rsid w:val="004E3A91"/>
    <w:rsid w:val="004E3B3E"/>
    <w:rsid w:val="004E3C14"/>
    <w:rsid w:val="004E3EEF"/>
    <w:rsid w:val="004E3F07"/>
    <w:rsid w:val="004E4257"/>
    <w:rsid w:val="004E449C"/>
    <w:rsid w:val="004E468D"/>
    <w:rsid w:val="004E468E"/>
    <w:rsid w:val="004E4726"/>
    <w:rsid w:val="004E494D"/>
    <w:rsid w:val="004E499A"/>
    <w:rsid w:val="004E4DA8"/>
    <w:rsid w:val="004E53B5"/>
    <w:rsid w:val="004E55EE"/>
    <w:rsid w:val="004E58E8"/>
    <w:rsid w:val="004E58EE"/>
    <w:rsid w:val="004E5959"/>
    <w:rsid w:val="004E59C0"/>
    <w:rsid w:val="004E5A7D"/>
    <w:rsid w:val="004E5D6A"/>
    <w:rsid w:val="004E5DDB"/>
    <w:rsid w:val="004E5ECE"/>
    <w:rsid w:val="004E62C6"/>
    <w:rsid w:val="004E653B"/>
    <w:rsid w:val="004E6603"/>
    <w:rsid w:val="004E6720"/>
    <w:rsid w:val="004E6810"/>
    <w:rsid w:val="004E6877"/>
    <w:rsid w:val="004E6B4A"/>
    <w:rsid w:val="004E6B5B"/>
    <w:rsid w:val="004E6C6C"/>
    <w:rsid w:val="004E6D5A"/>
    <w:rsid w:val="004E70B9"/>
    <w:rsid w:val="004E722A"/>
    <w:rsid w:val="004E72D8"/>
    <w:rsid w:val="004E7505"/>
    <w:rsid w:val="004E7810"/>
    <w:rsid w:val="004E7BF4"/>
    <w:rsid w:val="004E7D9E"/>
    <w:rsid w:val="004E7E51"/>
    <w:rsid w:val="004F001A"/>
    <w:rsid w:val="004F00CF"/>
    <w:rsid w:val="004F0180"/>
    <w:rsid w:val="004F02A1"/>
    <w:rsid w:val="004F039F"/>
    <w:rsid w:val="004F04BB"/>
    <w:rsid w:val="004F06D8"/>
    <w:rsid w:val="004F0775"/>
    <w:rsid w:val="004F0889"/>
    <w:rsid w:val="004F0AD2"/>
    <w:rsid w:val="004F0E69"/>
    <w:rsid w:val="004F1090"/>
    <w:rsid w:val="004F12D6"/>
    <w:rsid w:val="004F1551"/>
    <w:rsid w:val="004F162B"/>
    <w:rsid w:val="004F1846"/>
    <w:rsid w:val="004F1AAD"/>
    <w:rsid w:val="004F1D64"/>
    <w:rsid w:val="004F2186"/>
    <w:rsid w:val="004F2233"/>
    <w:rsid w:val="004F23B0"/>
    <w:rsid w:val="004F2500"/>
    <w:rsid w:val="004F2616"/>
    <w:rsid w:val="004F3239"/>
    <w:rsid w:val="004F32B8"/>
    <w:rsid w:val="004F39A9"/>
    <w:rsid w:val="004F3A2A"/>
    <w:rsid w:val="004F3A54"/>
    <w:rsid w:val="004F3DA0"/>
    <w:rsid w:val="004F3F8A"/>
    <w:rsid w:val="004F44DC"/>
    <w:rsid w:val="004F4913"/>
    <w:rsid w:val="004F4B59"/>
    <w:rsid w:val="004F4BC6"/>
    <w:rsid w:val="004F4C65"/>
    <w:rsid w:val="004F4F2D"/>
    <w:rsid w:val="004F514A"/>
    <w:rsid w:val="004F51DD"/>
    <w:rsid w:val="004F5216"/>
    <w:rsid w:val="004F54E7"/>
    <w:rsid w:val="004F5578"/>
    <w:rsid w:val="004F55E4"/>
    <w:rsid w:val="004F5C4F"/>
    <w:rsid w:val="004F5CA4"/>
    <w:rsid w:val="004F5CEE"/>
    <w:rsid w:val="004F5E8B"/>
    <w:rsid w:val="004F6633"/>
    <w:rsid w:val="004F6646"/>
    <w:rsid w:val="004F6BC3"/>
    <w:rsid w:val="004F6BFC"/>
    <w:rsid w:val="004F7170"/>
    <w:rsid w:val="004F736C"/>
    <w:rsid w:val="004F738B"/>
    <w:rsid w:val="004F756C"/>
    <w:rsid w:val="004F7928"/>
    <w:rsid w:val="004F79BA"/>
    <w:rsid w:val="004F79F5"/>
    <w:rsid w:val="004F7A6A"/>
    <w:rsid w:val="004F7B5C"/>
    <w:rsid w:val="004F7C94"/>
    <w:rsid w:val="004F7F0E"/>
    <w:rsid w:val="00500247"/>
    <w:rsid w:val="0050045D"/>
    <w:rsid w:val="00501024"/>
    <w:rsid w:val="005011B1"/>
    <w:rsid w:val="005011E3"/>
    <w:rsid w:val="005017A9"/>
    <w:rsid w:val="005018F6"/>
    <w:rsid w:val="00501D3A"/>
    <w:rsid w:val="00501E23"/>
    <w:rsid w:val="00502BAC"/>
    <w:rsid w:val="00502CA0"/>
    <w:rsid w:val="00502ED5"/>
    <w:rsid w:val="00503263"/>
    <w:rsid w:val="0050346D"/>
    <w:rsid w:val="005035C5"/>
    <w:rsid w:val="0050367E"/>
    <w:rsid w:val="0050380F"/>
    <w:rsid w:val="005038D2"/>
    <w:rsid w:val="00503D30"/>
    <w:rsid w:val="00503F22"/>
    <w:rsid w:val="00504167"/>
    <w:rsid w:val="0050422F"/>
    <w:rsid w:val="00504517"/>
    <w:rsid w:val="0050475B"/>
    <w:rsid w:val="0050490A"/>
    <w:rsid w:val="00504E4C"/>
    <w:rsid w:val="00504F42"/>
    <w:rsid w:val="00505266"/>
    <w:rsid w:val="0050537B"/>
    <w:rsid w:val="00505611"/>
    <w:rsid w:val="005059D9"/>
    <w:rsid w:val="005059ED"/>
    <w:rsid w:val="00505A8F"/>
    <w:rsid w:val="00505B55"/>
    <w:rsid w:val="00506060"/>
    <w:rsid w:val="005060C2"/>
    <w:rsid w:val="0050614A"/>
    <w:rsid w:val="0050619F"/>
    <w:rsid w:val="00506211"/>
    <w:rsid w:val="005062F4"/>
    <w:rsid w:val="005063D5"/>
    <w:rsid w:val="005067CB"/>
    <w:rsid w:val="005069AE"/>
    <w:rsid w:val="00506B64"/>
    <w:rsid w:val="00506BB4"/>
    <w:rsid w:val="00506C92"/>
    <w:rsid w:val="00506CCC"/>
    <w:rsid w:val="0050718E"/>
    <w:rsid w:val="005071E6"/>
    <w:rsid w:val="00507385"/>
    <w:rsid w:val="005073E7"/>
    <w:rsid w:val="0050799E"/>
    <w:rsid w:val="00507B39"/>
    <w:rsid w:val="00507BD9"/>
    <w:rsid w:val="00507BF7"/>
    <w:rsid w:val="00507D3E"/>
    <w:rsid w:val="00507FB6"/>
    <w:rsid w:val="005100EB"/>
    <w:rsid w:val="005104B3"/>
    <w:rsid w:val="0051072B"/>
    <w:rsid w:val="005107BF"/>
    <w:rsid w:val="005108D7"/>
    <w:rsid w:val="00510B0F"/>
    <w:rsid w:val="00511561"/>
    <w:rsid w:val="005115A5"/>
    <w:rsid w:val="005116FF"/>
    <w:rsid w:val="00511846"/>
    <w:rsid w:val="00511CDF"/>
    <w:rsid w:val="00511D25"/>
    <w:rsid w:val="00511E5C"/>
    <w:rsid w:val="005120BB"/>
    <w:rsid w:val="00512324"/>
    <w:rsid w:val="00512ACB"/>
    <w:rsid w:val="00512D8D"/>
    <w:rsid w:val="00513228"/>
    <w:rsid w:val="00513235"/>
    <w:rsid w:val="005132C0"/>
    <w:rsid w:val="005135B9"/>
    <w:rsid w:val="00513A58"/>
    <w:rsid w:val="00513D9E"/>
    <w:rsid w:val="00514059"/>
    <w:rsid w:val="00514253"/>
    <w:rsid w:val="00514372"/>
    <w:rsid w:val="005143F3"/>
    <w:rsid w:val="00514699"/>
    <w:rsid w:val="005148BC"/>
    <w:rsid w:val="00514B35"/>
    <w:rsid w:val="00514BC5"/>
    <w:rsid w:val="00514C31"/>
    <w:rsid w:val="005150DD"/>
    <w:rsid w:val="00515104"/>
    <w:rsid w:val="00515380"/>
    <w:rsid w:val="00515A04"/>
    <w:rsid w:val="00515AFE"/>
    <w:rsid w:val="00515B82"/>
    <w:rsid w:val="00515E21"/>
    <w:rsid w:val="005161D4"/>
    <w:rsid w:val="005163CD"/>
    <w:rsid w:val="005168AA"/>
    <w:rsid w:val="00516AED"/>
    <w:rsid w:val="00516BE4"/>
    <w:rsid w:val="00516D4A"/>
    <w:rsid w:val="00516F1D"/>
    <w:rsid w:val="005170A1"/>
    <w:rsid w:val="005170A6"/>
    <w:rsid w:val="005170F2"/>
    <w:rsid w:val="005171FC"/>
    <w:rsid w:val="00517209"/>
    <w:rsid w:val="00517521"/>
    <w:rsid w:val="005175C9"/>
    <w:rsid w:val="0051765D"/>
    <w:rsid w:val="00517700"/>
    <w:rsid w:val="005177CC"/>
    <w:rsid w:val="005179B6"/>
    <w:rsid w:val="00517CFE"/>
    <w:rsid w:val="005206E0"/>
    <w:rsid w:val="005208F2"/>
    <w:rsid w:val="00520BB6"/>
    <w:rsid w:val="00520EA3"/>
    <w:rsid w:val="00520F92"/>
    <w:rsid w:val="005213E6"/>
    <w:rsid w:val="0052140B"/>
    <w:rsid w:val="00521517"/>
    <w:rsid w:val="00521575"/>
    <w:rsid w:val="00521692"/>
    <w:rsid w:val="005217DC"/>
    <w:rsid w:val="00522202"/>
    <w:rsid w:val="005222E9"/>
    <w:rsid w:val="005224C1"/>
    <w:rsid w:val="005226F7"/>
    <w:rsid w:val="005226FB"/>
    <w:rsid w:val="005228D4"/>
    <w:rsid w:val="00522B64"/>
    <w:rsid w:val="0052310C"/>
    <w:rsid w:val="0052324C"/>
    <w:rsid w:val="00523423"/>
    <w:rsid w:val="005235A1"/>
    <w:rsid w:val="005239E0"/>
    <w:rsid w:val="00523B2A"/>
    <w:rsid w:val="00523BCA"/>
    <w:rsid w:val="00523E22"/>
    <w:rsid w:val="00524043"/>
    <w:rsid w:val="00524200"/>
    <w:rsid w:val="0052440D"/>
    <w:rsid w:val="00524632"/>
    <w:rsid w:val="0052486E"/>
    <w:rsid w:val="00524C5F"/>
    <w:rsid w:val="00524CBD"/>
    <w:rsid w:val="00524D24"/>
    <w:rsid w:val="00524D75"/>
    <w:rsid w:val="00525025"/>
    <w:rsid w:val="00525038"/>
    <w:rsid w:val="00525062"/>
    <w:rsid w:val="0052525F"/>
    <w:rsid w:val="00525405"/>
    <w:rsid w:val="00525780"/>
    <w:rsid w:val="0052590A"/>
    <w:rsid w:val="00525D5C"/>
    <w:rsid w:val="00525DE3"/>
    <w:rsid w:val="0052614B"/>
    <w:rsid w:val="005277A2"/>
    <w:rsid w:val="005277C5"/>
    <w:rsid w:val="00527A52"/>
    <w:rsid w:val="00527AA0"/>
    <w:rsid w:val="00527D55"/>
    <w:rsid w:val="00527D68"/>
    <w:rsid w:val="005305AE"/>
    <w:rsid w:val="00530717"/>
    <w:rsid w:val="00531478"/>
    <w:rsid w:val="00531671"/>
    <w:rsid w:val="005318E2"/>
    <w:rsid w:val="00531D90"/>
    <w:rsid w:val="00531E5B"/>
    <w:rsid w:val="00531F53"/>
    <w:rsid w:val="00532276"/>
    <w:rsid w:val="00532712"/>
    <w:rsid w:val="0053271F"/>
    <w:rsid w:val="00532872"/>
    <w:rsid w:val="0053287C"/>
    <w:rsid w:val="005328FD"/>
    <w:rsid w:val="00532A3A"/>
    <w:rsid w:val="00533221"/>
    <w:rsid w:val="005332DD"/>
    <w:rsid w:val="00533349"/>
    <w:rsid w:val="005335B1"/>
    <w:rsid w:val="00533727"/>
    <w:rsid w:val="00533AE5"/>
    <w:rsid w:val="00533BC7"/>
    <w:rsid w:val="00533CB8"/>
    <w:rsid w:val="0053412E"/>
    <w:rsid w:val="00534299"/>
    <w:rsid w:val="0053469A"/>
    <w:rsid w:val="00534C56"/>
    <w:rsid w:val="00534D36"/>
    <w:rsid w:val="00534D4D"/>
    <w:rsid w:val="00534E7A"/>
    <w:rsid w:val="00534EC4"/>
    <w:rsid w:val="005350CA"/>
    <w:rsid w:val="005352C8"/>
    <w:rsid w:val="005353D7"/>
    <w:rsid w:val="00535722"/>
    <w:rsid w:val="005359B9"/>
    <w:rsid w:val="00535C57"/>
    <w:rsid w:val="00535D94"/>
    <w:rsid w:val="00535FB1"/>
    <w:rsid w:val="0053612E"/>
    <w:rsid w:val="005367DD"/>
    <w:rsid w:val="005367F4"/>
    <w:rsid w:val="005369FF"/>
    <w:rsid w:val="00536A00"/>
    <w:rsid w:val="00536DB0"/>
    <w:rsid w:val="005370EA"/>
    <w:rsid w:val="00537199"/>
    <w:rsid w:val="005373EF"/>
    <w:rsid w:val="00537A54"/>
    <w:rsid w:val="00537A63"/>
    <w:rsid w:val="00537FB5"/>
    <w:rsid w:val="005403B8"/>
    <w:rsid w:val="00540491"/>
    <w:rsid w:val="00540620"/>
    <w:rsid w:val="005408F0"/>
    <w:rsid w:val="00540B63"/>
    <w:rsid w:val="00540E2D"/>
    <w:rsid w:val="0054134C"/>
    <w:rsid w:val="005415A4"/>
    <w:rsid w:val="00541971"/>
    <w:rsid w:val="00541F96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8A4"/>
    <w:rsid w:val="00545926"/>
    <w:rsid w:val="00545D94"/>
    <w:rsid w:val="00545E8F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894"/>
    <w:rsid w:val="00547A35"/>
    <w:rsid w:val="00547AC7"/>
    <w:rsid w:val="00547ACE"/>
    <w:rsid w:val="00547BC3"/>
    <w:rsid w:val="00547E51"/>
    <w:rsid w:val="00550189"/>
    <w:rsid w:val="005502C4"/>
    <w:rsid w:val="0055048B"/>
    <w:rsid w:val="0055049F"/>
    <w:rsid w:val="005504AB"/>
    <w:rsid w:val="00550637"/>
    <w:rsid w:val="00550652"/>
    <w:rsid w:val="0055097E"/>
    <w:rsid w:val="00550A65"/>
    <w:rsid w:val="00550B1E"/>
    <w:rsid w:val="00550EE8"/>
    <w:rsid w:val="0055119D"/>
    <w:rsid w:val="00551380"/>
    <w:rsid w:val="00551416"/>
    <w:rsid w:val="00551725"/>
    <w:rsid w:val="00551DA8"/>
    <w:rsid w:val="00551ED3"/>
    <w:rsid w:val="00551F1E"/>
    <w:rsid w:val="00551F35"/>
    <w:rsid w:val="0055286B"/>
    <w:rsid w:val="00552C5E"/>
    <w:rsid w:val="00552E9C"/>
    <w:rsid w:val="00552FE3"/>
    <w:rsid w:val="0055300C"/>
    <w:rsid w:val="00553019"/>
    <w:rsid w:val="005530BD"/>
    <w:rsid w:val="0055353A"/>
    <w:rsid w:val="005536CC"/>
    <w:rsid w:val="005536D5"/>
    <w:rsid w:val="00553D84"/>
    <w:rsid w:val="005545E4"/>
    <w:rsid w:val="005546A3"/>
    <w:rsid w:val="00554B23"/>
    <w:rsid w:val="00554BBD"/>
    <w:rsid w:val="00554EA1"/>
    <w:rsid w:val="00554EA8"/>
    <w:rsid w:val="00554FD7"/>
    <w:rsid w:val="0055516C"/>
    <w:rsid w:val="005556AB"/>
    <w:rsid w:val="00555ACA"/>
    <w:rsid w:val="00555B9A"/>
    <w:rsid w:val="00555D17"/>
    <w:rsid w:val="0055665D"/>
    <w:rsid w:val="0055690E"/>
    <w:rsid w:val="00556946"/>
    <w:rsid w:val="005569D2"/>
    <w:rsid w:val="00556C2C"/>
    <w:rsid w:val="00556CBD"/>
    <w:rsid w:val="00556ED5"/>
    <w:rsid w:val="00556FDB"/>
    <w:rsid w:val="00557001"/>
    <w:rsid w:val="00557152"/>
    <w:rsid w:val="00557399"/>
    <w:rsid w:val="00557530"/>
    <w:rsid w:val="0055784C"/>
    <w:rsid w:val="00557872"/>
    <w:rsid w:val="00557B04"/>
    <w:rsid w:val="00557C3D"/>
    <w:rsid w:val="00557F57"/>
    <w:rsid w:val="00560135"/>
    <w:rsid w:val="00560194"/>
    <w:rsid w:val="00560237"/>
    <w:rsid w:val="00560288"/>
    <w:rsid w:val="00560860"/>
    <w:rsid w:val="00560899"/>
    <w:rsid w:val="00560AF0"/>
    <w:rsid w:val="00560C8D"/>
    <w:rsid w:val="00560CD8"/>
    <w:rsid w:val="00560DC2"/>
    <w:rsid w:val="00560E43"/>
    <w:rsid w:val="0056111B"/>
    <w:rsid w:val="005613A5"/>
    <w:rsid w:val="00561424"/>
    <w:rsid w:val="005618D9"/>
    <w:rsid w:val="00561928"/>
    <w:rsid w:val="00561B99"/>
    <w:rsid w:val="00561C3A"/>
    <w:rsid w:val="005620E3"/>
    <w:rsid w:val="005626E9"/>
    <w:rsid w:val="005628F0"/>
    <w:rsid w:val="005637BC"/>
    <w:rsid w:val="00563851"/>
    <w:rsid w:val="00563928"/>
    <w:rsid w:val="00563A39"/>
    <w:rsid w:val="00563FD0"/>
    <w:rsid w:val="0056427C"/>
    <w:rsid w:val="00564343"/>
    <w:rsid w:val="0056458D"/>
    <w:rsid w:val="00564D20"/>
    <w:rsid w:val="00564D34"/>
    <w:rsid w:val="00564F1C"/>
    <w:rsid w:val="00564F21"/>
    <w:rsid w:val="00565260"/>
    <w:rsid w:val="005652DD"/>
    <w:rsid w:val="00565C67"/>
    <w:rsid w:val="00565D26"/>
    <w:rsid w:val="005663AE"/>
    <w:rsid w:val="00566525"/>
    <w:rsid w:val="0056659C"/>
    <w:rsid w:val="00566A1F"/>
    <w:rsid w:val="00566BBE"/>
    <w:rsid w:val="00566DDE"/>
    <w:rsid w:val="00566F4D"/>
    <w:rsid w:val="005670D3"/>
    <w:rsid w:val="0056722E"/>
    <w:rsid w:val="0056727D"/>
    <w:rsid w:val="00567703"/>
    <w:rsid w:val="00567E5F"/>
    <w:rsid w:val="00567F21"/>
    <w:rsid w:val="00567F3C"/>
    <w:rsid w:val="005700CD"/>
    <w:rsid w:val="0057022E"/>
    <w:rsid w:val="005703A0"/>
    <w:rsid w:val="005708F5"/>
    <w:rsid w:val="0057104C"/>
    <w:rsid w:val="0057116E"/>
    <w:rsid w:val="00571192"/>
    <w:rsid w:val="00571304"/>
    <w:rsid w:val="005714B6"/>
    <w:rsid w:val="005716D0"/>
    <w:rsid w:val="00571844"/>
    <w:rsid w:val="00571929"/>
    <w:rsid w:val="00571C7E"/>
    <w:rsid w:val="00571C95"/>
    <w:rsid w:val="00571D3A"/>
    <w:rsid w:val="005721DA"/>
    <w:rsid w:val="00572549"/>
    <w:rsid w:val="005727AF"/>
    <w:rsid w:val="0057281E"/>
    <w:rsid w:val="00572998"/>
    <w:rsid w:val="00572B19"/>
    <w:rsid w:val="00572C14"/>
    <w:rsid w:val="00572D6F"/>
    <w:rsid w:val="00572DEB"/>
    <w:rsid w:val="005730A6"/>
    <w:rsid w:val="0057322B"/>
    <w:rsid w:val="005732E6"/>
    <w:rsid w:val="00573827"/>
    <w:rsid w:val="00573AAE"/>
    <w:rsid w:val="00573C97"/>
    <w:rsid w:val="00573EEB"/>
    <w:rsid w:val="00574087"/>
    <w:rsid w:val="005740F5"/>
    <w:rsid w:val="0057421A"/>
    <w:rsid w:val="00574282"/>
    <w:rsid w:val="00574309"/>
    <w:rsid w:val="0057463F"/>
    <w:rsid w:val="0057520F"/>
    <w:rsid w:val="005752D8"/>
    <w:rsid w:val="00575341"/>
    <w:rsid w:val="005756D0"/>
    <w:rsid w:val="00575972"/>
    <w:rsid w:val="00575B43"/>
    <w:rsid w:val="005761D8"/>
    <w:rsid w:val="00576238"/>
    <w:rsid w:val="005764D0"/>
    <w:rsid w:val="0057656A"/>
    <w:rsid w:val="005767C8"/>
    <w:rsid w:val="00576FF9"/>
    <w:rsid w:val="00577030"/>
    <w:rsid w:val="005777F5"/>
    <w:rsid w:val="00577866"/>
    <w:rsid w:val="005778C8"/>
    <w:rsid w:val="00577998"/>
    <w:rsid w:val="00577A05"/>
    <w:rsid w:val="00577E1A"/>
    <w:rsid w:val="00577FCD"/>
    <w:rsid w:val="005802CA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F88"/>
    <w:rsid w:val="00582E29"/>
    <w:rsid w:val="0058301D"/>
    <w:rsid w:val="00583181"/>
    <w:rsid w:val="0058327C"/>
    <w:rsid w:val="0058352A"/>
    <w:rsid w:val="00583663"/>
    <w:rsid w:val="005836A7"/>
    <w:rsid w:val="00583722"/>
    <w:rsid w:val="00583733"/>
    <w:rsid w:val="005837AF"/>
    <w:rsid w:val="005837FE"/>
    <w:rsid w:val="0058382E"/>
    <w:rsid w:val="00583C1C"/>
    <w:rsid w:val="00583D11"/>
    <w:rsid w:val="00583F19"/>
    <w:rsid w:val="00583FFE"/>
    <w:rsid w:val="005841B9"/>
    <w:rsid w:val="00584793"/>
    <w:rsid w:val="00584BBC"/>
    <w:rsid w:val="00584BD1"/>
    <w:rsid w:val="00584D23"/>
    <w:rsid w:val="00584FF8"/>
    <w:rsid w:val="0058518B"/>
    <w:rsid w:val="0058554A"/>
    <w:rsid w:val="005857E0"/>
    <w:rsid w:val="0058580D"/>
    <w:rsid w:val="0058590D"/>
    <w:rsid w:val="00585B52"/>
    <w:rsid w:val="00585FED"/>
    <w:rsid w:val="005862BD"/>
    <w:rsid w:val="00586417"/>
    <w:rsid w:val="00586BBC"/>
    <w:rsid w:val="00586D11"/>
    <w:rsid w:val="00586DA8"/>
    <w:rsid w:val="00587177"/>
    <w:rsid w:val="00587494"/>
    <w:rsid w:val="0058753A"/>
    <w:rsid w:val="00587CEE"/>
    <w:rsid w:val="0059049C"/>
    <w:rsid w:val="0059056B"/>
    <w:rsid w:val="00590A2B"/>
    <w:rsid w:val="00590A4F"/>
    <w:rsid w:val="00590CA1"/>
    <w:rsid w:val="00590F76"/>
    <w:rsid w:val="0059101A"/>
    <w:rsid w:val="005912B1"/>
    <w:rsid w:val="005915CB"/>
    <w:rsid w:val="005917B1"/>
    <w:rsid w:val="0059193F"/>
    <w:rsid w:val="00591F09"/>
    <w:rsid w:val="00591F93"/>
    <w:rsid w:val="00592659"/>
    <w:rsid w:val="0059281E"/>
    <w:rsid w:val="00592E0A"/>
    <w:rsid w:val="00592ED8"/>
    <w:rsid w:val="00592EEB"/>
    <w:rsid w:val="00593A29"/>
    <w:rsid w:val="00593A74"/>
    <w:rsid w:val="00593CF2"/>
    <w:rsid w:val="00593F42"/>
    <w:rsid w:val="00593FC5"/>
    <w:rsid w:val="00594125"/>
    <w:rsid w:val="005943BB"/>
    <w:rsid w:val="005944DD"/>
    <w:rsid w:val="0059485C"/>
    <w:rsid w:val="005948C3"/>
    <w:rsid w:val="00594917"/>
    <w:rsid w:val="0059496C"/>
    <w:rsid w:val="00594C3E"/>
    <w:rsid w:val="00594CC6"/>
    <w:rsid w:val="0059514E"/>
    <w:rsid w:val="005952B7"/>
    <w:rsid w:val="00595313"/>
    <w:rsid w:val="00595444"/>
    <w:rsid w:val="00595851"/>
    <w:rsid w:val="00595CF7"/>
    <w:rsid w:val="00595D3E"/>
    <w:rsid w:val="005960EE"/>
    <w:rsid w:val="005961AF"/>
    <w:rsid w:val="005961FA"/>
    <w:rsid w:val="005963A4"/>
    <w:rsid w:val="00596421"/>
    <w:rsid w:val="00596537"/>
    <w:rsid w:val="00596563"/>
    <w:rsid w:val="005966F4"/>
    <w:rsid w:val="00596A2B"/>
    <w:rsid w:val="00596CC5"/>
    <w:rsid w:val="00596DBF"/>
    <w:rsid w:val="00596E9A"/>
    <w:rsid w:val="00596F39"/>
    <w:rsid w:val="00596F44"/>
    <w:rsid w:val="00597032"/>
    <w:rsid w:val="005970A2"/>
    <w:rsid w:val="0059711A"/>
    <w:rsid w:val="00597156"/>
    <w:rsid w:val="00597392"/>
    <w:rsid w:val="0059749D"/>
    <w:rsid w:val="0059754B"/>
    <w:rsid w:val="00597798"/>
    <w:rsid w:val="005977AE"/>
    <w:rsid w:val="005978E0"/>
    <w:rsid w:val="00597959"/>
    <w:rsid w:val="00597BAA"/>
    <w:rsid w:val="00597D2F"/>
    <w:rsid w:val="00597DB5"/>
    <w:rsid w:val="00597E8D"/>
    <w:rsid w:val="00597E90"/>
    <w:rsid w:val="00597FC5"/>
    <w:rsid w:val="005A0229"/>
    <w:rsid w:val="005A03FD"/>
    <w:rsid w:val="005A0505"/>
    <w:rsid w:val="005A0623"/>
    <w:rsid w:val="005A0ECB"/>
    <w:rsid w:val="005A0EDE"/>
    <w:rsid w:val="005A0F2A"/>
    <w:rsid w:val="005A10D5"/>
    <w:rsid w:val="005A13DC"/>
    <w:rsid w:val="005A14B0"/>
    <w:rsid w:val="005A1848"/>
    <w:rsid w:val="005A1906"/>
    <w:rsid w:val="005A1AF1"/>
    <w:rsid w:val="005A1F1D"/>
    <w:rsid w:val="005A222C"/>
    <w:rsid w:val="005A2C8F"/>
    <w:rsid w:val="005A2D6E"/>
    <w:rsid w:val="005A2E5A"/>
    <w:rsid w:val="005A3140"/>
    <w:rsid w:val="005A3363"/>
    <w:rsid w:val="005A368C"/>
    <w:rsid w:val="005A380D"/>
    <w:rsid w:val="005A3972"/>
    <w:rsid w:val="005A42E6"/>
    <w:rsid w:val="005A45CD"/>
    <w:rsid w:val="005A4749"/>
    <w:rsid w:val="005A481E"/>
    <w:rsid w:val="005A4A68"/>
    <w:rsid w:val="005A4ABA"/>
    <w:rsid w:val="005A4BE2"/>
    <w:rsid w:val="005A4C10"/>
    <w:rsid w:val="005A4D01"/>
    <w:rsid w:val="005A4D2C"/>
    <w:rsid w:val="005A50B9"/>
    <w:rsid w:val="005A50CB"/>
    <w:rsid w:val="005A50E9"/>
    <w:rsid w:val="005A50F8"/>
    <w:rsid w:val="005A545B"/>
    <w:rsid w:val="005A54B2"/>
    <w:rsid w:val="005A54EA"/>
    <w:rsid w:val="005A5AAB"/>
    <w:rsid w:val="005A5B2F"/>
    <w:rsid w:val="005A5C8C"/>
    <w:rsid w:val="005A5DBC"/>
    <w:rsid w:val="005A6203"/>
    <w:rsid w:val="005A6F16"/>
    <w:rsid w:val="005A72FD"/>
    <w:rsid w:val="005A731C"/>
    <w:rsid w:val="005A7386"/>
    <w:rsid w:val="005A7487"/>
    <w:rsid w:val="005A7593"/>
    <w:rsid w:val="005A7680"/>
    <w:rsid w:val="005A7B0F"/>
    <w:rsid w:val="005A7C76"/>
    <w:rsid w:val="005B03BD"/>
    <w:rsid w:val="005B0570"/>
    <w:rsid w:val="005B0599"/>
    <w:rsid w:val="005B0664"/>
    <w:rsid w:val="005B0837"/>
    <w:rsid w:val="005B095F"/>
    <w:rsid w:val="005B0A78"/>
    <w:rsid w:val="005B0BB4"/>
    <w:rsid w:val="005B0CB7"/>
    <w:rsid w:val="005B111D"/>
    <w:rsid w:val="005B11E9"/>
    <w:rsid w:val="005B146F"/>
    <w:rsid w:val="005B147A"/>
    <w:rsid w:val="005B14A3"/>
    <w:rsid w:val="005B16A3"/>
    <w:rsid w:val="005B16D3"/>
    <w:rsid w:val="005B1976"/>
    <w:rsid w:val="005B1B34"/>
    <w:rsid w:val="005B1E21"/>
    <w:rsid w:val="005B1EB8"/>
    <w:rsid w:val="005B22B5"/>
    <w:rsid w:val="005B25EA"/>
    <w:rsid w:val="005B27E6"/>
    <w:rsid w:val="005B2807"/>
    <w:rsid w:val="005B2902"/>
    <w:rsid w:val="005B2BEE"/>
    <w:rsid w:val="005B2CE5"/>
    <w:rsid w:val="005B2E3C"/>
    <w:rsid w:val="005B2EC1"/>
    <w:rsid w:val="005B2FE2"/>
    <w:rsid w:val="005B3272"/>
    <w:rsid w:val="005B328D"/>
    <w:rsid w:val="005B36A4"/>
    <w:rsid w:val="005B373D"/>
    <w:rsid w:val="005B398E"/>
    <w:rsid w:val="005B39B4"/>
    <w:rsid w:val="005B3BB0"/>
    <w:rsid w:val="005B40EE"/>
    <w:rsid w:val="005B44B7"/>
    <w:rsid w:val="005B4842"/>
    <w:rsid w:val="005B48AB"/>
    <w:rsid w:val="005B4A73"/>
    <w:rsid w:val="005B4C9C"/>
    <w:rsid w:val="005B4D5B"/>
    <w:rsid w:val="005B4FB5"/>
    <w:rsid w:val="005B54C3"/>
    <w:rsid w:val="005B5B29"/>
    <w:rsid w:val="005B5EC8"/>
    <w:rsid w:val="005B6007"/>
    <w:rsid w:val="005B63DC"/>
    <w:rsid w:val="005B64CD"/>
    <w:rsid w:val="005B6759"/>
    <w:rsid w:val="005B686C"/>
    <w:rsid w:val="005B6960"/>
    <w:rsid w:val="005B6AAB"/>
    <w:rsid w:val="005B6B05"/>
    <w:rsid w:val="005B6D60"/>
    <w:rsid w:val="005B6F64"/>
    <w:rsid w:val="005B70FB"/>
    <w:rsid w:val="005B722E"/>
    <w:rsid w:val="005B72D9"/>
    <w:rsid w:val="005B73F5"/>
    <w:rsid w:val="005B7580"/>
    <w:rsid w:val="005B7AA0"/>
    <w:rsid w:val="005B7B10"/>
    <w:rsid w:val="005B7D6A"/>
    <w:rsid w:val="005B7EB8"/>
    <w:rsid w:val="005C012E"/>
    <w:rsid w:val="005C02F0"/>
    <w:rsid w:val="005C047C"/>
    <w:rsid w:val="005C04E6"/>
    <w:rsid w:val="005C0A50"/>
    <w:rsid w:val="005C0A99"/>
    <w:rsid w:val="005C0B5D"/>
    <w:rsid w:val="005C1160"/>
    <w:rsid w:val="005C123C"/>
    <w:rsid w:val="005C16BC"/>
    <w:rsid w:val="005C18B3"/>
    <w:rsid w:val="005C1B06"/>
    <w:rsid w:val="005C1FC8"/>
    <w:rsid w:val="005C1FF4"/>
    <w:rsid w:val="005C21F9"/>
    <w:rsid w:val="005C2309"/>
    <w:rsid w:val="005C24CE"/>
    <w:rsid w:val="005C25DA"/>
    <w:rsid w:val="005C2F05"/>
    <w:rsid w:val="005C2F25"/>
    <w:rsid w:val="005C31FA"/>
    <w:rsid w:val="005C3413"/>
    <w:rsid w:val="005C3430"/>
    <w:rsid w:val="005C3443"/>
    <w:rsid w:val="005C39FC"/>
    <w:rsid w:val="005C44E2"/>
    <w:rsid w:val="005C4834"/>
    <w:rsid w:val="005C4965"/>
    <w:rsid w:val="005C49EE"/>
    <w:rsid w:val="005C4CCC"/>
    <w:rsid w:val="005C4D48"/>
    <w:rsid w:val="005C4DC5"/>
    <w:rsid w:val="005C4E0F"/>
    <w:rsid w:val="005C4FB1"/>
    <w:rsid w:val="005C529C"/>
    <w:rsid w:val="005C52BC"/>
    <w:rsid w:val="005C5B94"/>
    <w:rsid w:val="005C5DF6"/>
    <w:rsid w:val="005C5F22"/>
    <w:rsid w:val="005C5F52"/>
    <w:rsid w:val="005C61FF"/>
    <w:rsid w:val="005C649C"/>
    <w:rsid w:val="005C6629"/>
    <w:rsid w:val="005C66A3"/>
    <w:rsid w:val="005C673F"/>
    <w:rsid w:val="005C67EC"/>
    <w:rsid w:val="005C6A67"/>
    <w:rsid w:val="005C6EE1"/>
    <w:rsid w:val="005C73E0"/>
    <w:rsid w:val="005C741B"/>
    <w:rsid w:val="005C7531"/>
    <w:rsid w:val="005D00C4"/>
    <w:rsid w:val="005D0196"/>
    <w:rsid w:val="005D0449"/>
    <w:rsid w:val="005D059E"/>
    <w:rsid w:val="005D0635"/>
    <w:rsid w:val="005D0F9A"/>
    <w:rsid w:val="005D1029"/>
    <w:rsid w:val="005D1AB0"/>
    <w:rsid w:val="005D1EA0"/>
    <w:rsid w:val="005D218D"/>
    <w:rsid w:val="005D2611"/>
    <w:rsid w:val="005D294E"/>
    <w:rsid w:val="005D2969"/>
    <w:rsid w:val="005D2D75"/>
    <w:rsid w:val="005D2F2A"/>
    <w:rsid w:val="005D2FA2"/>
    <w:rsid w:val="005D3B48"/>
    <w:rsid w:val="005D3F60"/>
    <w:rsid w:val="005D439F"/>
    <w:rsid w:val="005D4406"/>
    <w:rsid w:val="005D4661"/>
    <w:rsid w:val="005D47FC"/>
    <w:rsid w:val="005D5004"/>
    <w:rsid w:val="005D52B7"/>
    <w:rsid w:val="005D58B7"/>
    <w:rsid w:val="005D58DA"/>
    <w:rsid w:val="005D5A05"/>
    <w:rsid w:val="005D5A6D"/>
    <w:rsid w:val="005D5CB0"/>
    <w:rsid w:val="005D5F93"/>
    <w:rsid w:val="005D603C"/>
    <w:rsid w:val="005D6317"/>
    <w:rsid w:val="005D63D6"/>
    <w:rsid w:val="005D63FC"/>
    <w:rsid w:val="005D6615"/>
    <w:rsid w:val="005D6A53"/>
    <w:rsid w:val="005D6AA9"/>
    <w:rsid w:val="005D6D63"/>
    <w:rsid w:val="005D6E99"/>
    <w:rsid w:val="005D6F46"/>
    <w:rsid w:val="005D73FE"/>
    <w:rsid w:val="005D772E"/>
    <w:rsid w:val="005D7912"/>
    <w:rsid w:val="005D7CD3"/>
    <w:rsid w:val="005D7D5C"/>
    <w:rsid w:val="005E0080"/>
    <w:rsid w:val="005E0223"/>
    <w:rsid w:val="005E02AC"/>
    <w:rsid w:val="005E02C8"/>
    <w:rsid w:val="005E0313"/>
    <w:rsid w:val="005E031C"/>
    <w:rsid w:val="005E04C4"/>
    <w:rsid w:val="005E06E8"/>
    <w:rsid w:val="005E0773"/>
    <w:rsid w:val="005E09C8"/>
    <w:rsid w:val="005E0A63"/>
    <w:rsid w:val="005E135F"/>
    <w:rsid w:val="005E1538"/>
    <w:rsid w:val="005E15DB"/>
    <w:rsid w:val="005E1770"/>
    <w:rsid w:val="005E18CA"/>
    <w:rsid w:val="005E1C2B"/>
    <w:rsid w:val="005E1C36"/>
    <w:rsid w:val="005E1E2E"/>
    <w:rsid w:val="005E21C7"/>
    <w:rsid w:val="005E277B"/>
    <w:rsid w:val="005E28D8"/>
    <w:rsid w:val="005E2E2F"/>
    <w:rsid w:val="005E3092"/>
    <w:rsid w:val="005E3309"/>
    <w:rsid w:val="005E39B2"/>
    <w:rsid w:val="005E3ECA"/>
    <w:rsid w:val="005E40DA"/>
    <w:rsid w:val="005E4415"/>
    <w:rsid w:val="005E44E8"/>
    <w:rsid w:val="005E4943"/>
    <w:rsid w:val="005E4964"/>
    <w:rsid w:val="005E49C2"/>
    <w:rsid w:val="005E4A74"/>
    <w:rsid w:val="005E4B27"/>
    <w:rsid w:val="005E4EB1"/>
    <w:rsid w:val="005E4EB4"/>
    <w:rsid w:val="005E4EC6"/>
    <w:rsid w:val="005E5282"/>
    <w:rsid w:val="005E53AF"/>
    <w:rsid w:val="005E578E"/>
    <w:rsid w:val="005E5845"/>
    <w:rsid w:val="005E58E1"/>
    <w:rsid w:val="005E5981"/>
    <w:rsid w:val="005E5A53"/>
    <w:rsid w:val="005E5B93"/>
    <w:rsid w:val="005E5EC9"/>
    <w:rsid w:val="005E6043"/>
    <w:rsid w:val="005E6083"/>
    <w:rsid w:val="005E6143"/>
    <w:rsid w:val="005E658B"/>
    <w:rsid w:val="005E6946"/>
    <w:rsid w:val="005E6A76"/>
    <w:rsid w:val="005E6BC2"/>
    <w:rsid w:val="005E6EF6"/>
    <w:rsid w:val="005E7081"/>
    <w:rsid w:val="005E7265"/>
    <w:rsid w:val="005E736A"/>
    <w:rsid w:val="005E744D"/>
    <w:rsid w:val="005E747D"/>
    <w:rsid w:val="005E7856"/>
    <w:rsid w:val="005E78BD"/>
    <w:rsid w:val="005E78C2"/>
    <w:rsid w:val="005E79A3"/>
    <w:rsid w:val="005E7AF4"/>
    <w:rsid w:val="005E7B14"/>
    <w:rsid w:val="005F0A60"/>
    <w:rsid w:val="005F0B26"/>
    <w:rsid w:val="005F0C22"/>
    <w:rsid w:val="005F0CCA"/>
    <w:rsid w:val="005F0D48"/>
    <w:rsid w:val="005F0E51"/>
    <w:rsid w:val="005F0E92"/>
    <w:rsid w:val="005F107E"/>
    <w:rsid w:val="005F127B"/>
    <w:rsid w:val="005F128E"/>
    <w:rsid w:val="005F1855"/>
    <w:rsid w:val="005F18A9"/>
    <w:rsid w:val="005F1FB6"/>
    <w:rsid w:val="005F23C6"/>
    <w:rsid w:val="005F2426"/>
    <w:rsid w:val="005F25E0"/>
    <w:rsid w:val="005F29D1"/>
    <w:rsid w:val="005F29D8"/>
    <w:rsid w:val="005F2C2E"/>
    <w:rsid w:val="005F2E97"/>
    <w:rsid w:val="005F2EEF"/>
    <w:rsid w:val="005F30F9"/>
    <w:rsid w:val="005F32AF"/>
    <w:rsid w:val="005F3BA7"/>
    <w:rsid w:val="005F4000"/>
    <w:rsid w:val="005F44FD"/>
    <w:rsid w:val="005F460D"/>
    <w:rsid w:val="005F4736"/>
    <w:rsid w:val="005F497A"/>
    <w:rsid w:val="005F4D03"/>
    <w:rsid w:val="005F5227"/>
    <w:rsid w:val="005F52B8"/>
    <w:rsid w:val="005F5419"/>
    <w:rsid w:val="005F5896"/>
    <w:rsid w:val="005F58FE"/>
    <w:rsid w:val="005F5959"/>
    <w:rsid w:val="005F628D"/>
    <w:rsid w:val="005F642C"/>
    <w:rsid w:val="005F6483"/>
    <w:rsid w:val="005F64EB"/>
    <w:rsid w:val="005F64F6"/>
    <w:rsid w:val="005F6911"/>
    <w:rsid w:val="005F6B47"/>
    <w:rsid w:val="005F6C36"/>
    <w:rsid w:val="005F6D24"/>
    <w:rsid w:val="005F6D3D"/>
    <w:rsid w:val="005F6EEE"/>
    <w:rsid w:val="005F6FAE"/>
    <w:rsid w:val="005F703C"/>
    <w:rsid w:val="005F711D"/>
    <w:rsid w:val="005F7425"/>
    <w:rsid w:val="005F7759"/>
    <w:rsid w:val="005F79DA"/>
    <w:rsid w:val="005F7EFF"/>
    <w:rsid w:val="00600279"/>
    <w:rsid w:val="0060040D"/>
    <w:rsid w:val="0060060A"/>
    <w:rsid w:val="00600CEB"/>
    <w:rsid w:val="00600E2C"/>
    <w:rsid w:val="00600F3F"/>
    <w:rsid w:val="00601086"/>
    <w:rsid w:val="006010B9"/>
    <w:rsid w:val="00601330"/>
    <w:rsid w:val="006013A4"/>
    <w:rsid w:val="00601410"/>
    <w:rsid w:val="006015B2"/>
    <w:rsid w:val="00601655"/>
    <w:rsid w:val="0060171F"/>
    <w:rsid w:val="00601982"/>
    <w:rsid w:val="006019D1"/>
    <w:rsid w:val="00601E2A"/>
    <w:rsid w:val="00601ED1"/>
    <w:rsid w:val="00601FC4"/>
    <w:rsid w:val="00602464"/>
    <w:rsid w:val="00602D97"/>
    <w:rsid w:val="00602FA9"/>
    <w:rsid w:val="00602FC6"/>
    <w:rsid w:val="006037C2"/>
    <w:rsid w:val="00603BB9"/>
    <w:rsid w:val="00603BEB"/>
    <w:rsid w:val="00603BEE"/>
    <w:rsid w:val="00603E38"/>
    <w:rsid w:val="006040B6"/>
    <w:rsid w:val="006041A7"/>
    <w:rsid w:val="0060420B"/>
    <w:rsid w:val="006043AA"/>
    <w:rsid w:val="00604837"/>
    <w:rsid w:val="00604A2A"/>
    <w:rsid w:val="00604C5D"/>
    <w:rsid w:val="00604FA9"/>
    <w:rsid w:val="006050E5"/>
    <w:rsid w:val="0060520C"/>
    <w:rsid w:val="006053A6"/>
    <w:rsid w:val="00605674"/>
    <w:rsid w:val="006057A2"/>
    <w:rsid w:val="00605BC9"/>
    <w:rsid w:val="00605C77"/>
    <w:rsid w:val="00605EF6"/>
    <w:rsid w:val="00606182"/>
    <w:rsid w:val="0060662F"/>
    <w:rsid w:val="00606852"/>
    <w:rsid w:val="00606B65"/>
    <w:rsid w:val="00606B6E"/>
    <w:rsid w:val="00606DED"/>
    <w:rsid w:val="00606FFA"/>
    <w:rsid w:val="00607107"/>
    <w:rsid w:val="00607652"/>
    <w:rsid w:val="00607699"/>
    <w:rsid w:val="006076BA"/>
    <w:rsid w:val="00607D12"/>
    <w:rsid w:val="00610609"/>
    <w:rsid w:val="0061077C"/>
    <w:rsid w:val="006109BF"/>
    <w:rsid w:val="006109D8"/>
    <w:rsid w:val="00610A03"/>
    <w:rsid w:val="00610E64"/>
    <w:rsid w:val="00610F7C"/>
    <w:rsid w:val="006111AF"/>
    <w:rsid w:val="006111C6"/>
    <w:rsid w:val="0061166D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8F7"/>
    <w:rsid w:val="00612947"/>
    <w:rsid w:val="00612B23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33"/>
    <w:rsid w:val="00614080"/>
    <w:rsid w:val="006140FB"/>
    <w:rsid w:val="0061420A"/>
    <w:rsid w:val="006146AC"/>
    <w:rsid w:val="00614982"/>
    <w:rsid w:val="00614B6E"/>
    <w:rsid w:val="00614BE3"/>
    <w:rsid w:val="00614C02"/>
    <w:rsid w:val="00614CB7"/>
    <w:rsid w:val="00614D10"/>
    <w:rsid w:val="00614F43"/>
    <w:rsid w:val="0061500A"/>
    <w:rsid w:val="00615712"/>
    <w:rsid w:val="006159AE"/>
    <w:rsid w:val="00615B0D"/>
    <w:rsid w:val="00615E48"/>
    <w:rsid w:val="00615EA0"/>
    <w:rsid w:val="00616070"/>
    <w:rsid w:val="006160D4"/>
    <w:rsid w:val="00616303"/>
    <w:rsid w:val="006168C6"/>
    <w:rsid w:val="006179D4"/>
    <w:rsid w:val="00617F7F"/>
    <w:rsid w:val="00620198"/>
    <w:rsid w:val="00620463"/>
    <w:rsid w:val="00620796"/>
    <w:rsid w:val="006209C2"/>
    <w:rsid w:val="00620B96"/>
    <w:rsid w:val="00620EC1"/>
    <w:rsid w:val="00620F03"/>
    <w:rsid w:val="00621446"/>
    <w:rsid w:val="0062158E"/>
    <w:rsid w:val="00621AC3"/>
    <w:rsid w:val="00621B7D"/>
    <w:rsid w:val="00622339"/>
    <w:rsid w:val="0062236F"/>
    <w:rsid w:val="0062287F"/>
    <w:rsid w:val="00622A1F"/>
    <w:rsid w:val="00622B8B"/>
    <w:rsid w:val="00622C21"/>
    <w:rsid w:val="00622C3A"/>
    <w:rsid w:val="0062301A"/>
    <w:rsid w:val="0062314E"/>
    <w:rsid w:val="006235F0"/>
    <w:rsid w:val="0062363E"/>
    <w:rsid w:val="0062376B"/>
    <w:rsid w:val="00624393"/>
    <w:rsid w:val="006246B3"/>
    <w:rsid w:val="00624932"/>
    <w:rsid w:val="00624CB1"/>
    <w:rsid w:val="00624E25"/>
    <w:rsid w:val="00624F8E"/>
    <w:rsid w:val="00625032"/>
    <w:rsid w:val="006252B0"/>
    <w:rsid w:val="00625B5F"/>
    <w:rsid w:val="00625C6F"/>
    <w:rsid w:val="00625DA2"/>
    <w:rsid w:val="00625EB1"/>
    <w:rsid w:val="00625F95"/>
    <w:rsid w:val="00626088"/>
    <w:rsid w:val="006267C9"/>
    <w:rsid w:val="00626818"/>
    <w:rsid w:val="00626B35"/>
    <w:rsid w:val="00627019"/>
    <w:rsid w:val="00627184"/>
    <w:rsid w:val="00627269"/>
    <w:rsid w:val="0062742D"/>
    <w:rsid w:val="0062746A"/>
    <w:rsid w:val="006276B0"/>
    <w:rsid w:val="00627D64"/>
    <w:rsid w:val="00627E16"/>
    <w:rsid w:val="00627FF7"/>
    <w:rsid w:val="0063000F"/>
    <w:rsid w:val="00630010"/>
    <w:rsid w:val="0063013D"/>
    <w:rsid w:val="006306B4"/>
    <w:rsid w:val="00630B33"/>
    <w:rsid w:val="00630E05"/>
    <w:rsid w:val="00630ECC"/>
    <w:rsid w:val="00630ED9"/>
    <w:rsid w:val="006312FC"/>
    <w:rsid w:val="0063148B"/>
    <w:rsid w:val="0063179C"/>
    <w:rsid w:val="00631861"/>
    <w:rsid w:val="006318AF"/>
    <w:rsid w:val="006320AB"/>
    <w:rsid w:val="0063241F"/>
    <w:rsid w:val="0063244F"/>
    <w:rsid w:val="00632645"/>
    <w:rsid w:val="00632818"/>
    <w:rsid w:val="00632972"/>
    <w:rsid w:val="0063299B"/>
    <w:rsid w:val="00632D78"/>
    <w:rsid w:val="0063334F"/>
    <w:rsid w:val="006334E1"/>
    <w:rsid w:val="00633744"/>
    <w:rsid w:val="00633A5F"/>
    <w:rsid w:val="00633C96"/>
    <w:rsid w:val="00633D1B"/>
    <w:rsid w:val="006342FF"/>
    <w:rsid w:val="0063436D"/>
    <w:rsid w:val="006343B8"/>
    <w:rsid w:val="006345B3"/>
    <w:rsid w:val="00634943"/>
    <w:rsid w:val="00634A89"/>
    <w:rsid w:val="00634DB7"/>
    <w:rsid w:val="00634E48"/>
    <w:rsid w:val="00634FFE"/>
    <w:rsid w:val="0063509C"/>
    <w:rsid w:val="00635531"/>
    <w:rsid w:val="006355DF"/>
    <w:rsid w:val="00635637"/>
    <w:rsid w:val="006358C1"/>
    <w:rsid w:val="00635923"/>
    <w:rsid w:val="00635958"/>
    <w:rsid w:val="00635CD7"/>
    <w:rsid w:val="00635CFC"/>
    <w:rsid w:val="00636040"/>
    <w:rsid w:val="00636511"/>
    <w:rsid w:val="0063698E"/>
    <w:rsid w:val="00636BC1"/>
    <w:rsid w:val="00636CED"/>
    <w:rsid w:val="00636F16"/>
    <w:rsid w:val="00637007"/>
    <w:rsid w:val="00637056"/>
    <w:rsid w:val="006374E8"/>
    <w:rsid w:val="006375C0"/>
    <w:rsid w:val="00637780"/>
    <w:rsid w:val="0063789F"/>
    <w:rsid w:val="006378A8"/>
    <w:rsid w:val="00637D19"/>
    <w:rsid w:val="00637FB0"/>
    <w:rsid w:val="006402CC"/>
    <w:rsid w:val="00640358"/>
    <w:rsid w:val="0064051A"/>
    <w:rsid w:val="00640569"/>
    <w:rsid w:val="006407AC"/>
    <w:rsid w:val="00640ABD"/>
    <w:rsid w:val="00640C2C"/>
    <w:rsid w:val="00640D01"/>
    <w:rsid w:val="00640D99"/>
    <w:rsid w:val="00640E90"/>
    <w:rsid w:val="00640EBD"/>
    <w:rsid w:val="00640F9A"/>
    <w:rsid w:val="00641125"/>
    <w:rsid w:val="00641135"/>
    <w:rsid w:val="00641224"/>
    <w:rsid w:val="00641637"/>
    <w:rsid w:val="006417DA"/>
    <w:rsid w:val="00641C88"/>
    <w:rsid w:val="00641CB7"/>
    <w:rsid w:val="00641ED2"/>
    <w:rsid w:val="00641F13"/>
    <w:rsid w:val="006420C0"/>
    <w:rsid w:val="00642436"/>
    <w:rsid w:val="006424EF"/>
    <w:rsid w:val="0064293E"/>
    <w:rsid w:val="006429DC"/>
    <w:rsid w:val="00642AA0"/>
    <w:rsid w:val="00642E6B"/>
    <w:rsid w:val="006430B4"/>
    <w:rsid w:val="0064328E"/>
    <w:rsid w:val="006433B0"/>
    <w:rsid w:val="006433EB"/>
    <w:rsid w:val="006439D3"/>
    <w:rsid w:val="00643E17"/>
    <w:rsid w:val="00643F60"/>
    <w:rsid w:val="00644205"/>
    <w:rsid w:val="006442B5"/>
    <w:rsid w:val="006443A2"/>
    <w:rsid w:val="006445FB"/>
    <w:rsid w:val="0064466E"/>
    <w:rsid w:val="0064475F"/>
    <w:rsid w:val="006447BB"/>
    <w:rsid w:val="006447E1"/>
    <w:rsid w:val="00644806"/>
    <w:rsid w:val="0064481C"/>
    <w:rsid w:val="006448B7"/>
    <w:rsid w:val="00644A2D"/>
    <w:rsid w:val="00644BA2"/>
    <w:rsid w:val="00644C6E"/>
    <w:rsid w:val="00644C8B"/>
    <w:rsid w:val="00644ECD"/>
    <w:rsid w:val="0064511B"/>
    <w:rsid w:val="00645156"/>
    <w:rsid w:val="0064540A"/>
    <w:rsid w:val="00645AA9"/>
    <w:rsid w:val="00645B28"/>
    <w:rsid w:val="00645DBC"/>
    <w:rsid w:val="006460AA"/>
    <w:rsid w:val="00646274"/>
    <w:rsid w:val="006465AC"/>
    <w:rsid w:val="00646CD0"/>
    <w:rsid w:val="00646EBA"/>
    <w:rsid w:val="00646EF8"/>
    <w:rsid w:val="0064736A"/>
    <w:rsid w:val="00647748"/>
    <w:rsid w:val="00647B83"/>
    <w:rsid w:val="00647C43"/>
    <w:rsid w:val="00647D84"/>
    <w:rsid w:val="00647FA7"/>
    <w:rsid w:val="006506AA"/>
    <w:rsid w:val="0065077C"/>
    <w:rsid w:val="00650783"/>
    <w:rsid w:val="00650A9B"/>
    <w:rsid w:val="00650D8C"/>
    <w:rsid w:val="00650E47"/>
    <w:rsid w:val="00650E68"/>
    <w:rsid w:val="00650E93"/>
    <w:rsid w:val="00650F80"/>
    <w:rsid w:val="0065112F"/>
    <w:rsid w:val="0065171D"/>
    <w:rsid w:val="0065175E"/>
    <w:rsid w:val="00651771"/>
    <w:rsid w:val="00651827"/>
    <w:rsid w:val="00651858"/>
    <w:rsid w:val="00652173"/>
    <w:rsid w:val="006524DA"/>
    <w:rsid w:val="00652712"/>
    <w:rsid w:val="006528C9"/>
    <w:rsid w:val="00652A8F"/>
    <w:rsid w:val="00652C4F"/>
    <w:rsid w:val="00652CB8"/>
    <w:rsid w:val="00652D89"/>
    <w:rsid w:val="00652EDE"/>
    <w:rsid w:val="00652F93"/>
    <w:rsid w:val="0065318D"/>
    <w:rsid w:val="00653618"/>
    <w:rsid w:val="00653712"/>
    <w:rsid w:val="006538BF"/>
    <w:rsid w:val="0065394C"/>
    <w:rsid w:val="00653F5F"/>
    <w:rsid w:val="00654297"/>
    <w:rsid w:val="006544FD"/>
    <w:rsid w:val="006547F5"/>
    <w:rsid w:val="00654DE1"/>
    <w:rsid w:val="006552DD"/>
    <w:rsid w:val="00655A48"/>
    <w:rsid w:val="00655BFF"/>
    <w:rsid w:val="00655EC0"/>
    <w:rsid w:val="006560D9"/>
    <w:rsid w:val="00656154"/>
    <w:rsid w:val="006562CA"/>
    <w:rsid w:val="0065645E"/>
    <w:rsid w:val="006564B9"/>
    <w:rsid w:val="0065654F"/>
    <w:rsid w:val="0065665B"/>
    <w:rsid w:val="00656765"/>
    <w:rsid w:val="00656A0E"/>
    <w:rsid w:val="00656AE1"/>
    <w:rsid w:val="00656D93"/>
    <w:rsid w:val="0065700C"/>
    <w:rsid w:val="006570FA"/>
    <w:rsid w:val="00657336"/>
    <w:rsid w:val="006574AD"/>
    <w:rsid w:val="006579F7"/>
    <w:rsid w:val="00657FC4"/>
    <w:rsid w:val="006601E3"/>
    <w:rsid w:val="00660472"/>
    <w:rsid w:val="006604F8"/>
    <w:rsid w:val="0066063C"/>
    <w:rsid w:val="00660684"/>
    <w:rsid w:val="0066069C"/>
    <w:rsid w:val="006610A4"/>
    <w:rsid w:val="006613CB"/>
    <w:rsid w:val="0066150C"/>
    <w:rsid w:val="00661593"/>
    <w:rsid w:val="006618D6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2FF"/>
    <w:rsid w:val="0066335A"/>
    <w:rsid w:val="0066358A"/>
    <w:rsid w:val="006635B6"/>
    <w:rsid w:val="006637CE"/>
    <w:rsid w:val="00663BEE"/>
    <w:rsid w:val="00663E00"/>
    <w:rsid w:val="00663E8C"/>
    <w:rsid w:val="006640F9"/>
    <w:rsid w:val="0066446D"/>
    <w:rsid w:val="00664A92"/>
    <w:rsid w:val="00664C2D"/>
    <w:rsid w:val="00664E4D"/>
    <w:rsid w:val="006652D0"/>
    <w:rsid w:val="006653AA"/>
    <w:rsid w:val="00665580"/>
    <w:rsid w:val="006655C0"/>
    <w:rsid w:val="00665817"/>
    <w:rsid w:val="0066635D"/>
    <w:rsid w:val="006664C5"/>
    <w:rsid w:val="00666578"/>
    <w:rsid w:val="00666643"/>
    <w:rsid w:val="006667F8"/>
    <w:rsid w:val="00666986"/>
    <w:rsid w:val="006669B4"/>
    <w:rsid w:val="00666CA7"/>
    <w:rsid w:val="006676BA"/>
    <w:rsid w:val="00667725"/>
    <w:rsid w:val="0066795D"/>
    <w:rsid w:val="00667B0D"/>
    <w:rsid w:val="00667BA7"/>
    <w:rsid w:val="00667DFB"/>
    <w:rsid w:val="006701A6"/>
    <w:rsid w:val="00670404"/>
    <w:rsid w:val="0067055E"/>
    <w:rsid w:val="006706F0"/>
    <w:rsid w:val="0067084D"/>
    <w:rsid w:val="0067095F"/>
    <w:rsid w:val="006709C7"/>
    <w:rsid w:val="006709CA"/>
    <w:rsid w:val="00670A9E"/>
    <w:rsid w:val="00670F4C"/>
    <w:rsid w:val="00670F8B"/>
    <w:rsid w:val="00671045"/>
    <w:rsid w:val="006711EA"/>
    <w:rsid w:val="0067152E"/>
    <w:rsid w:val="00671748"/>
    <w:rsid w:val="0067178C"/>
    <w:rsid w:val="006717E2"/>
    <w:rsid w:val="006718EE"/>
    <w:rsid w:val="00671A79"/>
    <w:rsid w:val="00671B42"/>
    <w:rsid w:val="00671BE8"/>
    <w:rsid w:val="00671CD2"/>
    <w:rsid w:val="00672420"/>
    <w:rsid w:val="0067251A"/>
    <w:rsid w:val="006726E2"/>
    <w:rsid w:val="006727E5"/>
    <w:rsid w:val="00672AD5"/>
    <w:rsid w:val="00672D3E"/>
    <w:rsid w:val="00673141"/>
    <w:rsid w:val="00673418"/>
    <w:rsid w:val="00673556"/>
    <w:rsid w:val="00673AAB"/>
    <w:rsid w:val="00673C50"/>
    <w:rsid w:val="00673F36"/>
    <w:rsid w:val="00674161"/>
    <w:rsid w:val="0067436E"/>
    <w:rsid w:val="00674389"/>
    <w:rsid w:val="00674A8D"/>
    <w:rsid w:val="00674D5B"/>
    <w:rsid w:val="00674E1B"/>
    <w:rsid w:val="00674F85"/>
    <w:rsid w:val="0067532C"/>
    <w:rsid w:val="00675658"/>
    <w:rsid w:val="006758B0"/>
    <w:rsid w:val="00675A0D"/>
    <w:rsid w:val="006761F9"/>
    <w:rsid w:val="006763A1"/>
    <w:rsid w:val="006769A7"/>
    <w:rsid w:val="00676AED"/>
    <w:rsid w:val="00676E8F"/>
    <w:rsid w:val="00676EF6"/>
    <w:rsid w:val="00676FCF"/>
    <w:rsid w:val="00677112"/>
    <w:rsid w:val="00677339"/>
    <w:rsid w:val="006773CE"/>
    <w:rsid w:val="00677472"/>
    <w:rsid w:val="006777FA"/>
    <w:rsid w:val="00677856"/>
    <w:rsid w:val="00677B3C"/>
    <w:rsid w:val="00677B7C"/>
    <w:rsid w:val="00677C41"/>
    <w:rsid w:val="00677C86"/>
    <w:rsid w:val="00677CB9"/>
    <w:rsid w:val="00677DD3"/>
    <w:rsid w:val="00677E00"/>
    <w:rsid w:val="00677EC7"/>
    <w:rsid w:val="00677F58"/>
    <w:rsid w:val="006800C3"/>
    <w:rsid w:val="0068012D"/>
    <w:rsid w:val="006801E7"/>
    <w:rsid w:val="00680292"/>
    <w:rsid w:val="006805AD"/>
    <w:rsid w:val="00680623"/>
    <w:rsid w:val="0068068C"/>
    <w:rsid w:val="006809F5"/>
    <w:rsid w:val="00680A8A"/>
    <w:rsid w:val="00680B84"/>
    <w:rsid w:val="00680DE6"/>
    <w:rsid w:val="00680E41"/>
    <w:rsid w:val="006810AC"/>
    <w:rsid w:val="006812C0"/>
    <w:rsid w:val="006817C0"/>
    <w:rsid w:val="00681A33"/>
    <w:rsid w:val="00681D02"/>
    <w:rsid w:val="00681D52"/>
    <w:rsid w:val="00681D98"/>
    <w:rsid w:val="006821C2"/>
    <w:rsid w:val="006824D6"/>
    <w:rsid w:val="00682A66"/>
    <w:rsid w:val="00683070"/>
    <w:rsid w:val="006834ED"/>
    <w:rsid w:val="00683570"/>
    <w:rsid w:val="00683607"/>
    <w:rsid w:val="00684A96"/>
    <w:rsid w:val="00684B6D"/>
    <w:rsid w:val="00684D17"/>
    <w:rsid w:val="00684E60"/>
    <w:rsid w:val="006851F8"/>
    <w:rsid w:val="00685335"/>
    <w:rsid w:val="006858A6"/>
    <w:rsid w:val="0068597E"/>
    <w:rsid w:val="00685A75"/>
    <w:rsid w:val="00685AF0"/>
    <w:rsid w:val="00685B7D"/>
    <w:rsid w:val="00685DA4"/>
    <w:rsid w:val="00686145"/>
    <w:rsid w:val="00686396"/>
    <w:rsid w:val="006864E6"/>
    <w:rsid w:val="0068653F"/>
    <w:rsid w:val="006865E0"/>
    <w:rsid w:val="00686831"/>
    <w:rsid w:val="006869BD"/>
    <w:rsid w:val="00686BE0"/>
    <w:rsid w:val="00686D1F"/>
    <w:rsid w:val="00686E36"/>
    <w:rsid w:val="00686E91"/>
    <w:rsid w:val="00686EC5"/>
    <w:rsid w:val="00687126"/>
    <w:rsid w:val="00687357"/>
    <w:rsid w:val="00687420"/>
    <w:rsid w:val="006874BC"/>
    <w:rsid w:val="0068770D"/>
    <w:rsid w:val="00687710"/>
    <w:rsid w:val="0068793B"/>
    <w:rsid w:val="0068799B"/>
    <w:rsid w:val="00687A20"/>
    <w:rsid w:val="00687A94"/>
    <w:rsid w:val="00687AB8"/>
    <w:rsid w:val="00687AC0"/>
    <w:rsid w:val="00687DF9"/>
    <w:rsid w:val="00687E35"/>
    <w:rsid w:val="00687F86"/>
    <w:rsid w:val="00687F90"/>
    <w:rsid w:val="006903C0"/>
    <w:rsid w:val="00690C25"/>
    <w:rsid w:val="00690D60"/>
    <w:rsid w:val="006915F7"/>
    <w:rsid w:val="00691655"/>
    <w:rsid w:val="00691ACC"/>
    <w:rsid w:val="00691C40"/>
    <w:rsid w:val="00692749"/>
    <w:rsid w:val="006929AA"/>
    <w:rsid w:val="00692A62"/>
    <w:rsid w:val="00692AE5"/>
    <w:rsid w:val="00692B26"/>
    <w:rsid w:val="006932F5"/>
    <w:rsid w:val="0069361F"/>
    <w:rsid w:val="00693775"/>
    <w:rsid w:val="006938CC"/>
    <w:rsid w:val="006939A6"/>
    <w:rsid w:val="00693BB7"/>
    <w:rsid w:val="00693F55"/>
    <w:rsid w:val="00693FBA"/>
    <w:rsid w:val="006942C4"/>
    <w:rsid w:val="00694D40"/>
    <w:rsid w:val="00694F99"/>
    <w:rsid w:val="00695087"/>
    <w:rsid w:val="00695418"/>
    <w:rsid w:val="0069627A"/>
    <w:rsid w:val="0069629C"/>
    <w:rsid w:val="006964E7"/>
    <w:rsid w:val="00696662"/>
    <w:rsid w:val="00696727"/>
    <w:rsid w:val="0069699D"/>
    <w:rsid w:val="00696A58"/>
    <w:rsid w:val="00696CDC"/>
    <w:rsid w:val="00696D44"/>
    <w:rsid w:val="00696F16"/>
    <w:rsid w:val="0069702F"/>
    <w:rsid w:val="006971AF"/>
    <w:rsid w:val="00697573"/>
    <w:rsid w:val="006976D5"/>
    <w:rsid w:val="006976DB"/>
    <w:rsid w:val="00697728"/>
    <w:rsid w:val="0069773F"/>
    <w:rsid w:val="006977F4"/>
    <w:rsid w:val="006978A0"/>
    <w:rsid w:val="00697DDC"/>
    <w:rsid w:val="00697F27"/>
    <w:rsid w:val="006A0079"/>
    <w:rsid w:val="006A00CC"/>
    <w:rsid w:val="006A014F"/>
    <w:rsid w:val="006A0368"/>
    <w:rsid w:val="006A0C87"/>
    <w:rsid w:val="006A0FCD"/>
    <w:rsid w:val="006A147A"/>
    <w:rsid w:val="006A1489"/>
    <w:rsid w:val="006A15BE"/>
    <w:rsid w:val="006A1901"/>
    <w:rsid w:val="006A1AA7"/>
    <w:rsid w:val="006A1AA8"/>
    <w:rsid w:val="006A1AE5"/>
    <w:rsid w:val="006A1B09"/>
    <w:rsid w:val="006A1C2C"/>
    <w:rsid w:val="006A1CEB"/>
    <w:rsid w:val="006A1DDD"/>
    <w:rsid w:val="006A1F2F"/>
    <w:rsid w:val="006A2141"/>
    <w:rsid w:val="006A2559"/>
    <w:rsid w:val="006A27D7"/>
    <w:rsid w:val="006A2BC6"/>
    <w:rsid w:val="006A2CEE"/>
    <w:rsid w:val="006A30A4"/>
    <w:rsid w:val="006A3221"/>
    <w:rsid w:val="006A35AF"/>
    <w:rsid w:val="006A4337"/>
    <w:rsid w:val="006A43AD"/>
    <w:rsid w:val="006A43C0"/>
    <w:rsid w:val="006A444D"/>
    <w:rsid w:val="006A4462"/>
    <w:rsid w:val="006A45E2"/>
    <w:rsid w:val="006A4721"/>
    <w:rsid w:val="006A4763"/>
    <w:rsid w:val="006A48B7"/>
    <w:rsid w:val="006A4A5C"/>
    <w:rsid w:val="006A4C69"/>
    <w:rsid w:val="006A503F"/>
    <w:rsid w:val="006A514F"/>
    <w:rsid w:val="006A53DB"/>
    <w:rsid w:val="006A5503"/>
    <w:rsid w:val="006A55C9"/>
    <w:rsid w:val="006A5667"/>
    <w:rsid w:val="006A5690"/>
    <w:rsid w:val="006A581E"/>
    <w:rsid w:val="006A58D5"/>
    <w:rsid w:val="006A5D0C"/>
    <w:rsid w:val="006A5D1F"/>
    <w:rsid w:val="006A605B"/>
    <w:rsid w:val="006A62CE"/>
    <w:rsid w:val="006A6403"/>
    <w:rsid w:val="006A6C4D"/>
    <w:rsid w:val="006A6E2B"/>
    <w:rsid w:val="006A748D"/>
    <w:rsid w:val="006B0150"/>
    <w:rsid w:val="006B0197"/>
    <w:rsid w:val="006B0788"/>
    <w:rsid w:val="006B0C80"/>
    <w:rsid w:val="006B0E00"/>
    <w:rsid w:val="006B11BF"/>
    <w:rsid w:val="006B1323"/>
    <w:rsid w:val="006B1605"/>
    <w:rsid w:val="006B16ED"/>
    <w:rsid w:val="006B188D"/>
    <w:rsid w:val="006B1ACA"/>
    <w:rsid w:val="006B1B4A"/>
    <w:rsid w:val="006B1D80"/>
    <w:rsid w:val="006B1F75"/>
    <w:rsid w:val="006B2258"/>
    <w:rsid w:val="006B2A72"/>
    <w:rsid w:val="006B3048"/>
    <w:rsid w:val="006B3101"/>
    <w:rsid w:val="006B3978"/>
    <w:rsid w:val="006B3D30"/>
    <w:rsid w:val="006B3D46"/>
    <w:rsid w:val="006B3FA5"/>
    <w:rsid w:val="006B40F4"/>
    <w:rsid w:val="006B475A"/>
    <w:rsid w:val="006B4A1F"/>
    <w:rsid w:val="006B4A74"/>
    <w:rsid w:val="006B4E5F"/>
    <w:rsid w:val="006B4F00"/>
    <w:rsid w:val="006B4F69"/>
    <w:rsid w:val="006B5029"/>
    <w:rsid w:val="006B5242"/>
    <w:rsid w:val="006B5260"/>
    <w:rsid w:val="006B53DC"/>
    <w:rsid w:val="006B55A9"/>
    <w:rsid w:val="006B5720"/>
    <w:rsid w:val="006B5A6A"/>
    <w:rsid w:val="006B5EBC"/>
    <w:rsid w:val="006B631F"/>
    <w:rsid w:val="006B635C"/>
    <w:rsid w:val="006B65CC"/>
    <w:rsid w:val="006B6605"/>
    <w:rsid w:val="006B6932"/>
    <w:rsid w:val="006B6D3D"/>
    <w:rsid w:val="006B712A"/>
    <w:rsid w:val="006B72A2"/>
    <w:rsid w:val="006B72EA"/>
    <w:rsid w:val="006B767B"/>
    <w:rsid w:val="006B7965"/>
    <w:rsid w:val="006B7B1C"/>
    <w:rsid w:val="006B7F9D"/>
    <w:rsid w:val="006C01A7"/>
    <w:rsid w:val="006C01C4"/>
    <w:rsid w:val="006C0294"/>
    <w:rsid w:val="006C0350"/>
    <w:rsid w:val="006C04BD"/>
    <w:rsid w:val="006C0512"/>
    <w:rsid w:val="006C078B"/>
    <w:rsid w:val="006C08E8"/>
    <w:rsid w:val="006C0A49"/>
    <w:rsid w:val="006C0A74"/>
    <w:rsid w:val="006C0C9B"/>
    <w:rsid w:val="006C0E6F"/>
    <w:rsid w:val="006C0EA3"/>
    <w:rsid w:val="006C170B"/>
    <w:rsid w:val="006C18C3"/>
    <w:rsid w:val="006C1BB5"/>
    <w:rsid w:val="006C1DED"/>
    <w:rsid w:val="006C1E4E"/>
    <w:rsid w:val="006C1EBF"/>
    <w:rsid w:val="006C25EC"/>
    <w:rsid w:val="006C26D2"/>
    <w:rsid w:val="006C2823"/>
    <w:rsid w:val="006C28D9"/>
    <w:rsid w:val="006C2923"/>
    <w:rsid w:val="006C2A63"/>
    <w:rsid w:val="006C2D56"/>
    <w:rsid w:val="006C3023"/>
    <w:rsid w:val="006C341E"/>
    <w:rsid w:val="006C342F"/>
    <w:rsid w:val="006C358C"/>
    <w:rsid w:val="006C383F"/>
    <w:rsid w:val="006C3859"/>
    <w:rsid w:val="006C38B4"/>
    <w:rsid w:val="006C3960"/>
    <w:rsid w:val="006C3987"/>
    <w:rsid w:val="006C3ACD"/>
    <w:rsid w:val="006C43F0"/>
    <w:rsid w:val="006C47FC"/>
    <w:rsid w:val="006C4CF0"/>
    <w:rsid w:val="006C4D1E"/>
    <w:rsid w:val="006C4D7A"/>
    <w:rsid w:val="006C4D85"/>
    <w:rsid w:val="006C4DAA"/>
    <w:rsid w:val="006C4EFB"/>
    <w:rsid w:val="006C4F52"/>
    <w:rsid w:val="006C5108"/>
    <w:rsid w:val="006C51F7"/>
    <w:rsid w:val="006C55B4"/>
    <w:rsid w:val="006C5E7A"/>
    <w:rsid w:val="006C6129"/>
    <w:rsid w:val="006C62CC"/>
    <w:rsid w:val="006C634C"/>
    <w:rsid w:val="006C6386"/>
    <w:rsid w:val="006C63C7"/>
    <w:rsid w:val="006C65ED"/>
    <w:rsid w:val="006C6A2D"/>
    <w:rsid w:val="006C6B9E"/>
    <w:rsid w:val="006C6C3A"/>
    <w:rsid w:val="006C6C44"/>
    <w:rsid w:val="006C6D8A"/>
    <w:rsid w:val="006C6E25"/>
    <w:rsid w:val="006C6E81"/>
    <w:rsid w:val="006C7089"/>
    <w:rsid w:val="006C70F3"/>
    <w:rsid w:val="006C7833"/>
    <w:rsid w:val="006C78C0"/>
    <w:rsid w:val="006C7BD0"/>
    <w:rsid w:val="006D031D"/>
    <w:rsid w:val="006D07BD"/>
    <w:rsid w:val="006D0A1B"/>
    <w:rsid w:val="006D0AD3"/>
    <w:rsid w:val="006D0BB3"/>
    <w:rsid w:val="006D114D"/>
    <w:rsid w:val="006D13B7"/>
    <w:rsid w:val="006D16D5"/>
    <w:rsid w:val="006D1843"/>
    <w:rsid w:val="006D1A7D"/>
    <w:rsid w:val="006D1D3A"/>
    <w:rsid w:val="006D1D6A"/>
    <w:rsid w:val="006D2164"/>
    <w:rsid w:val="006D23C0"/>
    <w:rsid w:val="006D2419"/>
    <w:rsid w:val="006D243D"/>
    <w:rsid w:val="006D258B"/>
    <w:rsid w:val="006D2875"/>
    <w:rsid w:val="006D2973"/>
    <w:rsid w:val="006D2BBE"/>
    <w:rsid w:val="006D2F22"/>
    <w:rsid w:val="006D3399"/>
    <w:rsid w:val="006D33E6"/>
    <w:rsid w:val="006D361F"/>
    <w:rsid w:val="006D3F26"/>
    <w:rsid w:val="006D427C"/>
    <w:rsid w:val="006D4305"/>
    <w:rsid w:val="006D448B"/>
    <w:rsid w:val="006D44F2"/>
    <w:rsid w:val="006D4B53"/>
    <w:rsid w:val="006D4E4F"/>
    <w:rsid w:val="006D534E"/>
    <w:rsid w:val="006D5623"/>
    <w:rsid w:val="006D5656"/>
    <w:rsid w:val="006D5A28"/>
    <w:rsid w:val="006D5C1C"/>
    <w:rsid w:val="006D63A6"/>
    <w:rsid w:val="006D64C6"/>
    <w:rsid w:val="006D65D7"/>
    <w:rsid w:val="006D666E"/>
    <w:rsid w:val="006D6895"/>
    <w:rsid w:val="006D6A11"/>
    <w:rsid w:val="006D6ADC"/>
    <w:rsid w:val="006D6BD1"/>
    <w:rsid w:val="006D6C4A"/>
    <w:rsid w:val="006D70EE"/>
    <w:rsid w:val="006D73B4"/>
    <w:rsid w:val="006D7733"/>
    <w:rsid w:val="006D77E3"/>
    <w:rsid w:val="006D7BC1"/>
    <w:rsid w:val="006D7C5E"/>
    <w:rsid w:val="006D7CA0"/>
    <w:rsid w:val="006E0188"/>
    <w:rsid w:val="006E05AC"/>
    <w:rsid w:val="006E0868"/>
    <w:rsid w:val="006E0933"/>
    <w:rsid w:val="006E097B"/>
    <w:rsid w:val="006E0DAA"/>
    <w:rsid w:val="006E0E5E"/>
    <w:rsid w:val="006E0FB9"/>
    <w:rsid w:val="006E1055"/>
    <w:rsid w:val="006E14DA"/>
    <w:rsid w:val="006E155E"/>
    <w:rsid w:val="006E1791"/>
    <w:rsid w:val="006E1834"/>
    <w:rsid w:val="006E186B"/>
    <w:rsid w:val="006E1881"/>
    <w:rsid w:val="006E1CB5"/>
    <w:rsid w:val="006E1CCC"/>
    <w:rsid w:val="006E1F57"/>
    <w:rsid w:val="006E2094"/>
    <w:rsid w:val="006E20F9"/>
    <w:rsid w:val="006E2424"/>
    <w:rsid w:val="006E272D"/>
    <w:rsid w:val="006E2EF3"/>
    <w:rsid w:val="006E313F"/>
    <w:rsid w:val="006E3178"/>
    <w:rsid w:val="006E31A7"/>
    <w:rsid w:val="006E3670"/>
    <w:rsid w:val="006E3843"/>
    <w:rsid w:val="006E3899"/>
    <w:rsid w:val="006E3A78"/>
    <w:rsid w:val="006E3BED"/>
    <w:rsid w:val="006E3BF0"/>
    <w:rsid w:val="006E3CEB"/>
    <w:rsid w:val="006E3F4A"/>
    <w:rsid w:val="006E4067"/>
    <w:rsid w:val="006E4302"/>
    <w:rsid w:val="006E466A"/>
    <w:rsid w:val="006E47D2"/>
    <w:rsid w:val="006E47D8"/>
    <w:rsid w:val="006E4923"/>
    <w:rsid w:val="006E4B23"/>
    <w:rsid w:val="006E4C51"/>
    <w:rsid w:val="006E4FC1"/>
    <w:rsid w:val="006E50FE"/>
    <w:rsid w:val="006E567B"/>
    <w:rsid w:val="006E5979"/>
    <w:rsid w:val="006E5CB7"/>
    <w:rsid w:val="006E5DCA"/>
    <w:rsid w:val="006E5F3A"/>
    <w:rsid w:val="006E6469"/>
    <w:rsid w:val="006E6522"/>
    <w:rsid w:val="006E6732"/>
    <w:rsid w:val="006E67A0"/>
    <w:rsid w:val="006E69EF"/>
    <w:rsid w:val="006E6A6F"/>
    <w:rsid w:val="006E6AA7"/>
    <w:rsid w:val="006E6BAC"/>
    <w:rsid w:val="006E6D56"/>
    <w:rsid w:val="006E6F95"/>
    <w:rsid w:val="006E740C"/>
    <w:rsid w:val="006E773E"/>
    <w:rsid w:val="006E77F6"/>
    <w:rsid w:val="006E7ADB"/>
    <w:rsid w:val="006E7ADF"/>
    <w:rsid w:val="006E7B5F"/>
    <w:rsid w:val="006E7D42"/>
    <w:rsid w:val="006F0022"/>
    <w:rsid w:val="006F0024"/>
    <w:rsid w:val="006F015B"/>
    <w:rsid w:val="006F0301"/>
    <w:rsid w:val="006F076D"/>
    <w:rsid w:val="006F08F7"/>
    <w:rsid w:val="006F0A88"/>
    <w:rsid w:val="006F0B87"/>
    <w:rsid w:val="006F0B89"/>
    <w:rsid w:val="006F0E2D"/>
    <w:rsid w:val="006F117D"/>
    <w:rsid w:val="006F1294"/>
    <w:rsid w:val="006F1597"/>
    <w:rsid w:val="006F15ED"/>
    <w:rsid w:val="006F1A29"/>
    <w:rsid w:val="006F1EBC"/>
    <w:rsid w:val="006F202B"/>
    <w:rsid w:val="006F2128"/>
    <w:rsid w:val="006F219D"/>
    <w:rsid w:val="006F221E"/>
    <w:rsid w:val="006F23C3"/>
    <w:rsid w:val="006F24F2"/>
    <w:rsid w:val="006F2529"/>
    <w:rsid w:val="006F2958"/>
    <w:rsid w:val="006F2A49"/>
    <w:rsid w:val="006F2CCB"/>
    <w:rsid w:val="006F2D7D"/>
    <w:rsid w:val="006F2E89"/>
    <w:rsid w:val="006F3119"/>
    <w:rsid w:val="006F321B"/>
    <w:rsid w:val="006F34BB"/>
    <w:rsid w:val="006F353A"/>
    <w:rsid w:val="006F35CE"/>
    <w:rsid w:val="006F376B"/>
    <w:rsid w:val="006F3EC4"/>
    <w:rsid w:val="006F3F23"/>
    <w:rsid w:val="006F4030"/>
    <w:rsid w:val="006F46DD"/>
    <w:rsid w:val="006F4857"/>
    <w:rsid w:val="006F4B53"/>
    <w:rsid w:val="006F4FEE"/>
    <w:rsid w:val="006F5040"/>
    <w:rsid w:val="006F5103"/>
    <w:rsid w:val="006F54D3"/>
    <w:rsid w:val="006F5885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B5F"/>
    <w:rsid w:val="006F6C02"/>
    <w:rsid w:val="006F6C8F"/>
    <w:rsid w:val="006F6F6B"/>
    <w:rsid w:val="006F6F85"/>
    <w:rsid w:val="006F7091"/>
    <w:rsid w:val="006F72F6"/>
    <w:rsid w:val="006F730C"/>
    <w:rsid w:val="006F74A0"/>
    <w:rsid w:val="006F75A6"/>
    <w:rsid w:val="006F7996"/>
    <w:rsid w:val="006F7A0C"/>
    <w:rsid w:val="006F7A23"/>
    <w:rsid w:val="006F7A8C"/>
    <w:rsid w:val="006F7BC8"/>
    <w:rsid w:val="006F7FF1"/>
    <w:rsid w:val="0070053E"/>
    <w:rsid w:val="00700994"/>
    <w:rsid w:val="007009AE"/>
    <w:rsid w:val="007009E1"/>
    <w:rsid w:val="007009F4"/>
    <w:rsid w:val="00700CB0"/>
    <w:rsid w:val="00700CBF"/>
    <w:rsid w:val="00700D8C"/>
    <w:rsid w:val="0070118D"/>
    <w:rsid w:val="00701306"/>
    <w:rsid w:val="007013BF"/>
    <w:rsid w:val="00701B93"/>
    <w:rsid w:val="00701F3B"/>
    <w:rsid w:val="00702307"/>
    <w:rsid w:val="00702865"/>
    <w:rsid w:val="00702E7C"/>
    <w:rsid w:val="00702EE1"/>
    <w:rsid w:val="00702F5E"/>
    <w:rsid w:val="00703998"/>
    <w:rsid w:val="00703BF8"/>
    <w:rsid w:val="00704071"/>
    <w:rsid w:val="007041A9"/>
    <w:rsid w:val="007041B3"/>
    <w:rsid w:val="00704211"/>
    <w:rsid w:val="0070429A"/>
    <w:rsid w:val="007044B1"/>
    <w:rsid w:val="00704840"/>
    <w:rsid w:val="00704A71"/>
    <w:rsid w:val="00704AD5"/>
    <w:rsid w:val="00704B0D"/>
    <w:rsid w:val="00704D65"/>
    <w:rsid w:val="00704ECF"/>
    <w:rsid w:val="00705072"/>
    <w:rsid w:val="00705397"/>
    <w:rsid w:val="00705B27"/>
    <w:rsid w:val="00705CA8"/>
    <w:rsid w:val="00705D33"/>
    <w:rsid w:val="00705FA3"/>
    <w:rsid w:val="00705FC4"/>
    <w:rsid w:val="007060BF"/>
    <w:rsid w:val="0070612A"/>
    <w:rsid w:val="00706154"/>
    <w:rsid w:val="00706374"/>
    <w:rsid w:val="00706462"/>
    <w:rsid w:val="007064A1"/>
    <w:rsid w:val="00706976"/>
    <w:rsid w:val="00706B77"/>
    <w:rsid w:val="00706C06"/>
    <w:rsid w:val="00706D07"/>
    <w:rsid w:val="0070701A"/>
    <w:rsid w:val="00707205"/>
    <w:rsid w:val="0070734E"/>
    <w:rsid w:val="0070754B"/>
    <w:rsid w:val="007079C1"/>
    <w:rsid w:val="00707AAE"/>
    <w:rsid w:val="00707C19"/>
    <w:rsid w:val="007100EF"/>
    <w:rsid w:val="0071048E"/>
    <w:rsid w:val="0071065F"/>
    <w:rsid w:val="00710D15"/>
    <w:rsid w:val="00710D18"/>
    <w:rsid w:val="00710DA3"/>
    <w:rsid w:val="00710DD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243"/>
    <w:rsid w:val="007126A7"/>
    <w:rsid w:val="00712769"/>
    <w:rsid w:val="00712898"/>
    <w:rsid w:val="00712A0D"/>
    <w:rsid w:val="00712D00"/>
    <w:rsid w:val="00712E09"/>
    <w:rsid w:val="00712E4A"/>
    <w:rsid w:val="00712F76"/>
    <w:rsid w:val="00713169"/>
    <w:rsid w:val="0071316E"/>
    <w:rsid w:val="00713186"/>
    <w:rsid w:val="0071331A"/>
    <w:rsid w:val="0071335A"/>
    <w:rsid w:val="00713621"/>
    <w:rsid w:val="0071376E"/>
    <w:rsid w:val="0071380B"/>
    <w:rsid w:val="00713931"/>
    <w:rsid w:val="00713D48"/>
    <w:rsid w:val="00713F2D"/>
    <w:rsid w:val="00713F7C"/>
    <w:rsid w:val="00713FB8"/>
    <w:rsid w:val="00714199"/>
    <w:rsid w:val="00714268"/>
    <w:rsid w:val="0071427D"/>
    <w:rsid w:val="0071431E"/>
    <w:rsid w:val="007146C1"/>
    <w:rsid w:val="00714785"/>
    <w:rsid w:val="0071495F"/>
    <w:rsid w:val="00714A0E"/>
    <w:rsid w:val="0071528A"/>
    <w:rsid w:val="007153D8"/>
    <w:rsid w:val="00715677"/>
    <w:rsid w:val="00715839"/>
    <w:rsid w:val="00715843"/>
    <w:rsid w:val="007158E2"/>
    <w:rsid w:val="00715A82"/>
    <w:rsid w:val="00715B63"/>
    <w:rsid w:val="00715D7F"/>
    <w:rsid w:val="00715F5F"/>
    <w:rsid w:val="007164CE"/>
    <w:rsid w:val="00716966"/>
    <w:rsid w:val="00717145"/>
    <w:rsid w:val="00717451"/>
    <w:rsid w:val="0071760F"/>
    <w:rsid w:val="0071780B"/>
    <w:rsid w:val="00717A10"/>
    <w:rsid w:val="00717E5D"/>
    <w:rsid w:val="007201EF"/>
    <w:rsid w:val="00720301"/>
    <w:rsid w:val="0072084D"/>
    <w:rsid w:val="00720A77"/>
    <w:rsid w:val="00720CA3"/>
    <w:rsid w:val="00720DD4"/>
    <w:rsid w:val="00720EDE"/>
    <w:rsid w:val="007211CA"/>
    <w:rsid w:val="007211E0"/>
    <w:rsid w:val="00721242"/>
    <w:rsid w:val="0072134A"/>
    <w:rsid w:val="00721591"/>
    <w:rsid w:val="00721BDD"/>
    <w:rsid w:val="00721DAA"/>
    <w:rsid w:val="00721F19"/>
    <w:rsid w:val="00722011"/>
    <w:rsid w:val="00722028"/>
    <w:rsid w:val="00722091"/>
    <w:rsid w:val="007220B4"/>
    <w:rsid w:val="007225C5"/>
    <w:rsid w:val="007227A0"/>
    <w:rsid w:val="007227B1"/>
    <w:rsid w:val="00722814"/>
    <w:rsid w:val="00722A9A"/>
    <w:rsid w:val="00722B73"/>
    <w:rsid w:val="00722F20"/>
    <w:rsid w:val="007232AC"/>
    <w:rsid w:val="00723709"/>
    <w:rsid w:val="00723829"/>
    <w:rsid w:val="00723830"/>
    <w:rsid w:val="007239ED"/>
    <w:rsid w:val="00723D00"/>
    <w:rsid w:val="0072439A"/>
    <w:rsid w:val="0072448C"/>
    <w:rsid w:val="007245BD"/>
    <w:rsid w:val="00724672"/>
    <w:rsid w:val="007246B3"/>
    <w:rsid w:val="007246C0"/>
    <w:rsid w:val="00724C33"/>
    <w:rsid w:val="00724EC6"/>
    <w:rsid w:val="00725016"/>
    <w:rsid w:val="00725210"/>
    <w:rsid w:val="0072565F"/>
    <w:rsid w:val="00725770"/>
    <w:rsid w:val="00725C0A"/>
    <w:rsid w:val="00725C94"/>
    <w:rsid w:val="00725D7A"/>
    <w:rsid w:val="00725FAA"/>
    <w:rsid w:val="0072617E"/>
    <w:rsid w:val="00726222"/>
    <w:rsid w:val="00726323"/>
    <w:rsid w:val="00726580"/>
    <w:rsid w:val="0072658D"/>
    <w:rsid w:val="0072665C"/>
    <w:rsid w:val="00726B06"/>
    <w:rsid w:val="00726EE5"/>
    <w:rsid w:val="00727045"/>
    <w:rsid w:val="00727397"/>
    <w:rsid w:val="007275D0"/>
    <w:rsid w:val="007276E2"/>
    <w:rsid w:val="007279CD"/>
    <w:rsid w:val="00727D97"/>
    <w:rsid w:val="00727FAE"/>
    <w:rsid w:val="00727FC7"/>
    <w:rsid w:val="007300B0"/>
    <w:rsid w:val="00730152"/>
    <w:rsid w:val="00730546"/>
    <w:rsid w:val="00730649"/>
    <w:rsid w:val="007306A2"/>
    <w:rsid w:val="00730A18"/>
    <w:rsid w:val="00730FEB"/>
    <w:rsid w:val="0073111E"/>
    <w:rsid w:val="00731241"/>
    <w:rsid w:val="0073124F"/>
    <w:rsid w:val="0073127E"/>
    <w:rsid w:val="0073154B"/>
    <w:rsid w:val="0073158E"/>
    <w:rsid w:val="0073188A"/>
    <w:rsid w:val="007318FD"/>
    <w:rsid w:val="00731984"/>
    <w:rsid w:val="00731BEB"/>
    <w:rsid w:val="00731D61"/>
    <w:rsid w:val="00731FA4"/>
    <w:rsid w:val="007321BC"/>
    <w:rsid w:val="007323B9"/>
    <w:rsid w:val="007325F8"/>
    <w:rsid w:val="00732C75"/>
    <w:rsid w:val="00733170"/>
    <w:rsid w:val="007331FD"/>
    <w:rsid w:val="00733535"/>
    <w:rsid w:val="0073369C"/>
    <w:rsid w:val="007337E9"/>
    <w:rsid w:val="00733870"/>
    <w:rsid w:val="00733BBF"/>
    <w:rsid w:val="00733C0B"/>
    <w:rsid w:val="007341E3"/>
    <w:rsid w:val="007342E1"/>
    <w:rsid w:val="0073444B"/>
    <w:rsid w:val="007348D1"/>
    <w:rsid w:val="00734921"/>
    <w:rsid w:val="00734DA8"/>
    <w:rsid w:val="00734EA9"/>
    <w:rsid w:val="00735007"/>
    <w:rsid w:val="00735067"/>
    <w:rsid w:val="00735083"/>
    <w:rsid w:val="007351BA"/>
    <w:rsid w:val="00735888"/>
    <w:rsid w:val="00735F51"/>
    <w:rsid w:val="00735FAF"/>
    <w:rsid w:val="00736256"/>
    <w:rsid w:val="00736882"/>
    <w:rsid w:val="00736908"/>
    <w:rsid w:val="00736B7A"/>
    <w:rsid w:val="00736EF4"/>
    <w:rsid w:val="00737484"/>
    <w:rsid w:val="00737708"/>
    <w:rsid w:val="00737978"/>
    <w:rsid w:val="00737EAF"/>
    <w:rsid w:val="007400B6"/>
    <w:rsid w:val="00740169"/>
    <w:rsid w:val="00740541"/>
    <w:rsid w:val="007405B7"/>
    <w:rsid w:val="0074078E"/>
    <w:rsid w:val="007407F0"/>
    <w:rsid w:val="00740A27"/>
    <w:rsid w:val="00740AD7"/>
    <w:rsid w:val="00740BE3"/>
    <w:rsid w:val="0074103D"/>
    <w:rsid w:val="00741526"/>
    <w:rsid w:val="007415F8"/>
    <w:rsid w:val="00741763"/>
    <w:rsid w:val="0074185B"/>
    <w:rsid w:val="00741A65"/>
    <w:rsid w:val="00741B6E"/>
    <w:rsid w:val="00741C2C"/>
    <w:rsid w:val="00741D15"/>
    <w:rsid w:val="00741E70"/>
    <w:rsid w:val="00741FBB"/>
    <w:rsid w:val="00741FFA"/>
    <w:rsid w:val="00742288"/>
    <w:rsid w:val="00742344"/>
    <w:rsid w:val="00742380"/>
    <w:rsid w:val="00742755"/>
    <w:rsid w:val="00742B75"/>
    <w:rsid w:val="00742E19"/>
    <w:rsid w:val="00742F0D"/>
    <w:rsid w:val="0074349D"/>
    <w:rsid w:val="007435C5"/>
    <w:rsid w:val="0074384A"/>
    <w:rsid w:val="0074389E"/>
    <w:rsid w:val="0074399A"/>
    <w:rsid w:val="00743CDF"/>
    <w:rsid w:val="00743CE6"/>
    <w:rsid w:val="007442EE"/>
    <w:rsid w:val="007448A0"/>
    <w:rsid w:val="007449C7"/>
    <w:rsid w:val="00744B45"/>
    <w:rsid w:val="007456A9"/>
    <w:rsid w:val="007457CF"/>
    <w:rsid w:val="0074584E"/>
    <w:rsid w:val="00745B75"/>
    <w:rsid w:val="00745C01"/>
    <w:rsid w:val="00745D11"/>
    <w:rsid w:val="007460B0"/>
    <w:rsid w:val="007460BE"/>
    <w:rsid w:val="007460D9"/>
    <w:rsid w:val="0074616C"/>
    <w:rsid w:val="00746320"/>
    <w:rsid w:val="00746619"/>
    <w:rsid w:val="00746C8D"/>
    <w:rsid w:val="00746E30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50693"/>
    <w:rsid w:val="00750818"/>
    <w:rsid w:val="00750A41"/>
    <w:rsid w:val="00750F2C"/>
    <w:rsid w:val="00751066"/>
    <w:rsid w:val="00751330"/>
    <w:rsid w:val="00751359"/>
    <w:rsid w:val="007513D9"/>
    <w:rsid w:val="007516D9"/>
    <w:rsid w:val="007518D5"/>
    <w:rsid w:val="00751CD9"/>
    <w:rsid w:val="007520DD"/>
    <w:rsid w:val="00752591"/>
    <w:rsid w:val="007525E8"/>
    <w:rsid w:val="00752A0F"/>
    <w:rsid w:val="00752A5A"/>
    <w:rsid w:val="00752B03"/>
    <w:rsid w:val="00752C77"/>
    <w:rsid w:val="00752E4D"/>
    <w:rsid w:val="00752F4D"/>
    <w:rsid w:val="00752F60"/>
    <w:rsid w:val="0075342C"/>
    <w:rsid w:val="007534A1"/>
    <w:rsid w:val="00753626"/>
    <w:rsid w:val="007536D6"/>
    <w:rsid w:val="007538D7"/>
    <w:rsid w:val="00753972"/>
    <w:rsid w:val="007539FE"/>
    <w:rsid w:val="00753A75"/>
    <w:rsid w:val="00753AE1"/>
    <w:rsid w:val="00753AE6"/>
    <w:rsid w:val="00753F57"/>
    <w:rsid w:val="0075446C"/>
    <w:rsid w:val="00754712"/>
    <w:rsid w:val="00754A1E"/>
    <w:rsid w:val="00754E04"/>
    <w:rsid w:val="00754EBA"/>
    <w:rsid w:val="0075501C"/>
    <w:rsid w:val="0075515F"/>
    <w:rsid w:val="00755231"/>
    <w:rsid w:val="00755271"/>
    <w:rsid w:val="007552D3"/>
    <w:rsid w:val="00755577"/>
    <w:rsid w:val="0075569D"/>
    <w:rsid w:val="00755742"/>
    <w:rsid w:val="007558C6"/>
    <w:rsid w:val="00755E61"/>
    <w:rsid w:val="00756148"/>
    <w:rsid w:val="0075623B"/>
    <w:rsid w:val="007562C5"/>
    <w:rsid w:val="0075635F"/>
    <w:rsid w:val="00756561"/>
    <w:rsid w:val="0075687F"/>
    <w:rsid w:val="00756A23"/>
    <w:rsid w:val="007571C2"/>
    <w:rsid w:val="0075745D"/>
    <w:rsid w:val="007575BD"/>
    <w:rsid w:val="00757841"/>
    <w:rsid w:val="00757A27"/>
    <w:rsid w:val="00757B49"/>
    <w:rsid w:val="00757B66"/>
    <w:rsid w:val="00757D1E"/>
    <w:rsid w:val="00757F5E"/>
    <w:rsid w:val="00760077"/>
    <w:rsid w:val="007602E8"/>
    <w:rsid w:val="0076053F"/>
    <w:rsid w:val="007605FF"/>
    <w:rsid w:val="00760936"/>
    <w:rsid w:val="00760B2C"/>
    <w:rsid w:val="00760CF8"/>
    <w:rsid w:val="00760E57"/>
    <w:rsid w:val="00761329"/>
    <w:rsid w:val="0076136F"/>
    <w:rsid w:val="00761886"/>
    <w:rsid w:val="00761CF5"/>
    <w:rsid w:val="007620C3"/>
    <w:rsid w:val="00762238"/>
    <w:rsid w:val="00762792"/>
    <w:rsid w:val="007627E9"/>
    <w:rsid w:val="00762935"/>
    <w:rsid w:val="0076313B"/>
    <w:rsid w:val="007631D1"/>
    <w:rsid w:val="00763731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7C7"/>
    <w:rsid w:val="0076485F"/>
    <w:rsid w:val="00764A26"/>
    <w:rsid w:val="00764C5E"/>
    <w:rsid w:val="00764D07"/>
    <w:rsid w:val="007651FB"/>
    <w:rsid w:val="00765711"/>
    <w:rsid w:val="00765E5D"/>
    <w:rsid w:val="007662A4"/>
    <w:rsid w:val="0076698D"/>
    <w:rsid w:val="00766A37"/>
    <w:rsid w:val="00766EF4"/>
    <w:rsid w:val="007670B8"/>
    <w:rsid w:val="0076718C"/>
    <w:rsid w:val="007672F4"/>
    <w:rsid w:val="00767457"/>
    <w:rsid w:val="00767475"/>
    <w:rsid w:val="0076753A"/>
    <w:rsid w:val="00767896"/>
    <w:rsid w:val="00767976"/>
    <w:rsid w:val="00767A8F"/>
    <w:rsid w:val="00767AEA"/>
    <w:rsid w:val="00767B11"/>
    <w:rsid w:val="00767C1F"/>
    <w:rsid w:val="00767C3A"/>
    <w:rsid w:val="00767F51"/>
    <w:rsid w:val="007700C7"/>
    <w:rsid w:val="0077016B"/>
    <w:rsid w:val="007702C5"/>
    <w:rsid w:val="00770371"/>
    <w:rsid w:val="0077060D"/>
    <w:rsid w:val="007707D2"/>
    <w:rsid w:val="00770821"/>
    <w:rsid w:val="00770E05"/>
    <w:rsid w:val="007711E5"/>
    <w:rsid w:val="007714A5"/>
    <w:rsid w:val="007714F9"/>
    <w:rsid w:val="007715CD"/>
    <w:rsid w:val="00771833"/>
    <w:rsid w:val="007718E5"/>
    <w:rsid w:val="00771F65"/>
    <w:rsid w:val="00771F74"/>
    <w:rsid w:val="00772057"/>
    <w:rsid w:val="00772186"/>
    <w:rsid w:val="007721C8"/>
    <w:rsid w:val="007722C8"/>
    <w:rsid w:val="007722E7"/>
    <w:rsid w:val="00772388"/>
    <w:rsid w:val="00772423"/>
    <w:rsid w:val="00772632"/>
    <w:rsid w:val="00772CBF"/>
    <w:rsid w:val="00772DFD"/>
    <w:rsid w:val="00772E7F"/>
    <w:rsid w:val="00773211"/>
    <w:rsid w:val="007737C0"/>
    <w:rsid w:val="007738EF"/>
    <w:rsid w:val="00773B6B"/>
    <w:rsid w:val="00773F74"/>
    <w:rsid w:val="00773F77"/>
    <w:rsid w:val="007741A5"/>
    <w:rsid w:val="007741EF"/>
    <w:rsid w:val="00774408"/>
    <w:rsid w:val="00774867"/>
    <w:rsid w:val="00774E07"/>
    <w:rsid w:val="00775066"/>
    <w:rsid w:val="0077560E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768"/>
    <w:rsid w:val="007767CF"/>
    <w:rsid w:val="0077692E"/>
    <w:rsid w:val="00776B23"/>
    <w:rsid w:val="00776D42"/>
    <w:rsid w:val="00776DF7"/>
    <w:rsid w:val="007770FC"/>
    <w:rsid w:val="007779F6"/>
    <w:rsid w:val="00777B9C"/>
    <w:rsid w:val="00777CE2"/>
    <w:rsid w:val="00777E1F"/>
    <w:rsid w:val="00780375"/>
    <w:rsid w:val="00780773"/>
    <w:rsid w:val="00780870"/>
    <w:rsid w:val="00780A7E"/>
    <w:rsid w:val="00780C76"/>
    <w:rsid w:val="00780D5A"/>
    <w:rsid w:val="00781152"/>
    <w:rsid w:val="007811C0"/>
    <w:rsid w:val="00781717"/>
    <w:rsid w:val="0078172B"/>
    <w:rsid w:val="00781745"/>
    <w:rsid w:val="0078199D"/>
    <w:rsid w:val="00781A45"/>
    <w:rsid w:val="00781ACA"/>
    <w:rsid w:val="00781AD1"/>
    <w:rsid w:val="00781D38"/>
    <w:rsid w:val="00781D5B"/>
    <w:rsid w:val="007820D4"/>
    <w:rsid w:val="0078213A"/>
    <w:rsid w:val="007823DF"/>
    <w:rsid w:val="007827C1"/>
    <w:rsid w:val="00782C3D"/>
    <w:rsid w:val="00782C95"/>
    <w:rsid w:val="00783198"/>
    <w:rsid w:val="007831A9"/>
    <w:rsid w:val="007832D7"/>
    <w:rsid w:val="007832DF"/>
    <w:rsid w:val="007834D0"/>
    <w:rsid w:val="0078364C"/>
    <w:rsid w:val="007837A9"/>
    <w:rsid w:val="00783CD8"/>
    <w:rsid w:val="00783D25"/>
    <w:rsid w:val="00783D73"/>
    <w:rsid w:val="00783E76"/>
    <w:rsid w:val="00783E7A"/>
    <w:rsid w:val="00783F72"/>
    <w:rsid w:val="00783F83"/>
    <w:rsid w:val="00784019"/>
    <w:rsid w:val="00784479"/>
    <w:rsid w:val="0078487E"/>
    <w:rsid w:val="00784981"/>
    <w:rsid w:val="0078501B"/>
    <w:rsid w:val="007853D6"/>
    <w:rsid w:val="007854A3"/>
    <w:rsid w:val="00785533"/>
    <w:rsid w:val="007856C0"/>
    <w:rsid w:val="007858A7"/>
    <w:rsid w:val="007859A1"/>
    <w:rsid w:val="00785A36"/>
    <w:rsid w:val="00785A3F"/>
    <w:rsid w:val="00785B01"/>
    <w:rsid w:val="00785C29"/>
    <w:rsid w:val="00785CF2"/>
    <w:rsid w:val="00785D38"/>
    <w:rsid w:val="0078617A"/>
    <w:rsid w:val="0078626A"/>
    <w:rsid w:val="007862C5"/>
    <w:rsid w:val="00786448"/>
    <w:rsid w:val="0078683B"/>
    <w:rsid w:val="0078696A"/>
    <w:rsid w:val="00786BFE"/>
    <w:rsid w:val="00787085"/>
    <w:rsid w:val="00787122"/>
    <w:rsid w:val="00787173"/>
    <w:rsid w:val="0078729F"/>
    <w:rsid w:val="007873D9"/>
    <w:rsid w:val="00787580"/>
    <w:rsid w:val="007875A1"/>
    <w:rsid w:val="007876CC"/>
    <w:rsid w:val="0078782B"/>
    <w:rsid w:val="007878BA"/>
    <w:rsid w:val="0078790A"/>
    <w:rsid w:val="00787F67"/>
    <w:rsid w:val="00790060"/>
    <w:rsid w:val="00790CBA"/>
    <w:rsid w:val="0079115D"/>
    <w:rsid w:val="00791634"/>
    <w:rsid w:val="00791D74"/>
    <w:rsid w:val="007921C1"/>
    <w:rsid w:val="00792285"/>
    <w:rsid w:val="007923F5"/>
    <w:rsid w:val="007926F1"/>
    <w:rsid w:val="00792C46"/>
    <w:rsid w:val="00792DCB"/>
    <w:rsid w:val="00792F41"/>
    <w:rsid w:val="0079328D"/>
    <w:rsid w:val="007932C2"/>
    <w:rsid w:val="0079365A"/>
    <w:rsid w:val="007937AF"/>
    <w:rsid w:val="00793831"/>
    <w:rsid w:val="00793AF6"/>
    <w:rsid w:val="00793B39"/>
    <w:rsid w:val="00793BF8"/>
    <w:rsid w:val="00793FA5"/>
    <w:rsid w:val="0079417F"/>
    <w:rsid w:val="007941D0"/>
    <w:rsid w:val="007943AE"/>
    <w:rsid w:val="007947C6"/>
    <w:rsid w:val="00795987"/>
    <w:rsid w:val="00795D46"/>
    <w:rsid w:val="00795F66"/>
    <w:rsid w:val="00795F80"/>
    <w:rsid w:val="0079601B"/>
    <w:rsid w:val="00796092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97F6B"/>
    <w:rsid w:val="007A00DB"/>
    <w:rsid w:val="007A0144"/>
    <w:rsid w:val="007A0884"/>
    <w:rsid w:val="007A0BD6"/>
    <w:rsid w:val="007A0D30"/>
    <w:rsid w:val="007A0EEF"/>
    <w:rsid w:val="007A10D7"/>
    <w:rsid w:val="007A1313"/>
    <w:rsid w:val="007A169D"/>
    <w:rsid w:val="007A1ABF"/>
    <w:rsid w:val="007A1BF8"/>
    <w:rsid w:val="007A1F48"/>
    <w:rsid w:val="007A2286"/>
    <w:rsid w:val="007A2358"/>
    <w:rsid w:val="007A2485"/>
    <w:rsid w:val="007A24AC"/>
    <w:rsid w:val="007A24EC"/>
    <w:rsid w:val="007A26E5"/>
    <w:rsid w:val="007A2C87"/>
    <w:rsid w:val="007A2D46"/>
    <w:rsid w:val="007A2E7E"/>
    <w:rsid w:val="007A2F07"/>
    <w:rsid w:val="007A31C7"/>
    <w:rsid w:val="007A3380"/>
    <w:rsid w:val="007A385D"/>
    <w:rsid w:val="007A3950"/>
    <w:rsid w:val="007A3A03"/>
    <w:rsid w:val="007A3AAD"/>
    <w:rsid w:val="007A3C76"/>
    <w:rsid w:val="007A3D24"/>
    <w:rsid w:val="007A3E03"/>
    <w:rsid w:val="007A41E5"/>
    <w:rsid w:val="007A4278"/>
    <w:rsid w:val="007A4537"/>
    <w:rsid w:val="007A45E7"/>
    <w:rsid w:val="007A46AD"/>
    <w:rsid w:val="007A471D"/>
    <w:rsid w:val="007A48A7"/>
    <w:rsid w:val="007A4956"/>
    <w:rsid w:val="007A4AE3"/>
    <w:rsid w:val="007A4E6F"/>
    <w:rsid w:val="007A4EFF"/>
    <w:rsid w:val="007A51A7"/>
    <w:rsid w:val="007A5231"/>
    <w:rsid w:val="007A541B"/>
    <w:rsid w:val="007A54D4"/>
    <w:rsid w:val="007A5FAB"/>
    <w:rsid w:val="007A608B"/>
    <w:rsid w:val="007A6229"/>
    <w:rsid w:val="007A628C"/>
    <w:rsid w:val="007A64EE"/>
    <w:rsid w:val="007A687B"/>
    <w:rsid w:val="007A69F8"/>
    <w:rsid w:val="007A6A07"/>
    <w:rsid w:val="007A6C66"/>
    <w:rsid w:val="007A6DD9"/>
    <w:rsid w:val="007A6E4A"/>
    <w:rsid w:val="007A771F"/>
    <w:rsid w:val="007A789C"/>
    <w:rsid w:val="007A7955"/>
    <w:rsid w:val="007A7A0C"/>
    <w:rsid w:val="007A7AE6"/>
    <w:rsid w:val="007A7C6F"/>
    <w:rsid w:val="007A7D0C"/>
    <w:rsid w:val="007A7DB2"/>
    <w:rsid w:val="007A7F0E"/>
    <w:rsid w:val="007A7F1E"/>
    <w:rsid w:val="007A7FA0"/>
    <w:rsid w:val="007B0027"/>
    <w:rsid w:val="007B00D1"/>
    <w:rsid w:val="007B0602"/>
    <w:rsid w:val="007B0870"/>
    <w:rsid w:val="007B08E5"/>
    <w:rsid w:val="007B0B80"/>
    <w:rsid w:val="007B0D1C"/>
    <w:rsid w:val="007B101A"/>
    <w:rsid w:val="007B114E"/>
    <w:rsid w:val="007B11DA"/>
    <w:rsid w:val="007B12E4"/>
    <w:rsid w:val="007B13D8"/>
    <w:rsid w:val="007B174B"/>
    <w:rsid w:val="007B1922"/>
    <w:rsid w:val="007B1E8A"/>
    <w:rsid w:val="007B1F17"/>
    <w:rsid w:val="007B1F6B"/>
    <w:rsid w:val="007B205C"/>
    <w:rsid w:val="007B223B"/>
    <w:rsid w:val="007B2B6F"/>
    <w:rsid w:val="007B2C5D"/>
    <w:rsid w:val="007B2C8D"/>
    <w:rsid w:val="007B2CBE"/>
    <w:rsid w:val="007B2F53"/>
    <w:rsid w:val="007B30BA"/>
    <w:rsid w:val="007B322C"/>
    <w:rsid w:val="007B32E1"/>
    <w:rsid w:val="007B33DC"/>
    <w:rsid w:val="007B3496"/>
    <w:rsid w:val="007B361A"/>
    <w:rsid w:val="007B36C1"/>
    <w:rsid w:val="007B394E"/>
    <w:rsid w:val="007B3A62"/>
    <w:rsid w:val="007B3A81"/>
    <w:rsid w:val="007B3B0A"/>
    <w:rsid w:val="007B3B3C"/>
    <w:rsid w:val="007B41EC"/>
    <w:rsid w:val="007B4358"/>
    <w:rsid w:val="007B45F2"/>
    <w:rsid w:val="007B4832"/>
    <w:rsid w:val="007B4A08"/>
    <w:rsid w:val="007B4AB3"/>
    <w:rsid w:val="007B4B90"/>
    <w:rsid w:val="007B4B9E"/>
    <w:rsid w:val="007B521B"/>
    <w:rsid w:val="007B5426"/>
    <w:rsid w:val="007B56D0"/>
    <w:rsid w:val="007B599A"/>
    <w:rsid w:val="007B5BDF"/>
    <w:rsid w:val="007B5C85"/>
    <w:rsid w:val="007B5D90"/>
    <w:rsid w:val="007B5DE8"/>
    <w:rsid w:val="007B5F44"/>
    <w:rsid w:val="007B6334"/>
    <w:rsid w:val="007B637E"/>
    <w:rsid w:val="007B6671"/>
    <w:rsid w:val="007B6E5C"/>
    <w:rsid w:val="007B70D5"/>
    <w:rsid w:val="007B7106"/>
    <w:rsid w:val="007B7560"/>
    <w:rsid w:val="007B772A"/>
    <w:rsid w:val="007B77E9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39A"/>
    <w:rsid w:val="007C171B"/>
    <w:rsid w:val="007C1A62"/>
    <w:rsid w:val="007C1A7E"/>
    <w:rsid w:val="007C1CA0"/>
    <w:rsid w:val="007C1D06"/>
    <w:rsid w:val="007C1E27"/>
    <w:rsid w:val="007C203F"/>
    <w:rsid w:val="007C20A5"/>
    <w:rsid w:val="007C227F"/>
    <w:rsid w:val="007C27CA"/>
    <w:rsid w:val="007C29EA"/>
    <w:rsid w:val="007C2A00"/>
    <w:rsid w:val="007C2D59"/>
    <w:rsid w:val="007C3316"/>
    <w:rsid w:val="007C368E"/>
    <w:rsid w:val="007C39C9"/>
    <w:rsid w:val="007C39DB"/>
    <w:rsid w:val="007C3BF2"/>
    <w:rsid w:val="007C3C71"/>
    <w:rsid w:val="007C3EA8"/>
    <w:rsid w:val="007C3EFB"/>
    <w:rsid w:val="007C3F60"/>
    <w:rsid w:val="007C41B7"/>
    <w:rsid w:val="007C43D9"/>
    <w:rsid w:val="007C445C"/>
    <w:rsid w:val="007C45A0"/>
    <w:rsid w:val="007C45A2"/>
    <w:rsid w:val="007C47E9"/>
    <w:rsid w:val="007C4E42"/>
    <w:rsid w:val="007C53F8"/>
    <w:rsid w:val="007C564C"/>
    <w:rsid w:val="007C586C"/>
    <w:rsid w:val="007C5B27"/>
    <w:rsid w:val="007C5B65"/>
    <w:rsid w:val="007C5E6D"/>
    <w:rsid w:val="007C6164"/>
    <w:rsid w:val="007C631E"/>
    <w:rsid w:val="007C6748"/>
    <w:rsid w:val="007C6FA8"/>
    <w:rsid w:val="007C70DA"/>
    <w:rsid w:val="007C712F"/>
    <w:rsid w:val="007C7233"/>
    <w:rsid w:val="007C7304"/>
    <w:rsid w:val="007C7451"/>
    <w:rsid w:val="007C75E7"/>
    <w:rsid w:val="007C7AD6"/>
    <w:rsid w:val="007C7D9C"/>
    <w:rsid w:val="007C7E24"/>
    <w:rsid w:val="007D009B"/>
    <w:rsid w:val="007D00AC"/>
    <w:rsid w:val="007D057D"/>
    <w:rsid w:val="007D05E0"/>
    <w:rsid w:val="007D07D5"/>
    <w:rsid w:val="007D082D"/>
    <w:rsid w:val="007D0897"/>
    <w:rsid w:val="007D091C"/>
    <w:rsid w:val="007D09BD"/>
    <w:rsid w:val="007D0A19"/>
    <w:rsid w:val="007D0AD2"/>
    <w:rsid w:val="007D0B38"/>
    <w:rsid w:val="007D0C2C"/>
    <w:rsid w:val="007D0C67"/>
    <w:rsid w:val="007D0C9F"/>
    <w:rsid w:val="007D0CF8"/>
    <w:rsid w:val="007D0F6F"/>
    <w:rsid w:val="007D0FB5"/>
    <w:rsid w:val="007D1236"/>
    <w:rsid w:val="007D144C"/>
    <w:rsid w:val="007D16D4"/>
    <w:rsid w:val="007D1D4B"/>
    <w:rsid w:val="007D1DA3"/>
    <w:rsid w:val="007D1F5C"/>
    <w:rsid w:val="007D1FEB"/>
    <w:rsid w:val="007D2003"/>
    <w:rsid w:val="007D205C"/>
    <w:rsid w:val="007D22E1"/>
    <w:rsid w:val="007D2467"/>
    <w:rsid w:val="007D268A"/>
    <w:rsid w:val="007D2AB8"/>
    <w:rsid w:val="007D301B"/>
    <w:rsid w:val="007D32E7"/>
    <w:rsid w:val="007D3313"/>
    <w:rsid w:val="007D3396"/>
    <w:rsid w:val="007D34FB"/>
    <w:rsid w:val="007D356D"/>
    <w:rsid w:val="007D35A6"/>
    <w:rsid w:val="007D35F4"/>
    <w:rsid w:val="007D3ADB"/>
    <w:rsid w:val="007D3B99"/>
    <w:rsid w:val="007D3BA1"/>
    <w:rsid w:val="007D3BC9"/>
    <w:rsid w:val="007D3FED"/>
    <w:rsid w:val="007D4E6C"/>
    <w:rsid w:val="007D5165"/>
    <w:rsid w:val="007D51D1"/>
    <w:rsid w:val="007D5827"/>
    <w:rsid w:val="007D5B09"/>
    <w:rsid w:val="007D5DBF"/>
    <w:rsid w:val="007D5E80"/>
    <w:rsid w:val="007D5F4A"/>
    <w:rsid w:val="007D60F2"/>
    <w:rsid w:val="007D671B"/>
    <w:rsid w:val="007D676B"/>
    <w:rsid w:val="007D71F1"/>
    <w:rsid w:val="007D7316"/>
    <w:rsid w:val="007D77C6"/>
    <w:rsid w:val="007D7D9A"/>
    <w:rsid w:val="007E050A"/>
    <w:rsid w:val="007E06DD"/>
    <w:rsid w:val="007E080D"/>
    <w:rsid w:val="007E0A3E"/>
    <w:rsid w:val="007E0B7B"/>
    <w:rsid w:val="007E0CA3"/>
    <w:rsid w:val="007E0F82"/>
    <w:rsid w:val="007E134A"/>
    <w:rsid w:val="007E1360"/>
    <w:rsid w:val="007E1637"/>
    <w:rsid w:val="007E1660"/>
    <w:rsid w:val="007E19E1"/>
    <w:rsid w:val="007E1E44"/>
    <w:rsid w:val="007E25CD"/>
    <w:rsid w:val="007E2B1F"/>
    <w:rsid w:val="007E2CB6"/>
    <w:rsid w:val="007E2CFD"/>
    <w:rsid w:val="007E2E01"/>
    <w:rsid w:val="007E354E"/>
    <w:rsid w:val="007E38F4"/>
    <w:rsid w:val="007E397D"/>
    <w:rsid w:val="007E3E19"/>
    <w:rsid w:val="007E4112"/>
    <w:rsid w:val="007E466E"/>
    <w:rsid w:val="007E46AE"/>
    <w:rsid w:val="007E4771"/>
    <w:rsid w:val="007E4B13"/>
    <w:rsid w:val="007E4B8A"/>
    <w:rsid w:val="007E4CA8"/>
    <w:rsid w:val="007E4CC3"/>
    <w:rsid w:val="007E4DD6"/>
    <w:rsid w:val="007E531E"/>
    <w:rsid w:val="007E5401"/>
    <w:rsid w:val="007E59F4"/>
    <w:rsid w:val="007E5A5D"/>
    <w:rsid w:val="007E5B95"/>
    <w:rsid w:val="007E5C3C"/>
    <w:rsid w:val="007E5EDA"/>
    <w:rsid w:val="007E5F57"/>
    <w:rsid w:val="007E5F6A"/>
    <w:rsid w:val="007E609A"/>
    <w:rsid w:val="007E6397"/>
    <w:rsid w:val="007E67EA"/>
    <w:rsid w:val="007E6B8B"/>
    <w:rsid w:val="007E6E31"/>
    <w:rsid w:val="007E6F4E"/>
    <w:rsid w:val="007E7633"/>
    <w:rsid w:val="007E77C5"/>
    <w:rsid w:val="007E78BF"/>
    <w:rsid w:val="007E7A1E"/>
    <w:rsid w:val="007E7B0B"/>
    <w:rsid w:val="007E7C43"/>
    <w:rsid w:val="007E7C84"/>
    <w:rsid w:val="007E7FD9"/>
    <w:rsid w:val="007F010C"/>
    <w:rsid w:val="007F059B"/>
    <w:rsid w:val="007F084F"/>
    <w:rsid w:val="007F0873"/>
    <w:rsid w:val="007F0874"/>
    <w:rsid w:val="007F0897"/>
    <w:rsid w:val="007F08D5"/>
    <w:rsid w:val="007F0ABC"/>
    <w:rsid w:val="007F1196"/>
    <w:rsid w:val="007F126F"/>
    <w:rsid w:val="007F1307"/>
    <w:rsid w:val="007F1587"/>
    <w:rsid w:val="007F15C3"/>
    <w:rsid w:val="007F17F3"/>
    <w:rsid w:val="007F189A"/>
    <w:rsid w:val="007F198A"/>
    <w:rsid w:val="007F1A04"/>
    <w:rsid w:val="007F1A41"/>
    <w:rsid w:val="007F1D4C"/>
    <w:rsid w:val="007F1EC0"/>
    <w:rsid w:val="007F211A"/>
    <w:rsid w:val="007F2156"/>
    <w:rsid w:val="007F2293"/>
    <w:rsid w:val="007F2826"/>
    <w:rsid w:val="007F2AD2"/>
    <w:rsid w:val="007F2B90"/>
    <w:rsid w:val="007F2D7A"/>
    <w:rsid w:val="007F3054"/>
    <w:rsid w:val="007F3CA5"/>
    <w:rsid w:val="007F3CBB"/>
    <w:rsid w:val="007F3EA0"/>
    <w:rsid w:val="007F4416"/>
    <w:rsid w:val="007F4485"/>
    <w:rsid w:val="007F4611"/>
    <w:rsid w:val="007F46BB"/>
    <w:rsid w:val="007F46FF"/>
    <w:rsid w:val="007F4C3A"/>
    <w:rsid w:val="007F4C83"/>
    <w:rsid w:val="007F4EA8"/>
    <w:rsid w:val="007F50E0"/>
    <w:rsid w:val="007F524B"/>
    <w:rsid w:val="007F5271"/>
    <w:rsid w:val="007F535D"/>
    <w:rsid w:val="007F5A97"/>
    <w:rsid w:val="007F5D2B"/>
    <w:rsid w:val="007F650D"/>
    <w:rsid w:val="007F67C8"/>
    <w:rsid w:val="007F68E9"/>
    <w:rsid w:val="007F6B3C"/>
    <w:rsid w:val="007F6DCB"/>
    <w:rsid w:val="007F7451"/>
    <w:rsid w:val="007F7770"/>
    <w:rsid w:val="007F79EE"/>
    <w:rsid w:val="007F7B62"/>
    <w:rsid w:val="007F7D8F"/>
    <w:rsid w:val="007F7FDA"/>
    <w:rsid w:val="0080014C"/>
    <w:rsid w:val="00800482"/>
    <w:rsid w:val="0080096B"/>
    <w:rsid w:val="00800A7C"/>
    <w:rsid w:val="00800FA2"/>
    <w:rsid w:val="0080143C"/>
    <w:rsid w:val="008014F3"/>
    <w:rsid w:val="00801808"/>
    <w:rsid w:val="00801C9D"/>
    <w:rsid w:val="00801CD3"/>
    <w:rsid w:val="008026A5"/>
    <w:rsid w:val="00802707"/>
    <w:rsid w:val="00802910"/>
    <w:rsid w:val="00802D1A"/>
    <w:rsid w:val="00803073"/>
    <w:rsid w:val="008033EA"/>
    <w:rsid w:val="008035A6"/>
    <w:rsid w:val="00803B2D"/>
    <w:rsid w:val="00803CBB"/>
    <w:rsid w:val="00803D3E"/>
    <w:rsid w:val="00803D82"/>
    <w:rsid w:val="00803DEE"/>
    <w:rsid w:val="00803E5A"/>
    <w:rsid w:val="00803E63"/>
    <w:rsid w:val="00804148"/>
    <w:rsid w:val="0080492C"/>
    <w:rsid w:val="00804C58"/>
    <w:rsid w:val="00804D0A"/>
    <w:rsid w:val="00804E2B"/>
    <w:rsid w:val="008057C1"/>
    <w:rsid w:val="008059B7"/>
    <w:rsid w:val="00805B16"/>
    <w:rsid w:val="00805BD5"/>
    <w:rsid w:val="00805CF1"/>
    <w:rsid w:val="00805DC5"/>
    <w:rsid w:val="00805E2D"/>
    <w:rsid w:val="008060CB"/>
    <w:rsid w:val="008060DB"/>
    <w:rsid w:val="008060F9"/>
    <w:rsid w:val="008065B0"/>
    <w:rsid w:val="008065BD"/>
    <w:rsid w:val="008066D1"/>
    <w:rsid w:val="0080684C"/>
    <w:rsid w:val="008068D2"/>
    <w:rsid w:val="008068E7"/>
    <w:rsid w:val="008068F7"/>
    <w:rsid w:val="008069DF"/>
    <w:rsid w:val="0080703C"/>
    <w:rsid w:val="008074AA"/>
    <w:rsid w:val="00807654"/>
    <w:rsid w:val="00807AE9"/>
    <w:rsid w:val="00807B21"/>
    <w:rsid w:val="00807BBE"/>
    <w:rsid w:val="00807C40"/>
    <w:rsid w:val="00807D47"/>
    <w:rsid w:val="00807DAB"/>
    <w:rsid w:val="00810062"/>
    <w:rsid w:val="00810223"/>
    <w:rsid w:val="00810840"/>
    <w:rsid w:val="00810ADD"/>
    <w:rsid w:val="00810B10"/>
    <w:rsid w:val="00810BC5"/>
    <w:rsid w:val="00810C14"/>
    <w:rsid w:val="00810D5B"/>
    <w:rsid w:val="00811088"/>
    <w:rsid w:val="00811271"/>
    <w:rsid w:val="0081140A"/>
    <w:rsid w:val="008115C0"/>
    <w:rsid w:val="00811802"/>
    <w:rsid w:val="00811E56"/>
    <w:rsid w:val="00812035"/>
    <w:rsid w:val="008120C2"/>
    <w:rsid w:val="0081260E"/>
    <w:rsid w:val="008127A3"/>
    <w:rsid w:val="008128EA"/>
    <w:rsid w:val="00812A32"/>
    <w:rsid w:val="00812EC5"/>
    <w:rsid w:val="00813267"/>
    <w:rsid w:val="008133AF"/>
    <w:rsid w:val="008133B1"/>
    <w:rsid w:val="0081356E"/>
    <w:rsid w:val="008135BB"/>
    <w:rsid w:val="008137F4"/>
    <w:rsid w:val="00813CDA"/>
    <w:rsid w:val="00813CF0"/>
    <w:rsid w:val="00813F8B"/>
    <w:rsid w:val="008140A5"/>
    <w:rsid w:val="00814470"/>
    <w:rsid w:val="00814879"/>
    <w:rsid w:val="00814A7E"/>
    <w:rsid w:val="00814B33"/>
    <w:rsid w:val="00814E3F"/>
    <w:rsid w:val="00814E4A"/>
    <w:rsid w:val="00814EA5"/>
    <w:rsid w:val="00815150"/>
    <w:rsid w:val="00815938"/>
    <w:rsid w:val="0081599B"/>
    <w:rsid w:val="008159F2"/>
    <w:rsid w:val="00815A03"/>
    <w:rsid w:val="00815CCF"/>
    <w:rsid w:val="00815DF3"/>
    <w:rsid w:val="00816032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292"/>
    <w:rsid w:val="00820882"/>
    <w:rsid w:val="00820904"/>
    <w:rsid w:val="00820A0C"/>
    <w:rsid w:val="00820A13"/>
    <w:rsid w:val="00820AEE"/>
    <w:rsid w:val="00820B8A"/>
    <w:rsid w:val="00820DCD"/>
    <w:rsid w:val="00820F68"/>
    <w:rsid w:val="00821061"/>
    <w:rsid w:val="00821863"/>
    <w:rsid w:val="008218B7"/>
    <w:rsid w:val="0082193F"/>
    <w:rsid w:val="00821A7B"/>
    <w:rsid w:val="00821AE5"/>
    <w:rsid w:val="00821C17"/>
    <w:rsid w:val="00821D02"/>
    <w:rsid w:val="00821E6D"/>
    <w:rsid w:val="00821FCC"/>
    <w:rsid w:val="008220D5"/>
    <w:rsid w:val="008221C6"/>
    <w:rsid w:val="0082244C"/>
    <w:rsid w:val="00822631"/>
    <w:rsid w:val="0082281D"/>
    <w:rsid w:val="00822B6A"/>
    <w:rsid w:val="00822BB9"/>
    <w:rsid w:val="00822C74"/>
    <w:rsid w:val="00822CD8"/>
    <w:rsid w:val="00823080"/>
    <w:rsid w:val="008230F5"/>
    <w:rsid w:val="00823128"/>
    <w:rsid w:val="0082336F"/>
    <w:rsid w:val="00823485"/>
    <w:rsid w:val="0082362A"/>
    <w:rsid w:val="00823774"/>
    <w:rsid w:val="008239B2"/>
    <w:rsid w:val="00823C84"/>
    <w:rsid w:val="00823CF6"/>
    <w:rsid w:val="00824184"/>
    <w:rsid w:val="00824390"/>
    <w:rsid w:val="0082441E"/>
    <w:rsid w:val="008244FF"/>
    <w:rsid w:val="00824575"/>
    <w:rsid w:val="00824970"/>
    <w:rsid w:val="00824A4F"/>
    <w:rsid w:val="00824AC7"/>
    <w:rsid w:val="0082545B"/>
    <w:rsid w:val="00825491"/>
    <w:rsid w:val="00825A06"/>
    <w:rsid w:val="00825A31"/>
    <w:rsid w:val="00825B2C"/>
    <w:rsid w:val="00825CD2"/>
    <w:rsid w:val="00825D50"/>
    <w:rsid w:val="00825D63"/>
    <w:rsid w:val="00826038"/>
    <w:rsid w:val="008260E7"/>
    <w:rsid w:val="0082620B"/>
    <w:rsid w:val="00826A99"/>
    <w:rsid w:val="00826ACB"/>
    <w:rsid w:val="0082747D"/>
    <w:rsid w:val="008276EB"/>
    <w:rsid w:val="00827E1B"/>
    <w:rsid w:val="0083039F"/>
    <w:rsid w:val="008304D8"/>
    <w:rsid w:val="00830AD7"/>
    <w:rsid w:val="00830BC6"/>
    <w:rsid w:val="0083119A"/>
    <w:rsid w:val="008314ED"/>
    <w:rsid w:val="00831ED9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97"/>
    <w:rsid w:val="008331BF"/>
    <w:rsid w:val="00833241"/>
    <w:rsid w:val="0083340B"/>
    <w:rsid w:val="00833431"/>
    <w:rsid w:val="00833599"/>
    <w:rsid w:val="00833899"/>
    <w:rsid w:val="00833C2E"/>
    <w:rsid w:val="00833FA3"/>
    <w:rsid w:val="008341F5"/>
    <w:rsid w:val="00834303"/>
    <w:rsid w:val="00834953"/>
    <w:rsid w:val="00834B9E"/>
    <w:rsid w:val="00834E45"/>
    <w:rsid w:val="00835298"/>
    <w:rsid w:val="008352BD"/>
    <w:rsid w:val="0083558E"/>
    <w:rsid w:val="008355F0"/>
    <w:rsid w:val="008357A5"/>
    <w:rsid w:val="00835962"/>
    <w:rsid w:val="00835970"/>
    <w:rsid w:val="00835978"/>
    <w:rsid w:val="008359FF"/>
    <w:rsid w:val="00835CE7"/>
    <w:rsid w:val="00835EC1"/>
    <w:rsid w:val="00836973"/>
    <w:rsid w:val="00836A66"/>
    <w:rsid w:val="00836A77"/>
    <w:rsid w:val="00836B59"/>
    <w:rsid w:val="00836CCE"/>
    <w:rsid w:val="00836F3E"/>
    <w:rsid w:val="008370BC"/>
    <w:rsid w:val="00837129"/>
    <w:rsid w:val="00837741"/>
    <w:rsid w:val="0083788B"/>
    <w:rsid w:val="00837B55"/>
    <w:rsid w:val="00837D10"/>
    <w:rsid w:val="00837EA0"/>
    <w:rsid w:val="008402F7"/>
    <w:rsid w:val="008404DE"/>
    <w:rsid w:val="008407A6"/>
    <w:rsid w:val="00840824"/>
    <w:rsid w:val="00840B87"/>
    <w:rsid w:val="00840DBE"/>
    <w:rsid w:val="00840FFF"/>
    <w:rsid w:val="0084125B"/>
    <w:rsid w:val="00841516"/>
    <w:rsid w:val="00841BA7"/>
    <w:rsid w:val="00841D5D"/>
    <w:rsid w:val="008421D1"/>
    <w:rsid w:val="0084226E"/>
    <w:rsid w:val="0084268F"/>
    <w:rsid w:val="00842DBA"/>
    <w:rsid w:val="0084322A"/>
    <w:rsid w:val="008432D9"/>
    <w:rsid w:val="00843652"/>
    <w:rsid w:val="0084381E"/>
    <w:rsid w:val="008439B8"/>
    <w:rsid w:val="00843F3F"/>
    <w:rsid w:val="00844194"/>
    <w:rsid w:val="008444E9"/>
    <w:rsid w:val="0084453B"/>
    <w:rsid w:val="008446ED"/>
    <w:rsid w:val="00844719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886"/>
    <w:rsid w:val="00845B85"/>
    <w:rsid w:val="00845DED"/>
    <w:rsid w:val="00845E51"/>
    <w:rsid w:val="00846162"/>
    <w:rsid w:val="00846371"/>
    <w:rsid w:val="00846782"/>
    <w:rsid w:val="008469BA"/>
    <w:rsid w:val="00846A28"/>
    <w:rsid w:val="00846CAC"/>
    <w:rsid w:val="00847022"/>
    <w:rsid w:val="0084753D"/>
    <w:rsid w:val="0084763A"/>
    <w:rsid w:val="00847B70"/>
    <w:rsid w:val="00847CBF"/>
    <w:rsid w:val="00847F16"/>
    <w:rsid w:val="008500FE"/>
    <w:rsid w:val="0085018E"/>
    <w:rsid w:val="008502B1"/>
    <w:rsid w:val="0085038C"/>
    <w:rsid w:val="008504AC"/>
    <w:rsid w:val="00850591"/>
    <w:rsid w:val="008506F3"/>
    <w:rsid w:val="008509FB"/>
    <w:rsid w:val="00850C0C"/>
    <w:rsid w:val="00850C41"/>
    <w:rsid w:val="00850DDB"/>
    <w:rsid w:val="00850EA6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DE0"/>
    <w:rsid w:val="00851E76"/>
    <w:rsid w:val="00851E9D"/>
    <w:rsid w:val="00851EC0"/>
    <w:rsid w:val="0085210E"/>
    <w:rsid w:val="0085221C"/>
    <w:rsid w:val="0085221E"/>
    <w:rsid w:val="008522B2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990"/>
    <w:rsid w:val="00853A4A"/>
    <w:rsid w:val="00853D24"/>
    <w:rsid w:val="00853E60"/>
    <w:rsid w:val="00853EE1"/>
    <w:rsid w:val="00853FB2"/>
    <w:rsid w:val="0085417D"/>
    <w:rsid w:val="008542F1"/>
    <w:rsid w:val="0085477A"/>
    <w:rsid w:val="008547D2"/>
    <w:rsid w:val="00854AD5"/>
    <w:rsid w:val="00854AF6"/>
    <w:rsid w:val="00854BD2"/>
    <w:rsid w:val="00854E91"/>
    <w:rsid w:val="00854FC0"/>
    <w:rsid w:val="00855764"/>
    <w:rsid w:val="00855784"/>
    <w:rsid w:val="008557A0"/>
    <w:rsid w:val="00855A20"/>
    <w:rsid w:val="00855B1C"/>
    <w:rsid w:val="00855C8E"/>
    <w:rsid w:val="00855D8D"/>
    <w:rsid w:val="0085608B"/>
    <w:rsid w:val="008562AB"/>
    <w:rsid w:val="00856ADC"/>
    <w:rsid w:val="00856BAD"/>
    <w:rsid w:val="00856D6F"/>
    <w:rsid w:val="00856ED4"/>
    <w:rsid w:val="00856F02"/>
    <w:rsid w:val="00856FB8"/>
    <w:rsid w:val="00857104"/>
    <w:rsid w:val="008571A8"/>
    <w:rsid w:val="0085756A"/>
    <w:rsid w:val="00857AB1"/>
    <w:rsid w:val="00857D95"/>
    <w:rsid w:val="00857D99"/>
    <w:rsid w:val="00857E2D"/>
    <w:rsid w:val="0086006C"/>
    <w:rsid w:val="0086021F"/>
    <w:rsid w:val="00860366"/>
    <w:rsid w:val="00860813"/>
    <w:rsid w:val="0086097E"/>
    <w:rsid w:val="00860D51"/>
    <w:rsid w:val="00860E82"/>
    <w:rsid w:val="0086118B"/>
    <w:rsid w:val="00861277"/>
    <w:rsid w:val="00861345"/>
    <w:rsid w:val="00861482"/>
    <w:rsid w:val="00861674"/>
    <w:rsid w:val="0086188A"/>
    <w:rsid w:val="00861958"/>
    <w:rsid w:val="00861A4B"/>
    <w:rsid w:val="00861B94"/>
    <w:rsid w:val="00861BE8"/>
    <w:rsid w:val="008621E2"/>
    <w:rsid w:val="0086240E"/>
    <w:rsid w:val="0086248F"/>
    <w:rsid w:val="0086263F"/>
    <w:rsid w:val="008626A1"/>
    <w:rsid w:val="00862A15"/>
    <w:rsid w:val="00862E97"/>
    <w:rsid w:val="00863162"/>
    <w:rsid w:val="008631C0"/>
    <w:rsid w:val="00863510"/>
    <w:rsid w:val="008635E8"/>
    <w:rsid w:val="00863789"/>
    <w:rsid w:val="00863C90"/>
    <w:rsid w:val="00863CA5"/>
    <w:rsid w:val="00863CAF"/>
    <w:rsid w:val="008643AB"/>
    <w:rsid w:val="008646A7"/>
    <w:rsid w:val="0086477A"/>
    <w:rsid w:val="0086490C"/>
    <w:rsid w:val="0086508E"/>
    <w:rsid w:val="00865118"/>
    <w:rsid w:val="0086537B"/>
    <w:rsid w:val="008653C3"/>
    <w:rsid w:val="0086557D"/>
    <w:rsid w:val="00865D27"/>
    <w:rsid w:val="00865DA3"/>
    <w:rsid w:val="008660A9"/>
    <w:rsid w:val="0086652A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787"/>
    <w:rsid w:val="00870C11"/>
    <w:rsid w:val="00870EC4"/>
    <w:rsid w:val="00870FDF"/>
    <w:rsid w:val="00871036"/>
    <w:rsid w:val="00871B37"/>
    <w:rsid w:val="00871C21"/>
    <w:rsid w:val="0087207C"/>
    <w:rsid w:val="008720F2"/>
    <w:rsid w:val="0087213D"/>
    <w:rsid w:val="008727E0"/>
    <w:rsid w:val="008728DA"/>
    <w:rsid w:val="008729C6"/>
    <w:rsid w:val="00872ABC"/>
    <w:rsid w:val="00872B0A"/>
    <w:rsid w:val="00872E06"/>
    <w:rsid w:val="008730A9"/>
    <w:rsid w:val="00873735"/>
    <w:rsid w:val="00873743"/>
    <w:rsid w:val="008737D0"/>
    <w:rsid w:val="00873B28"/>
    <w:rsid w:val="00873C57"/>
    <w:rsid w:val="00873D39"/>
    <w:rsid w:val="00873FFA"/>
    <w:rsid w:val="008740F8"/>
    <w:rsid w:val="00874721"/>
    <w:rsid w:val="008749B4"/>
    <w:rsid w:val="00874D2C"/>
    <w:rsid w:val="0087565E"/>
    <w:rsid w:val="00875A0C"/>
    <w:rsid w:val="00875CC5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81D"/>
    <w:rsid w:val="00877864"/>
    <w:rsid w:val="00877BBA"/>
    <w:rsid w:val="00877C68"/>
    <w:rsid w:val="00877D59"/>
    <w:rsid w:val="00877FEE"/>
    <w:rsid w:val="00880024"/>
    <w:rsid w:val="008806A3"/>
    <w:rsid w:val="0088070B"/>
    <w:rsid w:val="008808ED"/>
    <w:rsid w:val="00880AFE"/>
    <w:rsid w:val="00880E86"/>
    <w:rsid w:val="00880ED5"/>
    <w:rsid w:val="0088114B"/>
    <w:rsid w:val="0088142C"/>
    <w:rsid w:val="008815F0"/>
    <w:rsid w:val="0088179C"/>
    <w:rsid w:val="008817E9"/>
    <w:rsid w:val="008819AF"/>
    <w:rsid w:val="00881DC3"/>
    <w:rsid w:val="00881E2E"/>
    <w:rsid w:val="008821A2"/>
    <w:rsid w:val="00882B85"/>
    <w:rsid w:val="00882E2B"/>
    <w:rsid w:val="00882FAF"/>
    <w:rsid w:val="0088314B"/>
    <w:rsid w:val="00883190"/>
    <w:rsid w:val="008835F8"/>
    <w:rsid w:val="00883602"/>
    <w:rsid w:val="0088379D"/>
    <w:rsid w:val="00883BEC"/>
    <w:rsid w:val="00883ED9"/>
    <w:rsid w:val="00884102"/>
    <w:rsid w:val="00884601"/>
    <w:rsid w:val="00884763"/>
    <w:rsid w:val="0088482C"/>
    <w:rsid w:val="00884A0C"/>
    <w:rsid w:val="00884F34"/>
    <w:rsid w:val="008855AB"/>
    <w:rsid w:val="00885908"/>
    <w:rsid w:val="00885AF5"/>
    <w:rsid w:val="00885B3E"/>
    <w:rsid w:val="00885F36"/>
    <w:rsid w:val="00886021"/>
    <w:rsid w:val="00886CE1"/>
    <w:rsid w:val="00886CFF"/>
    <w:rsid w:val="00886D3A"/>
    <w:rsid w:val="00886E19"/>
    <w:rsid w:val="0088748F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EF6"/>
    <w:rsid w:val="008910FA"/>
    <w:rsid w:val="008915A3"/>
    <w:rsid w:val="00891782"/>
    <w:rsid w:val="00891835"/>
    <w:rsid w:val="008918E5"/>
    <w:rsid w:val="008919FD"/>
    <w:rsid w:val="00891AF0"/>
    <w:rsid w:val="00891DFA"/>
    <w:rsid w:val="00891E80"/>
    <w:rsid w:val="00891EF6"/>
    <w:rsid w:val="0089217E"/>
    <w:rsid w:val="0089218B"/>
    <w:rsid w:val="0089249F"/>
    <w:rsid w:val="008926A7"/>
    <w:rsid w:val="0089274A"/>
    <w:rsid w:val="008929A4"/>
    <w:rsid w:val="00892A9D"/>
    <w:rsid w:val="00892B3B"/>
    <w:rsid w:val="00892C1C"/>
    <w:rsid w:val="00892D5A"/>
    <w:rsid w:val="00892E9E"/>
    <w:rsid w:val="00892F93"/>
    <w:rsid w:val="00892FBC"/>
    <w:rsid w:val="00893098"/>
    <w:rsid w:val="0089324E"/>
    <w:rsid w:val="00893271"/>
    <w:rsid w:val="008934FA"/>
    <w:rsid w:val="00893662"/>
    <w:rsid w:val="00893847"/>
    <w:rsid w:val="00893BED"/>
    <w:rsid w:val="00893D09"/>
    <w:rsid w:val="00893E16"/>
    <w:rsid w:val="008940A0"/>
    <w:rsid w:val="008941B1"/>
    <w:rsid w:val="0089457F"/>
    <w:rsid w:val="00894696"/>
    <w:rsid w:val="00894740"/>
    <w:rsid w:val="00894C4E"/>
    <w:rsid w:val="00894F26"/>
    <w:rsid w:val="0089535E"/>
    <w:rsid w:val="008955FC"/>
    <w:rsid w:val="00895B49"/>
    <w:rsid w:val="00895F71"/>
    <w:rsid w:val="00896385"/>
    <w:rsid w:val="00896387"/>
    <w:rsid w:val="00896480"/>
    <w:rsid w:val="00896708"/>
    <w:rsid w:val="0089678A"/>
    <w:rsid w:val="008969E6"/>
    <w:rsid w:val="00897108"/>
    <w:rsid w:val="00897588"/>
    <w:rsid w:val="0089797B"/>
    <w:rsid w:val="00897DE5"/>
    <w:rsid w:val="00897ECF"/>
    <w:rsid w:val="008A003C"/>
    <w:rsid w:val="008A0316"/>
    <w:rsid w:val="008A08A4"/>
    <w:rsid w:val="008A0D81"/>
    <w:rsid w:val="008A104D"/>
    <w:rsid w:val="008A11B4"/>
    <w:rsid w:val="008A11C2"/>
    <w:rsid w:val="008A14AC"/>
    <w:rsid w:val="008A1528"/>
    <w:rsid w:val="008A1634"/>
    <w:rsid w:val="008A17F6"/>
    <w:rsid w:val="008A1871"/>
    <w:rsid w:val="008A1CDA"/>
    <w:rsid w:val="008A1F62"/>
    <w:rsid w:val="008A1F66"/>
    <w:rsid w:val="008A21DC"/>
    <w:rsid w:val="008A2515"/>
    <w:rsid w:val="008A265C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2EB2"/>
    <w:rsid w:val="008A327B"/>
    <w:rsid w:val="008A3328"/>
    <w:rsid w:val="008A3BA7"/>
    <w:rsid w:val="008A3D22"/>
    <w:rsid w:val="008A3D3D"/>
    <w:rsid w:val="008A3DC1"/>
    <w:rsid w:val="008A40BF"/>
    <w:rsid w:val="008A4119"/>
    <w:rsid w:val="008A422D"/>
    <w:rsid w:val="008A45FB"/>
    <w:rsid w:val="008A466B"/>
    <w:rsid w:val="008A4927"/>
    <w:rsid w:val="008A4AB7"/>
    <w:rsid w:val="008A4B28"/>
    <w:rsid w:val="008A4D15"/>
    <w:rsid w:val="008A4D84"/>
    <w:rsid w:val="008A4E16"/>
    <w:rsid w:val="008A4E46"/>
    <w:rsid w:val="008A5A37"/>
    <w:rsid w:val="008A5C16"/>
    <w:rsid w:val="008A5E0E"/>
    <w:rsid w:val="008A610A"/>
    <w:rsid w:val="008A6360"/>
    <w:rsid w:val="008A6505"/>
    <w:rsid w:val="008A6601"/>
    <w:rsid w:val="008A6765"/>
    <w:rsid w:val="008A695F"/>
    <w:rsid w:val="008A6A93"/>
    <w:rsid w:val="008A6F39"/>
    <w:rsid w:val="008A6FA9"/>
    <w:rsid w:val="008A7009"/>
    <w:rsid w:val="008A724D"/>
    <w:rsid w:val="008A777B"/>
    <w:rsid w:val="008A7782"/>
    <w:rsid w:val="008A77D5"/>
    <w:rsid w:val="008A7B1C"/>
    <w:rsid w:val="008A7E94"/>
    <w:rsid w:val="008B02EA"/>
    <w:rsid w:val="008B0342"/>
    <w:rsid w:val="008B048D"/>
    <w:rsid w:val="008B04B4"/>
    <w:rsid w:val="008B0531"/>
    <w:rsid w:val="008B0C50"/>
    <w:rsid w:val="008B0C9B"/>
    <w:rsid w:val="008B0CE2"/>
    <w:rsid w:val="008B0CE7"/>
    <w:rsid w:val="008B0D5B"/>
    <w:rsid w:val="008B132A"/>
    <w:rsid w:val="008B14B5"/>
    <w:rsid w:val="008B154C"/>
    <w:rsid w:val="008B1631"/>
    <w:rsid w:val="008B1823"/>
    <w:rsid w:val="008B1D8D"/>
    <w:rsid w:val="008B1E4C"/>
    <w:rsid w:val="008B1ED5"/>
    <w:rsid w:val="008B1FE3"/>
    <w:rsid w:val="008B225C"/>
    <w:rsid w:val="008B24C4"/>
    <w:rsid w:val="008B28D4"/>
    <w:rsid w:val="008B2968"/>
    <w:rsid w:val="008B2AF7"/>
    <w:rsid w:val="008B31C0"/>
    <w:rsid w:val="008B352F"/>
    <w:rsid w:val="008B35BC"/>
    <w:rsid w:val="008B371F"/>
    <w:rsid w:val="008B3913"/>
    <w:rsid w:val="008B3960"/>
    <w:rsid w:val="008B3B5B"/>
    <w:rsid w:val="008B3F28"/>
    <w:rsid w:val="008B3F81"/>
    <w:rsid w:val="008B413B"/>
    <w:rsid w:val="008B421C"/>
    <w:rsid w:val="008B44E6"/>
    <w:rsid w:val="008B493D"/>
    <w:rsid w:val="008B4AB4"/>
    <w:rsid w:val="008B4B6C"/>
    <w:rsid w:val="008B50A4"/>
    <w:rsid w:val="008B51A5"/>
    <w:rsid w:val="008B5512"/>
    <w:rsid w:val="008B563A"/>
    <w:rsid w:val="008B59A7"/>
    <w:rsid w:val="008B5EA1"/>
    <w:rsid w:val="008B5FC7"/>
    <w:rsid w:val="008B628A"/>
    <w:rsid w:val="008B62AE"/>
    <w:rsid w:val="008B630B"/>
    <w:rsid w:val="008B639A"/>
    <w:rsid w:val="008B6A93"/>
    <w:rsid w:val="008B6D0D"/>
    <w:rsid w:val="008B6E05"/>
    <w:rsid w:val="008B6F0E"/>
    <w:rsid w:val="008B7106"/>
    <w:rsid w:val="008B71EF"/>
    <w:rsid w:val="008B7586"/>
    <w:rsid w:val="008B79A7"/>
    <w:rsid w:val="008B7B12"/>
    <w:rsid w:val="008B7B85"/>
    <w:rsid w:val="008B7D51"/>
    <w:rsid w:val="008B7F4B"/>
    <w:rsid w:val="008B7F59"/>
    <w:rsid w:val="008B7F61"/>
    <w:rsid w:val="008C001B"/>
    <w:rsid w:val="008C00AC"/>
    <w:rsid w:val="008C0249"/>
    <w:rsid w:val="008C0357"/>
    <w:rsid w:val="008C0449"/>
    <w:rsid w:val="008C05D7"/>
    <w:rsid w:val="008C0724"/>
    <w:rsid w:val="008C0F71"/>
    <w:rsid w:val="008C10CF"/>
    <w:rsid w:val="008C10EF"/>
    <w:rsid w:val="008C129E"/>
    <w:rsid w:val="008C13DA"/>
    <w:rsid w:val="008C1484"/>
    <w:rsid w:val="008C163B"/>
    <w:rsid w:val="008C191D"/>
    <w:rsid w:val="008C1CDE"/>
    <w:rsid w:val="008C1D83"/>
    <w:rsid w:val="008C1E1B"/>
    <w:rsid w:val="008C2153"/>
    <w:rsid w:val="008C2454"/>
    <w:rsid w:val="008C252B"/>
    <w:rsid w:val="008C28F4"/>
    <w:rsid w:val="008C30AB"/>
    <w:rsid w:val="008C3257"/>
    <w:rsid w:val="008C32BA"/>
    <w:rsid w:val="008C36D4"/>
    <w:rsid w:val="008C3AC7"/>
    <w:rsid w:val="008C3C1A"/>
    <w:rsid w:val="008C3CC5"/>
    <w:rsid w:val="008C4642"/>
    <w:rsid w:val="008C4863"/>
    <w:rsid w:val="008C4937"/>
    <w:rsid w:val="008C4B1C"/>
    <w:rsid w:val="008C4B53"/>
    <w:rsid w:val="008C4B5E"/>
    <w:rsid w:val="008C4F30"/>
    <w:rsid w:val="008C4F8B"/>
    <w:rsid w:val="008C5871"/>
    <w:rsid w:val="008C5A2B"/>
    <w:rsid w:val="008C5A67"/>
    <w:rsid w:val="008C5C45"/>
    <w:rsid w:val="008C5F10"/>
    <w:rsid w:val="008C61B9"/>
    <w:rsid w:val="008C6419"/>
    <w:rsid w:val="008C6594"/>
    <w:rsid w:val="008C67D6"/>
    <w:rsid w:val="008C6B44"/>
    <w:rsid w:val="008C7022"/>
    <w:rsid w:val="008C7418"/>
    <w:rsid w:val="008C75C4"/>
    <w:rsid w:val="008C7B09"/>
    <w:rsid w:val="008C7CF1"/>
    <w:rsid w:val="008D05E3"/>
    <w:rsid w:val="008D071D"/>
    <w:rsid w:val="008D0D28"/>
    <w:rsid w:val="008D1001"/>
    <w:rsid w:val="008D136D"/>
    <w:rsid w:val="008D1505"/>
    <w:rsid w:val="008D1577"/>
    <w:rsid w:val="008D1608"/>
    <w:rsid w:val="008D1AF2"/>
    <w:rsid w:val="008D1B7B"/>
    <w:rsid w:val="008D1D5E"/>
    <w:rsid w:val="008D1E84"/>
    <w:rsid w:val="008D244F"/>
    <w:rsid w:val="008D2721"/>
    <w:rsid w:val="008D2C62"/>
    <w:rsid w:val="008D2DF0"/>
    <w:rsid w:val="008D2F55"/>
    <w:rsid w:val="008D3063"/>
    <w:rsid w:val="008D32E6"/>
    <w:rsid w:val="008D3561"/>
    <w:rsid w:val="008D356E"/>
    <w:rsid w:val="008D3C62"/>
    <w:rsid w:val="008D41BA"/>
    <w:rsid w:val="008D4311"/>
    <w:rsid w:val="008D43A7"/>
    <w:rsid w:val="008D43D1"/>
    <w:rsid w:val="008D4BA1"/>
    <w:rsid w:val="008D4BC2"/>
    <w:rsid w:val="008D503B"/>
    <w:rsid w:val="008D519B"/>
    <w:rsid w:val="008D52A3"/>
    <w:rsid w:val="008D532A"/>
    <w:rsid w:val="008D5684"/>
    <w:rsid w:val="008D57DD"/>
    <w:rsid w:val="008D58DE"/>
    <w:rsid w:val="008D5A88"/>
    <w:rsid w:val="008D5C3A"/>
    <w:rsid w:val="008D6176"/>
    <w:rsid w:val="008D624B"/>
    <w:rsid w:val="008D62C8"/>
    <w:rsid w:val="008D677B"/>
    <w:rsid w:val="008D67AC"/>
    <w:rsid w:val="008D6923"/>
    <w:rsid w:val="008D69DB"/>
    <w:rsid w:val="008D6C22"/>
    <w:rsid w:val="008D6D28"/>
    <w:rsid w:val="008D6D83"/>
    <w:rsid w:val="008D777B"/>
    <w:rsid w:val="008D78FE"/>
    <w:rsid w:val="008D797E"/>
    <w:rsid w:val="008D7C5E"/>
    <w:rsid w:val="008E0034"/>
    <w:rsid w:val="008E0152"/>
    <w:rsid w:val="008E03A4"/>
    <w:rsid w:val="008E0719"/>
    <w:rsid w:val="008E084C"/>
    <w:rsid w:val="008E0963"/>
    <w:rsid w:val="008E0CDF"/>
    <w:rsid w:val="008E0D1D"/>
    <w:rsid w:val="008E103F"/>
    <w:rsid w:val="008E12CC"/>
    <w:rsid w:val="008E15D4"/>
    <w:rsid w:val="008E18F4"/>
    <w:rsid w:val="008E1C7D"/>
    <w:rsid w:val="008E1C93"/>
    <w:rsid w:val="008E1CF3"/>
    <w:rsid w:val="008E1CF4"/>
    <w:rsid w:val="008E1E34"/>
    <w:rsid w:val="008E233A"/>
    <w:rsid w:val="008E243C"/>
    <w:rsid w:val="008E276A"/>
    <w:rsid w:val="008E2977"/>
    <w:rsid w:val="008E2AD6"/>
    <w:rsid w:val="008E2C86"/>
    <w:rsid w:val="008E2DCC"/>
    <w:rsid w:val="008E2EE4"/>
    <w:rsid w:val="008E3079"/>
    <w:rsid w:val="008E30F6"/>
    <w:rsid w:val="008E343A"/>
    <w:rsid w:val="008E3609"/>
    <w:rsid w:val="008E3717"/>
    <w:rsid w:val="008E37F3"/>
    <w:rsid w:val="008E3C7E"/>
    <w:rsid w:val="008E4286"/>
    <w:rsid w:val="008E4487"/>
    <w:rsid w:val="008E4D9B"/>
    <w:rsid w:val="008E4DF6"/>
    <w:rsid w:val="008E4EE4"/>
    <w:rsid w:val="008E531E"/>
    <w:rsid w:val="008E5884"/>
    <w:rsid w:val="008E58A6"/>
    <w:rsid w:val="008E5CE8"/>
    <w:rsid w:val="008E60DE"/>
    <w:rsid w:val="008E62F9"/>
    <w:rsid w:val="008E64D7"/>
    <w:rsid w:val="008E64DB"/>
    <w:rsid w:val="008E66CF"/>
    <w:rsid w:val="008E6A99"/>
    <w:rsid w:val="008E6AAA"/>
    <w:rsid w:val="008E6B74"/>
    <w:rsid w:val="008E7644"/>
    <w:rsid w:val="008E766D"/>
    <w:rsid w:val="008E7758"/>
    <w:rsid w:val="008E782B"/>
    <w:rsid w:val="008E7C6F"/>
    <w:rsid w:val="008E7F56"/>
    <w:rsid w:val="008E7FED"/>
    <w:rsid w:val="008F00E5"/>
    <w:rsid w:val="008F05BA"/>
    <w:rsid w:val="008F0653"/>
    <w:rsid w:val="008F0988"/>
    <w:rsid w:val="008F0A42"/>
    <w:rsid w:val="008F0B60"/>
    <w:rsid w:val="008F0CD3"/>
    <w:rsid w:val="008F0CE9"/>
    <w:rsid w:val="008F0D40"/>
    <w:rsid w:val="008F0D89"/>
    <w:rsid w:val="008F0E8E"/>
    <w:rsid w:val="008F0FF8"/>
    <w:rsid w:val="008F10D0"/>
    <w:rsid w:val="008F11AB"/>
    <w:rsid w:val="008F13EE"/>
    <w:rsid w:val="008F1649"/>
    <w:rsid w:val="008F1B9F"/>
    <w:rsid w:val="008F2022"/>
    <w:rsid w:val="008F239A"/>
    <w:rsid w:val="008F23C7"/>
    <w:rsid w:val="008F282B"/>
    <w:rsid w:val="008F2CCF"/>
    <w:rsid w:val="008F2E5A"/>
    <w:rsid w:val="008F376B"/>
    <w:rsid w:val="008F3900"/>
    <w:rsid w:val="008F3EA7"/>
    <w:rsid w:val="008F3FE3"/>
    <w:rsid w:val="008F4164"/>
    <w:rsid w:val="008F41AB"/>
    <w:rsid w:val="008F41C0"/>
    <w:rsid w:val="008F4215"/>
    <w:rsid w:val="008F445A"/>
    <w:rsid w:val="008F4516"/>
    <w:rsid w:val="008F48FE"/>
    <w:rsid w:val="008F4D7D"/>
    <w:rsid w:val="008F4DC2"/>
    <w:rsid w:val="008F53E4"/>
    <w:rsid w:val="008F55B3"/>
    <w:rsid w:val="008F59AD"/>
    <w:rsid w:val="008F5D4F"/>
    <w:rsid w:val="008F64B9"/>
    <w:rsid w:val="008F661E"/>
    <w:rsid w:val="008F6758"/>
    <w:rsid w:val="008F6778"/>
    <w:rsid w:val="008F730D"/>
    <w:rsid w:val="008F7329"/>
    <w:rsid w:val="008F743D"/>
    <w:rsid w:val="008F745C"/>
    <w:rsid w:val="008F77E1"/>
    <w:rsid w:val="008F79CE"/>
    <w:rsid w:val="008F7A7A"/>
    <w:rsid w:val="008F7CF4"/>
    <w:rsid w:val="008F7EAE"/>
    <w:rsid w:val="008F7FB8"/>
    <w:rsid w:val="0090023F"/>
    <w:rsid w:val="009003A1"/>
    <w:rsid w:val="0090044E"/>
    <w:rsid w:val="0090049C"/>
    <w:rsid w:val="00900551"/>
    <w:rsid w:val="0090066D"/>
    <w:rsid w:val="00900B49"/>
    <w:rsid w:val="00900D70"/>
    <w:rsid w:val="00900ED0"/>
    <w:rsid w:val="00900EE2"/>
    <w:rsid w:val="00900FF7"/>
    <w:rsid w:val="009010BD"/>
    <w:rsid w:val="00901347"/>
    <w:rsid w:val="0090156F"/>
    <w:rsid w:val="00901AA7"/>
    <w:rsid w:val="00901C1C"/>
    <w:rsid w:val="00901F4C"/>
    <w:rsid w:val="009029DC"/>
    <w:rsid w:val="00902A6D"/>
    <w:rsid w:val="00902BD8"/>
    <w:rsid w:val="00902D9C"/>
    <w:rsid w:val="0090341F"/>
    <w:rsid w:val="009039B3"/>
    <w:rsid w:val="009039EA"/>
    <w:rsid w:val="00903A30"/>
    <w:rsid w:val="00903ABD"/>
    <w:rsid w:val="009042C4"/>
    <w:rsid w:val="00904374"/>
    <w:rsid w:val="009044F1"/>
    <w:rsid w:val="0090472E"/>
    <w:rsid w:val="0090490C"/>
    <w:rsid w:val="00904D2B"/>
    <w:rsid w:val="00904D40"/>
    <w:rsid w:val="00904ED7"/>
    <w:rsid w:val="00905116"/>
    <w:rsid w:val="0090534E"/>
    <w:rsid w:val="00905727"/>
    <w:rsid w:val="0090583E"/>
    <w:rsid w:val="009058EC"/>
    <w:rsid w:val="00905954"/>
    <w:rsid w:val="00905E3F"/>
    <w:rsid w:val="009061F9"/>
    <w:rsid w:val="00906242"/>
    <w:rsid w:val="009064BE"/>
    <w:rsid w:val="00906690"/>
    <w:rsid w:val="009066F1"/>
    <w:rsid w:val="00906AB9"/>
    <w:rsid w:val="00906B18"/>
    <w:rsid w:val="00906CEC"/>
    <w:rsid w:val="0090712A"/>
    <w:rsid w:val="009074CA"/>
    <w:rsid w:val="00907637"/>
    <w:rsid w:val="009078C1"/>
    <w:rsid w:val="00907CCB"/>
    <w:rsid w:val="00907CEE"/>
    <w:rsid w:val="00910166"/>
    <w:rsid w:val="00910358"/>
    <w:rsid w:val="00910433"/>
    <w:rsid w:val="0091056C"/>
    <w:rsid w:val="00910616"/>
    <w:rsid w:val="00910629"/>
    <w:rsid w:val="009109EA"/>
    <w:rsid w:val="009109EB"/>
    <w:rsid w:val="00910CD7"/>
    <w:rsid w:val="00911102"/>
    <w:rsid w:val="0091119C"/>
    <w:rsid w:val="0091147D"/>
    <w:rsid w:val="009114E2"/>
    <w:rsid w:val="00911831"/>
    <w:rsid w:val="00911885"/>
    <w:rsid w:val="00911B21"/>
    <w:rsid w:val="00911C9B"/>
    <w:rsid w:val="00912160"/>
    <w:rsid w:val="0091236C"/>
    <w:rsid w:val="009126EF"/>
    <w:rsid w:val="009126FC"/>
    <w:rsid w:val="00912A27"/>
    <w:rsid w:val="00912A2B"/>
    <w:rsid w:val="00912A69"/>
    <w:rsid w:val="00912B98"/>
    <w:rsid w:val="00912B99"/>
    <w:rsid w:val="00912BB1"/>
    <w:rsid w:val="00912DD4"/>
    <w:rsid w:val="00912FD6"/>
    <w:rsid w:val="009132A8"/>
    <w:rsid w:val="00913400"/>
    <w:rsid w:val="0091343B"/>
    <w:rsid w:val="00913697"/>
    <w:rsid w:val="00913953"/>
    <w:rsid w:val="00913DB2"/>
    <w:rsid w:val="00913F92"/>
    <w:rsid w:val="00913F94"/>
    <w:rsid w:val="009143E4"/>
    <w:rsid w:val="0091448E"/>
    <w:rsid w:val="00914744"/>
    <w:rsid w:val="0091478A"/>
    <w:rsid w:val="00914E5B"/>
    <w:rsid w:val="0091537F"/>
    <w:rsid w:val="009153BF"/>
    <w:rsid w:val="009157DF"/>
    <w:rsid w:val="0091585E"/>
    <w:rsid w:val="00915CC4"/>
    <w:rsid w:val="00915CC6"/>
    <w:rsid w:val="00915DF4"/>
    <w:rsid w:val="00915E28"/>
    <w:rsid w:val="00915E57"/>
    <w:rsid w:val="0091601C"/>
    <w:rsid w:val="00916215"/>
    <w:rsid w:val="009165B3"/>
    <w:rsid w:val="00916B50"/>
    <w:rsid w:val="00916E6C"/>
    <w:rsid w:val="00917431"/>
    <w:rsid w:val="0091769A"/>
    <w:rsid w:val="00917BCB"/>
    <w:rsid w:val="00917D61"/>
    <w:rsid w:val="00917DA9"/>
    <w:rsid w:val="00917EA2"/>
    <w:rsid w:val="009205A0"/>
    <w:rsid w:val="009205EA"/>
    <w:rsid w:val="00920624"/>
    <w:rsid w:val="0092086E"/>
    <w:rsid w:val="009209BB"/>
    <w:rsid w:val="00920B8A"/>
    <w:rsid w:val="00920C30"/>
    <w:rsid w:val="00920C72"/>
    <w:rsid w:val="00920C73"/>
    <w:rsid w:val="00921132"/>
    <w:rsid w:val="0092117B"/>
    <w:rsid w:val="009211D4"/>
    <w:rsid w:val="009212EE"/>
    <w:rsid w:val="00921434"/>
    <w:rsid w:val="00921623"/>
    <w:rsid w:val="00921816"/>
    <w:rsid w:val="00921D04"/>
    <w:rsid w:val="00921DCD"/>
    <w:rsid w:val="009221A1"/>
    <w:rsid w:val="00922254"/>
    <w:rsid w:val="009223CB"/>
    <w:rsid w:val="00922678"/>
    <w:rsid w:val="0092287D"/>
    <w:rsid w:val="00922A79"/>
    <w:rsid w:val="0092301C"/>
    <w:rsid w:val="009232EF"/>
    <w:rsid w:val="0092369A"/>
    <w:rsid w:val="0092375B"/>
    <w:rsid w:val="00923AF5"/>
    <w:rsid w:val="00923C24"/>
    <w:rsid w:val="009240ED"/>
    <w:rsid w:val="009242BF"/>
    <w:rsid w:val="00924383"/>
    <w:rsid w:val="0092462B"/>
    <w:rsid w:val="00924693"/>
    <w:rsid w:val="009247F6"/>
    <w:rsid w:val="009252B5"/>
    <w:rsid w:val="00925378"/>
    <w:rsid w:val="009255A8"/>
    <w:rsid w:val="0092575F"/>
    <w:rsid w:val="00925EB0"/>
    <w:rsid w:val="009260AE"/>
    <w:rsid w:val="00926141"/>
    <w:rsid w:val="00926142"/>
    <w:rsid w:val="00926292"/>
    <w:rsid w:val="00926401"/>
    <w:rsid w:val="00926643"/>
    <w:rsid w:val="0092667A"/>
    <w:rsid w:val="00926932"/>
    <w:rsid w:val="00926C45"/>
    <w:rsid w:val="00926E15"/>
    <w:rsid w:val="009273C9"/>
    <w:rsid w:val="009278E1"/>
    <w:rsid w:val="00927CEE"/>
    <w:rsid w:val="00927DFE"/>
    <w:rsid w:val="00927F84"/>
    <w:rsid w:val="00927FF1"/>
    <w:rsid w:val="00930008"/>
    <w:rsid w:val="00930089"/>
    <w:rsid w:val="00930CEB"/>
    <w:rsid w:val="00930E09"/>
    <w:rsid w:val="00930FD4"/>
    <w:rsid w:val="00931266"/>
    <w:rsid w:val="009317F2"/>
    <w:rsid w:val="00931B24"/>
    <w:rsid w:val="00931E8E"/>
    <w:rsid w:val="0093219B"/>
    <w:rsid w:val="009326A2"/>
    <w:rsid w:val="009329DF"/>
    <w:rsid w:val="00932AC4"/>
    <w:rsid w:val="00932D34"/>
    <w:rsid w:val="00933407"/>
    <w:rsid w:val="009334D5"/>
    <w:rsid w:val="0093361C"/>
    <w:rsid w:val="0093365A"/>
    <w:rsid w:val="009337F1"/>
    <w:rsid w:val="0093386E"/>
    <w:rsid w:val="00933871"/>
    <w:rsid w:val="00933DF3"/>
    <w:rsid w:val="00933E55"/>
    <w:rsid w:val="0093423A"/>
    <w:rsid w:val="009343DB"/>
    <w:rsid w:val="009343F6"/>
    <w:rsid w:val="009347F2"/>
    <w:rsid w:val="00934AD6"/>
    <w:rsid w:val="00934F78"/>
    <w:rsid w:val="0093520D"/>
    <w:rsid w:val="00935393"/>
    <w:rsid w:val="00935951"/>
    <w:rsid w:val="00935B5E"/>
    <w:rsid w:val="009362D3"/>
    <w:rsid w:val="0093668A"/>
    <w:rsid w:val="009367D2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17"/>
    <w:rsid w:val="00940EF6"/>
    <w:rsid w:val="00940F98"/>
    <w:rsid w:val="00941092"/>
    <w:rsid w:val="009410B5"/>
    <w:rsid w:val="0094110A"/>
    <w:rsid w:val="00941293"/>
    <w:rsid w:val="00941347"/>
    <w:rsid w:val="009415A7"/>
    <w:rsid w:val="009415C8"/>
    <w:rsid w:val="00941888"/>
    <w:rsid w:val="00941A18"/>
    <w:rsid w:val="00941BF6"/>
    <w:rsid w:val="00941C56"/>
    <w:rsid w:val="00941D8B"/>
    <w:rsid w:val="00941F19"/>
    <w:rsid w:val="00941FAE"/>
    <w:rsid w:val="009421C4"/>
    <w:rsid w:val="0094220B"/>
    <w:rsid w:val="0094221E"/>
    <w:rsid w:val="00942569"/>
    <w:rsid w:val="00942AAC"/>
    <w:rsid w:val="00942AF8"/>
    <w:rsid w:val="00942F36"/>
    <w:rsid w:val="00942FF5"/>
    <w:rsid w:val="00943065"/>
    <w:rsid w:val="009430BE"/>
    <w:rsid w:val="00943D7F"/>
    <w:rsid w:val="00943DBE"/>
    <w:rsid w:val="0094412D"/>
    <w:rsid w:val="009442AC"/>
    <w:rsid w:val="00944384"/>
    <w:rsid w:val="00944427"/>
    <w:rsid w:val="00944694"/>
    <w:rsid w:val="009446C7"/>
    <w:rsid w:val="009446F2"/>
    <w:rsid w:val="009447DC"/>
    <w:rsid w:val="00944B9B"/>
    <w:rsid w:val="00944CC2"/>
    <w:rsid w:val="00944D00"/>
    <w:rsid w:val="00944FF8"/>
    <w:rsid w:val="0094522E"/>
    <w:rsid w:val="00945333"/>
    <w:rsid w:val="00945423"/>
    <w:rsid w:val="0094585F"/>
    <w:rsid w:val="009458AA"/>
    <w:rsid w:val="009458F1"/>
    <w:rsid w:val="00945AC5"/>
    <w:rsid w:val="00945AD9"/>
    <w:rsid w:val="00945C77"/>
    <w:rsid w:val="00945CBE"/>
    <w:rsid w:val="00946029"/>
    <w:rsid w:val="00946311"/>
    <w:rsid w:val="00946DED"/>
    <w:rsid w:val="00946F00"/>
    <w:rsid w:val="00947038"/>
    <w:rsid w:val="009472A8"/>
    <w:rsid w:val="009472F3"/>
    <w:rsid w:val="0094732C"/>
    <w:rsid w:val="00947976"/>
    <w:rsid w:val="00947AC1"/>
    <w:rsid w:val="00947C67"/>
    <w:rsid w:val="00947DA4"/>
    <w:rsid w:val="00947DA9"/>
    <w:rsid w:val="0095028C"/>
    <w:rsid w:val="009505CA"/>
    <w:rsid w:val="00950697"/>
    <w:rsid w:val="00950881"/>
    <w:rsid w:val="00950992"/>
    <w:rsid w:val="00950C92"/>
    <w:rsid w:val="00950E62"/>
    <w:rsid w:val="009513BA"/>
    <w:rsid w:val="00951512"/>
    <w:rsid w:val="00951613"/>
    <w:rsid w:val="009516CC"/>
    <w:rsid w:val="009519CD"/>
    <w:rsid w:val="00951A31"/>
    <w:rsid w:val="00951E13"/>
    <w:rsid w:val="009521C1"/>
    <w:rsid w:val="00952292"/>
    <w:rsid w:val="00952674"/>
    <w:rsid w:val="00952777"/>
    <w:rsid w:val="009527FB"/>
    <w:rsid w:val="00952BF5"/>
    <w:rsid w:val="009533D5"/>
    <w:rsid w:val="00953544"/>
    <w:rsid w:val="009536CC"/>
    <w:rsid w:val="0095375A"/>
    <w:rsid w:val="00953887"/>
    <w:rsid w:val="0095399B"/>
    <w:rsid w:val="009539BA"/>
    <w:rsid w:val="00953CC5"/>
    <w:rsid w:val="00953FC5"/>
    <w:rsid w:val="00954089"/>
    <w:rsid w:val="0095443D"/>
    <w:rsid w:val="00954508"/>
    <w:rsid w:val="0095481D"/>
    <w:rsid w:val="009548B6"/>
    <w:rsid w:val="0095495F"/>
    <w:rsid w:val="00954B13"/>
    <w:rsid w:val="00954E23"/>
    <w:rsid w:val="00954F09"/>
    <w:rsid w:val="0095541C"/>
    <w:rsid w:val="009556E9"/>
    <w:rsid w:val="0095591D"/>
    <w:rsid w:val="00955D02"/>
    <w:rsid w:val="00955DD3"/>
    <w:rsid w:val="00955F49"/>
    <w:rsid w:val="00956068"/>
    <w:rsid w:val="00956584"/>
    <w:rsid w:val="009565B3"/>
    <w:rsid w:val="009567CF"/>
    <w:rsid w:val="00956846"/>
    <w:rsid w:val="00956CD4"/>
    <w:rsid w:val="009572E8"/>
    <w:rsid w:val="0095738C"/>
    <w:rsid w:val="00957416"/>
    <w:rsid w:val="009575EA"/>
    <w:rsid w:val="00957698"/>
    <w:rsid w:val="00957775"/>
    <w:rsid w:val="009578DF"/>
    <w:rsid w:val="0095798E"/>
    <w:rsid w:val="00957A6E"/>
    <w:rsid w:val="00957B05"/>
    <w:rsid w:val="00957CAB"/>
    <w:rsid w:val="00960029"/>
    <w:rsid w:val="009600FD"/>
    <w:rsid w:val="009601CD"/>
    <w:rsid w:val="0096031C"/>
    <w:rsid w:val="0096059B"/>
    <w:rsid w:val="00960810"/>
    <w:rsid w:val="00960826"/>
    <w:rsid w:val="00960BF4"/>
    <w:rsid w:val="00960C16"/>
    <w:rsid w:val="0096129D"/>
    <w:rsid w:val="0096167C"/>
    <w:rsid w:val="009619A5"/>
    <w:rsid w:val="0096227A"/>
    <w:rsid w:val="00962314"/>
    <w:rsid w:val="00962351"/>
    <w:rsid w:val="009624D5"/>
    <w:rsid w:val="00963111"/>
    <w:rsid w:val="00963258"/>
    <w:rsid w:val="0096331A"/>
    <w:rsid w:val="009637D6"/>
    <w:rsid w:val="00963975"/>
    <w:rsid w:val="00963C1E"/>
    <w:rsid w:val="00963F31"/>
    <w:rsid w:val="00963F47"/>
    <w:rsid w:val="00964201"/>
    <w:rsid w:val="009643D6"/>
    <w:rsid w:val="00964487"/>
    <w:rsid w:val="0096478A"/>
    <w:rsid w:val="00964A70"/>
    <w:rsid w:val="00964C2E"/>
    <w:rsid w:val="00964D72"/>
    <w:rsid w:val="00964E34"/>
    <w:rsid w:val="009650F1"/>
    <w:rsid w:val="00965166"/>
    <w:rsid w:val="0096550E"/>
    <w:rsid w:val="00965558"/>
    <w:rsid w:val="00965BC3"/>
    <w:rsid w:val="00965D88"/>
    <w:rsid w:val="00966598"/>
    <w:rsid w:val="009666C4"/>
    <w:rsid w:val="009667BF"/>
    <w:rsid w:val="00966DD9"/>
    <w:rsid w:val="00966E07"/>
    <w:rsid w:val="00966E45"/>
    <w:rsid w:val="00966F5B"/>
    <w:rsid w:val="0096701C"/>
    <w:rsid w:val="009671DA"/>
    <w:rsid w:val="0096723B"/>
    <w:rsid w:val="0096731D"/>
    <w:rsid w:val="009673DC"/>
    <w:rsid w:val="009675C2"/>
    <w:rsid w:val="0096760E"/>
    <w:rsid w:val="0096799B"/>
    <w:rsid w:val="00967C1D"/>
    <w:rsid w:val="00967CA4"/>
    <w:rsid w:val="00967E50"/>
    <w:rsid w:val="00970042"/>
    <w:rsid w:val="009704C4"/>
    <w:rsid w:val="00970620"/>
    <w:rsid w:val="009707A2"/>
    <w:rsid w:val="009709ED"/>
    <w:rsid w:val="00970A33"/>
    <w:rsid w:val="00970AD4"/>
    <w:rsid w:val="00970BF6"/>
    <w:rsid w:val="00970DD5"/>
    <w:rsid w:val="00970EB3"/>
    <w:rsid w:val="00970F69"/>
    <w:rsid w:val="00970FA2"/>
    <w:rsid w:val="009710B0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75E"/>
    <w:rsid w:val="00972B06"/>
    <w:rsid w:val="00972B44"/>
    <w:rsid w:val="00972EB0"/>
    <w:rsid w:val="00972EB6"/>
    <w:rsid w:val="00972F6C"/>
    <w:rsid w:val="00973023"/>
    <w:rsid w:val="0097303A"/>
    <w:rsid w:val="009732DA"/>
    <w:rsid w:val="00973445"/>
    <w:rsid w:val="00973486"/>
    <w:rsid w:val="00973531"/>
    <w:rsid w:val="00973678"/>
    <w:rsid w:val="00973712"/>
    <w:rsid w:val="0097393F"/>
    <w:rsid w:val="009739DF"/>
    <w:rsid w:val="00973A40"/>
    <w:rsid w:val="00973C25"/>
    <w:rsid w:val="00973E43"/>
    <w:rsid w:val="00973F24"/>
    <w:rsid w:val="00974094"/>
    <w:rsid w:val="0097424F"/>
    <w:rsid w:val="00974270"/>
    <w:rsid w:val="0097436E"/>
    <w:rsid w:val="00974721"/>
    <w:rsid w:val="00974C39"/>
    <w:rsid w:val="009755DE"/>
    <w:rsid w:val="00975660"/>
    <w:rsid w:val="009757D0"/>
    <w:rsid w:val="009759D3"/>
    <w:rsid w:val="00975F0E"/>
    <w:rsid w:val="00975F5A"/>
    <w:rsid w:val="009764B1"/>
    <w:rsid w:val="009764BF"/>
    <w:rsid w:val="00976844"/>
    <w:rsid w:val="009769DC"/>
    <w:rsid w:val="00976B96"/>
    <w:rsid w:val="00976F3D"/>
    <w:rsid w:val="00977020"/>
    <w:rsid w:val="0097737A"/>
    <w:rsid w:val="00977689"/>
    <w:rsid w:val="009778C8"/>
    <w:rsid w:val="00977BF7"/>
    <w:rsid w:val="00977FE7"/>
    <w:rsid w:val="0098009E"/>
    <w:rsid w:val="009801A9"/>
    <w:rsid w:val="009805CF"/>
    <w:rsid w:val="00980708"/>
    <w:rsid w:val="0098075C"/>
    <w:rsid w:val="00980A5A"/>
    <w:rsid w:val="00980C4A"/>
    <w:rsid w:val="00980D35"/>
    <w:rsid w:val="00980D9B"/>
    <w:rsid w:val="0098130D"/>
    <w:rsid w:val="00981325"/>
    <w:rsid w:val="00981387"/>
    <w:rsid w:val="00981395"/>
    <w:rsid w:val="0098153B"/>
    <w:rsid w:val="00981621"/>
    <w:rsid w:val="00981910"/>
    <w:rsid w:val="009819CC"/>
    <w:rsid w:val="00981B08"/>
    <w:rsid w:val="00981CEF"/>
    <w:rsid w:val="00981E58"/>
    <w:rsid w:val="00982452"/>
    <w:rsid w:val="0098274F"/>
    <w:rsid w:val="00982A41"/>
    <w:rsid w:val="00982A8E"/>
    <w:rsid w:val="00982CEC"/>
    <w:rsid w:val="00982D44"/>
    <w:rsid w:val="00982FF8"/>
    <w:rsid w:val="009831CA"/>
    <w:rsid w:val="0098326D"/>
    <w:rsid w:val="00983280"/>
    <w:rsid w:val="0098362C"/>
    <w:rsid w:val="00983643"/>
    <w:rsid w:val="0098367F"/>
    <w:rsid w:val="009837B6"/>
    <w:rsid w:val="00983E83"/>
    <w:rsid w:val="00984025"/>
    <w:rsid w:val="00984841"/>
    <w:rsid w:val="00984B6E"/>
    <w:rsid w:val="00984CA1"/>
    <w:rsid w:val="00984E81"/>
    <w:rsid w:val="00985068"/>
    <w:rsid w:val="00985389"/>
    <w:rsid w:val="00985607"/>
    <w:rsid w:val="00985999"/>
    <w:rsid w:val="00985AF3"/>
    <w:rsid w:val="00985F70"/>
    <w:rsid w:val="009860FA"/>
    <w:rsid w:val="00986B30"/>
    <w:rsid w:val="00986CC0"/>
    <w:rsid w:val="00986D83"/>
    <w:rsid w:val="00986DF8"/>
    <w:rsid w:val="00987002"/>
    <w:rsid w:val="009873A8"/>
    <w:rsid w:val="00987679"/>
    <w:rsid w:val="009878C5"/>
    <w:rsid w:val="00987C6C"/>
    <w:rsid w:val="00990517"/>
    <w:rsid w:val="00990921"/>
    <w:rsid w:val="009909D8"/>
    <w:rsid w:val="0099134F"/>
    <w:rsid w:val="009916B9"/>
    <w:rsid w:val="009918AE"/>
    <w:rsid w:val="009918D7"/>
    <w:rsid w:val="00991932"/>
    <w:rsid w:val="00991CE0"/>
    <w:rsid w:val="00991D24"/>
    <w:rsid w:val="0099254F"/>
    <w:rsid w:val="00992701"/>
    <w:rsid w:val="0099293E"/>
    <w:rsid w:val="00992A47"/>
    <w:rsid w:val="00992A7D"/>
    <w:rsid w:val="00992CAC"/>
    <w:rsid w:val="00992DBA"/>
    <w:rsid w:val="00992DD8"/>
    <w:rsid w:val="00992E0F"/>
    <w:rsid w:val="00992EB4"/>
    <w:rsid w:val="00992F4E"/>
    <w:rsid w:val="00992FCE"/>
    <w:rsid w:val="009931FA"/>
    <w:rsid w:val="009932CA"/>
    <w:rsid w:val="009933E2"/>
    <w:rsid w:val="009935F0"/>
    <w:rsid w:val="00993774"/>
    <w:rsid w:val="009938E7"/>
    <w:rsid w:val="009939E6"/>
    <w:rsid w:val="00993B9F"/>
    <w:rsid w:val="00993CFC"/>
    <w:rsid w:val="00993DD6"/>
    <w:rsid w:val="00994796"/>
    <w:rsid w:val="00994905"/>
    <w:rsid w:val="00994A51"/>
    <w:rsid w:val="00994A92"/>
    <w:rsid w:val="00994B4E"/>
    <w:rsid w:val="00994C8F"/>
    <w:rsid w:val="00994DCC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6244"/>
    <w:rsid w:val="00996302"/>
    <w:rsid w:val="00996337"/>
    <w:rsid w:val="009968B4"/>
    <w:rsid w:val="00996994"/>
    <w:rsid w:val="00996BE2"/>
    <w:rsid w:val="009971CB"/>
    <w:rsid w:val="00997429"/>
    <w:rsid w:val="00997631"/>
    <w:rsid w:val="0099766A"/>
    <w:rsid w:val="00997939"/>
    <w:rsid w:val="009979E2"/>
    <w:rsid w:val="00997C69"/>
    <w:rsid w:val="00997E15"/>
    <w:rsid w:val="009A0361"/>
    <w:rsid w:val="009A08B9"/>
    <w:rsid w:val="009A0BF8"/>
    <w:rsid w:val="009A0C64"/>
    <w:rsid w:val="009A0DD8"/>
    <w:rsid w:val="009A0F95"/>
    <w:rsid w:val="009A103C"/>
    <w:rsid w:val="009A1183"/>
    <w:rsid w:val="009A1293"/>
    <w:rsid w:val="009A12FE"/>
    <w:rsid w:val="009A162E"/>
    <w:rsid w:val="009A1717"/>
    <w:rsid w:val="009A1D70"/>
    <w:rsid w:val="009A1DF2"/>
    <w:rsid w:val="009A1E31"/>
    <w:rsid w:val="009A1EC9"/>
    <w:rsid w:val="009A2207"/>
    <w:rsid w:val="009A2247"/>
    <w:rsid w:val="009A2320"/>
    <w:rsid w:val="009A29BB"/>
    <w:rsid w:val="009A2A81"/>
    <w:rsid w:val="009A2B78"/>
    <w:rsid w:val="009A2C02"/>
    <w:rsid w:val="009A2C34"/>
    <w:rsid w:val="009A2C76"/>
    <w:rsid w:val="009A2D8F"/>
    <w:rsid w:val="009A350A"/>
    <w:rsid w:val="009A3883"/>
    <w:rsid w:val="009A394C"/>
    <w:rsid w:val="009A3A50"/>
    <w:rsid w:val="009A3E56"/>
    <w:rsid w:val="009A3E9A"/>
    <w:rsid w:val="009A401C"/>
    <w:rsid w:val="009A4196"/>
    <w:rsid w:val="009A5172"/>
    <w:rsid w:val="009A56CB"/>
    <w:rsid w:val="009A5873"/>
    <w:rsid w:val="009A5947"/>
    <w:rsid w:val="009A5D00"/>
    <w:rsid w:val="009A5F91"/>
    <w:rsid w:val="009A63DA"/>
    <w:rsid w:val="009A6C95"/>
    <w:rsid w:val="009A6DC0"/>
    <w:rsid w:val="009A6EFE"/>
    <w:rsid w:val="009A7282"/>
    <w:rsid w:val="009A7355"/>
    <w:rsid w:val="009A7471"/>
    <w:rsid w:val="009A76EC"/>
    <w:rsid w:val="009A7A5A"/>
    <w:rsid w:val="009A7D65"/>
    <w:rsid w:val="009A7EE9"/>
    <w:rsid w:val="009A7F9F"/>
    <w:rsid w:val="009B0540"/>
    <w:rsid w:val="009B0672"/>
    <w:rsid w:val="009B08E2"/>
    <w:rsid w:val="009B0993"/>
    <w:rsid w:val="009B0995"/>
    <w:rsid w:val="009B0C75"/>
    <w:rsid w:val="009B0CE1"/>
    <w:rsid w:val="009B10D8"/>
    <w:rsid w:val="009B111A"/>
    <w:rsid w:val="009B1177"/>
    <w:rsid w:val="009B15D4"/>
    <w:rsid w:val="009B163E"/>
    <w:rsid w:val="009B1899"/>
    <w:rsid w:val="009B1C5B"/>
    <w:rsid w:val="009B1E7B"/>
    <w:rsid w:val="009B209E"/>
    <w:rsid w:val="009B26AE"/>
    <w:rsid w:val="009B26C1"/>
    <w:rsid w:val="009B27DD"/>
    <w:rsid w:val="009B2839"/>
    <w:rsid w:val="009B2876"/>
    <w:rsid w:val="009B2CAA"/>
    <w:rsid w:val="009B2EE9"/>
    <w:rsid w:val="009B2F1E"/>
    <w:rsid w:val="009B308D"/>
    <w:rsid w:val="009B30C1"/>
    <w:rsid w:val="009B3360"/>
    <w:rsid w:val="009B33C3"/>
    <w:rsid w:val="009B3611"/>
    <w:rsid w:val="009B36BF"/>
    <w:rsid w:val="009B3791"/>
    <w:rsid w:val="009B389C"/>
    <w:rsid w:val="009B3C52"/>
    <w:rsid w:val="009B3EBA"/>
    <w:rsid w:val="009B401A"/>
    <w:rsid w:val="009B43B9"/>
    <w:rsid w:val="009B443A"/>
    <w:rsid w:val="009B4564"/>
    <w:rsid w:val="009B4593"/>
    <w:rsid w:val="009B46DE"/>
    <w:rsid w:val="009B46DF"/>
    <w:rsid w:val="009B46F0"/>
    <w:rsid w:val="009B4B46"/>
    <w:rsid w:val="009B4D9C"/>
    <w:rsid w:val="009B4DC7"/>
    <w:rsid w:val="009B4EA6"/>
    <w:rsid w:val="009B5166"/>
    <w:rsid w:val="009B58FB"/>
    <w:rsid w:val="009B5ACE"/>
    <w:rsid w:val="009B5AE6"/>
    <w:rsid w:val="009B5CFD"/>
    <w:rsid w:val="009B6494"/>
    <w:rsid w:val="009B6676"/>
    <w:rsid w:val="009B6890"/>
    <w:rsid w:val="009B6BA0"/>
    <w:rsid w:val="009B6CBD"/>
    <w:rsid w:val="009B6F36"/>
    <w:rsid w:val="009B71EE"/>
    <w:rsid w:val="009B7353"/>
    <w:rsid w:val="009B736C"/>
    <w:rsid w:val="009B7445"/>
    <w:rsid w:val="009B7625"/>
    <w:rsid w:val="009B7721"/>
    <w:rsid w:val="009B7CDA"/>
    <w:rsid w:val="009B7E80"/>
    <w:rsid w:val="009B7E9C"/>
    <w:rsid w:val="009B7FE6"/>
    <w:rsid w:val="009C03A2"/>
    <w:rsid w:val="009C0508"/>
    <w:rsid w:val="009C0536"/>
    <w:rsid w:val="009C05F6"/>
    <w:rsid w:val="009C064B"/>
    <w:rsid w:val="009C08F9"/>
    <w:rsid w:val="009C0A63"/>
    <w:rsid w:val="009C0F19"/>
    <w:rsid w:val="009C121D"/>
    <w:rsid w:val="009C1350"/>
    <w:rsid w:val="009C154F"/>
    <w:rsid w:val="009C1862"/>
    <w:rsid w:val="009C187C"/>
    <w:rsid w:val="009C1A88"/>
    <w:rsid w:val="009C1ADA"/>
    <w:rsid w:val="009C2051"/>
    <w:rsid w:val="009C2249"/>
    <w:rsid w:val="009C237B"/>
    <w:rsid w:val="009C2396"/>
    <w:rsid w:val="009C2906"/>
    <w:rsid w:val="009C2C98"/>
    <w:rsid w:val="009C2CAE"/>
    <w:rsid w:val="009C2D3D"/>
    <w:rsid w:val="009C2F53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AE8"/>
    <w:rsid w:val="009C4BF9"/>
    <w:rsid w:val="009C4E51"/>
    <w:rsid w:val="009C50DE"/>
    <w:rsid w:val="009C5AFF"/>
    <w:rsid w:val="009C5BD5"/>
    <w:rsid w:val="009C61E8"/>
    <w:rsid w:val="009C6202"/>
    <w:rsid w:val="009C62EE"/>
    <w:rsid w:val="009C6473"/>
    <w:rsid w:val="009C664A"/>
    <w:rsid w:val="009C671E"/>
    <w:rsid w:val="009C683F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21"/>
    <w:rsid w:val="009C7C75"/>
    <w:rsid w:val="009C7F3B"/>
    <w:rsid w:val="009D016C"/>
    <w:rsid w:val="009D0461"/>
    <w:rsid w:val="009D0BE3"/>
    <w:rsid w:val="009D1048"/>
    <w:rsid w:val="009D12FE"/>
    <w:rsid w:val="009D1459"/>
    <w:rsid w:val="009D1511"/>
    <w:rsid w:val="009D16C6"/>
    <w:rsid w:val="009D20D7"/>
    <w:rsid w:val="009D2311"/>
    <w:rsid w:val="009D253C"/>
    <w:rsid w:val="009D25DE"/>
    <w:rsid w:val="009D26AB"/>
    <w:rsid w:val="009D26EF"/>
    <w:rsid w:val="009D271D"/>
    <w:rsid w:val="009D290F"/>
    <w:rsid w:val="009D2966"/>
    <w:rsid w:val="009D2AFF"/>
    <w:rsid w:val="009D2B95"/>
    <w:rsid w:val="009D2CEF"/>
    <w:rsid w:val="009D2E30"/>
    <w:rsid w:val="009D33A0"/>
    <w:rsid w:val="009D34EF"/>
    <w:rsid w:val="009D35F0"/>
    <w:rsid w:val="009D3B60"/>
    <w:rsid w:val="009D3D86"/>
    <w:rsid w:val="009D3F1B"/>
    <w:rsid w:val="009D40EB"/>
    <w:rsid w:val="009D413C"/>
    <w:rsid w:val="009D41AA"/>
    <w:rsid w:val="009D41D5"/>
    <w:rsid w:val="009D4A63"/>
    <w:rsid w:val="009D4F44"/>
    <w:rsid w:val="009D5093"/>
    <w:rsid w:val="009D55A3"/>
    <w:rsid w:val="009D58BD"/>
    <w:rsid w:val="009D596C"/>
    <w:rsid w:val="009D5AC6"/>
    <w:rsid w:val="009D64A7"/>
    <w:rsid w:val="009D6593"/>
    <w:rsid w:val="009D662B"/>
    <w:rsid w:val="009D6632"/>
    <w:rsid w:val="009D6810"/>
    <w:rsid w:val="009D6897"/>
    <w:rsid w:val="009D6923"/>
    <w:rsid w:val="009D6D31"/>
    <w:rsid w:val="009D759E"/>
    <w:rsid w:val="009D7665"/>
    <w:rsid w:val="009D766E"/>
    <w:rsid w:val="009D7775"/>
    <w:rsid w:val="009D7889"/>
    <w:rsid w:val="009D7949"/>
    <w:rsid w:val="009D7BF0"/>
    <w:rsid w:val="009E01B7"/>
    <w:rsid w:val="009E0293"/>
    <w:rsid w:val="009E0362"/>
    <w:rsid w:val="009E03AE"/>
    <w:rsid w:val="009E03B6"/>
    <w:rsid w:val="009E0615"/>
    <w:rsid w:val="009E08CA"/>
    <w:rsid w:val="009E08E7"/>
    <w:rsid w:val="009E0E3A"/>
    <w:rsid w:val="009E0FB1"/>
    <w:rsid w:val="009E10FB"/>
    <w:rsid w:val="009E13A3"/>
    <w:rsid w:val="009E1870"/>
    <w:rsid w:val="009E199F"/>
    <w:rsid w:val="009E1AF0"/>
    <w:rsid w:val="009E1BCB"/>
    <w:rsid w:val="009E22F5"/>
    <w:rsid w:val="009E2576"/>
    <w:rsid w:val="009E25D4"/>
    <w:rsid w:val="009E2E2E"/>
    <w:rsid w:val="009E33AF"/>
    <w:rsid w:val="009E3499"/>
    <w:rsid w:val="009E381B"/>
    <w:rsid w:val="009E394B"/>
    <w:rsid w:val="009E396B"/>
    <w:rsid w:val="009E399C"/>
    <w:rsid w:val="009E3B83"/>
    <w:rsid w:val="009E3DA7"/>
    <w:rsid w:val="009E3F39"/>
    <w:rsid w:val="009E4098"/>
    <w:rsid w:val="009E4297"/>
    <w:rsid w:val="009E4361"/>
    <w:rsid w:val="009E4483"/>
    <w:rsid w:val="009E44A2"/>
    <w:rsid w:val="009E44E5"/>
    <w:rsid w:val="009E4528"/>
    <w:rsid w:val="009E457D"/>
    <w:rsid w:val="009E45B0"/>
    <w:rsid w:val="009E49A5"/>
    <w:rsid w:val="009E4AA4"/>
    <w:rsid w:val="009E4B27"/>
    <w:rsid w:val="009E4C2A"/>
    <w:rsid w:val="009E4C7F"/>
    <w:rsid w:val="009E4F6E"/>
    <w:rsid w:val="009E4FDC"/>
    <w:rsid w:val="009E5490"/>
    <w:rsid w:val="009E5ACC"/>
    <w:rsid w:val="009E5AD1"/>
    <w:rsid w:val="009E605B"/>
    <w:rsid w:val="009E666E"/>
    <w:rsid w:val="009E6674"/>
    <w:rsid w:val="009E669D"/>
    <w:rsid w:val="009E6946"/>
    <w:rsid w:val="009E6B41"/>
    <w:rsid w:val="009E6B61"/>
    <w:rsid w:val="009E6E62"/>
    <w:rsid w:val="009E6E80"/>
    <w:rsid w:val="009E6F76"/>
    <w:rsid w:val="009E713D"/>
    <w:rsid w:val="009E72B7"/>
    <w:rsid w:val="009E74BA"/>
    <w:rsid w:val="009E7552"/>
    <w:rsid w:val="009E7558"/>
    <w:rsid w:val="009E7AA1"/>
    <w:rsid w:val="009E7B81"/>
    <w:rsid w:val="009E7CBE"/>
    <w:rsid w:val="009F00FD"/>
    <w:rsid w:val="009F03D8"/>
    <w:rsid w:val="009F0A48"/>
    <w:rsid w:val="009F10F2"/>
    <w:rsid w:val="009F1138"/>
    <w:rsid w:val="009F1441"/>
    <w:rsid w:val="009F15C6"/>
    <w:rsid w:val="009F1845"/>
    <w:rsid w:val="009F1B75"/>
    <w:rsid w:val="009F1C4B"/>
    <w:rsid w:val="009F1FB0"/>
    <w:rsid w:val="009F2026"/>
    <w:rsid w:val="009F207C"/>
    <w:rsid w:val="009F2101"/>
    <w:rsid w:val="009F2129"/>
    <w:rsid w:val="009F2406"/>
    <w:rsid w:val="009F24C1"/>
    <w:rsid w:val="009F293D"/>
    <w:rsid w:val="009F29B7"/>
    <w:rsid w:val="009F2DD0"/>
    <w:rsid w:val="009F3008"/>
    <w:rsid w:val="009F3752"/>
    <w:rsid w:val="009F3801"/>
    <w:rsid w:val="009F3B1E"/>
    <w:rsid w:val="009F4250"/>
    <w:rsid w:val="009F43C4"/>
    <w:rsid w:val="009F43E4"/>
    <w:rsid w:val="009F449E"/>
    <w:rsid w:val="009F46CD"/>
    <w:rsid w:val="009F4746"/>
    <w:rsid w:val="009F53C1"/>
    <w:rsid w:val="009F5502"/>
    <w:rsid w:val="009F5620"/>
    <w:rsid w:val="009F56F2"/>
    <w:rsid w:val="009F57A0"/>
    <w:rsid w:val="009F5B7D"/>
    <w:rsid w:val="009F5DEC"/>
    <w:rsid w:val="009F5EEA"/>
    <w:rsid w:val="009F6126"/>
    <w:rsid w:val="009F6176"/>
    <w:rsid w:val="009F6568"/>
    <w:rsid w:val="009F67FC"/>
    <w:rsid w:val="009F682C"/>
    <w:rsid w:val="009F7079"/>
    <w:rsid w:val="009F70E1"/>
    <w:rsid w:val="009F741D"/>
    <w:rsid w:val="009F76FD"/>
    <w:rsid w:val="009F7799"/>
    <w:rsid w:val="009F793F"/>
    <w:rsid w:val="009F7993"/>
    <w:rsid w:val="009F7B3A"/>
    <w:rsid w:val="009F7DC4"/>
    <w:rsid w:val="00A00274"/>
    <w:rsid w:val="00A00590"/>
    <w:rsid w:val="00A00A46"/>
    <w:rsid w:val="00A00B17"/>
    <w:rsid w:val="00A00BA8"/>
    <w:rsid w:val="00A00BB7"/>
    <w:rsid w:val="00A0129D"/>
    <w:rsid w:val="00A013C2"/>
    <w:rsid w:val="00A0201E"/>
    <w:rsid w:val="00A02059"/>
    <w:rsid w:val="00A0219D"/>
    <w:rsid w:val="00A0224F"/>
    <w:rsid w:val="00A022D1"/>
    <w:rsid w:val="00A02940"/>
    <w:rsid w:val="00A0318E"/>
    <w:rsid w:val="00A031B1"/>
    <w:rsid w:val="00A03377"/>
    <w:rsid w:val="00A03534"/>
    <w:rsid w:val="00A0361D"/>
    <w:rsid w:val="00A038AB"/>
    <w:rsid w:val="00A03C53"/>
    <w:rsid w:val="00A03EF7"/>
    <w:rsid w:val="00A049BB"/>
    <w:rsid w:val="00A04F84"/>
    <w:rsid w:val="00A054AD"/>
    <w:rsid w:val="00A0564C"/>
    <w:rsid w:val="00A05721"/>
    <w:rsid w:val="00A05871"/>
    <w:rsid w:val="00A058FC"/>
    <w:rsid w:val="00A05A96"/>
    <w:rsid w:val="00A0618C"/>
    <w:rsid w:val="00A064EA"/>
    <w:rsid w:val="00A06B98"/>
    <w:rsid w:val="00A06BF8"/>
    <w:rsid w:val="00A06C5A"/>
    <w:rsid w:val="00A070B5"/>
    <w:rsid w:val="00A07350"/>
    <w:rsid w:val="00A073CD"/>
    <w:rsid w:val="00A075D8"/>
    <w:rsid w:val="00A07BDB"/>
    <w:rsid w:val="00A07C30"/>
    <w:rsid w:val="00A1006A"/>
    <w:rsid w:val="00A10208"/>
    <w:rsid w:val="00A1027B"/>
    <w:rsid w:val="00A10440"/>
    <w:rsid w:val="00A1048C"/>
    <w:rsid w:val="00A1058E"/>
    <w:rsid w:val="00A1076F"/>
    <w:rsid w:val="00A1089D"/>
    <w:rsid w:val="00A108B1"/>
    <w:rsid w:val="00A10B70"/>
    <w:rsid w:val="00A10EEF"/>
    <w:rsid w:val="00A1107E"/>
    <w:rsid w:val="00A112A6"/>
    <w:rsid w:val="00A112EE"/>
    <w:rsid w:val="00A1167F"/>
    <w:rsid w:val="00A119EB"/>
    <w:rsid w:val="00A11A24"/>
    <w:rsid w:val="00A11A56"/>
    <w:rsid w:val="00A11C0D"/>
    <w:rsid w:val="00A12374"/>
    <w:rsid w:val="00A1255C"/>
    <w:rsid w:val="00A12868"/>
    <w:rsid w:val="00A128AC"/>
    <w:rsid w:val="00A12D56"/>
    <w:rsid w:val="00A13990"/>
    <w:rsid w:val="00A13A84"/>
    <w:rsid w:val="00A13AE5"/>
    <w:rsid w:val="00A1407E"/>
    <w:rsid w:val="00A1419A"/>
    <w:rsid w:val="00A14688"/>
    <w:rsid w:val="00A14885"/>
    <w:rsid w:val="00A15321"/>
    <w:rsid w:val="00A153F5"/>
    <w:rsid w:val="00A154DD"/>
    <w:rsid w:val="00A155DE"/>
    <w:rsid w:val="00A156DA"/>
    <w:rsid w:val="00A15A7F"/>
    <w:rsid w:val="00A15E57"/>
    <w:rsid w:val="00A15F00"/>
    <w:rsid w:val="00A16356"/>
    <w:rsid w:val="00A1641C"/>
    <w:rsid w:val="00A16720"/>
    <w:rsid w:val="00A16D5E"/>
    <w:rsid w:val="00A1721B"/>
    <w:rsid w:val="00A1727D"/>
    <w:rsid w:val="00A173C0"/>
    <w:rsid w:val="00A17A1C"/>
    <w:rsid w:val="00A17D24"/>
    <w:rsid w:val="00A17E3A"/>
    <w:rsid w:val="00A20020"/>
    <w:rsid w:val="00A2029D"/>
    <w:rsid w:val="00A204E5"/>
    <w:rsid w:val="00A2050C"/>
    <w:rsid w:val="00A20564"/>
    <w:rsid w:val="00A205A6"/>
    <w:rsid w:val="00A207EE"/>
    <w:rsid w:val="00A20A14"/>
    <w:rsid w:val="00A20C34"/>
    <w:rsid w:val="00A20D14"/>
    <w:rsid w:val="00A20DA2"/>
    <w:rsid w:val="00A20DCC"/>
    <w:rsid w:val="00A20ED4"/>
    <w:rsid w:val="00A21339"/>
    <w:rsid w:val="00A2197A"/>
    <w:rsid w:val="00A21A4A"/>
    <w:rsid w:val="00A21AB8"/>
    <w:rsid w:val="00A21F74"/>
    <w:rsid w:val="00A220AB"/>
    <w:rsid w:val="00A220EC"/>
    <w:rsid w:val="00A223EA"/>
    <w:rsid w:val="00A22546"/>
    <w:rsid w:val="00A22678"/>
    <w:rsid w:val="00A22C05"/>
    <w:rsid w:val="00A22C67"/>
    <w:rsid w:val="00A22DB2"/>
    <w:rsid w:val="00A23164"/>
    <w:rsid w:val="00A2333F"/>
    <w:rsid w:val="00A23585"/>
    <w:rsid w:val="00A23AB9"/>
    <w:rsid w:val="00A23C66"/>
    <w:rsid w:val="00A23CA5"/>
    <w:rsid w:val="00A24346"/>
    <w:rsid w:val="00A246A6"/>
    <w:rsid w:val="00A2492F"/>
    <w:rsid w:val="00A24A50"/>
    <w:rsid w:val="00A24CA0"/>
    <w:rsid w:val="00A24FFF"/>
    <w:rsid w:val="00A25804"/>
    <w:rsid w:val="00A25AE3"/>
    <w:rsid w:val="00A25B8B"/>
    <w:rsid w:val="00A26248"/>
    <w:rsid w:val="00A26734"/>
    <w:rsid w:val="00A269FD"/>
    <w:rsid w:val="00A26CE6"/>
    <w:rsid w:val="00A26E22"/>
    <w:rsid w:val="00A26EE0"/>
    <w:rsid w:val="00A27117"/>
    <w:rsid w:val="00A271FD"/>
    <w:rsid w:val="00A27630"/>
    <w:rsid w:val="00A27659"/>
    <w:rsid w:val="00A27A7B"/>
    <w:rsid w:val="00A27ADF"/>
    <w:rsid w:val="00A27B00"/>
    <w:rsid w:val="00A30411"/>
    <w:rsid w:val="00A3095D"/>
    <w:rsid w:val="00A30A57"/>
    <w:rsid w:val="00A30A89"/>
    <w:rsid w:val="00A30CE2"/>
    <w:rsid w:val="00A30F70"/>
    <w:rsid w:val="00A3148C"/>
    <w:rsid w:val="00A3149C"/>
    <w:rsid w:val="00A314D2"/>
    <w:rsid w:val="00A315B2"/>
    <w:rsid w:val="00A31860"/>
    <w:rsid w:val="00A31DD6"/>
    <w:rsid w:val="00A31EDE"/>
    <w:rsid w:val="00A323D9"/>
    <w:rsid w:val="00A32453"/>
    <w:rsid w:val="00A327CF"/>
    <w:rsid w:val="00A32916"/>
    <w:rsid w:val="00A32B9C"/>
    <w:rsid w:val="00A32CB9"/>
    <w:rsid w:val="00A32F32"/>
    <w:rsid w:val="00A32F4C"/>
    <w:rsid w:val="00A32F92"/>
    <w:rsid w:val="00A33171"/>
    <w:rsid w:val="00A332CA"/>
    <w:rsid w:val="00A333D4"/>
    <w:rsid w:val="00A3371B"/>
    <w:rsid w:val="00A3398D"/>
    <w:rsid w:val="00A33A0B"/>
    <w:rsid w:val="00A33E81"/>
    <w:rsid w:val="00A34066"/>
    <w:rsid w:val="00A341F3"/>
    <w:rsid w:val="00A3459F"/>
    <w:rsid w:val="00A347B1"/>
    <w:rsid w:val="00A3482A"/>
    <w:rsid w:val="00A34864"/>
    <w:rsid w:val="00A34C8E"/>
    <w:rsid w:val="00A35001"/>
    <w:rsid w:val="00A352DB"/>
    <w:rsid w:val="00A35361"/>
    <w:rsid w:val="00A3537D"/>
    <w:rsid w:val="00A35B4F"/>
    <w:rsid w:val="00A35CE3"/>
    <w:rsid w:val="00A35EA4"/>
    <w:rsid w:val="00A35F12"/>
    <w:rsid w:val="00A365DE"/>
    <w:rsid w:val="00A368DF"/>
    <w:rsid w:val="00A36B30"/>
    <w:rsid w:val="00A36B58"/>
    <w:rsid w:val="00A36D93"/>
    <w:rsid w:val="00A36E2F"/>
    <w:rsid w:val="00A3753D"/>
    <w:rsid w:val="00A377DD"/>
    <w:rsid w:val="00A37859"/>
    <w:rsid w:val="00A3786E"/>
    <w:rsid w:val="00A378C9"/>
    <w:rsid w:val="00A37C22"/>
    <w:rsid w:val="00A37D84"/>
    <w:rsid w:val="00A37E4B"/>
    <w:rsid w:val="00A401DB"/>
    <w:rsid w:val="00A4124D"/>
    <w:rsid w:val="00A414FC"/>
    <w:rsid w:val="00A41686"/>
    <w:rsid w:val="00A41753"/>
    <w:rsid w:val="00A4188F"/>
    <w:rsid w:val="00A41DB6"/>
    <w:rsid w:val="00A41E1F"/>
    <w:rsid w:val="00A4217C"/>
    <w:rsid w:val="00A421A1"/>
    <w:rsid w:val="00A421B3"/>
    <w:rsid w:val="00A42222"/>
    <w:rsid w:val="00A4239B"/>
    <w:rsid w:val="00A42429"/>
    <w:rsid w:val="00A424BF"/>
    <w:rsid w:val="00A424E0"/>
    <w:rsid w:val="00A42676"/>
    <w:rsid w:val="00A42701"/>
    <w:rsid w:val="00A4282A"/>
    <w:rsid w:val="00A42B38"/>
    <w:rsid w:val="00A42CC4"/>
    <w:rsid w:val="00A42F7F"/>
    <w:rsid w:val="00A430A1"/>
    <w:rsid w:val="00A431F5"/>
    <w:rsid w:val="00A433C6"/>
    <w:rsid w:val="00A438EA"/>
    <w:rsid w:val="00A43A0B"/>
    <w:rsid w:val="00A43A13"/>
    <w:rsid w:val="00A44105"/>
    <w:rsid w:val="00A4429D"/>
    <w:rsid w:val="00A444AD"/>
    <w:rsid w:val="00A446C0"/>
    <w:rsid w:val="00A44B7D"/>
    <w:rsid w:val="00A450DC"/>
    <w:rsid w:val="00A45AED"/>
    <w:rsid w:val="00A45B46"/>
    <w:rsid w:val="00A45B63"/>
    <w:rsid w:val="00A45E50"/>
    <w:rsid w:val="00A45EB1"/>
    <w:rsid w:val="00A45ECC"/>
    <w:rsid w:val="00A45EF6"/>
    <w:rsid w:val="00A4610A"/>
    <w:rsid w:val="00A4628A"/>
    <w:rsid w:val="00A464D0"/>
    <w:rsid w:val="00A46572"/>
    <w:rsid w:val="00A465CE"/>
    <w:rsid w:val="00A46611"/>
    <w:rsid w:val="00A46B18"/>
    <w:rsid w:val="00A4725D"/>
    <w:rsid w:val="00A47641"/>
    <w:rsid w:val="00A47654"/>
    <w:rsid w:val="00A4766E"/>
    <w:rsid w:val="00A47704"/>
    <w:rsid w:val="00A4789B"/>
    <w:rsid w:val="00A47AE9"/>
    <w:rsid w:val="00A47EED"/>
    <w:rsid w:val="00A47EFD"/>
    <w:rsid w:val="00A47FA7"/>
    <w:rsid w:val="00A5005C"/>
    <w:rsid w:val="00A505C0"/>
    <w:rsid w:val="00A508AF"/>
    <w:rsid w:val="00A50BC5"/>
    <w:rsid w:val="00A50C3E"/>
    <w:rsid w:val="00A50E27"/>
    <w:rsid w:val="00A50EC5"/>
    <w:rsid w:val="00A5116D"/>
    <w:rsid w:val="00A5131B"/>
    <w:rsid w:val="00A516AB"/>
    <w:rsid w:val="00A519A0"/>
    <w:rsid w:val="00A51D0A"/>
    <w:rsid w:val="00A52017"/>
    <w:rsid w:val="00A5206C"/>
    <w:rsid w:val="00A5218A"/>
    <w:rsid w:val="00A522A7"/>
    <w:rsid w:val="00A52303"/>
    <w:rsid w:val="00A524FB"/>
    <w:rsid w:val="00A52C19"/>
    <w:rsid w:val="00A52CBC"/>
    <w:rsid w:val="00A53158"/>
    <w:rsid w:val="00A53451"/>
    <w:rsid w:val="00A534D4"/>
    <w:rsid w:val="00A5441C"/>
    <w:rsid w:val="00A54768"/>
    <w:rsid w:val="00A54822"/>
    <w:rsid w:val="00A549A9"/>
    <w:rsid w:val="00A54B76"/>
    <w:rsid w:val="00A54D60"/>
    <w:rsid w:val="00A54F07"/>
    <w:rsid w:val="00A54F2A"/>
    <w:rsid w:val="00A5500D"/>
    <w:rsid w:val="00A558ED"/>
    <w:rsid w:val="00A55A3B"/>
    <w:rsid w:val="00A55A3F"/>
    <w:rsid w:val="00A55B5E"/>
    <w:rsid w:val="00A55C25"/>
    <w:rsid w:val="00A55EFD"/>
    <w:rsid w:val="00A56184"/>
    <w:rsid w:val="00A5647D"/>
    <w:rsid w:val="00A56FDC"/>
    <w:rsid w:val="00A57591"/>
    <w:rsid w:val="00A57635"/>
    <w:rsid w:val="00A57AF1"/>
    <w:rsid w:val="00A57B5A"/>
    <w:rsid w:val="00A57CF9"/>
    <w:rsid w:val="00A57F80"/>
    <w:rsid w:val="00A6032C"/>
    <w:rsid w:val="00A604C4"/>
    <w:rsid w:val="00A605EE"/>
    <w:rsid w:val="00A608DC"/>
    <w:rsid w:val="00A60906"/>
    <w:rsid w:val="00A60AD1"/>
    <w:rsid w:val="00A60D62"/>
    <w:rsid w:val="00A60DFB"/>
    <w:rsid w:val="00A60E3E"/>
    <w:rsid w:val="00A60E92"/>
    <w:rsid w:val="00A60FD5"/>
    <w:rsid w:val="00A61064"/>
    <w:rsid w:val="00A61222"/>
    <w:rsid w:val="00A6136D"/>
    <w:rsid w:val="00A613E7"/>
    <w:rsid w:val="00A6156C"/>
    <w:rsid w:val="00A615C9"/>
    <w:rsid w:val="00A61661"/>
    <w:rsid w:val="00A61773"/>
    <w:rsid w:val="00A61775"/>
    <w:rsid w:val="00A618CB"/>
    <w:rsid w:val="00A61A8C"/>
    <w:rsid w:val="00A61BF1"/>
    <w:rsid w:val="00A61F8B"/>
    <w:rsid w:val="00A62307"/>
    <w:rsid w:val="00A623BC"/>
    <w:rsid w:val="00A628DC"/>
    <w:rsid w:val="00A6294B"/>
    <w:rsid w:val="00A62A0F"/>
    <w:rsid w:val="00A62BC2"/>
    <w:rsid w:val="00A62DFA"/>
    <w:rsid w:val="00A6326B"/>
    <w:rsid w:val="00A636A4"/>
    <w:rsid w:val="00A6386A"/>
    <w:rsid w:val="00A63902"/>
    <w:rsid w:val="00A639FB"/>
    <w:rsid w:val="00A63C01"/>
    <w:rsid w:val="00A63CF0"/>
    <w:rsid w:val="00A63D2F"/>
    <w:rsid w:val="00A63E3F"/>
    <w:rsid w:val="00A63FCE"/>
    <w:rsid w:val="00A64438"/>
    <w:rsid w:val="00A64825"/>
    <w:rsid w:val="00A648C0"/>
    <w:rsid w:val="00A64A7F"/>
    <w:rsid w:val="00A64D8D"/>
    <w:rsid w:val="00A64FB4"/>
    <w:rsid w:val="00A65116"/>
    <w:rsid w:val="00A65167"/>
    <w:rsid w:val="00A65381"/>
    <w:rsid w:val="00A653FF"/>
    <w:rsid w:val="00A65502"/>
    <w:rsid w:val="00A6554C"/>
    <w:rsid w:val="00A6583A"/>
    <w:rsid w:val="00A65857"/>
    <w:rsid w:val="00A65B6D"/>
    <w:rsid w:val="00A65C65"/>
    <w:rsid w:val="00A65CCB"/>
    <w:rsid w:val="00A65F11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B92"/>
    <w:rsid w:val="00A66C0A"/>
    <w:rsid w:val="00A66FBA"/>
    <w:rsid w:val="00A6739C"/>
    <w:rsid w:val="00A674AA"/>
    <w:rsid w:val="00A6788E"/>
    <w:rsid w:val="00A67B1C"/>
    <w:rsid w:val="00A67CC3"/>
    <w:rsid w:val="00A67D0D"/>
    <w:rsid w:val="00A7013C"/>
    <w:rsid w:val="00A7032B"/>
    <w:rsid w:val="00A703D3"/>
    <w:rsid w:val="00A7046B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AD"/>
    <w:rsid w:val="00A70EE9"/>
    <w:rsid w:val="00A70EF3"/>
    <w:rsid w:val="00A70FDE"/>
    <w:rsid w:val="00A70FEA"/>
    <w:rsid w:val="00A7109B"/>
    <w:rsid w:val="00A713FF"/>
    <w:rsid w:val="00A716D9"/>
    <w:rsid w:val="00A718BF"/>
    <w:rsid w:val="00A718D5"/>
    <w:rsid w:val="00A71D82"/>
    <w:rsid w:val="00A71DAE"/>
    <w:rsid w:val="00A71E8B"/>
    <w:rsid w:val="00A71F0C"/>
    <w:rsid w:val="00A72800"/>
    <w:rsid w:val="00A728E0"/>
    <w:rsid w:val="00A72B10"/>
    <w:rsid w:val="00A72FF6"/>
    <w:rsid w:val="00A73361"/>
    <w:rsid w:val="00A733B7"/>
    <w:rsid w:val="00A735F6"/>
    <w:rsid w:val="00A7376A"/>
    <w:rsid w:val="00A73E16"/>
    <w:rsid w:val="00A73F70"/>
    <w:rsid w:val="00A7417B"/>
    <w:rsid w:val="00A74551"/>
    <w:rsid w:val="00A7457C"/>
    <w:rsid w:val="00A74A99"/>
    <w:rsid w:val="00A74D11"/>
    <w:rsid w:val="00A74E62"/>
    <w:rsid w:val="00A75669"/>
    <w:rsid w:val="00A756C4"/>
    <w:rsid w:val="00A75797"/>
    <w:rsid w:val="00A75825"/>
    <w:rsid w:val="00A758B0"/>
    <w:rsid w:val="00A758C4"/>
    <w:rsid w:val="00A75BEF"/>
    <w:rsid w:val="00A75C6D"/>
    <w:rsid w:val="00A75F66"/>
    <w:rsid w:val="00A761A9"/>
    <w:rsid w:val="00A76456"/>
    <w:rsid w:val="00A765FC"/>
    <w:rsid w:val="00A76841"/>
    <w:rsid w:val="00A76A45"/>
    <w:rsid w:val="00A76C3E"/>
    <w:rsid w:val="00A76D72"/>
    <w:rsid w:val="00A76DC6"/>
    <w:rsid w:val="00A76E0F"/>
    <w:rsid w:val="00A7714E"/>
    <w:rsid w:val="00A775B3"/>
    <w:rsid w:val="00A77A28"/>
    <w:rsid w:val="00A77AF0"/>
    <w:rsid w:val="00A77D8F"/>
    <w:rsid w:val="00A77FA3"/>
    <w:rsid w:val="00A80445"/>
    <w:rsid w:val="00A80498"/>
    <w:rsid w:val="00A805F3"/>
    <w:rsid w:val="00A807BC"/>
    <w:rsid w:val="00A808EB"/>
    <w:rsid w:val="00A80A94"/>
    <w:rsid w:val="00A80C0F"/>
    <w:rsid w:val="00A80CCA"/>
    <w:rsid w:val="00A81510"/>
    <w:rsid w:val="00A8164F"/>
    <w:rsid w:val="00A818A4"/>
    <w:rsid w:val="00A8196A"/>
    <w:rsid w:val="00A81CB8"/>
    <w:rsid w:val="00A82194"/>
    <w:rsid w:val="00A82594"/>
    <w:rsid w:val="00A82D64"/>
    <w:rsid w:val="00A83080"/>
    <w:rsid w:val="00A831C9"/>
    <w:rsid w:val="00A83291"/>
    <w:rsid w:val="00A83318"/>
    <w:rsid w:val="00A83345"/>
    <w:rsid w:val="00A83829"/>
    <w:rsid w:val="00A83870"/>
    <w:rsid w:val="00A83964"/>
    <w:rsid w:val="00A83995"/>
    <w:rsid w:val="00A83B53"/>
    <w:rsid w:val="00A83D39"/>
    <w:rsid w:val="00A83D5A"/>
    <w:rsid w:val="00A83DC7"/>
    <w:rsid w:val="00A83E80"/>
    <w:rsid w:val="00A84161"/>
    <w:rsid w:val="00A84254"/>
    <w:rsid w:val="00A84340"/>
    <w:rsid w:val="00A84626"/>
    <w:rsid w:val="00A8475A"/>
    <w:rsid w:val="00A84872"/>
    <w:rsid w:val="00A84888"/>
    <w:rsid w:val="00A84A03"/>
    <w:rsid w:val="00A84BB3"/>
    <w:rsid w:val="00A84C20"/>
    <w:rsid w:val="00A8508A"/>
    <w:rsid w:val="00A854B8"/>
    <w:rsid w:val="00A856F5"/>
    <w:rsid w:val="00A8596A"/>
    <w:rsid w:val="00A85DF0"/>
    <w:rsid w:val="00A85E64"/>
    <w:rsid w:val="00A86221"/>
    <w:rsid w:val="00A862AE"/>
    <w:rsid w:val="00A8630E"/>
    <w:rsid w:val="00A8648A"/>
    <w:rsid w:val="00A864D5"/>
    <w:rsid w:val="00A864F0"/>
    <w:rsid w:val="00A8654D"/>
    <w:rsid w:val="00A8685A"/>
    <w:rsid w:val="00A8692A"/>
    <w:rsid w:val="00A86C3B"/>
    <w:rsid w:val="00A86C96"/>
    <w:rsid w:val="00A86CE1"/>
    <w:rsid w:val="00A86DCB"/>
    <w:rsid w:val="00A8739B"/>
    <w:rsid w:val="00A874A3"/>
    <w:rsid w:val="00A87B03"/>
    <w:rsid w:val="00A87BC7"/>
    <w:rsid w:val="00A87C4F"/>
    <w:rsid w:val="00A87DBF"/>
    <w:rsid w:val="00A87ED2"/>
    <w:rsid w:val="00A90449"/>
    <w:rsid w:val="00A90672"/>
    <w:rsid w:val="00A90AAE"/>
    <w:rsid w:val="00A90AE7"/>
    <w:rsid w:val="00A90AFC"/>
    <w:rsid w:val="00A90CD8"/>
    <w:rsid w:val="00A90F68"/>
    <w:rsid w:val="00A912EA"/>
    <w:rsid w:val="00A91794"/>
    <w:rsid w:val="00A91C4A"/>
    <w:rsid w:val="00A91CEE"/>
    <w:rsid w:val="00A91F20"/>
    <w:rsid w:val="00A91F6D"/>
    <w:rsid w:val="00A92436"/>
    <w:rsid w:val="00A92456"/>
    <w:rsid w:val="00A9283C"/>
    <w:rsid w:val="00A92AB3"/>
    <w:rsid w:val="00A92C8F"/>
    <w:rsid w:val="00A92D97"/>
    <w:rsid w:val="00A9356C"/>
    <w:rsid w:val="00A9381A"/>
    <w:rsid w:val="00A938C7"/>
    <w:rsid w:val="00A93BCB"/>
    <w:rsid w:val="00A93C0C"/>
    <w:rsid w:val="00A93EF9"/>
    <w:rsid w:val="00A9401B"/>
    <w:rsid w:val="00A940B8"/>
    <w:rsid w:val="00A9427D"/>
    <w:rsid w:val="00A942D7"/>
    <w:rsid w:val="00A9434C"/>
    <w:rsid w:val="00A943D0"/>
    <w:rsid w:val="00A9485C"/>
    <w:rsid w:val="00A94AD0"/>
    <w:rsid w:val="00A94BD2"/>
    <w:rsid w:val="00A94CF9"/>
    <w:rsid w:val="00A951C5"/>
    <w:rsid w:val="00A95425"/>
    <w:rsid w:val="00A95992"/>
    <w:rsid w:val="00A95A3D"/>
    <w:rsid w:val="00A95BB1"/>
    <w:rsid w:val="00A95D34"/>
    <w:rsid w:val="00A95F8F"/>
    <w:rsid w:val="00A96084"/>
    <w:rsid w:val="00A96228"/>
    <w:rsid w:val="00A96A36"/>
    <w:rsid w:val="00A96AD1"/>
    <w:rsid w:val="00A96BD4"/>
    <w:rsid w:val="00A96C11"/>
    <w:rsid w:val="00A96D8D"/>
    <w:rsid w:val="00A96FD7"/>
    <w:rsid w:val="00A9733B"/>
    <w:rsid w:val="00A97803"/>
    <w:rsid w:val="00A97902"/>
    <w:rsid w:val="00A97B44"/>
    <w:rsid w:val="00A97B80"/>
    <w:rsid w:val="00A97D1B"/>
    <w:rsid w:val="00A97E96"/>
    <w:rsid w:val="00AA01A6"/>
    <w:rsid w:val="00AA0718"/>
    <w:rsid w:val="00AA0738"/>
    <w:rsid w:val="00AA0799"/>
    <w:rsid w:val="00AA0BF4"/>
    <w:rsid w:val="00AA1254"/>
    <w:rsid w:val="00AA12E1"/>
    <w:rsid w:val="00AA1576"/>
    <w:rsid w:val="00AA159C"/>
    <w:rsid w:val="00AA1807"/>
    <w:rsid w:val="00AA19EC"/>
    <w:rsid w:val="00AA1DD0"/>
    <w:rsid w:val="00AA21E4"/>
    <w:rsid w:val="00AA22DB"/>
    <w:rsid w:val="00AA281C"/>
    <w:rsid w:val="00AA285F"/>
    <w:rsid w:val="00AA31A5"/>
    <w:rsid w:val="00AA32EC"/>
    <w:rsid w:val="00AA3553"/>
    <w:rsid w:val="00AA35CE"/>
    <w:rsid w:val="00AA3884"/>
    <w:rsid w:val="00AA3918"/>
    <w:rsid w:val="00AA3953"/>
    <w:rsid w:val="00AA3A7F"/>
    <w:rsid w:val="00AA3BE5"/>
    <w:rsid w:val="00AA3C3E"/>
    <w:rsid w:val="00AA3DC7"/>
    <w:rsid w:val="00AA3E54"/>
    <w:rsid w:val="00AA42A3"/>
    <w:rsid w:val="00AA4460"/>
    <w:rsid w:val="00AA486C"/>
    <w:rsid w:val="00AA4A36"/>
    <w:rsid w:val="00AA4D4C"/>
    <w:rsid w:val="00AA4E31"/>
    <w:rsid w:val="00AA4F93"/>
    <w:rsid w:val="00AA51E0"/>
    <w:rsid w:val="00AA523F"/>
    <w:rsid w:val="00AA5278"/>
    <w:rsid w:val="00AA528D"/>
    <w:rsid w:val="00AA58DE"/>
    <w:rsid w:val="00AA5BF2"/>
    <w:rsid w:val="00AA5CF3"/>
    <w:rsid w:val="00AA5D86"/>
    <w:rsid w:val="00AA5EB8"/>
    <w:rsid w:val="00AA5FC7"/>
    <w:rsid w:val="00AA608B"/>
    <w:rsid w:val="00AA6324"/>
    <w:rsid w:val="00AA6AF1"/>
    <w:rsid w:val="00AA6C06"/>
    <w:rsid w:val="00AA6EBD"/>
    <w:rsid w:val="00AA7105"/>
    <w:rsid w:val="00AA72A6"/>
    <w:rsid w:val="00AA735A"/>
    <w:rsid w:val="00AA7637"/>
    <w:rsid w:val="00AA76F8"/>
    <w:rsid w:val="00AA7762"/>
    <w:rsid w:val="00AA78C4"/>
    <w:rsid w:val="00AA7DA9"/>
    <w:rsid w:val="00AA7F15"/>
    <w:rsid w:val="00AB016B"/>
    <w:rsid w:val="00AB01BF"/>
    <w:rsid w:val="00AB0431"/>
    <w:rsid w:val="00AB0557"/>
    <w:rsid w:val="00AB0668"/>
    <w:rsid w:val="00AB06AE"/>
    <w:rsid w:val="00AB0B8F"/>
    <w:rsid w:val="00AB0D6A"/>
    <w:rsid w:val="00AB0E0B"/>
    <w:rsid w:val="00AB0ECF"/>
    <w:rsid w:val="00AB107A"/>
    <w:rsid w:val="00AB1088"/>
    <w:rsid w:val="00AB111E"/>
    <w:rsid w:val="00AB1127"/>
    <w:rsid w:val="00AB1175"/>
    <w:rsid w:val="00AB1209"/>
    <w:rsid w:val="00AB14DF"/>
    <w:rsid w:val="00AB159C"/>
    <w:rsid w:val="00AB1813"/>
    <w:rsid w:val="00AB1A71"/>
    <w:rsid w:val="00AB1BD2"/>
    <w:rsid w:val="00AB1D00"/>
    <w:rsid w:val="00AB1D3A"/>
    <w:rsid w:val="00AB2844"/>
    <w:rsid w:val="00AB2D74"/>
    <w:rsid w:val="00AB2FDB"/>
    <w:rsid w:val="00AB307E"/>
    <w:rsid w:val="00AB356B"/>
    <w:rsid w:val="00AB358D"/>
    <w:rsid w:val="00AB35DC"/>
    <w:rsid w:val="00AB369D"/>
    <w:rsid w:val="00AB3798"/>
    <w:rsid w:val="00AB37CE"/>
    <w:rsid w:val="00AB3ADA"/>
    <w:rsid w:val="00AB3C80"/>
    <w:rsid w:val="00AB402E"/>
    <w:rsid w:val="00AB4304"/>
    <w:rsid w:val="00AB4733"/>
    <w:rsid w:val="00AB49A9"/>
    <w:rsid w:val="00AB4A28"/>
    <w:rsid w:val="00AB4F1A"/>
    <w:rsid w:val="00AB5104"/>
    <w:rsid w:val="00AB51BA"/>
    <w:rsid w:val="00AB58B7"/>
    <w:rsid w:val="00AB5F5C"/>
    <w:rsid w:val="00AB60FF"/>
    <w:rsid w:val="00AB612C"/>
    <w:rsid w:val="00AB62F6"/>
    <w:rsid w:val="00AB64F6"/>
    <w:rsid w:val="00AB6562"/>
    <w:rsid w:val="00AB6E25"/>
    <w:rsid w:val="00AB6F58"/>
    <w:rsid w:val="00AB6FC9"/>
    <w:rsid w:val="00AB7401"/>
    <w:rsid w:val="00AB75A2"/>
    <w:rsid w:val="00AB7768"/>
    <w:rsid w:val="00AB778A"/>
    <w:rsid w:val="00AB7818"/>
    <w:rsid w:val="00AB782F"/>
    <w:rsid w:val="00AB7864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A9"/>
    <w:rsid w:val="00AC0AC7"/>
    <w:rsid w:val="00AC0F54"/>
    <w:rsid w:val="00AC1792"/>
    <w:rsid w:val="00AC1FFA"/>
    <w:rsid w:val="00AC202E"/>
    <w:rsid w:val="00AC215E"/>
    <w:rsid w:val="00AC2532"/>
    <w:rsid w:val="00AC2933"/>
    <w:rsid w:val="00AC2CF4"/>
    <w:rsid w:val="00AC2D28"/>
    <w:rsid w:val="00AC2FA5"/>
    <w:rsid w:val="00AC300D"/>
    <w:rsid w:val="00AC31C1"/>
    <w:rsid w:val="00AC345D"/>
    <w:rsid w:val="00AC3616"/>
    <w:rsid w:val="00AC391E"/>
    <w:rsid w:val="00AC3B03"/>
    <w:rsid w:val="00AC3B93"/>
    <w:rsid w:val="00AC3C68"/>
    <w:rsid w:val="00AC3F79"/>
    <w:rsid w:val="00AC4057"/>
    <w:rsid w:val="00AC407D"/>
    <w:rsid w:val="00AC414A"/>
    <w:rsid w:val="00AC42E6"/>
    <w:rsid w:val="00AC4621"/>
    <w:rsid w:val="00AC46CE"/>
    <w:rsid w:val="00AC4A7B"/>
    <w:rsid w:val="00AC4C12"/>
    <w:rsid w:val="00AC4CA5"/>
    <w:rsid w:val="00AC4F39"/>
    <w:rsid w:val="00AC4F8B"/>
    <w:rsid w:val="00AC5028"/>
    <w:rsid w:val="00AC561A"/>
    <w:rsid w:val="00AC5639"/>
    <w:rsid w:val="00AC5684"/>
    <w:rsid w:val="00AC575E"/>
    <w:rsid w:val="00AC5B77"/>
    <w:rsid w:val="00AC5BD7"/>
    <w:rsid w:val="00AC5CB7"/>
    <w:rsid w:val="00AC5D2E"/>
    <w:rsid w:val="00AC5EC0"/>
    <w:rsid w:val="00AC5FCA"/>
    <w:rsid w:val="00AC5FEE"/>
    <w:rsid w:val="00AC6384"/>
    <w:rsid w:val="00AC64A6"/>
    <w:rsid w:val="00AC6B63"/>
    <w:rsid w:val="00AC6CE5"/>
    <w:rsid w:val="00AC6D6E"/>
    <w:rsid w:val="00AC6F43"/>
    <w:rsid w:val="00AC6F68"/>
    <w:rsid w:val="00AC6F99"/>
    <w:rsid w:val="00AC750E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69"/>
    <w:rsid w:val="00AD05D9"/>
    <w:rsid w:val="00AD07C2"/>
    <w:rsid w:val="00AD0A30"/>
    <w:rsid w:val="00AD0AC9"/>
    <w:rsid w:val="00AD0C96"/>
    <w:rsid w:val="00AD10E0"/>
    <w:rsid w:val="00AD1108"/>
    <w:rsid w:val="00AD1395"/>
    <w:rsid w:val="00AD1479"/>
    <w:rsid w:val="00AD1953"/>
    <w:rsid w:val="00AD1A49"/>
    <w:rsid w:val="00AD1B30"/>
    <w:rsid w:val="00AD1E44"/>
    <w:rsid w:val="00AD1FAC"/>
    <w:rsid w:val="00AD2308"/>
    <w:rsid w:val="00AD235D"/>
    <w:rsid w:val="00AD283E"/>
    <w:rsid w:val="00AD2DCF"/>
    <w:rsid w:val="00AD2EC7"/>
    <w:rsid w:val="00AD37A9"/>
    <w:rsid w:val="00AD39F3"/>
    <w:rsid w:val="00AD3A8C"/>
    <w:rsid w:val="00AD3AA6"/>
    <w:rsid w:val="00AD3BF6"/>
    <w:rsid w:val="00AD40D4"/>
    <w:rsid w:val="00AD41FD"/>
    <w:rsid w:val="00AD47EA"/>
    <w:rsid w:val="00AD4AB4"/>
    <w:rsid w:val="00AD4DD3"/>
    <w:rsid w:val="00AD4E96"/>
    <w:rsid w:val="00AD5158"/>
    <w:rsid w:val="00AD5447"/>
    <w:rsid w:val="00AD54C9"/>
    <w:rsid w:val="00AD5693"/>
    <w:rsid w:val="00AD5965"/>
    <w:rsid w:val="00AD5E92"/>
    <w:rsid w:val="00AD5F5D"/>
    <w:rsid w:val="00AD62A5"/>
    <w:rsid w:val="00AD64D4"/>
    <w:rsid w:val="00AD6560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AB6"/>
    <w:rsid w:val="00AD7D29"/>
    <w:rsid w:val="00AD7D57"/>
    <w:rsid w:val="00AE00C9"/>
    <w:rsid w:val="00AE0331"/>
    <w:rsid w:val="00AE065E"/>
    <w:rsid w:val="00AE0B0E"/>
    <w:rsid w:val="00AE0B4D"/>
    <w:rsid w:val="00AE0D60"/>
    <w:rsid w:val="00AE0F32"/>
    <w:rsid w:val="00AE11FE"/>
    <w:rsid w:val="00AE1310"/>
    <w:rsid w:val="00AE139C"/>
    <w:rsid w:val="00AE1425"/>
    <w:rsid w:val="00AE1641"/>
    <w:rsid w:val="00AE1729"/>
    <w:rsid w:val="00AE1C68"/>
    <w:rsid w:val="00AE1D1B"/>
    <w:rsid w:val="00AE1F90"/>
    <w:rsid w:val="00AE2061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75C"/>
    <w:rsid w:val="00AE3B2F"/>
    <w:rsid w:val="00AE3D2B"/>
    <w:rsid w:val="00AE3E6F"/>
    <w:rsid w:val="00AE3EF9"/>
    <w:rsid w:val="00AE4103"/>
    <w:rsid w:val="00AE42DF"/>
    <w:rsid w:val="00AE4559"/>
    <w:rsid w:val="00AE4788"/>
    <w:rsid w:val="00AE496B"/>
    <w:rsid w:val="00AE4980"/>
    <w:rsid w:val="00AE4998"/>
    <w:rsid w:val="00AE4B88"/>
    <w:rsid w:val="00AE4C2D"/>
    <w:rsid w:val="00AE4FF0"/>
    <w:rsid w:val="00AE5071"/>
    <w:rsid w:val="00AE5136"/>
    <w:rsid w:val="00AE5599"/>
    <w:rsid w:val="00AE5892"/>
    <w:rsid w:val="00AE59C4"/>
    <w:rsid w:val="00AE5DCF"/>
    <w:rsid w:val="00AE5FA4"/>
    <w:rsid w:val="00AE60F4"/>
    <w:rsid w:val="00AE6157"/>
    <w:rsid w:val="00AE615B"/>
    <w:rsid w:val="00AE6537"/>
    <w:rsid w:val="00AE69BC"/>
    <w:rsid w:val="00AE710A"/>
    <w:rsid w:val="00AE737F"/>
    <w:rsid w:val="00AE781B"/>
    <w:rsid w:val="00AE7827"/>
    <w:rsid w:val="00AE7F63"/>
    <w:rsid w:val="00AF00AE"/>
    <w:rsid w:val="00AF06B7"/>
    <w:rsid w:val="00AF06EB"/>
    <w:rsid w:val="00AF09BB"/>
    <w:rsid w:val="00AF0A73"/>
    <w:rsid w:val="00AF1073"/>
    <w:rsid w:val="00AF11DE"/>
    <w:rsid w:val="00AF11F7"/>
    <w:rsid w:val="00AF1709"/>
    <w:rsid w:val="00AF1CD4"/>
    <w:rsid w:val="00AF1F97"/>
    <w:rsid w:val="00AF2434"/>
    <w:rsid w:val="00AF2553"/>
    <w:rsid w:val="00AF2B47"/>
    <w:rsid w:val="00AF2B90"/>
    <w:rsid w:val="00AF2FF3"/>
    <w:rsid w:val="00AF306A"/>
    <w:rsid w:val="00AF30C1"/>
    <w:rsid w:val="00AF313D"/>
    <w:rsid w:val="00AF318C"/>
    <w:rsid w:val="00AF3372"/>
    <w:rsid w:val="00AF3481"/>
    <w:rsid w:val="00AF349E"/>
    <w:rsid w:val="00AF34CF"/>
    <w:rsid w:val="00AF34D2"/>
    <w:rsid w:val="00AF3581"/>
    <w:rsid w:val="00AF3867"/>
    <w:rsid w:val="00AF3AB0"/>
    <w:rsid w:val="00AF3AB8"/>
    <w:rsid w:val="00AF3AD4"/>
    <w:rsid w:val="00AF3B64"/>
    <w:rsid w:val="00AF3C24"/>
    <w:rsid w:val="00AF4042"/>
    <w:rsid w:val="00AF45DE"/>
    <w:rsid w:val="00AF4A0F"/>
    <w:rsid w:val="00AF4E42"/>
    <w:rsid w:val="00AF4E4D"/>
    <w:rsid w:val="00AF5395"/>
    <w:rsid w:val="00AF53F4"/>
    <w:rsid w:val="00AF55E7"/>
    <w:rsid w:val="00AF5659"/>
    <w:rsid w:val="00AF5877"/>
    <w:rsid w:val="00AF5C6D"/>
    <w:rsid w:val="00AF5C89"/>
    <w:rsid w:val="00AF6463"/>
    <w:rsid w:val="00AF688A"/>
    <w:rsid w:val="00AF690B"/>
    <w:rsid w:val="00AF7455"/>
    <w:rsid w:val="00AF7C55"/>
    <w:rsid w:val="00AF7ED0"/>
    <w:rsid w:val="00B0009C"/>
    <w:rsid w:val="00B001A6"/>
    <w:rsid w:val="00B00265"/>
    <w:rsid w:val="00B0029A"/>
    <w:rsid w:val="00B00CFB"/>
    <w:rsid w:val="00B00F22"/>
    <w:rsid w:val="00B00F28"/>
    <w:rsid w:val="00B0107C"/>
    <w:rsid w:val="00B01142"/>
    <w:rsid w:val="00B01389"/>
    <w:rsid w:val="00B01590"/>
    <w:rsid w:val="00B01620"/>
    <w:rsid w:val="00B01EC1"/>
    <w:rsid w:val="00B021D2"/>
    <w:rsid w:val="00B0227B"/>
    <w:rsid w:val="00B0233E"/>
    <w:rsid w:val="00B0259C"/>
    <w:rsid w:val="00B0289C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3D5"/>
    <w:rsid w:val="00B045F5"/>
    <w:rsid w:val="00B0520C"/>
    <w:rsid w:val="00B0534D"/>
    <w:rsid w:val="00B05553"/>
    <w:rsid w:val="00B05594"/>
    <w:rsid w:val="00B05F28"/>
    <w:rsid w:val="00B061BF"/>
    <w:rsid w:val="00B063C7"/>
    <w:rsid w:val="00B064B5"/>
    <w:rsid w:val="00B065B3"/>
    <w:rsid w:val="00B066C6"/>
    <w:rsid w:val="00B0694C"/>
    <w:rsid w:val="00B0698B"/>
    <w:rsid w:val="00B07056"/>
    <w:rsid w:val="00B071C5"/>
    <w:rsid w:val="00B072B3"/>
    <w:rsid w:val="00B072D6"/>
    <w:rsid w:val="00B07925"/>
    <w:rsid w:val="00B07B82"/>
    <w:rsid w:val="00B07CC5"/>
    <w:rsid w:val="00B07E4F"/>
    <w:rsid w:val="00B07EE9"/>
    <w:rsid w:val="00B10096"/>
    <w:rsid w:val="00B10129"/>
    <w:rsid w:val="00B10174"/>
    <w:rsid w:val="00B10334"/>
    <w:rsid w:val="00B104F0"/>
    <w:rsid w:val="00B1074C"/>
    <w:rsid w:val="00B10A7D"/>
    <w:rsid w:val="00B10C7C"/>
    <w:rsid w:val="00B10C8C"/>
    <w:rsid w:val="00B10CB6"/>
    <w:rsid w:val="00B10D19"/>
    <w:rsid w:val="00B10D3C"/>
    <w:rsid w:val="00B10DCE"/>
    <w:rsid w:val="00B10EA8"/>
    <w:rsid w:val="00B11189"/>
    <w:rsid w:val="00B11385"/>
    <w:rsid w:val="00B11457"/>
    <w:rsid w:val="00B11484"/>
    <w:rsid w:val="00B115F8"/>
    <w:rsid w:val="00B11881"/>
    <w:rsid w:val="00B11A98"/>
    <w:rsid w:val="00B11E17"/>
    <w:rsid w:val="00B120EB"/>
    <w:rsid w:val="00B121EB"/>
    <w:rsid w:val="00B1226C"/>
    <w:rsid w:val="00B12278"/>
    <w:rsid w:val="00B1229F"/>
    <w:rsid w:val="00B12511"/>
    <w:rsid w:val="00B125C2"/>
    <w:rsid w:val="00B125FE"/>
    <w:rsid w:val="00B12C7F"/>
    <w:rsid w:val="00B131C0"/>
    <w:rsid w:val="00B133AD"/>
    <w:rsid w:val="00B13C28"/>
    <w:rsid w:val="00B13FF0"/>
    <w:rsid w:val="00B14161"/>
    <w:rsid w:val="00B14575"/>
    <w:rsid w:val="00B14631"/>
    <w:rsid w:val="00B146D8"/>
    <w:rsid w:val="00B14952"/>
    <w:rsid w:val="00B149DE"/>
    <w:rsid w:val="00B14A47"/>
    <w:rsid w:val="00B14A99"/>
    <w:rsid w:val="00B14C64"/>
    <w:rsid w:val="00B15348"/>
    <w:rsid w:val="00B1562F"/>
    <w:rsid w:val="00B158E3"/>
    <w:rsid w:val="00B163E2"/>
    <w:rsid w:val="00B16453"/>
    <w:rsid w:val="00B16681"/>
    <w:rsid w:val="00B16E51"/>
    <w:rsid w:val="00B16EB0"/>
    <w:rsid w:val="00B16FA7"/>
    <w:rsid w:val="00B17188"/>
    <w:rsid w:val="00B17463"/>
    <w:rsid w:val="00B17767"/>
    <w:rsid w:val="00B178C9"/>
    <w:rsid w:val="00B17971"/>
    <w:rsid w:val="00B17B50"/>
    <w:rsid w:val="00B17C12"/>
    <w:rsid w:val="00B200C5"/>
    <w:rsid w:val="00B2010D"/>
    <w:rsid w:val="00B2015E"/>
    <w:rsid w:val="00B20247"/>
    <w:rsid w:val="00B20514"/>
    <w:rsid w:val="00B20829"/>
    <w:rsid w:val="00B2098B"/>
    <w:rsid w:val="00B2099B"/>
    <w:rsid w:val="00B209A8"/>
    <w:rsid w:val="00B20D3F"/>
    <w:rsid w:val="00B2115C"/>
    <w:rsid w:val="00B211D9"/>
    <w:rsid w:val="00B211EA"/>
    <w:rsid w:val="00B214D6"/>
    <w:rsid w:val="00B217AD"/>
    <w:rsid w:val="00B21A46"/>
    <w:rsid w:val="00B21C7B"/>
    <w:rsid w:val="00B21EBC"/>
    <w:rsid w:val="00B2230A"/>
    <w:rsid w:val="00B223AB"/>
    <w:rsid w:val="00B2280A"/>
    <w:rsid w:val="00B22A4E"/>
    <w:rsid w:val="00B22BCF"/>
    <w:rsid w:val="00B22BD7"/>
    <w:rsid w:val="00B22BE4"/>
    <w:rsid w:val="00B22C3F"/>
    <w:rsid w:val="00B22F66"/>
    <w:rsid w:val="00B23543"/>
    <w:rsid w:val="00B236D1"/>
    <w:rsid w:val="00B23700"/>
    <w:rsid w:val="00B23791"/>
    <w:rsid w:val="00B237B9"/>
    <w:rsid w:val="00B238AF"/>
    <w:rsid w:val="00B239FF"/>
    <w:rsid w:val="00B23B38"/>
    <w:rsid w:val="00B23D45"/>
    <w:rsid w:val="00B23E4C"/>
    <w:rsid w:val="00B240A6"/>
    <w:rsid w:val="00B24997"/>
    <w:rsid w:val="00B24A9C"/>
    <w:rsid w:val="00B24BCE"/>
    <w:rsid w:val="00B25264"/>
    <w:rsid w:val="00B25342"/>
    <w:rsid w:val="00B2539A"/>
    <w:rsid w:val="00B254CF"/>
    <w:rsid w:val="00B255F6"/>
    <w:rsid w:val="00B25948"/>
    <w:rsid w:val="00B25B06"/>
    <w:rsid w:val="00B25C35"/>
    <w:rsid w:val="00B25FD3"/>
    <w:rsid w:val="00B2604B"/>
    <w:rsid w:val="00B265EE"/>
    <w:rsid w:val="00B2672E"/>
    <w:rsid w:val="00B26833"/>
    <w:rsid w:val="00B26835"/>
    <w:rsid w:val="00B26909"/>
    <w:rsid w:val="00B26A10"/>
    <w:rsid w:val="00B26A48"/>
    <w:rsid w:val="00B26AD1"/>
    <w:rsid w:val="00B26E3A"/>
    <w:rsid w:val="00B26F08"/>
    <w:rsid w:val="00B27252"/>
    <w:rsid w:val="00B278A1"/>
    <w:rsid w:val="00B27A5A"/>
    <w:rsid w:val="00B27B4C"/>
    <w:rsid w:val="00B27BB3"/>
    <w:rsid w:val="00B27C27"/>
    <w:rsid w:val="00B27C62"/>
    <w:rsid w:val="00B27DF1"/>
    <w:rsid w:val="00B27F63"/>
    <w:rsid w:val="00B27FE5"/>
    <w:rsid w:val="00B305D7"/>
    <w:rsid w:val="00B30D55"/>
    <w:rsid w:val="00B30F10"/>
    <w:rsid w:val="00B31277"/>
    <w:rsid w:val="00B31398"/>
    <w:rsid w:val="00B313B6"/>
    <w:rsid w:val="00B3149C"/>
    <w:rsid w:val="00B316C6"/>
    <w:rsid w:val="00B319A0"/>
    <w:rsid w:val="00B31A1E"/>
    <w:rsid w:val="00B31ADE"/>
    <w:rsid w:val="00B31AFA"/>
    <w:rsid w:val="00B31B36"/>
    <w:rsid w:val="00B31C73"/>
    <w:rsid w:val="00B31D9B"/>
    <w:rsid w:val="00B31EDB"/>
    <w:rsid w:val="00B3259E"/>
    <w:rsid w:val="00B32D4E"/>
    <w:rsid w:val="00B32EDE"/>
    <w:rsid w:val="00B3304B"/>
    <w:rsid w:val="00B33193"/>
    <w:rsid w:val="00B33373"/>
    <w:rsid w:val="00B33BFF"/>
    <w:rsid w:val="00B33C2B"/>
    <w:rsid w:val="00B33D69"/>
    <w:rsid w:val="00B33E7C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A9C"/>
    <w:rsid w:val="00B34E53"/>
    <w:rsid w:val="00B34EBA"/>
    <w:rsid w:val="00B35557"/>
    <w:rsid w:val="00B35756"/>
    <w:rsid w:val="00B35B1B"/>
    <w:rsid w:val="00B35C09"/>
    <w:rsid w:val="00B35D50"/>
    <w:rsid w:val="00B35E71"/>
    <w:rsid w:val="00B36BC4"/>
    <w:rsid w:val="00B36EF5"/>
    <w:rsid w:val="00B37183"/>
    <w:rsid w:val="00B371DA"/>
    <w:rsid w:val="00B37554"/>
    <w:rsid w:val="00B378C2"/>
    <w:rsid w:val="00B37A08"/>
    <w:rsid w:val="00B37B5C"/>
    <w:rsid w:val="00B37B7C"/>
    <w:rsid w:val="00B37C2E"/>
    <w:rsid w:val="00B4062D"/>
    <w:rsid w:val="00B406BB"/>
    <w:rsid w:val="00B409D9"/>
    <w:rsid w:val="00B40AD4"/>
    <w:rsid w:val="00B40F2E"/>
    <w:rsid w:val="00B4149F"/>
    <w:rsid w:val="00B4164E"/>
    <w:rsid w:val="00B416D8"/>
    <w:rsid w:val="00B41B83"/>
    <w:rsid w:val="00B41B9E"/>
    <w:rsid w:val="00B41F0F"/>
    <w:rsid w:val="00B41F92"/>
    <w:rsid w:val="00B42265"/>
    <w:rsid w:val="00B4255F"/>
    <w:rsid w:val="00B42A85"/>
    <w:rsid w:val="00B42C74"/>
    <w:rsid w:val="00B42DED"/>
    <w:rsid w:val="00B430F6"/>
    <w:rsid w:val="00B43488"/>
    <w:rsid w:val="00B4354E"/>
    <w:rsid w:val="00B437CC"/>
    <w:rsid w:val="00B43BFF"/>
    <w:rsid w:val="00B43CB5"/>
    <w:rsid w:val="00B43CDF"/>
    <w:rsid w:val="00B43F27"/>
    <w:rsid w:val="00B441C7"/>
    <w:rsid w:val="00B44CD2"/>
    <w:rsid w:val="00B44E5C"/>
    <w:rsid w:val="00B44E86"/>
    <w:rsid w:val="00B451D5"/>
    <w:rsid w:val="00B45240"/>
    <w:rsid w:val="00B4537C"/>
    <w:rsid w:val="00B454C6"/>
    <w:rsid w:val="00B454EC"/>
    <w:rsid w:val="00B456C6"/>
    <w:rsid w:val="00B45DDB"/>
    <w:rsid w:val="00B46135"/>
    <w:rsid w:val="00B46494"/>
    <w:rsid w:val="00B4662F"/>
    <w:rsid w:val="00B46834"/>
    <w:rsid w:val="00B4689A"/>
    <w:rsid w:val="00B4695E"/>
    <w:rsid w:val="00B46991"/>
    <w:rsid w:val="00B46EFD"/>
    <w:rsid w:val="00B46F6A"/>
    <w:rsid w:val="00B47102"/>
    <w:rsid w:val="00B471A3"/>
    <w:rsid w:val="00B473B2"/>
    <w:rsid w:val="00B474D1"/>
    <w:rsid w:val="00B502E1"/>
    <w:rsid w:val="00B50413"/>
    <w:rsid w:val="00B504F2"/>
    <w:rsid w:val="00B5054D"/>
    <w:rsid w:val="00B507D6"/>
    <w:rsid w:val="00B5099F"/>
    <w:rsid w:val="00B509D4"/>
    <w:rsid w:val="00B50BBF"/>
    <w:rsid w:val="00B50CBB"/>
    <w:rsid w:val="00B50F73"/>
    <w:rsid w:val="00B51084"/>
    <w:rsid w:val="00B512B4"/>
    <w:rsid w:val="00B5137A"/>
    <w:rsid w:val="00B513EB"/>
    <w:rsid w:val="00B517A0"/>
    <w:rsid w:val="00B51986"/>
    <w:rsid w:val="00B519D9"/>
    <w:rsid w:val="00B519DC"/>
    <w:rsid w:val="00B51A37"/>
    <w:rsid w:val="00B51ABB"/>
    <w:rsid w:val="00B51CE6"/>
    <w:rsid w:val="00B51DDF"/>
    <w:rsid w:val="00B51EEE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F64"/>
    <w:rsid w:val="00B52FB1"/>
    <w:rsid w:val="00B52FF0"/>
    <w:rsid w:val="00B533A6"/>
    <w:rsid w:val="00B53405"/>
    <w:rsid w:val="00B53644"/>
    <w:rsid w:val="00B536B4"/>
    <w:rsid w:val="00B53D60"/>
    <w:rsid w:val="00B540ED"/>
    <w:rsid w:val="00B54127"/>
    <w:rsid w:val="00B5422C"/>
    <w:rsid w:val="00B54630"/>
    <w:rsid w:val="00B54BB7"/>
    <w:rsid w:val="00B54C25"/>
    <w:rsid w:val="00B54CFE"/>
    <w:rsid w:val="00B54F95"/>
    <w:rsid w:val="00B5513C"/>
    <w:rsid w:val="00B5523C"/>
    <w:rsid w:val="00B552E9"/>
    <w:rsid w:val="00B5535A"/>
    <w:rsid w:val="00B55523"/>
    <w:rsid w:val="00B55641"/>
    <w:rsid w:val="00B5566C"/>
    <w:rsid w:val="00B55763"/>
    <w:rsid w:val="00B559BA"/>
    <w:rsid w:val="00B55B67"/>
    <w:rsid w:val="00B55E15"/>
    <w:rsid w:val="00B55F01"/>
    <w:rsid w:val="00B55F80"/>
    <w:rsid w:val="00B55F82"/>
    <w:rsid w:val="00B561ED"/>
    <w:rsid w:val="00B5664A"/>
    <w:rsid w:val="00B566FC"/>
    <w:rsid w:val="00B56CD6"/>
    <w:rsid w:val="00B5700C"/>
    <w:rsid w:val="00B5719F"/>
    <w:rsid w:val="00B5791F"/>
    <w:rsid w:val="00B57968"/>
    <w:rsid w:val="00B57B4C"/>
    <w:rsid w:val="00B57DE8"/>
    <w:rsid w:val="00B600E1"/>
    <w:rsid w:val="00B6028E"/>
    <w:rsid w:val="00B6058E"/>
    <w:rsid w:val="00B605EA"/>
    <w:rsid w:val="00B608DB"/>
    <w:rsid w:val="00B60948"/>
    <w:rsid w:val="00B60BBD"/>
    <w:rsid w:val="00B60DD2"/>
    <w:rsid w:val="00B612BC"/>
    <w:rsid w:val="00B61399"/>
    <w:rsid w:val="00B6171B"/>
    <w:rsid w:val="00B61902"/>
    <w:rsid w:val="00B61EAE"/>
    <w:rsid w:val="00B61ED9"/>
    <w:rsid w:val="00B624DC"/>
    <w:rsid w:val="00B62B74"/>
    <w:rsid w:val="00B63837"/>
    <w:rsid w:val="00B639F7"/>
    <w:rsid w:val="00B63C5C"/>
    <w:rsid w:val="00B63EA7"/>
    <w:rsid w:val="00B63EC0"/>
    <w:rsid w:val="00B6403C"/>
    <w:rsid w:val="00B64238"/>
    <w:rsid w:val="00B64769"/>
    <w:rsid w:val="00B64A76"/>
    <w:rsid w:val="00B64AD3"/>
    <w:rsid w:val="00B64AF1"/>
    <w:rsid w:val="00B64B13"/>
    <w:rsid w:val="00B64C26"/>
    <w:rsid w:val="00B64E50"/>
    <w:rsid w:val="00B65130"/>
    <w:rsid w:val="00B65805"/>
    <w:rsid w:val="00B658F0"/>
    <w:rsid w:val="00B65997"/>
    <w:rsid w:val="00B659AA"/>
    <w:rsid w:val="00B65A1D"/>
    <w:rsid w:val="00B65D74"/>
    <w:rsid w:val="00B65EF6"/>
    <w:rsid w:val="00B65F78"/>
    <w:rsid w:val="00B65FA2"/>
    <w:rsid w:val="00B660A6"/>
    <w:rsid w:val="00B661B0"/>
    <w:rsid w:val="00B66659"/>
    <w:rsid w:val="00B666A0"/>
    <w:rsid w:val="00B667F8"/>
    <w:rsid w:val="00B6688B"/>
    <w:rsid w:val="00B66A7F"/>
    <w:rsid w:val="00B66BBE"/>
    <w:rsid w:val="00B66D30"/>
    <w:rsid w:val="00B66E15"/>
    <w:rsid w:val="00B66F39"/>
    <w:rsid w:val="00B66F85"/>
    <w:rsid w:val="00B66FEA"/>
    <w:rsid w:val="00B6730E"/>
    <w:rsid w:val="00B6732D"/>
    <w:rsid w:val="00B67386"/>
    <w:rsid w:val="00B67910"/>
    <w:rsid w:val="00B6795C"/>
    <w:rsid w:val="00B67988"/>
    <w:rsid w:val="00B67A05"/>
    <w:rsid w:val="00B67B78"/>
    <w:rsid w:val="00B67C82"/>
    <w:rsid w:val="00B67D86"/>
    <w:rsid w:val="00B67F09"/>
    <w:rsid w:val="00B7034D"/>
    <w:rsid w:val="00B70386"/>
    <w:rsid w:val="00B709FB"/>
    <w:rsid w:val="00B70A21"/>
    <w:rsid w:val="00B70A82"/>
    <w:rsid w:val="00B70AD7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68"/>
    <w:rsid w:val="00B73161"/>
    <w:rsid w:val="00B73215"/>
    <w:rsid w:val="00B73611"/>
    <w:rsid w:val="00B736C3"/>
    <w:rsid w:val="00B738EE"/>
    <w:rsid w:val="00B73D7B"/>
    <w:rsid w:val="00B73D85"/>
    <w:rsid w:val="00B73F30"/>
    <w:rsid w:val="00B73F79"/>
    <w:rsid w:val="00B7408A"/>
    <w:rsid w:val="00B7409A"/>
    <w:rsid w:val="00B7449E"/>
    <w:rsid w:val="00B7474C"/>
    <w:rsid w:val="00B74A3A"/>
    <w:rsid w:val="00B74AEB"/>
    <w:rsid w:val="00B74B7A"/>
    <w:rsid w:val="00B74EB4"/>
    <w:rsid w:val="00B750A6"/>
    <w:rsid w:val="00B750A8"/>
    <w:rsid w:val="00B760BA"/>
    <w:rsid w:val="00B761F0"/>
    <w:rsid w:val="00B7646A"/>
    <w:rsid w:val="00B764F7"/>
    <w:rsid w:val="00B765DB"/>
    <w:rsid w:val="00B767ED"/>
    <w:rsid w:val="00B7682A"/>
    <w:rsid w:val="00B76941"/>
    <w:rsid w:val="00B7716F"/>
    <w:rsid w:val="00B77251"/>
    <w:rsid w:val="00B774CF"/>
    <w:rsid w:val="00B77825"/>
    <w:rsid w:val="00B779DA"/>
    <w:rsid w:val="00B77ABF"/>
    <w:rsid w:val="00B80103"/>
    <w:rsid w:val="00B8016F"/>
    <w:rsid w:val="00B806EA"/>
    <w:rsid w:val="00B807BC"/>
    <w:rsid w:val="00B80A67"/>
    <w:rsid w:val="00B80C0B"/>
    <w:rsid w:val="00B80E63"/>
    <w:rsid w:val="00B81147"/>
    <w:rsid w:val="00B812C8"/>
    <w:rsid w:val="00B81618"/>
    <w:rsid w:val="00B81901"/>
    <w:rsid w:val="00B81915"/>
    <w:rsid w:val="00B81BC9"/>
    <w:rsid w:val="00B81F8A"/>
    <w:rsid w:val="00B825FE"/>
    <w:rsid w:val="00B82709"/>
    <w:rsid w:val="00B8279D"/>
    <w:rsid w:val="00B8294F"/>
    <w:rsid w:val="00B829B4"/>
    <w:rsid w:val="00B82DAD"/>
    <w:rsid w:val="00B82F9C"/>
    <w:rsid w:val="00B83174"/>
    <w:rsid w:val="00B831A3"/>
    <w:rsid w:val="00B833B1"/>
    <w:rsid w:val="00B834CC"/>
    <w:rsid w:val="00B837B0"/>
    <w:rsid w:val="00B837D5"/>
    <w:rsid w:val="00B838BF"/>
    <w:rsid w:val="00B83AD6"/>
    <w:rsid w:val="00B83B81"/>
    <w:rsid w:val="00B83C54"/>
    <w:rsid w:val="00B84059"/>
    <w:rsid w:val="00B84094"/>
    <w:rsid w:val="00B84381"/>
    <w:rsid w:val="00B84628"/>
    <w:rsid w:val="00B84883"/>
    <w:rsid w:val="00B84C7F"/>
    <w:rsid w:val="00B84CBC"/>
    <w:rsid w:val="00B84E62"/>
    <w:rsid w:val="00B851C4"/>
    <w:rsid w:val="00B852C6"/>
    <w:rsid w:val="00B8543A"/>
    <w:rsid w:val="00B854E3"/>
    <w:rsid w:val="00B8570C"/>
    <w:rsid w:val="00B857A3"/>
    <w:rsid w:val="00B85F62"/>
    <w:rsid w:val="00B85F65"/>
    <w:rsid w:val="00B86304"/>
    <w:rsid w:val="00B86422"/>
    <w:rsid w:val="00B86499"/>
    <w:rsid w:val="00B86582"/>
    <w:rsid w:val="00B8672E"/>
    <w:rsid w:val="00B86980"/>
    <w:rsid w:val="00B869B6"/>
    <w:rsid w:val="00B86B8E"/>
    <w:rsid w:val="00B86C4E"/>
    <w:rsid w:val="00B86E78"/>
    <w:rsid w:val="00B86F01"/>
    <w:rsid w:val="00B8709A"/>
    <w:rsid w:val="00B87148"/>
    <w:rsid w:val="00B87230"/>
    <w:rsid w:val="00B872F3"/>
    <w:rsid w:val="00B876D4"/>
    <w:rsid w:val="00B878FB"/>
    <w:rsid w:val="00B87A51"/>
    <w:rsid w:val="00B87A63"/>
    <w:rsid w:val="00B87C3E"/>
    <w:rsid w:val="00B87E4C"/>
    <w:rsid w:val="00B87EA8"/>
    <w:rsid w:val="00B906A4"/>
    <w:rsid w:val="00B90756"/>
    <w:rsid w:val="00B9080A"/>
    <w:rsid w:val="00B90D4D"/>
    <w:rsid w:val="00B9146A"/>
    <w:rsid w:val="00B9156D"/>
    <w:rsid w:val="00B916BB"/>
    <w:rsid w:val="00B916C5"/>
    <w:rsid w:val="00B9196A"/>
    <w:rsid w:val="00B91CAD"/>
    <w:rsid w:val="00B923FA"/>
    <w:rsid w:val="00B9244D"/>
    <w:rsid w:val="00B9246C"/>
    <w:rsid w:val="00B92614"/>
    <w:rsid w:val="00B92625"/>
    <w:rsid w:val="00B927E7"/>
    <w:rsid w:val="00B9289E"/>
    <w:rsid w:val="00B92A7A"/>
    <w:rsid w:val="00B92C1A"/>
    <w:rsid w:val="00B92D6B"/>
    <w:rsid w:val="00B92EB8"/>
    <w:rsid w:val="00B93200"/>
    <w:rsid w:val="00B93249"/>
    <w:rsid w:val="00B9324D"/>
    <w:rsid w:val="00B934BC"/>
    <w:rsid w:val="00B93530"/>
    <w:rsid w:val="00B935CF"/>
    <w:rsid w:val="00B93A00"/>
    <w:rsid w:val="00B93BD7"/>
    <w:rsid w:val="00B93CB0"/>
    <w:rsid w:val="00B93D07"/>
    <w:rsid w:val="00B93EBD"/>
    <w:rsid w:val="00B940D2"/>
    <w:rsid w:val="00B94289"/>
    <w:rsid w:val="00B945C3"/>
    <w:rsid w:val="00B948E7"/>
    <w:rsid w:val="00B949F1"/>
    <w:rsid w:val="00B94B2A"/>
    <w:rsid w:val="00B94B48"/>
    <w:rsid w:val="00B94CCF"/>
    <w:rsid w:val="00B94CF9"/>
    <w:rsid w:val="00B94DA4"/>
    <w:rsid w:val="00B9547E"/>
    <w:rsid w:val="00B95534"/>
    <w:rsid w:val="00B9557D"/>
    <w:rsid w:val="00B95775"/>
    <w:rsid w:val="00B95912"/>
    <w:rsid w:val="00B9593D"/>
    <w:rsid w:val="00B95AD4"/>
    <w:rsid w:val="00B95E03"/>
    <w:rsid w:val="00B9626B"/>
    <w:rsid w:val="00B9631D"/>
    <w:rsid w:val="00B965D6"/>
    <w:rsid w:val="00B966EF"/>
    <w:rsid w:val="00B96ADF"/>
    <w:rsid w:val="00B96AF7"/>
    <w:rsid w:val="00B96B58"/>
    <w:rsid w:val="00B96C9C"/>
    <w:rsid w:val="00B9707C"/>
    <w:rsid w:val="00B975F0"/>
    <w:rsid w:val="00B976ED"/>
    <w:rsid w:val="00B97AB4"/>
    <w:rsid w:val="00B97B26"/>
    <w:rsid w:val="00B97E54"/>
    <w:rsid w:val="00BA0405"/>
    <w:rsid w:val="00BA080E"/>
    <w:rsid w:val="00BA0A17"/>
    <w:rsid w:val="00BA0CD0"/>
    <w:rsid w:val="00BA0D1A"/>
    <w:rsid w:val="00BA0EFA"/>
    <w:rsid w:val="00BA13E8"/>
    <w:rsid w:val="00BA14A0"/>
    <w:rsid w:val="00BA1516"/>
    <w:rsid w:val="00BA1571"/>
    <w:rsid w:val="00BA1854"/>
    <w:rsid w:val="00BA189C"/>
    <w:rsid w:val="00BA1B13"/>
    <w:rsid w:val="00BA1D0B"/>
    <w:rsid w:val="00BA1E67"/>
    <w:rsid w:val="00BA1F6F"/>
    <w:rsid w:val="00BA22AC"/>
    <w:rsid w:val="00BA28F1"/>
    <w:rsid w:val="00BA2AB4"/>
    <w:rsid w:val="00BA3304"/>
    <w:rsid w:val="00BA336C"/>
    <w:rsid w:val="00BA339D"/>
    <w:rsid w:val="00BA378E"/>
    <w:rsid w:val="00BA37EA"/>
    <w:rsid w:val="00BA3CFB"/>
    <w:rsid w:val="00BA42FE"/>
    <w:rsid w:val="00BA48DF"/>
    <w:rsid w:val="00BA4A7A"/>
    <w:rsid w:val="00BA4E44"/>
    <w:rsid w:val="00BA5242"/>
    <w:rsid w:val="00BA5277"/>
    <w:rsid w:val="00BA52AD"/>
    <w:rsid w:val="00BA5450"/>
    <w:rsid w:val="00BA5464"/>
    <w:rsid w:val="00BA5498"/>
    <w:rsid w:val="00BA5504"/>
    <w:rsid w:val="00BA586C"/>
    <w:rsid w:val="00BA5998"/>
    <w:rsid w:val="00BA59B1"/>
    <w:rsid w:val="00BA59E0"/>
    <w:rsid w:val="00BA59F1"/>
    <w:rsid w:val="00BA5B05"/>
    <w:rsid w:val="00BA5D0A"/>
    <w:rsid w:val="00BA5E33"/>
    <w:rsid w:val="00BA6184"/>
    <w:rsid w:val="00BA6318"/>
    <w:rsid w:val="00BA67B2"/>
    <w:rsid w:val="00BA6999"/>
    <w:rsid w:val="00BA6B62"/>
    <w:rsid w:val="00BA6C47"/>
    <w:rsid w:val="00BA6CD4"/>
    <w:rsid w:val="00BA6D38"/>
    <w:rsid w:val="00BA6DC2"/>
    <w:rsid w:val="00BA6EA1"/>
    <w:rsid w:val="00BA6F69"/>
    <w:rsid w:val="00BA7843"/>
    <w:rsid w:val="00BA788B"/>
    <w:rsid w:val="00BA7EFB"/>
    <w:rsid w:val="00BA7EFE"/>
    <w:rsid w:val="00BB050B"/>
    <w:rsid w:val="00BB0517"/>
    <w:rsid w:val="00BB0699"/>
    <w:rsid w:val="00BB0AB0"/>
    <w:rsid w:val="00BB0E69"/>
    <w:rsid w:val="00BB11BB"/>
    <w:rsid w:val="00BB13EA"/>
    <w:rsid w:val="00BB148C"/>
    <w:rsid w:val="00BB165E"/>
    <w:rsid w:val="00BB16C8"/>
    <w:rsid w:val="00BB179B"/>
    <w:rsid w:val="00BB1978"/>
    <w:rsid w:val="00BB1ADA"/>
    <w:rsid w:val="00BB1B41"/>
    <w:rsid w:val="00BB1B78"/>
    <w:rsid w:val="00BB1D20"/>
    <w:rsid w:val="00BB1EAF"/>
    <w:rsid w:val="00BB216A"/>
    <w:rsid w:val="00BB24AB"/>
    <w:rsid w:val="00BB2A41"/>
    <w:rsid w:val="00BB2B95"/>
    <w:rsid w:val="00BB2BE6"/>
    <w:rsid w:val="00BB2D7D"/>
    <w:rsid w:val="00BB2EA9"/>
    <w:rsid w:val="00BB315C"/>
    <w:rsid w:val="00BB3272"/>
    <w:rsid w:val="00BB3516"/>
    <w:rsid w:val="00BB354D"/>
    <w:rsid w:val="00BB3553"/>
    <w:rsid w:val="00BB35D3"/>
    <w:rsid w:val="00BB3A7F"/>
    <w:rsid w:val="00BB4080"/>
    <w:rsid w:val="00BB4143"/>
    <w:rsid w:val="00BB49BF"/>
    <w:rsid w:val="00BB4B07"/>
    <w:rsid w:val="00BB4F88"/>
    <w:rsid w:val="00BB51E1"/>
    <w:rsid w:val="00BB58CC"/>
    <w:rsid w:val="00BB5A42"/>
    <w:rsid w:val="00BB5BD4"/>
    <w:rsid w:val="00BB5C4F"/>
    <w:rsid w:val="00BB5C5D"/>
    <w:rsid w:val="00BB5C69"/>
    <w:rsid w:val="00BB5D41"/>
    <w:rsid w:val="00BB5D45"/>
    <w:rsid w:val="00BB5E42"/>
    <w:rsid w:val="00BB6147"/>
    <w:rsid w:val="00BB63AE"/>
    <w:rsid w:val="00BB6A10"/>
    <w:rsid w:val="00BB6CAF"/>
    <w:rsid w:val="00BB7210"/>
    <w:rsid w:val="00BB75C8"/>
    <w:rsid w:val="00BB763C"/>
    <w:rsid w:val="00BB79C3"/>
    <w:rsid w:val="00BB7C62"/>
    <w:rsid w:val="00BB7EB9"/>
    <w:rsid w:val="00BC0058"/>
    <w:rsid w:val="00BC0167"/>
    <w:rsid w:val="00BC0596"/>
    <w:rsid w:val="00BC05AE"/>
    <w:rsid w:val="00BC0A72"/>
    <w:rsid w:val="00BC0C41"/>
    <w:rsid w:val="00BC0CD3"/>
    <w:rsid w:val="00BC0D00"/>
    <w:rsid w:val="00BC0DDF"/>
    <w:rsid w:val="00BC10E9"/>
    <w:rsid w:val="00BC16FD"/>
    <w:rsid w:val="00BC181D"/>
    <w:rsid w:val="00BC18FA"/>
    <w:rsid w:val="00BC2081"/>
    <w:rsid w:val="00BC239C"/>
    <w:rsid w:val="00BC2536"/>
    <w:rsid w:val="00BC27BA"/>
    <w:rsid w:val="00BC2A8E"/>
    <w:rsid w:val="00BC2C3A"/>
    <w:rsid w:val="00BC2F66"/>
    <w:rsid w:val="00BC2F8C"/>
    <w:rsid w:val="00BC338A"/>
    <w:rsid w:val="00BC355B"/>
    <w:rsid w:val="00BC3710"/>
    <w:rsid w:val="00BC3AD5"/>
    <w:rsid w:val="00BC408E"/>
    <w:rsid w:val="00BC40A2"/>
    <w:rsid w:val="00BC40DF"/>
    <w:rsid w:val="00BC41FD"/>
    <w:rsid w:val="00BC4462"/>
    <w:rsid w:val="00BC450C"/>
    <w:rsid w:val="00BC46A0"/>
    <w:rsid w:val="00BC4A07"/>
    <w:rsid w:val="00BC4A86"/>
    <w:rsid w:val="00BC4CB2"/>
    <w:rsid w:val="00BC4F97"/>
    <w:rsid w:val="00BC4F99"/>
    <w:rsid w:val="00BC54C1"/>
    <w:rsid w:val="00BC55FC"/>
    <w:rsid w:val="00BC5CA7"/>
    <w:rsid w:val="00BC5DCB"/>
    <w:rsid w:val="00BC5DDB"/>
    <w:rsid w:val="00BC61B7"/>
    <w:rsid w:val="00BC61F8"/>
    <w:rsid w:val="00BC69A2"/>
    <w:rsid w:val="00BC6B18"/>
    <w:rsid w:val="00BC6D56"/>
    <w:rsid w:val="00BC709B"/>
    <w:rsid w:val="00BC716E"/>
    <w:rsid w:val="00BC7220"/>
    <w:rsid w:val="00BC738F"/>
    <w:rsid w:val="00BC7490"/>
    <w:rsid w:val="00BC74B2"/>
    <w:rsid w:val="00BC75DA"/>
    <w:rsid w:val="00BC765B"/>
    <w:rsid w:val="00BC76CE"/>
    <w:rsid w:val="00BC79CB"/>
    <w:rsid w:val="00BC7BCC"/>
    <w:rsid w:val="00BC7C48"/>
    <w:rsid w:val="00BC7CF8"/>
    <w:rsid w:val="00BC7E24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AFF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C60"/>
    <w:rsid w:val="00BD3E84"/>
    <w:rsid w:val="00BD40DF"/>
    <w:rsid w:val="00BD424C"/>
    <w:rsid w:val="00BD46CD"/>
    <w:rsid w:val="00BD4B2D"/>
    <w:rsid w:val="00BD4B91"/>
    <w:rsid w:val="00BD4E82"/>
    <w:rsid w:val="00BD4F23"/>
    <w:rsid w:val="00BD5130"/>
    <w:rsid w:val="00BD54E2"/>
    <w:rsid w:val="00BD5501"/>
    <w:rsid w:val="00BD599D"/>
    <w:rsid w:val="00BD59D0"/>
    <w:rsid w:val="00BD5B4A"/>
    <w:rsid w:val="00BD5C18"/>
    <w:rsid w:val="00BD5CB6"/>
    <w:rsid w:val="00BD5D2E"/>
    <w:rsid w:val="00BD60FC"/>
    <w:rsid w:val="00BD61C1"/>
    <w:rsid w:val="00BD6317"/>
    <w:rsid w:val="00BD65BA"/>
    <w:rsid w:val="00BD6B82"/>
    <w:rsid w:val="00BD6BA0"/>
    <w:rsid w:val="00BD6E68"/>
    <w:rsid w:val="00BD6F6B"/>
    <w:rsid w:val="00BD6FFA"/>
    <w:rsid w:val="00BD7346"/>
    <w:rsid w:val="00BD7D87"/>
    <w:rsid w:val="00BD7F7F"/>
    <w:rsid w:val="00BE000D"/>
    <w:rsid w:val="00BE0070"/>
    <w:rsid w:val="00BE02C1"/>
    <w:rsid w:val="00BE0496"/>
    <w:rsid w:val="00BE05AC"/>
    <w:rsid w:val="00BE05F4"/>
    <w:rsid w:val="00BE08D0"/>
    <w:rsid w:val="00BE093D"/>
    <w:rsid w:val="00BE0CA7"/>
    <w:rsid w:val="00BE10D4"/>
    <w:rsid w:val="00BE1231"/>
    <w:rsid w:val="00BE12E3"/>
    <w:rsid w:val="00BE1581"/>
    <w:rsid w:val="00BE1738"/>
    <w:rsid w:val="00BE1864"/>
    <w:rsid w:val="00BE1F9E"/>
    <w:rsid w:val="00BE2047"/>
    <w:rsid w:val="00BE2075"/>
    <w:rsid w:val="00BE23A3"/>
    <w:rsid w:val="00BE2460"/>
    <w:rsid w:val="00BE2579"/>
    <w:rsid w:val="00BE27FA"/>
    <w:rsid w:val="00BE27FC"/>
    <w:rsid w:val="00BE2975"/>
    <w:rsid w:val="00BE2C3F"/>
    <w:rsid w:val="00BE2C94"/>
    <w:rsid w:val="00BE2FAF"/>
    <w:rsid w:val="00BE313F"/>
    <w:rsid w:val="00BE32AA"/>
    <w:rsid w:val="00BE33E8"/>
    <w:rsid w:val="00BE3621"/>
    <w:rsid w:val="00BE3649"/>
    <w:rsid w:val="00BE36DC"/>
    <w:rsid w:val="00BE3CA3"/>
    <w:rsid w:val="00BE3DC8"/>
    <w:rsid w:val="00BE416D"/>
    <w:rsid w:val="00BE42A5"/>
    <w:rsid w:val="00BE4446"/>
    <w:rsid w:val="00BE4588"/>
    <w:rsid w:val="00BE45C5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870"/>
    <w:rsid w:val="00BE58C4"/>
    <w:rsid w:val="00BE5B26"/>
    <w:rsid w:val="00BE5F3E"/>
    <w:rsid w:val="00BE62F2"/>
    <w:rsid w:val="00BE6579"/>
    <w:rsid w:val="00BE6590"/>
    <w:rsid w:val="00BE65E4"/>
    <w:rsid w:val="00BE66FA"/>
    <w:rsid w:val="00BE6A2B"/>
    <w:rsid w:val="00BE6AB3"/>
    <w:rsid w:val="00BE71D7"/>
    <w:rsid w:val="00BE73BB"/>
    <w:rsid w:val="00BE76B2"/>
    <w:rsid w:val="00BE7763"/>
    <w:rsid w:val="00BE780E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D34"/>
    <w:rsid w:val="00BF1DFF"/>
    <w:rsid w:val="00BF1E7A"/>
    <w:rsid w:val="00BF1F8D"/>
    <w:rsid w:val="00BF225A"/>
    <w:rsid w:val="00BF2418"/>
    <w:rsid w:val="00BF277A"/>
    <w:rsid w:val="00BF2D16"/>
    <w:rsid w:val="00BF350C"/>
    <w:rsid w:val="00BF361D"/>
    <w:rsid w:val="00BF3AD1"/>
    <w:rsid w:val="00BF3BC0"/>
    <w:rsid w:val="00BF408E"/>
    <w:rsid w:val="00BF41B4"/>
    <w:rsid w:val="00BF429E"/>
    <w:rsid w:val="00BF45D3"/>
    <w:rsid w:val="00BF46BC"/>
    <w:rsid w:val="00BF487F"/>
    <w:rsid w:val="00BF499E"/>
    <w:rsid w:val="00BF4C26"/>
    <w:rsid w:val="00BF507D"/>
    <w:rsid w:val="00BF536F"/>
    <w:rsid w:val="00BF543E"/>
    <w:rsid w:val="00BF579C"/>
    <w:rsid w:val="00BF5850"/>
    <w:rsid w:val="00BF599C"/>
    <w:rsid w:val="00BF59C5"/>
    <w:rsid w:val="00BF59ED"/>
    <w:rsid w:val="00BF5ECB"/>
    <w:rsid w:val="00BF5F3E"/>
    <w:rsid w:val="00BF5FAF"/>
    <w:rsid w:val="00BF60EE"/>
    <w:rsid w:val="00BF6133"/>
    <w:rsid w:val="00BF6287"/>
    <w:rsid w:val="00BF6702"/>
    <w:rsid w:val="00BF6779"/>
    <w:rsid w:val="00BF6843"/>
    <w:rsid w:val="00BF6C07"/>
    <w:rsid w:val="00BF6C8D"/>
    <w:rsid w:val="00BF6D60"/>
    <w:rsid w:val="00BF6FAE"/>
    <w:rsid w:val="00BF7022"/>
    <w:rsid w:val="00BF7945"/>
    <w:rsid w:val="00BF794E"/>
    <w:rsid w:val="00BF79CB"/>
    <w:rsid w:val="00BF7C5C"/>
    <w:rsid w:val="00BF7D5C"/>
    <w:rsid w:val="00BF7F6D"/>
    <w:rsid w:val="00BF7FFD"/>
    <w:rsid w:val="00C0003D"/>
    <w:rsid w:val="00C00390"/>
    <w:rsid w:val="00C00425"/>
    <w:rsid w:val="00C005F8"/>
    <w:rsid w:val="00C00B59"/>
    <w:rsid w:val="00C00DD3"/>
    <w:rsid w:val="00C00F5A"/>
    <w:rsid w:val="00C0128C"/>
    <w:rsid w:val="00C0146C"/>
    <w:rsid w:val="00C017DA"/>
    <w:rsid w:val="00C01945"/>
    <w:rsid w:val="00C019AA"/>
    <w:rsid w:val="00C01C9D"/>
    <w:rsid w:val="00C01D7A"/>
    <w:rsid w:val="00C01F54"/>
    <w:rsid w:val="00C01FB8"/>
    <w:rsid w:val="00C0201D"/>
    <w:rsid w:val="00C020F2"/>
    <w:rsid w:val="00C02401"/>
    <w:rsid w:val="00C02481"/>
    <w:rsid w:val="00C02C26"/>
    <w:rsid w:val="00C02CCB"/>
    <w:rsid w:val="00C02FA8"/>
    <w:rsid w:val="00C03143"/>
    <w:rsid w:val="00C031C6"/>
    <w:rsid w:val="00C03487"/>
    <w:rsid w:val="00C0384C"/>
    <w:rsid w:val="00C03A86"/>
    <w:rsid w:val="00C03A8B"/>
    <w:rsid w:val="00C03ABB"/>
    <w:rsid w:val="00C03B3A"/>
    <w:rsid w:val="00C03E3B"/>
    <w:rsid w:val="00C03FA4"/>
    <w:rsid w:val="00C04325"/>
    <w:rsid w:val="00C04444"/>
    <w:rsid w:val="00C045A4"/>
    <w:rsid w:val="00C04630"/>
    <w:rsid w:val="00C04661"/>
    <w:rsid w:val="00C04BEF"/>
    <w:rsid w:val="00C04F22"/>
    <w:rsid w:val="00C04F5D"/>
    <w:rsid w:val="00C05320"/>
    <w:rsid w:val="00C0576E"/>
    <w:rsid w:val="00C05AF5"/>
    <w:rsid w:val="00C05F87"/>
    <w:rsid w:val="00C06044"/>
    <w:rsid w:val="00C0632D"/>
    <w:rsid w:val="00C06580"/>
    <w:rsid w:val="00C06708"/>
    <w:rsid w:val="00C06781"/>
    <w:rsid w:val="00C06C48"/>
    <w:rsid w:val="00C0706E"/>
    <w:rsid w:val="00C0725B"/>
    <w:rsid w:val="00C075CE"/>
    <w:rsid w:val="00C0773C"/>
    <w:rsid w:val="00C07805"/>
    <w:rsid w:val="00C07FBD"/>
    <w:rsid w:val="00C10422"/>
    <w:rsid w:val="00C10427"/>
    <w:rsid w:val="00C10547"/>
    <w:rsid w:val="00C1061E"/>
    <w:rsid w:val="00C10C7A"/>
    <w:rsid w:val="00C10DE0"/>
    <w:rsid w:val="00C10E25"/>
    <w:rsid w:val="00C10EE4"/>
    <w:rsid w:val="00C10FB5"/>
    <w:rsid w:val="00C110C3"/>
    <w:rsid w:val="00C11208"/>
    <w:rsid w:val="00C114FF"/>
    <w:rsid w:val="00C11539"/>
    <w:rsid w:val="00C11627"/>
    <w:rsid w:val="00C1170A"/>
    <w:rsid w:val="00C1173C"/>
    <w:rsid w:val="00C1185F"/>
    <w:rsid w:val="00C11DC6"/>
    <w:rsid w:val="00C11E0B"/>
    <w:rsid w:val="00C11E27"/>
    <w:rsid w:val="00C1208C"/>
    <w:rsid w:val="00C121D7"/>
    <w:rsid w:val="00C1234E"/>
    <w:rsid w:val="00C12409"/>
    <w:rsid w:val="00C12871"/>
    <w:rsid w:val="00C12889"/>
    <w:rsid w:val="00C12A67"/>
    <w:rsid w:val="00C12FE4"/>
    <w:rsid w:val="00C1308D"/>
    <w:rsid w:val="00C133D9"/>
    <w:rsid w:val="00C13AD8"/>
    <w:rsid w:val="00C13D41"/>
    <w:rsid w:val="00C142DA"/>
    <w:rsid w:val="00C1434E"/>
    <w:rsid w:val="00C14783"/>
    <w:rsid w:val="00C1488F"/>
    <w:rsid w:val="00C149B7"/>
    <w:rsid w:val="00C14A0A"/>
    <w:rsid w:val="00C14FB7"/>
    <w:rsid w:val="00C152C8"/>
    <w:rsid w:val="00C154E2"/>
    <w:rsid w:val="00C15970"/>
    <w:rsid w:val="00C15CFD"/>
    <w:rsid w:val="00C16066"/>
    <w:rsid w:val="00C16499"/>
    <w:rsid w:val="00C1660B"/>
    <w:rsid w:val="00C16748"/>
    <w:rsid w:val="00C167A7"/>
    <w:rsid w:val="00C16827"/>
    <w:rsid w:val="00C1686A"/>
    <w:rsid w:val="00C16C47"/>
    <w:rsid w:val="00C16F3A"/>
    <w:rsid w:val="00C171F7"/>
    <w:rsid w:val="00C172DB"/>
    <w:rsid w:val="00C173AE"/>
    <w:rsid w:val="00C173E6"/>
    <w:rsid w:val="00C174AA"/>
    <w:rsid w:val="00C17DBC"/>
    <w:rsid w:val="00C17F8E"/>
    <w:rsid w:val="00C200A4"/>
    <w:rsid w:val="00C203D4"/>
    <w:rsid w:val="00C2066C"/>
    <w:rsid w:val="00C209E0"/>
    <w:rsid w:val="00C20A8D"/>
    <w:rsid w:val="00C20AF1"/>
    <w:rsid w:val="00C20D1A"/>
    <w:rsid w:val="00C20DC8"/>
    <w:rsid w:val="00C21271"/>
    <w:rsid w:val="00C21299"/>
    <w:rsid w:val="00C21344"/>
    <w:rsid w:val="00C213FA"/>
    <w:rsid w:val="00C21777"/>
    <w:rsid w:val="00C21DD1"/>
    <w:rsid w:val="00C22004"/>
    <w:rsid w:val="00C22CC1"/>
    <w:rsid w:val="00C23580"/>
    <w:rsid w:val="00C235B1"/>
    <w:rsid w:val="00C236D7"/>
    <w:rsid w:val="00C237FC"/>
    <w:rsid w:val="00C239DE"/>
    <w:rsid w:val="00C23DF6"/>
    <w:rsid w:val="00C23E51"/>
    <w:rsid w:val="00C245C1"/>
    <w:rsid w:val="00C24847"/>
    <w:rsid w:val="00C249FC"/>
    <w:rsid w:val="00C24A5F"/>
    <w:rsid w:val="00C24B02"/>
    <w:rsid w:val="00C24BDE"/>
    <w:rsid w:val="00C24C50"/>
    <w:rsid w:val="00C24E0D"/>
    <w:rsid w:val="00C24EF6"/>
    <w:rsid w:val="00C24F40"/>
    <w:rsid w:val="00C25117"/>
    <w:rsid w:val="00C25299"/>
    <w:rsid w:val="00C252DC"/>
    <w:rsid w:val="00C25526"/>
    <w:rsid w:val="00C255A5"/>
    <w:rsid w:val="00C25632"/>
    <w:rsid w:val="00C256C2"/>
    <w:rsid w:val="00C2573D"/>
    <w:rsid w:val="00C257EB"/>
    <w:rsid w:val="00C25876"/>
    <w:rsid w:val="00C25A33"/>
    <w:rsid w:val="00C25FC9"/>
    <w:rsid w:val="00C2660B"/>
    <w:rsid w:val="00C26BF6"/>
    <w:rsid w:val="00C26BFC"/>
    <w:rsid w:val="00C26C78"/>
    <w:rsid w:val="00C272B6"/>
    <w:rsid w:val="00C2730E"/>
    <w:rsid w:val="00C27439"/>
    <w:rsid w:val="00C27559"/>
    <w:rsid w:val="00C27B46"/>
    <w:rsid w:val="00C27E3C"/>
    <w:rsid w:val="00C27F1F"/>
    <w:rsid w:val="00C3059D"/>
    <w:rsid w:val="00C3080D"/>
    <w:rsid w:val="00C30B7E"/>
    <w:rsid w:val="00C30E8B"/>
    <w:rsid w:val="00C31403"/>
    <w:rsid w:val="00C31FC9"/>
    <w:rsid w:val="00C322B8"/>
    <w:rsid w:val="00C32AA8"/>
    <w:rsid w:val="00C32F54"/>
    <w:rsid w:val="00C33168"/>
    <w:rsid w:val="00C33247"/>
    <w:rsid w:val="00C3338B"/>
    <w:rsid w:val="00C335B2"/>
    <w:rsid w:val="00C33701"/>
    <w:rsid w:val="00C3392F"/>
    <w:rsid w:val="00C33F55"/>
    <w:rsid w:val="00C340A2"/>
    <w:rsid w:val="00C34654"/>
    <w:rsid w:val="00C34742"/>
    <w:rsid w:val="00C34B5E"/>
    <w:rsid w:val="00C34C85"/>
    <w:rsid w:val="00C34E6E"/>
    <w:rsid w:val="00C34F02"/>
    <w:rsid w:val="00C34F84"/>
    <w:rsid w:val="00C351B0"/>
    <w:rsid w:val="00C35202"/>
    <w:rsid w:val="00C3531C"/>
    <w:rsid w:val="00C35379"/>
    <w:rsid w:val="00C35575"/>
    <w:rsid w:val="00C355D4"/>
    <w:rsid w:val="00C357A9"/>
    <w:rsid w:val="00C35A35"/>
    <w:rsid w:val="00C35C5E"/>
    <w:rsid w:val="00C35E8B"/>
    <w:rsid w:val="00C35F43"/>
    <w:rsid w:val="00C36022"/>
    <w:rsid w:val="00C360CD"/>
    <w:rsid w:val="00C363DD"/>
    <w:rsid w:val="00C367CD"/>
    <w:rsid w:val="00C36B5F"/>
    <w:rsid w:val="00C370A4"/>
    <w:rsid w:val="00C37333"/>
    <w:rsid w:val="00C37520"/>
    <w:rsid w:val="00C3791C"/>
    <w:rsid w:val="00C37A23"/>
    <w:rsid w:val="00C37CB2"/>
    <w:rsid w:val="00C37DCA"/>
    <w:rsid w:val="00C37E4C"/>
    <w:rsid w:val="00C37FE6"/>
    <w:rsid w:val="00C40047"/>
    <w:rsid w:val="00C40112"/>
    <w:rsid w:val="00C40699"/>
    <w:rsid w:val="00C408EE"/>
    <w:rsid w:val="00C40921"/>
    <w:rsid w:val="00C409DA"/>
    <w:rsid w:val="00C40BE4"/>
    <w:rsid w:val="00C40CF3"/>
    <w:rsid w:val="00C40F4D"/>
    <w:rsid w:val="00C411B4"/>
    <w:rsid w:val="00C411DC"/>
    <w:rsid w:val="00C41318"/>
    <w:rsid w:val="00C417B0"/>
    <w:rsid w:val="00C419F7"/>
    <w:rsid w:val="00C41B02"/>
    <w:rsid w:val="00C41DDA"/>
    <w:rsid w:val="00C41E9B"/>
    <w:rsid w:val="00C41F76"/>
    <w:rsid w:val="00C420C0"/>
    <w:rsid w:val="00C420D2"/>
    <w:rsid w:val="00C426B7"/>
    <w:rsid w:val="00C426C3"/>
    <w:rsid w:val="00C42728"/>
    <w:rsid w:val="00C429C5"/>
    <w:rsid w:val="00C42B5F"/>
    <w:rsid w:val="00C42B78"/>
    <w:rsid w:val="00C430DB"/>
    <w:rsid w:val="00C4318D"/>
    <w:rsid w:val="00C43339"/>
    <w:rsid w:val="00C43661"/>
    <w:rsid w:val="00C4437A"/>
    <w:rsid w:val="00C44692"/>
    <w:rsid w:val="00C4470D"/>
    <w:rsid w:val="00C44753"/>
    <w:rsid w:val="00C44772"/>
    <w:rsid w:val="00C44C93"/>
    <w:rsid w:val="00C44D37"/>
    <w:rsid w:val="00C44E4B"/>
    <w:rsid w:val="00C450E6"/>
    <w:rsid w:val="00C4559B"/>
    <w:rsid w:val="00C456B4"/>
    <w:rsid w:val="00C4592A"/>
    <w:rsid w:val="00C4601B"/>
    <w:rsid w:val="00C4606C"/>
    <w:rsid w:val="00C46453"/>
    <w:rsid w:val="00C46653"/>
    <w:rsid w:val="00C467BE"/>
    <w:rsid w:val="00C46894"/>
    <w:rsid w:val="00C46952"/>
    <w:rsid w:val="00C46A33"/>
    <w:rsid w:val="00C46D3F"/>
    <w:rsid w:val="00C46D91"/>
    <w:rsid w:val="00C46EE6"/>
    <w:rsid w:val="00C47064"/>
    <w:rsid w:val="00C47108"/>
    <w:rsid w:val="00C4747C"/>
    <w:rsid w:val="00C47705"/>
    <w:rsid w:val="00C4790A"/>
    <w:rsid w:val="00C47CB6"/>
    <w:rsid w:val="00C47EC3"/>
    <w:rsid w:val="00C47EF2"/>
    <w:rsid w:val="00C501A9"/>
    <w:rsid w:val="00C5048F"/>
    <w:rsid w:val="00C5053E"/>
    <w:rsid w:val="00C50AEA"/>
    <w:rsid w:val="00C50B5A"/>
    <w:rsid w:val="00C511AA"/>
    <w:rsid w:val="00C51287"/>
    <w:rsid w:val="00C5174E"/>
    <w:rsid w:val="00C5175C"/>
    <w:rsid w:val="00C519E7"/>
    <w:rsid w:val="00C51A17"/>
    <w:rsid w:val="00C51A67"/>
    <w:rsid w:val="00C51C10"/>
    <w:rsid w:val="00C52998"/>
    <w:rsid w:val="00C52DD8"/>
    <w:rsid w:val="00C530D1"/>
    <w:rsid w:val="00C53276"/>
    <w:rsid w:val="00C536F2"/>
    <w:rsid w:val="00C5378A"/>
    <w:rsid w:val="00C537A2"/>
    <w:rsid w:val="00C5426D"/>
    <w:rsid w:val="00C5450A"/>
    <w:rsid w:val="00C5463C"/>
    <w:rsid w:val="00C54CCB"/>
    <w:rsid w:val="00C5515B"/>
    <w:rsid w:val="00C55233"/>
    <w:rsid w:val="00C5537D"/>
    <w:rsid w:val="00C55D63"/>
    <w:rsid w:val="00C55E65"/>
    <w:rsid w:val="00C56159"/>
    <w:rsid w:val="00C562FA"/>
    <w:rsid w:val="00C563C1"/>
    <w:rsid w:val="00C56737"/>
    <w:rsid w:val="00C56B15"/>
    <w:rsid w:val="00C56F59"/>
    <w:rsid w:val="00C572AE"/>
    <w:rsid w:val="00C5734E"/>
    <w:rsid w:val="00C57742"/>
    <w:rsid w:val="00C57AC9"/>
    <w:rsid w:val="00C57BD0"/>
    <w:rsid w:val="00C57C9B"/>
    <w:rsid w:val="00C57D89"/>
    <w:rsid w:val="00C57E00"/>
    <w:rsid w:val="00C60183"/>
    <w:rsid w:val="00C602C3"/>
    <w:rsid w:val="00C6036F"/>
    <w:rsid w:val="00C605F8"/>
    <w:rsid w:val="00C607A3"/>
    <w:rsid w:val="00C60C4B"/>
    <w:rsid w:val="00C60DFC"/>
    <w:rsid w:val="00C60FBF"/>
    <w:rsid w:val="00C618AD"/>
    <w:rsid w:val="00C618DD"/>
    <w:rsid w:val="00C619B0"/>
    <w:rsid w:val="00C61F77"/>
    <w:rsid w:val="00C61F95"/>
    <w:rsid w:val="00C62211"/>
    <w:rsid w:val="00C62229"/>
    <w:rsid w:val="00C622DF"/>
    <w:rsid w:val="00C62477"/>
    <w:rsid w:val="00C625AD"/>
    <w:rsid w:val="00C625B2"/>
    <w:rsid w:val="00C626CA"/>
    <w:rsid w:val="00C629C9"/>
    <w:rsid w:val="00C62A3F"/>
    <w:rsid w:val="00C62B47"/>
    <w:rsid w:val="00C62B88"/>
    <w:rsid w:val="00C62C20"/>
    <w:rsid w:val="00C62D62"/>
    <w:rsid w:val="00C63188"/>
    <w:rsid w:val="00C634FF"/>
    <w:rsid w:val="00C63513"/>
    <w:rsid w:val="00C637E7"/>
    <w:rsid w:val="00C63A24"/>
    <w:rsid w:val="00C63B06"/>
    <w:rsid w:val="00C63C9B"/>
    <w:rsid w:val="00C63CD5"/>
    <w:rsid w:val="00C640B8"/>
    <w:rsid w:val="00C64102"/>
    <w:rsid w:val="00C64160"/>
    <w:rsid w:val="00C641D3"/>
    <w:rsid w:val="00C641EA"/>
    <w:rsid w:val="00C6477E"/>
    <w:rsid w:val="00C64A9F"/>
    <w:rsid w:val="00C64B36"/>
    <w:rsid w:val="00C65017"/>
    <w:rsid w:val="00C65099"/>
    <w:rsid w:val="00C654B8"/>
    <w:rsid w:val="00C6564D"/>
    <w:rsid w:val="00C659DD"/>
    <w:rsid w:val="00C65A48"/>
    <w:rsid w:val="00C65A74"/>
    <w:rsid w:val="00C65DD7"/>
    <w:rsid w:val="00C65EA1"/>
    <w:rsid w:val="00C6603A"/>
    <w:rsid w:val="00C66050"/>
    <w:rsid w:val="00C663E8"/>
    <w:rsid w:val="00C66989"/>
    <w:rsid w:val="00C669B9"/>
    <w:rsid w:val="00C66AC3"/>
    <w:rsid w:val="00C66BE1"/>
    <w:rsid w:val="00C670F7"/>
    <w:rsid w:val="00C6713F"/>
    <w:rsid w:val="00C67142"/>
    <w:rsid w:val="00C673A0"/>
    <w:rsid w:val="00C6742A"/>
    <w:rsid w:val="00C677F5"/>
    <w:rsid w:val="00C67885"/>
    <w:rsid w:val="00C67963"/>
    <w:rsid w:val="00C6798F"/>
    <w:rsid w:val="00C67B8C"/>
    <w:rsid w:val="00C67BF3"/>
    <w:rsid w:val="00C67D0A"/>
    <w:rsid w:val="00C67E06"/>
    <w:rsid w:val="00C70000"/>
    <w:rsid w:val="00C70540"/>
    <w:rsid w:val="00C707F3"/>
    <w:rsid w:val="00C70AC5"/>
    <w:rsid w:val="00C70B65"/>
    <w:rsid w:val="00C70EF8"/>
    <w:rsid w:val="00C7121E"/>
    <w:rsid w:val="00C71284"/>
    <w:rsid w:val="00C71391"/>
    <w:rsid w:val="00C714EB"/>
    <w:rsid w:val="00C71599"/>
    <w:rsid w:val="00C71650"/>
    <w:rsid w:val="00C71699"/>
    <w:rsid w:val="00C7176F"/>
    <w:rsid w:val="00C718BB"/>
    <w:rsid w:val="00C71C5A"/>
    <w:rsid w:val="00C71C82"/>
    <w:rsid w:val="00C71C86"/>
    <w:rsid w:val="00C71D19"/>
    <w:rsid w:val="00C71EB5"/>
    <w:rsid w:val="00C71ED5"/>
    <w:rsid w:val="00C72100"/>
    <w:rsid w:val="00C72252"/>
    <w:rsid w:val="00C7249F"/>
    <w:rsid w:val="00C726B9"/>
    <w:rsid w:val="00C7289B"/>
    <w:rsid w:val="00C72976"/>
    <w:rsid w:val="00C72D42"/>
    <w:rsid w:val="00C72E99"/>
    <w:rsid w:val="00C72F75"/>
    <w:rsid w:val="00C7300C"/>
    <w:rsid w:val="00C730B8"/>
    <w:rsid w:val="00C731A6"/>
    <w:rsid w:val="00C7327C"/>
    <w:rsid w:val="00C7350F"/>
    <w:rsid w:val="00C7362A"/>
    <w:rsid w:val="00C73640"/>
    <w:rsid w:val="00C7383F"/>
    <w:rsid w:val="00C73E07"/>
    <w:rsid w:val="00C73E7F"/>
    <w:rsid w:val="00C741BC"/>
    <w:rsid w:val="00C74338"/>
    <w:rsid w:val="00C746A1"/>
    <w:rsid w:val="00C747E7"/>
    <w:rsid w:val="00C74A0D"/>
    <w:rsid w:val="00C74D24"/>
    <w:rsid w:val="00C74D6B"/>
    <w:rsid w:val="00C74D81"/>
    <w:rsid w:val="00C75070"/>
    <w:rsid w:val="00C75345"/>
    <w:rsid w:val="00C754CE"/>
    <w:rsid w:val="00C755CE"/>
    <w:rsid w:val="00C7572F"/>
    <w:rsid w:val="00C75A4D"/>
    <w:rsid w:val="00C75A6B"/>
    <w:rsid w:val="00C75AB8"/>
    <w:rsid w:val="00C75C60"/>
    <w:rsid w:val="00C75E4D"/>
    <w:rsid w:val="00C761C9"/>
    <w:rsid w:val="00C76394"/>
    <w:rsid w:val="00C7655E"/>
    <w:rsid w:val="00C767F3"/>
    <w:rsid w:val="00C7695D"/>
    <w:rsid w:val="00C76FE3"/>
    <w:rsid w:val="00C77072"/>
    <w:rsid w:val="00C7724F"/>
    <w:rsid w:val="00C7731B"/>
    <w:rsid w:val="00C7737C"/>
    <w:rsid w:val="00C7742A"/>
    <w:rsid w:val="00C77BDA"/>
    <w:rsid w:val="00C77DEF"/>
    <w:rsid w:val="00C800E7"/>
    <w:rsid w:val="00C802B3"/>
    <w:rsid w:val="00C80574"/>
    <w:rsid w:val="00C80F53"/>
    <w:rsid w:val="00C81223"/>
    <w:rsid w:val="00C8123A"/>
    <w:rsid w:val="00C812CE"/>
    <w:rsid w:val="00C81315"/>
    <w:rsid w:val="00C815D0"/>
    <w:rsid w:val="00C81A7D"/>
    <w:rsid w:val="00C81B53"/>
    <w:rsid w:val="00C81D78"/>
    <w:rsid w:val="00C822B8"/>
    <w:rsid w:val="00C82427"/>
    <w:rsid w:val="00C829A3"/>
    <w:rsid w:val="00C82B70"/>
    <w:rsid w:val="00C82D4A"/>
    <w:rsid w:val="00C834BD"/>
    <w:rsid w:val="00C836D3"/>
    <w:rsid w:val="00C83843"/>
    <w:rsid w:val="00C83913"/>
    <w:rsid w:val="00C839A8"/>
    <w:rsid w:val="00C83E8A"/>
    <w:rsid w:val="00C83FB7"/>
    <w:rsid w:val="00C84135"/>
    <w:rsid w:val="00C84150"/>
    <w:rsid w:val="00C845A4"/>
    <w:rsid w:val="00C84996"/>
    <w:rsid w:val="00C84DE0"/>
    <w:rsid w:val="00C84E57"/>
    <w:rsid w:val="00C84F79"/>
    <w:rsid w:val="00C85260"/>
    <w:rsid w:val="00C85BE2"/>
    <w:rsid w:val="00C860CE"/>
    <w:rsid w:val="00C86123"/>
    <w:rsid w:val="00C86D1D"/>
    <w:rsid w:val="00C86E6E"/>
    <w:rsid w:val="00C87449"/>
    <w:rsid w:val="00C87481"/>
    <w:rsid w:val="00C874D8"/>
    <w:rsid w:val="00C87569"/>
    <w:rsid w:val="00C87635"/>
    <w:rsid w:val="00C8790C"/>
    <w:rsid w:val="00C87AA7"/>
    <w:rsid w:val="00C9024A"/>
    <w:rsid w:val="00C90252"/>
    <w:rsid w:val="00C90590"/>
    <w:rsid w:val="00C9071B"/>
    <w:rsid w:val="00C90C1E"/>
    <w:rsid w:val="00C91189"/>
    <w:rsid w:val="00C91248"/>
    <w:rsid w:val="00C914D1"/>
    <w:rsid w:val="00C9154A"/>
    <w:rsid w:val="00C91772"/>
    <w:rsid w:val="00C91A33"/>
    <w:rsid w:val="00C91B02"/>
    <w:rsid w:val="00C91CDC"/>
    <w:rsid w:val="00C920E8"/>
    <w:rsid w:val="00C9221E"/>
    <w:rsid w:val="00C9277C"/>
    <w:rsid w:val="00C929C7"/>
    <w:rsid w:val="00C92AF2"/>
    <w:rsid w:val="00C936EB"/>
    <w:rsid w:val="00C93A18"/>
    <w:rsid w:val="00C93D92"/>
    <w:rsid w:val="00C940D3"/>
    <w:rsid w:val="00C94290"/>
    <w:rsid w:val="00C946AE"/>
    <w:rsid w:val="00C946B3"/>
    <w:rsid w:val="00C94793"/>
    <w:rsid w:val="00C947C7"/>
    <w:rsid w:val="00C94A8A"/>
    <w:rsid w:val="00C951BA"/>
    <w:rsid w:val="00C951FB"/>
    <w:rsid w:val="00C953BB"/>
    <w:rsid w:val="00C954F0"/>
    <w:rsid w:val="00C9575D"/>
    <w:rsid w:val="00C95925"/>
    <w:rsid w:val="00C95EC0"/>
    <w:rsid w:val="00C95EF1"/>
    <w:rsid w:val="00C962C3"/>
    <w:rsid w:val="00C96716"/>
    <w:rsid w:val="00C96FCA"/>
    <w:rsid w:val="00C971A5"/>
    <w:rsid w:val="00C97494"/>
    <w:rsid w:val="00C9770A"/>
    <w:rsid w:val="00C9793B"/>
    <w:rsid w:val="00C97BF8"/>
    <w:rsid w:val="00C97CA8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3C"/>
    <w:rsid w:val="00CA3546"/>
    <w:rsid w:val="00CA3768"/>
    <w:rsid w:val="00CA3D86"/>
    <w:rsid w:val="00CA3EAA"/>
    <w:rsid w:val="00CA3F9E"/>
    <w:rsid w:val="00CA4148"/>
    <w:rsid w:val="00CA42CF"/>
    <w:rsid w:val="00CA4321"/>
    <w:rsid w:val="00CA43B5"/>
    <w:rsid w:val="00CA47FC"/>
    <w:rsid w:val="00CA4853"/>
    <w:rsid w:val="00CA4A41"/>
    <w:rsid w:val="00CA4B12"/>
    <w:rsid w:val="00CA4BB8"/>
    <w:rsid w:val="00CA4CCA"/>
    <w:rsid w:val="00CA522D"/>
    <w:rsid w:val="00CA53CF"/>
    <w:rsid w:val="00CA55C4"/>
    <w:rsid w:val="00CA56E9"/>
    <w:rsid w:val="00CA5874"/>
    <w:rsid w:val="00CA59F7"/>
    <w:rsid w:val="00CA5EA6"/>
    <w:rsid w:val="00CA5EC1"/>
    <w:rsid w:val="00CA5F77"/>
    <w:rsid w:val="00CA6219"/>
    <w:rsid w:val="00CA62A1"/>
    <w:rsid w:val="00CA63F0"/>
    <w:rsid w:val="00CA6642"/>
    <w:rsid w:val="00CA6BC8"/>
    <w:rsid w:val="00CA6EB0"/>
    <w:rsid w:val="00CA70C5"/>
    <w:rsid w:val="00CA714A"/>
    <w:rsid w:val="00CA741C"/>
    <w:rsid w:val="00CA76C3"/>
    <w:rsid w:val="00CA7B57"/>
    <w:rsid w:val="00CA7D2F"/>
    <w:rsid w:val="00CA7FDE"/>
    <w:rsid w:val="00CB07C9"/>
    <w:rsid w:val="00CB09BD"/>
    <w:rsid w:val="00CB0B02"/>
    <w:rsid w:val="00CB1389"/>
    <w:rsid w:val="00CB14FB"/>
    <w:rsid w:val="00CB15B0"/>
    <w:rsid w:val="00CB167F"/>
    <w:rsid w:val="00CB16B9"/>
    <w:rsid w:val="00CB175F"/>
    <w:rsid w:val="00CB23F0"/>
    <w:rsid w:val="00CB25D6"/>
    <w:rsid w:val="00CB2650"/>
    <w:rsid w:val="00CB2AF6"/>
    <w:rsid w:val="00CB2B11"/>
    <w:rsid w:val="00CB2B88"/>
    <w:rsid w:val="00CB2F0E"/>
    <w:rsid w:val="00CB31C1"/>
    <w:rsid w:val="00CB3288"/>
    <w:rsid w:val="00CB32BB"/>
    <w:rsid w:val="00CB3367"/>
    <w:rsid w:val="00CB33AF"/>
    <w:rsid w:val="00CB3848"/>
    <w:rsid w:val="00CB396E"/>
    <w:rsid w:val="00CB3B0B"/>
    <w:rsid w:val="00CB3C1D"/>
    <w:rsid w:val="00CB3EDD"/>
    <w:rsid w:val="00CB40CE"/>
    <w:rsid w:val="00CB42C5"/>
    <w:rsid w:val="00CB4427"/>
    <w:rsid w:val="00CB4568"/>
    <w:rsid w:val="00CB460E"/>
    <w:rsid w:val="00CB4EE4"/>
    <w:rsid w:val="00CB4F15"/>
    <w:rsid w:val="00CB4F79"/>
    <w:rsid w:val="00CB5265"/>
    <w:rsid w:val="00CB5458"/>
    <w:rsid w:val="00CB57D8"/>
    <w:rsid w:val="00CB5977"/>
    <w:rsid w:val="00CB5A25"/>
    <w:rsid w:val="00CB5C99"/>
    <w:rsid w:val="00CB5DAD"/>
    <w:rsid w:val="00CB608C"/>
    <w:rsid w:val="00CB609C"/>
    <w:rsid w:val="00CB6334"/>
    <w:rsid w:val="00CB64A1"/>
    <w:rsid w:val="00CB66A5"/>
    <w:rsid w:val="00CB6ABA"/>
    <w:rsid w:val="00CB6BF5"/>
    <w:rsid w:val="00CB7053"/>
    <w:rsid w:val="00CB75E4"/>
    <w:rsid w:val="00CB7754"/>
    <w:rsid w:val="00CB7910"/>
    <w:rsid w:val="00CB7A52"/>
    <w:rsid w:val="00CB7A65"/>
    <w:rsid w:val="00CB7ABA"/>
    <w:rsid w:val="00CB7B02"/>
    <w:rsid w:val="00CC0103"/>
    <w:rsid w:val="00CC0283"/>
    <w:rsid w:val="00CC05A3"/>
    <w:rsid w:val="00CC05FE"/>
    <w:rsid w:val="00CC0749"/>
    <w:rsid w:val="00CC0848"/>
    <w:rsid w:val="00CC09F5"/>
    <w:rsid w:val="00CC0AF2"/>
    <w:rsid w:val="00CC0B2C"/>
    <w:rsid w:val="00CC0C6A"/>
    <w:rsid w:val="00CC0DEA"/>
    <w:rsid w:val="00CC0EA7"/>
    <w:rsid w:val="00CC0EF2"/>
    <w:rsid w:val="00CC10D9"/>
    <w:rsid w:val="00CC11F1"/>
    <w:rsid w:val="00CC1598"/>
    <w:rsid w:val="00CC168B"/>
    <w:rsid w:val="00CC1794"/>
    <w:rsid w:val="00CC18CF"/>
    <w:rsid w:val="00CC1940"/>
    <w:rsid w:val="00CC1CCA"/>
    <w:rsid w:val="00CC2177"/>
    <w:rsid w:val="00CC2811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501F"/>
    <w:rsid w:val="00CC5040"/>
    <w:rsid w:val="00CC5258"/>
    <w:rsid w:val="00CC52F1"/>
    <w:rsid w:val="00CC5587"/>
    <w:rsid w:val="00CC56CA"/>
    <w:rsid w:val="00CC59DE"/>
    <w:rsid w:val="00CC5A9C"/>
    <w:rsid w:val="00CC5A9D"/>
    <w:rsid w:val="00CC5B98"/>
    <w:rsid w:val="00CC5D17"/>
    <w:rsid w:val="00CC5D6D"/>
    <w:rsid w:val="00CC5F7D"/>
    <w:rsid w:val="00CC61DC"/>
    <w:rsid w:val="00CC643D"/>
    <w:rsid w:val="00CC6984"/>
    <w:rsid w:val="00CC6A18"/>
    <w:rsid w:val="00CC6A47"/>
    <w:rsid w:val="00CC6AAC"/>
    <w:rsid w:val="00CC6CFF"/>
    <w:rsid w:val="00CC6E72"/>
    <w:rsid w:val="00CC75F9"/>
    <w:rsid w:val="00CC7636"/>
    <w:rsid w:val="00CC7690"/>
    <w:rsid w:val="00CC7705"/>
    <w:rsid w:val="00CC7CAE"/>
    <w:rsid w:val="00CC7CB3"/>
    <w:rsid w:val="00CD005A"/>
    <w:rsid w:val="00CD0228"/>
    <w:rsid w:val="00CD02AA"/>
    <w:rsid w:val="00CD02D7"/>
    <w:rsid w:val="00CD0580"/>
    <w:rsid w:val="00CD0CE9"/>
    <w:rsid w:val="00CD12D0"/>
    <w:rsid w:val="00CD14C1"/>
    <w:rsid w:val="00CD1671"/>
    <w:rsid w:val="00CD18B5"/>
    <w:rsid w:val="00CD1CAB"/>
    <w:rsid w:val="00CD1E99"/>
    <w:rsid w:val="00CD1F94"/>
    <w:rsid w:val="00CD200C"/>
    <w:rsid w:val="00CD20E1"/>
    <w:rsid w:val="00CD2382"/>
    <w:rsid w:val="00CD27B4"/>
    <w:rsid w:val="00CD27F2"/>
    <w:rsid w:val="00CD288A"/>
    <w:rsid w:val="00CD29F8"/>
    <w:rsid w:val="00CD2B51"/>
    <w:rsid w:val="00CD323A"/>
    <w:rsid w:val="00CD3571"/>
    <w:rsid w:val="00CD39A7"/>
    <w:rsid w:val="00CD4214"/>
    <w:rsid w:val="00CD42E7"/>
    <w:rsid w:val="00CD4305"/>
    <w:rsid w:val="00CD4512"/>
    <w:rsid w:val="00CD454F"/>
    <w:rsid w:val="00CD470C"/>
    <w:rsid w:val="00CD4755"/>
    <w:rsid w:val="00CD48A4"/>
    <w:rsid w:val="00CD4ADF"/>
    <w:rsid w:val="00CD5018"/>
    <w:rsid w:val="00CD5212"/>
    <w:rsid w:val="00CD5421"/>
    <w:rsid w:val="00CD551C"/>
    <w:rsid w:val="00CD5A63"/>
    <w:rsid w:val="00CD5CB2"/>
    <w:rsid w:val="00CD60D8"/>
    <w:rsid w:val="00CD6460"/>
    <w:rsid w:val="00CD6B8F"/>
    <w:rsid w:val="00CD6D3E"/>
    <w:rsid w:val="00CD710A"/>
    <w:rsid w:val="00CD7241"/>
    <w:rsid w:val="00CD74AA"/>
    <w:rsid w:val="00CD7918"/>
    <w:rsid w:val="00CE005A"/>
    <w:rsid w:val="00CE0213"/>
    <w:rsid w:val="00CE0718"/>
    <w:rsid w:val="00CE0842"/>
    <w:rsid w:val="00CE0975"/>
    <w:rsid w:val="00CE13F5"/>
    <w:rsid w:val="00CE1626"/>
    <w:rsid w:val="00CE164E"/>
    <w:rsid w:val="00CE16E3"/>
    <w:rsid w:val="00CE1BFA"/>
    <w:rsid w:val="00CE2706"/>
    <w:rsid w:val="00CE2835"/>
    <w:rsid w:val="00CE2CD5"/>
    <w:rsid w:val="00CE2D00"/>
    <w:rsid w:val="00CE3007"/>
    <w:rsid w:val="00CE350A"/>
    <w:rsid w:val="00CE365D"/>
    <w:rsid w:val="00CE36C8"/>
    <w:rsid w:val="00CE3BAE"/>
    <w:rsid w:val="00CE3C66"/>
    <w:rsid w:val="00CE3C99"/>
    <w:rsid w:val="00CE4469"/>
    <w:rsid w:val="00CE45B0"/>
    <w:rsid w:val="00CE48B0"/>
    <w:rsid w:val="00CE4F45"/>
    <w:rsid w:val="00CE4FD3"/>
    <w:rsid w:val="00CE580D"/>
    <w:rsid w:val="00CE58AD"/>
    <w:rsid w:val="00CE598C"/>
    <w:rsid w:val="00CE5A80"/>
    <w:rsid w:val="00CE5B51"/>
    <w:rsid w:val="00CE6059"/>
    <w:rsid w:val="00CE60AF"/>
    <w:rsid w:val="00CE621A"/>
    <w:rsid w:val="00CE6590"/>
    <w:rsid w:val="00CE6B9E"/>
    <w:rsid w:val="00CE6C77"/>
    <w:rsid w:val="00CE7967"/>
    <w:rsid w:val="00CE7AA8"/>
    <w:rsid w:val="00CE7BC6"/>
    <w:rsid w:val="00CE7E01"/>
    <w:rsid w:val="00CE7F3B"/>
    <w:rsid w:val="00CF0381"/>
    <w:rsid w:val="00CF03D5"/>
    <w:rsid w:val="00CF0736"/>
    <w:rsid w:val="00CF08DC"/>
    <w:rsid w:val="00CF0B4E"/>
    <w:rsid w:val="00CF0C6E"/>
    <w:rsid w:val="00CF0D69"/>
    <w:rsid w:val="00CF0D6C"/>
    <w:rsid w:val="00CF106B"/>
    <w:rsid w:val="00CF114F"/>
    <w:rsid w:val="00CF151D"/>
    <w:rsid w:val="00CF19DC"/>
    <w:rsid w:val="00CF1BCB"/>
    <w:rsid w:val="00CF1DE5"/>
    <w:rsid w:val="00CF1EAB"/>
    <w:rsid w:val="00CF1FAA"/>
    <w:rsid w:val="00CF2060"/>
    <w:rsid w:val="00CF20F7"/>
    <w:rsid w:val="00CF21E5"/>
    <w:rsid w:val="00CF21F9"/>
    <w:rsid w:val="00CF2934"/>
    <w:rsid w:val="00CF29FD"/>
    <w:rsid w:val="00CF2E7D"/>
    <w:rsid w:val="00CF2F60"/>
    <w:rsid w:val="00CF3359"/>
    <w:rsid w:val="00CF3377"/>
    <w:rsid w:val="00CF385B"/>
    <w:rsid w:val="00CF3971"/>
    <w:rsid w:val="00CF3FE8"/>
    <w:rsid w:val="00CF40BE"/>
    <w:rsid w:val="00CF4AF2"/>
    <w:rsid w:val="00CF4B04"/>
    <w:rsid w:val="00CF4B32"/>
    <w:rsid w:val="00CF4B60"/>
    <w:rsid w:val="00CF4D86"/>
    <w:rsid w:val="00CF4F14"/>
    <w:rsid w:val="00CF508C"/>
    <w:rsid w:val="00CF535B"/>
    <w:rsid w:val="00CF543B"/>
    <w:rsid w:val="00CF64BA"/>
    <w:rsid w:val="00CF6504"/>
    <w:rsid w:val="00CF68F6"/>
    <w:rsid w:val="00CF6953"/>
    <w:rsid w:val="00CF6E44"/>
    <w:rsid w:val="00CF7120"/>
    <w:rsid w:val="00CF77C2"/>
    <w:rsid w:val="00CF789A"/>
    <w:rsid w:val="00CF78B3"/>
    <w:rsid w:val="00CF78DF"/>
    <w:rsid w:val="00CF7B87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1F0"/>
    <w:rsid w:val="00D013F5"/>
    <w:rsid w:val="00D017A0"/>
    <w:rsid w:val="00D0198A"/>
    <w:rsid w:val="00D019A3"/>
    <w:rsid w:val="00D01A4A"/>
    <w:rsid w:val="00D01B6B"/>
    <w:rsid w:val="00D01D38"/>
    <w:rsid w:val="00D02242"/>
    <w:rsid w:val="00D025CB"/>
    <w:rsid w:val="00D027AA"/>
    <w:rsid w:val="00D02AA3"/>
    <w:rsid w:val="00D02AE8"/>
    <w:rsid w:val="00D02B59"/>
    <w:rsid w:val="00D02EC1"/>
    <w:rsid w:val="00D02F54"/>
    <w:rsid w:val="00D03044"/>
    <w:rsid w:val="00D03270"/>
    <w:rsid w:val="00D03625"/>
    <w:rsid w:val="00D03998"/>
    <w:rsid w:val="00D03A16"/>
    <w:rsid w:val="00D03A27"/>
    <w:rsid w:val="00D040E1"/>
    <w:rsid w:val="00D04854"/>
    <w:rsid w:val="00D048EF"/>
    <w:rsid w:val="00D04A3B"/>
    <w:rsid w:val="00D04B9B"/>
    <w:rsid w:val="00D04D3B"/>
    <w:rsid w:val="00D04D94"/>
    <w:rsid w:val="00D05353"/>
    <w:rsid w:val="00D05908"/>
    <w:rsid w:val="00D059E6"/>
    <w:rsid w:val="00D05B3A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FA2"/>
    <w:rsid w:val="00D07369"/>
    <w:rsid w:val="00D07629"/>
    <w:rsid w:val="00D078CC"/>
    <w:rsid w:val="00D07BC2"/>
    <w:rsid w:val="00D07D9A"/>
    <w:rsid w:val="00D07EB0"/>
    <w:rsid w:val="00D10029"/>
    <w:rsid w:val="00D102F9"/>
    <w:rsid w:val="00D104C2"/>
    <w:rsid w:val="00D10508"/>
    <w:rsid w:val="00D10731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78D"/>
    <w:rsid w:val="00D12AC1"/>
    <w:rsid w:val="00D12DF5"/>
    <w:rsid w:val="00D1350F"/>
    <w:rsid w:val="00D13548"/>
    <w:rsid w:val="00D1372E"/>
    <w:rsid w:val="00D138A0"/>
    <w:rsid w:val="00D13A64"/>
    <w:rsid w:val="00D13C6E"/>
    <w:rsid w:val="00D13DB6"/>
    <w:rsid w:val="00D13E29"/>
    <w:rsid w:val="00D13E5B"/>
    <w:rsid w:val="00D14189"/>
    <w:rsid w:val="00D1450C"/>
    <w:rsid w:val="00D14530"/>
    <w:rsid w:val="00D146D5"/>
    <w:rsid w:val="00D147C7"/>
    <w:rsid w:val="00D1490A"/>
    <w:rsid w:val="00D14CCD"/>
    <w:rsid w:val="00D15177"/>
    <w:rsid w:val="00D1524D"/>
    <w:rsid w:val="00D1531D"/>
    <w:rsid w:val="00D1532E"/>
    <w:rsid w:val="00D15370"/>
    <w:rsid w:val="00D1581C"/>
    <w:rsid w:val="00D15B45"/>
    <w:rsid w:val="00D15D8F"/>
    <w:rsid w:val="00D15E01"/>
    <w:rsid w:val="00D15FCC"/>
    <w:rsid w:val="00D16215"/>
    <w:rsid w:val="00D162B7"/>
    <w:rsid w:val="00D16779"/>
    <w:rsid w:val="00D16BA7"/>
    <w:rsid w:val="00D16C4A"/>
    <w:rsid w:val="00D16FD4"/>
    <w:rsid w:val="00D176F0"/>
    <w:rsid w:val="00D17BCB"/>
    <w:rsid w:val="00D17C49"/>
    <w:rsid w:val="00D17F45"/>
    <w:rsid w:val="00D20214"/>
    <w:rsid w:val="00D2049F"/>
    <w:rsid w:val="00D20875"/>
    <w:rsid w:val="00D2096D"/>
    <w:rsid w:val="00D20A95"/>
    <w:rsid w:val="00D20AA1"/>
    <w:rsid w:val="00D21001"/>
    <w:rsid w:val="00D21027"/>
    <w:rsid w:val="00D2108A"/>
    <w:rsid w:val="00D2138B"/>
    <w:rsid w:val="00D213EE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D5C"/>
    <w:rsid w:val="00D22EF8"/>
    <w:rsid w:val="00D22F30"/>
    <w:rsid w:val="00D231BE"/>
    <w:rsid w:val="00D23240"/>
    <w:rsid w:val="00D2359B"/>
    <w:rsid w:val="00D23610"/>
    <w:rsid w:val="00D23842"/>
    <w:rsid w:val="00D238AB"/>
    <w:rsid w:val="00D23AC8"/>
    <w:rsid w:val="00D23D10"/>
    <w:rsid w:val="00D23EF4"/>
    <w:rsid w:val="00D242BB"/>
    <w:rsid w:val="00D244B6"/>
    <w:rsid w:val="00D24810"/>
    <w:rsid w:val="00D24B40"/>
    <w:rsid w:val="00D24D18"/>
    <w:rsid w:val="00D2500E"/>
    <w:rsid w:val="00D25231"/>
    <w:rsid w:val="00D25A51"/>
    <w:rsid w:val="00D25BD0"/>
    <w:rsid w:val="00D25CFA"/>
    <w:rsid w:val="00D26048"/>
    <w:rsid w:val="00D265EA"/>
    <w:rsid w:val="00D2662F"/>
    <w:rsid w:val="00D2671D"/>
    <w:rsid w:val="00D26AA5"/>
    <w:rsid w:val="00D26D39"/>
    <w:rsid w:val="00D26DAC"/>
    <w:rsid w:val="00D271BB"/>
    <w:rsid w:val="00D27243"/>
    <w:rsid w:val="00D272FA"/>
    <w:rsid w:val="00D278C6"/>
    <w:rsid w:val="00D27EE6"/>
    <w:rsid w:val="00D30437"/>
    <w:rsid w:val="00D305BA"/>
    <w:rsid w:val="00D306FF"/>
    <w:rsid w:val="00D307D2"/>
    <w:rsid w:val="00D30FF1"/>
    <w:rsid w:val="00D30FF9"/>
    <w:rsid w:val="00D31426"/>
    <w:rsid w:val="00D316B5"/>
    <w:rsid w:val="00D31767"/>
    <w:rsid w:val="00D3187E"/>
    <w:rsid w:val="00D31A16"/>
    <w:rsid w:val="00D31C75"/>
    <w:rsid w:val="00D31CE2"/>
    <w:rsid w:val="00D31EE2"/>
    <w:rsid w:val="00D31F15"/>
    <w:rsid w:val="00D31F1F"/>
    <w:rsid w:val="00D326FF"/>
    <w:rsid w:val="00D32779"/>
    <w:rsid w:val="00D32DF6"/>
    <w:rsid w:val="00D334B6"/>
    <w:rsid w:val="00D33576"/>
    <w:rsid w:val="00D3360C"/>
    <w:rsid w:val="00D336F7"/>
    <w:rsid w:val="00D3386D"/>
    <w:rsid w:val="00D3396F"/>
    <w:rsid w:val="00D339A1"/>
    <w:rsid w:val="00D33F94"/>
    <w:rsid w:val="00D344D3"/>
    <w:rsid w:val="00D34C22"/>
    <w:rsid w:val="00D34ECB"/>
    <w:rsid w:val="00D35178"/>
    <w:rsid w:val="00D354B8"/>
    <w:rsid w:val="00D35598"/>
    <w:rsid w:val="00D358B2"/>
    <w:rsid w:val="00D36011"/>
    <w:rsid w:val="00D360A6"/>
    <w:rsid w:val="00D360F3"/>
    <w:rsid w:val="00D3632D"/>
    <w:rsid w:val="00D36534"/>
    <w:rsid w:val="00D36698"/>
    <w:rsid w:val="00D36744"/>
    <w:rsid w:val="00D369A4"/>
    <w:rsid w:val="00D36CD9"/>
    <w:rsid w:val="00D37064"/>
    <w:rsid w:val="00D37616"/>
    <w:rsid w:val="00D376DE"/>
    <w:rsid w:val="00D3779C"/>
    <w:rsid w:val="00D37934"/>
    <w:rsid w:val="00D37B78"/>
    <w:rsid w:val="00D37CE3"/>
    <w:rsid w:val="00D4001E"/>
    <w:rsid w:val="00D401A4"/>
    <w:rsid w:val="00D403F1"/>
    <w:rsid w:val="00D40539"/>
    <w:rsid w:val="00D406E2"/>
    <w:rsid w:val="00D40C45"/>
    <w:rsid w:val="00D40D9E"/>
    <w:rsid w:val="00D414AB"/>
    <w:rsid w:val="00D416AE"/>
    <w:rsid w:val="00D4170D"/>
    <w:rsid w:val="00D41767"/>
    <w:rsid w:val="00D417A5"/>
    <w:rsid w:val="00D418FF"/>
    <w:rsid w:val="00D41A23"/>
    <w:rsid w:val="00D41CF1"/>
    <w:rsid w:val="00D41F86"/>
    <w:rsid w:val="00D42191"/>
    <w:rsid w:val="00D4225C"/>
    <w:rsid w:val="00D4234B"/>
    <w:rsid w:val="00D4258B"/>
    <w:rsid w:val="00D42CC1"/>
    <w:rsid w:val="00D42F28"/>
    <w:rsid w:val="00D431E5"/>
    <w:rsid w:val="00D432A6"/>
    <w:rsid w:val="00D432B4"/>
    <w:rsid w:val="00D43407"/>
    <w:rsid w:val="00D4362E"/>
    <w:rsid w:val="00D43667"/>
    <w:rsid w:val="00D437B0"/>
    <w:rsid w:val="00D43986"/>
    <w:rsid w:val="00D43C5A"/>
    <w:rsid w:val="00D43DDB"/>
    <w:rsid w:val="00D43F3D"/>
    <w:rsid w:val="00D444DB"/>
    <w:rsid w:val="00D44805"/>
    <w:rsid w:val="00D448CF"/>
    <w:rsid w:val="00D44B73"/>
    <w:rsid w:val="00D44DE0"/>
    <w:rsid w:val="00D45D7A"/>
    <w:rsid w:val="00D45E92"/>
    <w:rsid w:val="00D45FDC"/>
    <w:rsid w:val="00D46057"/>
    <w:rsid w:val="00D46150"/>
    <w:rsid w:val="00D4644B"/>
    <w:rsid w:val="00D46527"/>
    <w:rsid w:val="00D46B14"/>
    <w:rsid w:val="00D46EB6"/>
    <w:rsid w:val="00D4764F"/>
    <w:rsid w:val="00D47DDB"/>
    <w:rsid w:val="00D501A6"/>
    <w:rsid w:val="00D501C0"/>
    <w:rsid w:val="00D50267"/>
    <w:rsid w:val="00D506DA"/>
    <w:rsid w:val="00D50B97"/>
    <w:rsid w:val="00D50DC8"/>
    <w:rsid w:val="00D50E30"/>
    <w:rsid w:val="00D513D2"/>
    <w:rsid w:val="00D515F1"/>
    <w:rsid w:val="00D51ECF"/>
    <w:rsid w:val="00D51FA4"/>
    <w:rsid w:val="00D51FAF"/>
    <w:rsid w:val="00D52580"/>
    <w:rsid w:val="00D52769"/>
    <w:rsid w:val="00D52C01"/>
    <w:rsid w:val="00D52D81"/>
    <w:rsid w:val="00D53096"/>
    <w:rsid w:val="00D5324A"/>
    <w:rsid w:val="00D532D5"/>
    <w:rsid w:val="00D53429"/>
    <w:rsid w:val="00D53460"/>
    <w:rsid w:val="00D53487"/>
    <w:rsid w:val="00D53638"/>
    <w:rsid w:val="00D5384D"/>
    <w:rsid w:val="00D53EBA"/>
    <w:rsid w:val="00D53F2C"/>
    <w:rsid w:val="00D54231"/>
    <w:rsid w:val="00D544DD"/>
    <w:rsid w:val="00D54614"/>
    <w:rsid w:val="00D54728"/>
    <w:rsid w:val="00D54A03"/>
    <w:rsid w:val="00D54BC6"/>
    <w:rsid w:val="00D54F5A"/>
    <w:rsid w:val="00D54FA6"/>
    <w:rsid w:val="00D551B6"/>
    <w:rsid w:val="00D55271"/>
    <w:rsid w:val="00D5581B"/>
    <w:rsid w:val="00D55E1E"/>
    <w:rsid w:val="00D56160"/>
    <w:rsid w:val="00D5618B"/>
    <w:rsid w:val="00D56258"/>
    <w:rsid w:val="00D56288"/>
    <w:rsid w:val="00D56389"/>
    <w:rsid w:val="00D56584"/>
    <w:rsid w:val="00D568E9"/>
    <w:rsid w:val="00D56BFB"/>
    <w:rsid w:val="00D56CA5"/>
    <w:rsid w:val="00D56D46"/>
    <w:rsid w:val="00D56D7E"/>
    <w:rsid w:val="00D56EC8"/>
    <w:rsid w:val="00D57088"/>
    <w:rsid w:val="00D574B3"/>
    <w:rsid w:val="00D575E4"/>
    <w:rsid w:val="00D5778B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2B8"/>
    <w:rsid w:val="00D615DD"/>
    <w:rsid w:val="00D61653"/>
    <w:rsid w:val="00D616CC"/>
    <w:rsid w:val="00D61748"/>
    <w:rsid w:val="00D61913"/>
    <w:rsid w:val="00D61A30"/>
    <w:rsid w:val="00D61CB0"/>
    <w:rsid w:val="00D62237"/>
    <w:rsid w:val="00D624B3"/>
    <w:rsid w:val="00D6272B"/>
    <w:rsid w:val="00D62877"/>
    <w:rsid w:val="00D6299D"/>
    <w:rsid w:val="00D62B16"/>
    <w:rsid w:val="00D62BD1"/>
    <w:rsid w:val="00D62C45"/>
    <w:rsid w:val="00D62C81"/>
    <w:rsid w:val="00D62EF4"/>
    <w:rsid w:val="00D63128"/>
    <w:rsid w:val="00D632BE"/>
    <w:rsid w:val="00D6336D"/>
    <w:rsid w:val="00D634D1"/>
    <w:rsid w:val="00D63A0A"/>
    <w:rsid w:val="00D63A1A"/>
    <w:rsid w:val="00D63D30"/>
    <w:rsid w:val="00D63E01"/>
    <w:rsid w:val="00D642A5"/>
    <w:rsid w:val="00D6462E"/>
    <w:rsid w:val="00D64B2D"/>
    <w:rsid w:val="00D650AC"/>
    <w:rsid w:val="00D6517C"/>
    <w:rsid w:val="00D6530E"/>
    <w:rsid w:val="00D65656"/>
    <w:rsid w:val="00D65708"/>
    <w:rsid w:val="00D65AE9"/>
    <w:rsid w:val="00D65DBE"/>
    <w:rsid w:val="00D65E22"/>
    <w:rsid w:val="00D65EA1"/>
    <w:rsid w:val="00D65FA4"/>
    <w:rsid w:val="00D660FF"/>
    <w:rsid w:val="00D662C1"/>
    <w:rsid w:val="00D66546"/>
    <w:rsid w:val="00D6671C"/>
    <w:rsid w:val="00D66818"/>
    <w:rsid w:val="00D66AF4"/>
    <w:rsid w:val="00D66C46"/>
    <w:rsid w:val="00D66D66"/>
    <w:rsid w:val="00D672E4"/>
    <w:rsid w:val="00D67573"/>
    <w:rsid w:val="00D678D9"/>
    <w:rsid w:val="00D67A2D"/>
    <w:rsid w:val="00D67A59"/>
    <w:rsid w:val="00D67C6A"/>
    <w:rsid w:val="00D67CEA"/>
    <w:rsid w:val="00D67DC0"/>
    <w:rsid w:val="00D67F06"/>
    <w:rsid w:val="00D70122"/>
    <w:rsid w:val="00D702BE"/>
    <w:rsid w:val="00D70445"/>
    <w:rsid w:val="00D70999"/>
    <w:rsid w:val="00D70A09"/>
    <w:rsid w:val="00D70FDA"/>
    <w:rsid w:val="00D7153C"/>
    <w:rsid w:val="00D7167A"/>
    <w:rsid w:val="00D718A3"/>
    <w:rsid w:val="00D71BC6"/>
    <w:rsid w:val="00D71C8F"/>
    <w:rsid w:val="00D71F13"/>
    <w:rsid w:val="00D71F30"/>
    <w:rsid w:val="00D723FB"/>
    <w:rsid w:val="00D7243D"/>
    <w:rsid w:val="00D727BB"/>
    <w:rsid w:val="00D72B3D"/>
    <w:rsid w:val="00D72C76"/>
    <w:rsid w:val="00D72DAF"/>
    <w:rsid w:val="00D731CB"/>
    <w:rsid w:val="00D73497"/>
    <w:rsid w:val="00D738C1"/>
    <w:rsid w:val="00D739E9"/>
    <w:rsid w:val="00D739F4"/>
    <w:rsid w:val="00D73AD4"/>
    <w:rsid w:val="00D740A7"/>
    <w:rsid w:val="00D74101"/>
    <w:rsid w:val="00D748F2"/>
    <w:rsid w:val="00D749AA"/>
    <w:rsid w:val="00D74A98"/>
    <w:rsid w:val="00D74C76"/>
    <w:rsid w:val="00D74E51"/>
    <w:rsid w:val="00D74F7D"/>
    <w:rsid w:val="00D75055"/>
    <w:rsid w:val="00D75057"/>
    <w:rsid w:val="00D753C3"/>
    <w:rsid w:val="00D754B9"/>
    <w:rsid w:val="00D75511"/>
    <w:rsid w:val="00D75D5C"/>
    <w:rsid w:val="00D76386"/>
    <w:rsid w:val="00D76442"/>
    <w:rsid w:val="00D76638"/>
    <w:rsid w:val="00D768FE"/>
    <w:rsid w:val="00D76B59"/>
    <w:rsid w:val="00D76D8A"/>
    <w:rsid w:val="00D77026"/>
    <w:rsid w:val="00D7718A"/>
    <w:rsid w:val="00D772FF"/>
    <w:rsid w:val="00D7750F"/>
    <w:rsid w:val="00D7751C"/>
    <w:rsid w:val="00D7754D"/>
    <w:rsid w:val="00D7787E"/>
    <w:rsid w:val="00D778CB"/>
    <w:rsid w:val="00D77A57"/>
    <w:rsid w:val="00D77E7B"/>
    <w:rsid w:val="00D77ECC"/>
    <w:rsid w:val="00D80190"/>
    <w:rsid w:val="00D802D3"/>
    <w:rsid w:val="00D80B9B"/>
    <w:rsid w:val="00D80DF2"/>
    <w:rsid w:val="00D81389"/>
    <w:rsid w:val="00D81567"/>
    <w:rsid w:val="00D817D5"/>
    <w:rsid w:val="00D81AF9"/>
    <w:rsid w:val="00D81BFE"/>
    <w:rsid w:val="00D81EBA"/>
    <w:rsid w:val="00D82026"/>
    <w:rsid w:val="00D8206E"/>
    <w:rsid w:val="00D823CD"/>
    <w:rsid w:val="00D823E4"/>
    <w:rsid w:val="00D8247D"/>
    <w:rsid w:val="00D82C66"/>
    <w:rsid w:val="00D82E99"/>
    <w:rsid w:val="00D830D3"/>
    <w:rsid w:val="00D835F5"/>
    <w:rsid w:val="00D83914"/>
    <w:rsid w:val="00D839A8"/>
    <w:rsid w:val="00D83B34"/>
    <w:rsid w:val="00D83B7C"/>
    <w:rsid w:val="00D83C03"/>
    <w:rsid w:val="00D84097"/>
    <w:rsid w:val="00D842BB"/>
    <w:rsid w:val="00D842DE"/>
    <w:rsid w:val="00D843E2"/>
    <w:rsid w:val="00D845B4"/>
    <w:rsid w:val="00D84631"/>
    <w:rsid w:val="00D847F4"/>
    <w:rsid w:val="00D84ED9"/>
    <w:rsid w:val="00D85083"/>
    <w:rsid w:val="00D85150"/>
    <w:rsid w:val="00D852AD"/>
    <w:rsid w:val="00D852F2"/>
    <w:rsid w:val="00D8555B"/>
    <w:rsid w:val="00D857B3"/>
    <w:rsid w:val="00D85CD1"/>
    <w:rsid w:val="00D85E17"/>
    <w:rsid w:val="00D85F15"/>
    <w:rsid w:val="00D85FA2"/>
    <w:rsid w:val="00D86005"/>
    <w:rsid w:val="00D861B3"/>
    <w:rsid w:val="00D861CB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87236"/>
    <w:rsid w:val="00D90490"/>
    <w:rsid w:val="00D9051B"/>
    <w:rsid w:val="00D90E25"/>
    <w:rsid w:val="00D90F7F"/>
    <w:rsid w:val="00D91159"/>
    <w:rsid w:val="00D91179"/>
    <w:rsid w:val="00D91370"/>
    <w:rsid w:val="00D91522"/>
    <w:rsid w:val="00D91676"/>
    <w:rsid w:val="00D91D52"/>
    <w:rsid w:val="00D91D93"/>
    <w:rsid w:val="00D91E68"/>
    <w:rsid w:val="00D91EF9"/>
    <w:rsid w:val="00D9213A"/>
    <w:rsid w:val="00D921CA"/>
    <w:rsid w:val="00D928BE"/>
    <w:rsid w:val="00D92C6F"/>
    <w:rsid w:val="00D92C92"/>
    <w:rsid w:val="00D92F0A"/>
    <w:rsid w:val="00D93044"/>
    <w:rsid w:val="00D930F4"/>
    <w:rsid w:val="00D9317E"/>
    <w:rsid w:val="00D931F2"/>
    <w:rsid w:val="00D93416"/>
    <w:rsid w:val="00D9360E"/>
    <w:rsid w:val="00D93734"/>
    <w:rsid w:val="00D937B5"/>
    <w:rsid w:val="00D937E0"/>
    <w:rsid w:val="00D93A2B"/>
    <w:rsid w:val="00D93A76"/>
    <w:rsid w:val="00D93CA8"/>
    <w:rsid w:val="00D93D2D"/>
    <w:rsid w:val="00D940C0"/>
    <w:rsid w:val="00D9412B"/>
    <w:rsid w:val="00D941EF"/>
    <w:rsid w:val="00D941F5"/>
    <w:rsid w:val="00D94C75"/>
    <w:rsid w:val="00D94E3C"/>
    <w:rsid w:val="00D95473"/>
    <w:rsid w:val="00D954CD"/>
    <w:rsid w:val="00D95A38"/>
    <w:rsid w:val="00D95F00"/>
    <w:rsid w:val="00D95F82"/>
    <w:rsid w:val="00D963DF"/>
    <w:rsid w:val="00D96709"/>
    <w:rsid w:val="00D967AF"/>
    <w:rsid w:val="00D96888"/>
    <w:rsid w:val="00D9689E"/>
    <w:rsid w:val="00D96F05"/>
    <w:rsid w:val="00D97666"/>
    <w:rsid w:val="00D97700"/>
    <w:rsid w:val="00D977D4"/>
    <w:rsid w:val="00D979B6"/>
    <w:rsid w:val="00D97AE5"/>
    <w:rsid w:val="00D97BE3"/>
    <w:rsid w:val="00D97CA7"/>
    <w:rsid w:val="00DA00E8"/>
    <w:rsid w:val="00DA0166"/>
    <w:rsid w:val="00DA0B38"/>
    <w:rsid w:val="00DA0CBD"/>
    <w:rsid w:val="00DA1379"/>
    <w:rsid w:val="00DA14A4"/>
    <w:rsid w:val="00DA18E9"/>
    <w:rsid w:val="00DA19B5"/>
    <w:rsid w:val="00DA1B72"/>
    <w:rsid w:val="00DA1BDC"/>
    <w:rsid w:val="00DA1C56"/>
    <w:rsid w:val="00DA209D"/>
    <w:rsid w:val="00DA24C1"/>
    <w:rsid w:val="00DA2642"/>
    <w:rsid w:val="00DA2B27"/>
    <w:rsid w:val="00DA2BC1"/>
    <w:rsid w:val="00DA2CB0"/>
    <w:rsid w:val="00DA2DC1"/>
    <w:rsid w:val="00DA2F16"/>
    <w:rsid w:val="00DA311C"/>
    <w:rsid w:val="00DA33AE"/>
    <w:rsid w:val="00DA34BD"/>
    <w:rsid w:val="00DA363E"/>
    <w:rsid w:val="00DA375F"/>
    <w:rsid w:val="00DA38F8"/>
    <w:rsid w:val="00DA394E"/>
    <w:rsid w:val="00DA3C3B"/>
    <w:rsid w:val="00DA3CE4"/>
    <w:rsid w:val="00DA42EF"/>
    <w:rsid w:val="00DA43F8"/>
    <w:rsid w:val="00DA44BA"/>
    <w:rsid w:val="00DA4610"/>
    <w:rsid w:val="00DA468E"/>
    <w:rsid w:val="00DA4836"/>
    <w:rsid w:val="00DA4C58"/>
    <w:rsid w:val="00DA4CB2"/>
    <w:rsid w:val="00DA5357"/>
    <w:rsid w:val="00DA53B1"/>
    <w:rsid w:val="00DA5A68"/>
    <w:rsid w:val="00DA5A82"/>
    <w:rsid w:val="00DA5DDA"/>
    <w:rsid w:val="00DA5E74"/>
    <w:rsid w:val="00DA6263"/>
    <w:rsid w:val="00DA668A"/>
    <w:rsid w:val="00DA6BB6"/>
    <w:rsid w:val="00DA6BE0"/>
    <w:rsid w:val="00DA6C54"/>
    <w:rsid w:val="00DA6CD1"/>
    <w:rsid w:val="00DA6DAD"/>
    <w:rsid w:val="00DA7329"/>
    <w:rsid w:val="00DA74C5"/>
    <w:rsid w:val="00DA7A6F"/>
    <w:rsid w:val="00DA7C8F"/>
    <w:rsid w:val="00DA7CB7"/>
    <w:rsid w:val="00DA7F38"/>
    <w:rsid w:val="00DA7F94"/>
    <w:rsid w:val="00DB0324"/>
    <w:rsid w:val="00DB050B"/>
    <w:rsid w:val="00DB06D1"/>
    <w:rsid w:val="00DB0754"/>
    <w:rsid w:val="00DB07AB"/>
    <w:rsid w:val="00DB086D"/>
    <w:rsid w:val="00DB096B"/>
    <w:rsid w:val="00DB0981"/>
    <w:rsid w:val="00DB09D2"/>
    <w:rsid w:val="00DB0B4D"/>
    <w:rsid w:val="00DB0B8F"/>
    <w:rsid w:val="00DB0D8D"/>
    <w:rsid w:val="00DB0EFF"/>
    <w:rsid w:val="00DB1062"/>
    <w:rsid w:val="00DB106A"/>
    <w:rsid w:val="00DB117A"/>
    <w:rsid w:val="00DB1270"/>
    <w:rsid w:val="00DB163E"/>
    <w:rsid w:val="00DB1718"/>
    <w:rsid w:val="00DB186D"/>
    <w:rsid w:val="00DB1880"/>
    <w:rsid w:val="00DB18DE"/>
    <w:rsid w:val="00DB1BC4"/>
    <w:rsid w:val="00DB1CA7"/>
    <w:rsid w:val="00DB1D42"/>
    <w:rsid w:val="00DB1F1B"/>
    <w:rsid w:val="00DB21A9"/>
    <w:rsid w:val="00DB225F"/>
    <w:rsid w:val="00DB23D3"/>
    <w:rsid w:val="00DB276C"/>
    <w:rsid w:val="00DB2A6B"/>
    <w:rsid w:val="00DB2AD7"/>
    <w:rsid w:val="00DB2D78"/>
    <w:rsid w:val="00DB3353"/>
    <w:rsid w:val="00DB367E"/>
    <w:rsid w:val="00DB3BB4"/>
    <w:rsid w:val="00DB3C1C"/>
    <w:rsid w:val="00DB3D08"/>
    <w:rsid w:val="00DB3D82"/>
    <w:rsid w:val="00DB3E72"/>
    <w:rsid w:val="00DB43EA"/>
    <w:rsid w:val="00DB44EB"/>
    <w:rsid w:val="00DB450A"/>
    <w:rsid w:val="00DB4640"/>
    <w:rsid w:val="00DB4719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5FE8"/>
    <w:rsid w:val="00DB63C9"/>
    <w:rsid w:val="00DB6405"/>
    <w:rsid w:val="00DB6532"/>
    <w:rsid w:val="00DB6594"/>
    <w:rsid w:val="00DB6705"/>
    <w:rsid w:val="00DB6850"/>
    <w:rsid w:val="00DB69A7"/>
    <w:rsid w:val="00DB6C5C"/>
    <w:rsid w:val="00DB6D63"/>
    <w:rsid w:val="00DB7103"/>
    <w:rsid w:val="00DB7185"/>
    <w:rsid w:val="00DB75FB"/>
    <w:rsid w:val="00DB7727"/>
    <w:rsid w:val="00DB788F"/>
    <w:rsid w:val="00DB79DD"/>
    <w:rsid w:val="00DB7EEB"/>
    <w:rsid w:val="00DC05D0"/>
    <w:rsid w:val="00DC073C"/>
    <w:rsid w:val="00DC0AFC"/>
    <w:rsid w:val="00DC0D8C"/>
    <w:rsid w:val="00DC0FD2"/>
    <w:rsid w:val="00DC1035"/>
    <w:rsid w:val="00DC123E"/>
    <w:rsid w:val="00DC12D5"/>
    <w:rsid w:val="00DC15CA"/>
    <w:rsid w:val="00DC164B"/>
    <w:rsid w:val="00DC1870"/>
    <w:rsid w:val="00DC1CE9"/>
    <w:rsid w:val="00DC1D23"/>
    <w:rsid w:val="00DC26FF"/>
    <w:rsid w:val="00DC294E"/>
    <w:rsid w:val="00DC2CCB"/>
    <w:rsid w:val="00DC2CD2"/>
    <w:rsid w:val="00DC30DF"/>
    <w:rsid w:val="00DC3289"/>
    <w:rsid w:val="00DC340A"/>
    <w:rsid w:val="00DC34AD"/>
    <w:rsid w:val="00DC34BF"/>
    <w:rsid w:val="00DC355F"/>
    <w:rsid w:val="00DC3B8A"/>
    <w:rsid w:val="00DC3F9E"/>
    <w:rsid w:val="00DC4149"/>
    <w:rsid w:val="00DC43D5"/>
    <w:rsid w:val="00DC440A"/>
    <w:rsid w:val="00DC4451"/>
    <w:rsid w:val="00DC4694"/>
    <w:rsid w:val="00DC470A"/>
    <w:rsid w:val="00DC4C89"/>
    <w:rsid w:val="00DC4FD3"/>
    <w:rsid w:val="00DC53F2"/>
    <w:rsid w:val="00DC5492"/>
    <w:rsid w:val="00DC560F"/>
    <w:rsid w:val="00DC5A59"/>
    <w:rsid w:val="00DC61D0"/>
    <w:rsid w:val="00DC61D4"/>
    <w:rsid w:val="00DC6316"/>
    <w:rsid w:val="00DC668D"/>
    <w:rsid w:val="00DC6A4E"/>
    <w:rsid w:val="00DC6F5A"/>
    <w:rsid w:val="00DC7EA3"/>
    <w:rsid w:val="00DD0053"/>
    <w:rsid w:val="00DD028C"/>
    <w:rsid w:val="00DD02CF"/>
    <w:rsid w:val="00DD061E"/>
    <w:rsid w:val="00DD06F9"/>
    <w:rsid w:val="00DD072E"/>
    <w:rsid w:val="00DD07E1"/>
    <w:rsid w:val="00DD0875"/>
    <w:rsid w:val="00DD0D61"/>
    <w:rsid w:val="00DD0F40"/>
    <w:rsid w:val="00DD0FBA"/>
    <w:rsid w:val="00DD10AA"/>
    <w:rsid w:val="00DD10E4"/>
    <w:rsid w:val="00DD162D"/>
    <w:rsid w:val="00DD182D"/>
    <w:rsid w:val="00DD1870"/>
    <w:rsid w:val="00DD1C7D"/>
    <w:rsid w:val="00DD1ECE"/>
    <w:rsid w:val="00DD2188"/>
    <w:rsid w:val="00DD220A"/>
    <w:rsid w:val="00DD2251"/>
    <w:rsid w:val="00DD275C"/>
    <w:rsid w:val="00DD27AD"/>
    <w:rsid w:val="00DD294E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38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5A8A"/>
    <w:rsid w:val="00DD60EC"/>
    <w:rsid w:val="00DD6160"/>
    <w:rsid w:val="00DD648B"/>
    <w:rsid w:val="00DD650F"/>
    <w:rsid w:val="00DD688A"/>
    <w:rsid w:val="00DD696F"/>
    <w:rsid w:val="00DD6C25"/>
    <w:rsid w:val="00DD6E4D"/>
    <w:rsid w:val="00DD7214"/>
    <w:rsid w:val="00DD72BC"/>
    <w:rsid w:val="00DD73AD"/>
    <w:rsid w:val="00DD7509"/>
    <w:rsid w:val="00DE00F6"/>
    <w:rsid w:val="00DE01F8"/>
    <w:rsid w:val="00DE045D"/>
    <w:rsid w:val="00DE047C"/>
    <w:rsid w:val="00DE099C"/>
    <w:rsid w:val="00DE0D85"/>
    <w:rsid w:val="00DE0DC9"/>
    <w:rsid w:val="00DE0E61"/>
    <w:rsid w:val="00DE0F82"/>
    <w:rsid w:val="00DE1498"/>
    <w:rsid w:val="00DE14D0"/>
    <w:rsid w:val="00DE1624"/>
    <w:rsid w:val="00DE1DB1"/>
    <w:rsid w:val="00DE22F0"/>
    <w:rsid w:val="00DE2449"/>
    <w:rsid w:val="00DE24AD"/>
    <w:rsid w:val="00DE2686"/>
    <w:rsid w:val="00DE28AA"/>
    <w:rsid w:val="00DE2901"/>
    <w:rsid w:val="00DE2C8E"/>
    <w:rsid w:val="00DE3233"/>
    <w:rsid w:val="00DE3241"/>
    <w:rsid w:val="00DE3378"/>
    <w:rsid w:val="00DE3380"/>
    <w:rsid w:val="00DE34B3"/>
    <w:rsid w:val="00DE3638"/>
    <w:rsid w:val="00DE3645"/>
    <w:rsid w:val="00DE366F"/>
    <w:rsid w:val="00DE377B"/>
    <w:rsid w:val="00DE3B33"/>
    <w:rsid w:val="00DE3B70"/>
    <w:rsid w:val="00DE3CE7"/>
    <w:rsid w:val="00DE3F5B"/>
    <w:rsid w:val="00DE400D"/>
    <w:rsid w:val="00DE4062"/>
    <w:rsid w:val="00DE411A"/>
    <w:rsid w:val="00DE4138"/>
    <w:rsid w:val="00DE4166"/>
    <w:rsid w:val="00DE4660"/>
    <w:rsid w:val="00DE4955"/>
    <w:rsid w:val="00DE49B5"/>
    <w:rsid w:val="00DE4F09"/>
    <w:rsid w:val="00DE534F"/>
    <w:rsid w:val="00DE553D"/>
    <w:rsid w:val="00DE55A7"/>
    <w:rsid w:val="00DE5C92"/>
    <w:rsid w:val="00DE5CAF"/>
    <w:rsid w:val="00DE6167"/>
    <w:rsid w:val="00DE6833"/>
    <w:rsid w:val="00DE68D9"/>
    <w:rsid w:val="00DE69C1"/>
    <w:rsid w:val="00DE6A8B"/>
    <w:rsid w:val="00DE6CF8"/>
    <w:rsid w:val="00DE6E32"/>
    <w:rsid w:val="00DE6F47"/>
    <w:rsid w:val="00DE6F55"/>
    <w:rsid w:val="00DE70BC"/>
    <w:rsid w:val="00DE73F0"/>
    <w:rsid w:val="00DE7937"/>
    <w:rsid w:val="00DE7A3A"/>
    <w:rsid w:val="00DE7B84"/>
    <w:rsid w:val="00DF0007"/>
    <w:rsid w:val="00DF0635"/>
    <w:rsid w:val="00DF0640"/>
    <w:rsid w:val="00DF06A3"/>
    <w:rsid w:val="00DF06A4"/>
    <w:rsid w:val="00DF07CF"/>
    <w:rsid w:val="00DF0A93"/>
    <w:rsid w:val="00DF0A97"/>
    <w:rsid w:val="00DF0B47"/>
    <w:rsid w:val="00DF0C2A"/>
    <w:rsid w:val="00DF0E41"/>
    <w:rsid w:val="00DF1246"/>
    <w:rsid w:val="00DF1298"/>
    <w:rsid w:val="00DF1477"/>
    <w:rsid w:val="00DF174E"/>
    <w:rsid w:val="00DF1958"/>
    <w:rsid w:val="00DF19FE"/>
    <w:rsid w:val="00DF1BD0"/>
    <w:rsid w:val="00DF24CD"/>
    <w:rsid w:val="00DF2BCA"/>
    <w:rsid w:val="00DF2C0D"/>
    <w:rsid w:val="00DF2CF7"/>
    <w:rsid w:val="00DF2EFA"/>
    <w:rsid w:val="00DF309C"/>
    <w:rsid w:val="00DF327A"/>
    <w:rsid w:val="00DF3484"/>
    <w:rsid w:val="00DF35E8"/>
    <w:rsid w:val="00DF37B4"/>
    <w:rsid w:val="00DF386C"/>
    <w:rsid w:val="00DF38EC"/>
    <w:rsid w:val="00DF3955"/>
    <w:rsid w:val="00DF3CD8"/>
    <w:rsid w:val="00DF3DD0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D6E"/>
    <w:rsid w:val="00DF6ED6"/>
    <w:rsid w:val="00DF7037"/>
    <w:rsid w:val="00DF72C9"/>
    <w:rsid w:val="00DF73C8"/>
    <w:rsid w:val="00DF7456"/>
    <w:rsid w:val="00DF759F"/>
    <w:rsid w:val="00DF77B0"/>
    <w:rsid w:val="00DF7AE5"/>
    <w:rsid w:val="00DF7AFD"/>
    <w:rsid w:val="00DF7B34"/>
    <w:rsid w:val="00DF7DF2"/>
    <w:rsid w:val="00DF7F26"/>
    <w:rsid w:val="00E001C2"/>
    <w:rsid w:val="00E005CC"/>
    <w:rsid w:val="00E00606"/>
    <w:rsid w:val="00E0060E"/>
    <w:rsid w:val="00E007CC"/>
    <w:rsid w:val="00E00A64"/>
    <w:rsid w:val="00E00B0F"/>
    <w:rsid w:val="00E00B2B"/>
    <w:rsid w:val="00E00B76"/>
    <w:rsid w:val="00E00C1F"/>
    <w:rsid w:val="00E00C9D"/>
    <w:rsid w:val="00E00DF8"/>
    <w:rsid w:val="00E00FD3"/>
    <w:rsid w:val="00E01211"/>
    <w:rsid w:val="00E01454"/>
    <w:rsid w:val="00E019AC"/>
    <w:rsid w:val="00E01C49"/>
    <w:rsid w:val="00E01D73"/>
    <w:rsid w:val="00E020FD"/>
    <w:rsid w:val="00E0213F"/>
    <w:rsid w:val="00E0237B"/>
    <w:rsid w:val="00E0239E"/>
    <w:rsid w:val="00E023AD"/>
    <w:rsid w:val="00E02611"/>
    <w:rsid w:val="00E02845"/>
    <w:rsid w:val="00E028D4"/>
    <w:rsid w:val="00E02A19"/>
    <w:rsid w:val="00E02AA4"/>
    <w:rsid w:val="00E02DC8"/>
    <w:rsid w:val="00E02F58"/>
    <w:rsid w:val="00E031C1"/>
    <w:rsid w:val="00E0345E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37"/>
    <w:rsid w:val="00E04FA7"/>
    <w:rsid w:val="00E0503A"/>
    <w:rsid w:val="00E05090"/>
    <w:rsid w:val="00E05217"/>
    <w:rsid w:val="00E05251"/>
    <w:rsid w:val="00E056EF"/>
    <w:rsid w:val="00E059D6"/>
    <w:rsid w:val="00E05BB4"/>
    <w:rsid w:val="00E05CD3"/>
    <w:rsid w:val="00E05DB7"/>
    <w:rsid w:val="00E05FB2"/>
    <w:rsid w:val="00E06648"/>
    <w:rsid w:val="00E06C18"/>
    <w:rsid w:val="00E06DBF"/>
    <w:rsid w:val="00E06F3C"/>
    <w:rsid w:val="00E06F9B"/>
    <w:rsid w:val="00E073A2"/>
    <w:rsid w:val="00E07679"/>
    <w:rsid w:val="00E078F5"/>
    <w:rsid w:val="00E079D9"/>
    <w:rsid w:val="00E07E67"/>
    <w:rsid w:val="00E07EA6"/>
    <w:rsid w:val="00E10108"/>
    <w:rsid w:val="00E1052E"/>
    <w:rsid w:val="00E105C4"/>
    <w:rsid w:val="00E107B5"/>
    <w:rsid w:val="00E10A2B"/>
    <w:rsid w:val="00E11285"/>
    <w:rsid w:val="00E11348"/>
    <w:rsid w:val="00E11353"/>
    <w:rsid w:val="00E1145E"/>
    <w:rsid w:val="00E11539"/>
    <w:rsid w:val="00E11B00"/>
    <w:rsid w:val="00E11BCA"/>
    <w:rsid w:val="00E11D2B"/>
    <w:rsid w:val="00E11E98"/>
    <w:rsid w:val="00E122AC"/>
    <w:rsid w:val="00E12305"/>
    <w:rsid w:val="00E123FF"/>
    <w:rsid w:val="00E124AD"/>
    <w:rsid w:val="00E124FE"/>
    <w:rsid w:val="00E12572"/>
    <w:rsid w:val="00E12624"/>
    <w:rsid w:val="00E1263B"/>
    <w:rsid w:val="00E12BDD"/>
    <w:rsid w:val="00E12D35"/>
    <w:rsid w:val="00E1315C"/>
    <w:rsid w:val="00E133E0"/>
    <w:rsid w:val="00E135EF"/>
    <w:rsid w:val="00E13798"/>
    <w:rsid w:val="00E138E5"/>
    <w:rsid w:val="00E13911"/>
    <w:rsid w:val="00E13915"/>
    <w:rsid w:val="00E139B5"/>
    <w:rsid w:val="00E1406E"/>
    <w:rsid w:val="00E140BD"/>
    <w:rsid w:val="00E141D6"/>
    <w:rsid w:val="00E14B4B"/>
    <w:rsid w:val="00E14C3F"/>
    <w:rsid w:val="00E14CB9"/>
    <w:rsid w:val="00E14F32"/>
    <w:rsid w:val="00E15285"/>
    <w:rsid w:val="00E154A5"/>
    <w:rsid w:val="00E15588"/>
    <w:rsid w:val="00E15598"/>
    <w:rsid w:val="00E1599A"/>
    <w:rsid w:val="00E15EFB"/>
    <w:rsid w:val="00E16143"/>
    <w:rsid w:val="00E16502"/>
    <w:rsid w:val="00E16806"/>
    <w:rsid w:val="00E169CF"/>
    <w:rsid w:val="00E169DB"/>
    <w:rsid w:val="00E16B61"/>
    <w:rsid w:val="00E16C6A"/>
    <w:rsid w:val="00E17026"/>
    <w:rsid w:val="00E170AF"/>
    <w:rsid w:val="00E1715D"/>
    <w:rsid w:val="00E172F9"/>
    <w:rsid w:val="00E1739C"/>
    <w:rsid w:val="00E1739F"/>
    <w:rsid w:val="00E17613"/>
    <w:rsid w:val="00E1789C"/>
    <w:rsid w:val="00E17E33"/>
    <w:rsid w:val="00E203B9"/>
    <w:rsid w:val="00E204D5"/>
    <w:rsid w:val="00E20822"/>
    <w:rsid w:val="00E2085C"/>
    <w:rsid w:val="00E20CA4"/>
    <w:rsid w:val="00E20FDC"/>
    <w:rsid w:val="00E2125F"/>
    <w:rsid w:val="00E21452"/>
    <w:rsid w:val="00E218FA"/>
    <w:rsid w:val="00E21AE6"/>
    <w:rsid w:val="00E21C30"/>
    <w:rsid w:val="00E21E10"/>
    <w:rsid w:val="00E21F02"/>
    <w:rsid w:val="00E221B5"/>
    <w:rsid w:val="00E221F7"/>
    <w:rsid w:val="00E2255B"/>
    <w:rsid w:val="00E22A87"/>
    <w:rsid w:val="00E22AB7"/>
    <w:rsid w:val="00E22BCE"/>
    <w:rsid w:val="00E22F89"/>
    <w:rsid w:val="00E22F9D"/>
    <w:rsid w:val="00E22FE1"/>
    <w:rsid w:val="00E22FEB"/>
    <w:rsid w:val="00E23049"/>
    <w:rsid w:val="00E23C1C"/>
    <w:rsid w:val="00E23C9F"/>
    <w:rsid w:val="00E23E8D"/>
    <w:rsid w:val="00E2400B"/>
    <w:rsid w:val="00E240EA"/>
    <w:rsid w:val="00E24243"/>
    <w:rsid w:val="00E244F3"/>
    <w:rsid w:val="00E24501"/>
    <w:rsid w:val="00E246EF"/>
    <w:rsid w:val="00E249C2"/>
    <w:rsid w:val="00E249E4"/>
    <w:rsid w:val="00E24B56"/>
    <w:rsid w:val="00E24C5B"/>
    <w:rsid w:val="00E24DD6"/>
    <w:rsid w:val="00E24E1E"/>
    <w:rsid w:val="00E250E8"/>
    <w:rsid w:val="00E25194"/>
    <w:rsid w:val="00E25210"/>
    <w:rsid w:val="00E25462"/>
    <w:rsid w:val="00E2567D"/>
    <w:rsid w:val="00E25A57"/>
    <w:rsid w:val="00E25C81"/>
    <w:rsid w:val="00E25D01"/>
    <w:rsid w:val="00E25D07"/>
    <w:rsid w:val="00E25F48"/>
    <w:rsid w:val="00E26148"/>
    <w:rsid w:val="00E26280"/>
    <w:rsid w:val="00E26518"/>
    <w:rsid w:val="00E26558"/>
    <w:rsid w:val="00E265D7"/>
    <w:rsid w:val="00E266E9"/>
    <w:rsid w:val="00E2678B"/>
    <w:rsid w:val="00E272D2"/>
    <w:rsid w:val="00E27364"/>
    <w:rsid w:val="00E275B3"/>
    <w:rsid w:val="00E276FF"/>
    <w:rsid w:val="00E277DF"/>
    <w:rsid w:val="00E27F25"/>
    <w:rsid w:val="00E30355"/>
    <w:rsid w:val="00E306AA"/>
    <w:rsid w:val="00E3073D"/>
    <w:rsid w:val="00E307BC"/>
    <w:rsid w:val="00E30808"/>
    <w:rsid w:val="00E30ABC"/>
    <w:rsid w:val="00E30C1A"/>
    <w:rsid w:val="00E30E79"/>
    <w:rsid w:val="00E30EB6"/>
    <w:rsid w:val="00E30F66"/>
    <w:rsid w:val="00E30F8E"/>
    <w:rsid w:val="00E310C6"/>
    <w:rsid w:val="00E311EA"/>
    <w:rsid w:val="00E317E8"/>
    <w:rsid w:val="00E31974"/>
    <w:rsid w:val="00E31BB9"/>
    <w:rsid w:val="00E31EFE"/>
    <w:rsid w:val="00E320B0"/>
    <w:rsid w:val="00E320E3"/>
    <w:rsid w:val="00E3220B"/>
    <w:rsid w:val="00E3222A"/>
    <w:rsid w:val="00E323F4"/>
    <w:rsid w:val="00E324B8"/>
    <w:rsid w:val="00E3257C"/>
    <w:rsid w:val="00E32796"/>
    <w:rsid w:val="00E32812"/>
    <w:rsid w:val="00E328F5"/>
    <w:rsid w:val="00E32CA5"/>
    <w:rsid w:val="00E32CDA"/>
    <w:rsid w:val="00E32DDC"/>
    <w:rsid w:val="00E32E35"/>
    <w:rsid w:val="00E330CA"/>
    <w:rsid w:val="00E33147"/>
    <w:rsid w:val="00E33151"/>
    <w:rsid w:val="00E33284"/>
    <w:rsid w:val="00E336C6"/>
    <w:rsid w:val="00E33A5B"/>
    <w:rsid w:val="00E33C62"/>
    <w:rsid w:val="00E33E4E"/>
    <w:rsid w:val="00E33FD1"/>
    <w:rsid w:val="00E342FC"/>
    <w:rsid w:val="00E34887"/>
    <w:rsid w:val="00E34901"/>
    <w:rsid w:val="00E34969"/>
    <w:rsid w:val="00E349D5"/>
    <w:rsid w:val="00E34CCB"/>
    <w:rsid w:val="00E35005"/>
    <w:rsid w:val="00E352A5"/>
    <w:rsid w:val="00E35336"/>
    <w:rsid w:val="00E3597A"/>
    <w:rsid w:val="00E35990"/>
    <w:rsid w:val="00E35B45"/>
    <w:rsid w:val="00E35CE2"/>
    <w:rsid w:val="00E366FD"/>
    <w:rsid w:val="00E3681B"/>
    <w:rsid w:val="00E36FEC"/>
    <w:rsid w:val="00E3717A"/>
    <w:rsid w:val="00E37708"/>
    <w:rsid w:val="00E3777F"/>
    <w:rsid w:val="00E3778E"/>
    <w:rsid w:val="00E377B3"/>
    <w:rsid w:val="00E37A2A"/>
    <w:rsid w:val="00E37B43"/>
    <w:rsid w:val="00E37C49"/>
    <w:rsid w:val="00E37E19"/>
    <w:rsid w:val="00E37ECE"/>
    <w:rsid w:val="00E37FAA"/>
    <w:rsid w:val="00E4001C"/>
    <w:rsid w:val="00E40293"/>
    <w:rsid w:val="00E402D7"/>
    <w:rsid w:val="00E403F9"/>
    <w:rsid w:val="00E4076B"/>
    <w:rsid w:val="00E40797"/>
    <w:rsid w:val="00E40830"/>
    <w:rsid w:val="00E40980"/>
    <w:rsid w:val="00E40A49"/>
    <w:rsid w:val="00E40D3B"/>
    <w:rsid w:val="00E41135"/>
    <w:rsid w:val="00E411D9"/>
    <w:rsid w:val="00E4123F"/>
    <w:rsid w:val="00E41251"/>
    <w:rsid w:val="00E413FB"/>
    <w:rsid w:val="00E417BB"/>
    <w:rsid w:val="00E41875"/>
    <w:rsid w:val="00E418FA"/>
    <w:rsid w:val="00E419D8"/>
    <w:rsid w:val="00E41C14"/>
    <w:rsid w:val="00E41C38"/>
    <w:rsid w:val="00E41E77"/>
    <w:rsid w:val="00E41FEC"/>
    <w:rsid w:val="00E42972"/>
    <w:rsid w:val="00E42CB0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332"/>
    <w:rsid w:val="00E444D3"/>
    <w:rsid w:val="00E44502"/>
    <w:rsid w:val="00E45110"/>
    <w:rsid w:val="00E45155"/>
    <w:rsid w:val="00E4517D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7BF"/>
    <w:rsid w:val="00E46996"/>
    <w:rsid w:val="00E46A4C"/>
    <w:rsid w:val="00E46C27"/>
    <w:rsid w:val="00E46E8E"/>
    <w:rsid w:val="00E470DE"/>
    <w:rsid w:val="00E472AE"/>
    <w:rsid w:val="00E47542"/>
    <w:rsid w:val="00E47A36"/>
    <w:rsid w:val="00E500A8"/>
    <w:rsid w:val="00E500AD"/>
    <w:rsid w:val="00E5070B"/>
    <w:rsid w:val="00E50B90"/>
    <w:rsid w:val="00E50BBC"/>
    <w:rsid w:val="00E51138"/>
    <w:rsid w:val="00E5118C"/>
    <w:rsid w:val="00E5135D"/>
    <w:rsid w:val="00E51774"/>
    <w:rsid w:val="00E5180C"/>
    <w:rsid w:val="00E51BBC"/>
    <w:rsid w:val="00E51C16"/>
    <w:rsid w:val="00E521DE"/>
    <w:rsid w:val="00E522A6"/>
    <w:rsid w:val="00E52875"/>
    <w:rsid w:val="00E5288B"/>
    <w:rsid w:val="00E5295F"/>
    <w:rsid w:val="00E5298C"/>
    <w:rsid w:val="00E52A05"/>
    <w:rsid w:val="00E52B40"/>
    <w:rsid w:val="00E52B78"/>
    <w:rsid w:val="00E52B88"/>
    <w:rsid w:val="00E52F40"/>
    <w:rsid w:val="00E5347D"/>
    <w:rsid w:val="00E5356D"/>
    <w:rsid w:val="00E5359F"/>
    <w:rsid w:val="00E53801"/>
    <w:rsid w:val="00E538BB"/>
    <w:rsid w:val="00E53976"/>
    <w:rsid w:val="00E53B97"/>
    <w:rsid w:val="00E54AFE"/>
    <w:rsid w:val="00E54F6D"/>
    <w:rsid w:val="00E5503D"/>
    <w:rsid w:val="00E55097"/>
    <w:rsid w:val="00E558EF"/>
    <w:rsid w:val="00E55B8E"/>
    <w:rsid w:val="00E55DBF"/>
    <w:rsid w:val="00E5639A"/>
    <w:rsid w:val="00E5664A"/>
    <w:rsid w:val="00E56C1D"/>
    <w:rsid w:val="00E56D62"/>
    <w:rsid w:val="00E57766"/>
    <w:rsid w:val="00E57C26"/>
    <w:rsid w:val="00E602A6"/>
    <w:rsid w:val="00E60389"/>
    <w:rsid w:val="00E60A88"/>
    <w:rsid w:val="00E61084"/>
    <w:rsid w:val="00E613BA"/>
    <w:rsid w:val="00E6145D"/>
    <w:rsid w:val="00E61608"/>
    <w:rsid w:val="00E61E51"/>
    <w:rsid w:val="00E61E94"/>
    <w:rsid w:val="00E61ED4"/>
    <w:rsid w:val="00E61F46"/>
    <w:rsid w:val="00E61F77"/>
    <w:rsid w:val="00E61FFB"/>
    <w:rsid w:val="00E62123"/>
    <w:rsid w:val="00E62129"/>
    <w:rsid w:val="00E62170"/>
    <w:rsid w:val="00E6241D"/>
    <w:rsid w:val="00E6265C"/>
    <w:rsid w:val="00E626BD"/>
    <w:rsid w:val="00E62AEE"/>
    <w:rsid w:val="00E62B54"/>
    <w:rsid w:val="00E62CDC"/>
    <w:rsid w:val="00E62E83"/>
    <w:rsid w:val="00E634DD"/>
    <w:rsid w:val="00E6362C"/>
    <w:rsid w:val="00E6390F"/>
    <w:rsid w:val="00E63948"/>
    <w:rsid w:val="00E63A68"/>
    <w:rsid w:val="00E640BC"/>
    <w:rsid w:val="00E641D2"/>
    <w:rsid w:val="00E642F8"/>
    <w:rsid w:val="00E6431C"/>
    <w:rsid w:val="00E644FD"/>
    <w:rsid w:val="00E645C4"/>
    <w:rsid w:val="00E645C8"/>
    <w:rsid w:val="00E64614"/>
    <w:rsid w:val="00E64618"/>
    <w:rsid w:val="00E646CC"/>
    <w:rsid w:val="00E64B8E"/>
    <w:rsid w:val="00E64E29"/>
    <w:rsid w:val="00E64F61"/>
    <w:rsid w:val="00E6535A"/>
    <w:rsid w:val="00E6563F"/>
    <w:rsid w:val="00E65D6D"/>
    <w:rsid w:val="00E65DE5"/>
    <w:rsid w:val="00E66033"/>
    <w:rsid w:val="00E6612E"/>
    <w:rsid w:val="00E66330"/>
    <w:rsid w:val="00E66778"/>
    <w:rsid w:val="00E669A5"/>
    <w:rsid w:val="00E66A86"/>
    <w:rsid w:val="00E66BFD"/>
    <w:rsid w:val="00E66EC4"/>
    <w:rsid w:val="00E670A1"/>
    <w:rsid w:val="00E673AE"/>
    <w:rsid w:val="00E673B7"/>
    <w:rsid w:val="00E67543"/>
    <w:rsid w:val="00E6757D"/>
    <w:rsid w:val="00E67710"/>
    <w:rsid w:val="00E679FE"/>
    <w:rsid w:val="00E67A51"/>
    <w:rsid w:val="00E67CB8"/>
    <w:rsid w:val="00E67D50"/>
    <w:rsid w:val="00E70107"/>
    <w:rsid w:val="00E7024D"/>
    <w:rsid w:val="00E70631"/>
    <w:rsid w:val="00E70667"/>
    <w:rsid w:val="00E70DA1"/>
    <w:rsid w:val="00E70F58"/>
    <w:rsid w:val="00E7107D"/>
    <w:rsid w:val="00E71293"/>
    <w:rsid w:val="00E71441"/>
    <w:rsid w:val="00E714D8"/>
    <w:rsid w:val="00E7188C"/>
    <w:rsid w:val="00E71977"/>
    <w:rsid w:val="00E71C8B"/>
    <w:rsid w:val="00E71DC8"/>
    <w:rsid w:val="00E71E22"/>
    <w:rsid w:val="00E7234D"/>
    <w:rsid w:val="00E724AD"/>
    <w:rsid w:val="00E727F5"/>
    <w:rsid w:val="00E728EB"/>
    <w:rsid w:val="00E72A86"/>
    <w:rsid w:val="00E72BEE"/>
    <w:rsid w:val="00E72D1A"/>
    <w:rsid w:val="00E7345D"/>
    <w:rsid w:val="00E7359C"/>
    <w:rsid w:val="00E735F7"/>
    <w:rsid w:val="00E7361D"/>
    <w:rsid w:val="00E73802"/>
    <w:rsid w:val="00E73833"/>
    <w:rsid w:val="00E738BE"/>
    <w:rsid w:val="00E7390B"/>
    <w:rsid w:val="00E73A62"/>
    <w:rsid w:val="00E73C57"/>
    <w:rsid w:val="00E7410F"/>
    <w:rsid w:val="00E746FA"/>
    <w:rsid w:val="00E7481E"/>
    <w:rsid w:val="00E749DD"/>
    <w:rsid w:val="00E74A76"/>
    <w:rsid w:val="00E74BC4"/>
    <w:rsid w:val="00E74BDC"/>
    <w:rsid w:val="00E74D69"/>
    <w:rsid w:val="00E74DC6"/>
    <w:rsid w:val="00E74E12"/>
    <w:rsid w:val="00E74EFE"/>
    <w:rsid w:val="00E74F5C"/>
    <w:rsid w:val="00E75278"/>
    <w:rsid w:val="00E75851"/>
    <w:rsid w:val="00E75A0F"/>
    <w:rsid w:val="00E75D0D"/>
    <w:rsid w:val="00E763CE"/>
    <w:rsid w:val="00E76518"/>
    <w:rsid w:val="00E766A8"/>
    <w:rsid w:val="00E76968"/>
    <w:rsid w:val="00E769CD"/>
    <w:rsid w:val="00E769D7"/>
    <w:rsid w:val="00E76BD4"/>
    <w:rsid w:val="00E76DA1"/>
    <w:rsid w:val="00E76F82"/>
    <w:rsid w:val="00E7726C"/>
    <w:rsid w:val="00E77359"/>
    <w:rsid w:val="00E77586"/>
    <w:rsid w:val="00E77817"/>
    <w:rsid w:val="00E77905"/>
    <w:rsid w:val="00E77C48"/>
    <w:rsid w:val="00E77D4A"/>
    <w:rsid w:val="00E77ED7"/>
    <w:rsid w:val="00E800EF"/>
    <w:rsid w:val="00E8011C"/>
    <w:rsid w:val="00E80246"/>
    <w:rsid w:val="00E80732"/>
    <w:rsid w:val="00E80939"/>
    <w:rsid w:val="00E81277"/>
    <w:rsid w:val="00E815B4"/>
    <w:rsid w:val="00E81742"/>
    <w:rsid w:val="00E819DE"/>
    <w:rsid w:val="00E81B90"/>
    <w:rsid w:val="00E81DC7"/>
    <w:rsid w:val="00E81E02"/>
    <w:rsid w:val="00E828EB"/>
    <w:rsid w:val="00E82C06"/>
    <w:rsid w:val="00E82C19"/>
    <w:rsid w:val="00E82E4F"/>
    <w:rsid w:val="00E82E8A"/>
    <w:rsid w:val="00E8322F"/>
    <w:rsid w:val="00E83308"/>
    <w:rsid w:val="00E83700"/>
    <w:rsid w:val="00E8386D"/>
    <w:rsid w:val="00E83AF0"/>
    <w:rsid w:val="00E83DCF"/>
    <w:rsid w:val="00E83FE6"/>
    <w:rsid w:val="00E8407E"/>
    <w:rsid w:val="00E841ED"/>
    <w:rsid w:val="00E84226"/>
    <w:rsid w:val="00E843F4"/>
    <w:rsid w:val="00E84AE8"/>
    <w:rsid w:val="00E84C86"/>
    <w:rsid w:val="00E84E1E"/>
    <w:rsid w:val="00E85095"/>
    <w:rsid w:val="00E854B8"/>
    <w:rsid w:val="00E8579F"/>
    <w:rsid w:val="00E8597D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6EB6"/>
    <w:rsid w:val="00E8707E"/>
    <w:rsid w:val="00E870D6"/>
    <w:rsid w:val="00E87474"/>
    <w:rsid w:val="00E876D0"/>
    <w:rsid w:val="00E877E0"/>
    <w:rsid w:val="00E87AE9"/>
    <w:rsid w:val="00E87F94"/>
    <w:rsid w:val="00E87FC0"/>
    <w:rsid w:val="00E9004C"/>
    <w:rsid w:val="00E900E4"/>
    <w:rsid w:val="00E9034A"/>
    <w:rsid w:val="00E90591"/>
    <w:rsid w:val="00E90650"/>
    <w:rsid w:val="00E907F9"/>
    <w:rsid w:val="00E90998"/>
    <w:rsid w:val="00E90A02"/>
    <w:rsid w:val="00E911A9"/>
    <w:rsid w:val="00E91282"/>
    <w:rsid w:val="00E9173A"/>
    <w:rsid w:val="00E91749"/>
    <w:rsid w:val="00E91C5F"/>
    <w:rsid w:val="00E91D94"/>
    <w:rsid w:val="00E9208C"/>
    <w:rsid w:val="00E92A5B"/>
    <w:rsid w:val="00E92A98"/>
    <w:rsid w:val="00E92ADB"/>
    <w:rsid w:val="00E92B8E"/>
    <w:rsid w:val="00E93020"/>
    <w:rsid w:val="00E932DA"/>
    <w:rsid w:val="00E93A7F"/>
    <w:rsid w:val="00E93B8D"/>
    <w:rsid w:val="00E9454D"/>
    <w:rsid w:val="00E9466B"/>
    <w:rsid w:val="00E946F1"/>
    <w:rsid w:val="00E947E3"/>
    <w:rsid w:val="00E94AF6"/>
    <w:rsid w:val="00E94D55"/>
    <w:rsid w:val="00E94F67"/>
    <w:rsid w:val="00E95053"/>
    <w:rsid w:val="00E950BA"/>
    <w:rsid w:val="00E95161"/>
    <w:rsid w:val="00E95199"/>
    <w:rsid w:val="00E9557F"/>
    <w:rsid w:val="00E95653"/>
    <w:rsid w:val="00E95928"/>
    <w:rsid w:val="00E9594E"/>
    <w:rsid w:val="00E9598E"/>
    <w:rsid w:val="00E95C45"/>
    <w:rsid w:val="00E95F81"/>
    <w:rsid w:val="00E9637D"/>
    <w:rsid w:val="00E965FF"/>
    <w:rsid w:val="00E967C4"/>
    <w:rsid w:val="00E96A0E"/>
    <w:rsid w:val="00E96AEB"/>
    <w:rsid w:val="00E96BC7"/>
    <w:rsid w:val="00E970E3"/>
    <w:rsid w:val="00E97362"/>
    <w:rsid w:val="00E97AC6"/>
    <w:rsid w:val="00E97C1E"/>
    <w:rsid w:val="00E97C87"/>
    <w:rsid w:val="00EA01A4"/>
    <w:rsid w:val="00EA05E6"/>
    <w:rsid w:val="00EA0A78"/>
    <w:rsid w:val="00EA0CC2"/>
    <w:rsid w:val="00EA0F7B"/>
    <w:rsid w:val="00EA13EF"/>
    <w:rsid w:val="00EA1507"/>
    <w:rsid w:val="00EA24FD"/>
    <w:rsid w:val="00EA2541"/>
    <w:rsid w:val="00EA2574"/>
    <w:rsid w:val="00EA268E"/>
    <w:rsid w:val="00EA26EC"/>
    <w:rsid w:val="00EA2A67"/>
    <w:rsid w:val="00EA2A8A"/>
    <w:rsid w:val="00EA2BC8"/>
    <w:rsid w:val="00EA2DD7"/>
    <w:rsid w:val="00EA2E61"/>
    <w:rsid w:val="00EA31D6"/>
    <w:rsid w:val="00EA320D"/>
    <w:rsid w:val="00EA343A"/>
    <w:rsid w:val="00EA347D"/>
    <w:rsid w:val="00EA352F"/>
    <w:rsid w:val="00EA3544"/>
    <w:rsid w:val="00EA38A3"/>
    <w:rsid w:val="00EA3B29"/>
    <w:rsid w:val="00EA3C30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CC1"/>
    <w:rsid w:val="00EA4D24"/>
    <w:rsid w:val="00EA5032"/>
    <w:rsid w:val="00EA5141"/>
    <w:rsid w:val="00EA5352"/>
    <w:rsid w:val="00EA53AE"/>
    <w:rsid w:val="00EA54B6"/>
    <w:rsid w:val="00EA56D3"/>
    <w:rsid w:val="00EA5925"/>
    <w:rsid w:val="00EA5954"/>
    <w:rsid w:val="00EA5A2E"/>
    <w:rsid w:val="00EA5E83"/>
    <w:rsid w:val="00EA5F79"/>
    <w:rsid w:val="00EA5FE1"/>
    <w:rsid w:val="00EA6304"/>
    <w:rsid w:val="00EA6540"/>
    <w:rsid w:val="00EA6A1D"/>
    <w:rsid w:val="00EA6B7C"/>
    <w:rsid w:val="00EA6C88"/>
    <w:rsid w:val="00EA6E39"/>
    <w:rsid w:val="00EA7022"/>
    <w:rsid w:val="00EA75A9"/>
    <w:rsid w:val="00EA7746"/>
    <w:rsid w:val="00EA782B"/>
    <w:rsid w:val="00EA7900"/>
    <w:rsid w:val="00EA791B"/>
    <w:rsid w:val="00EA7A35"/>
    <w:rsid w:val="00EA7B8D"/>
    <w:rsid w:val="00EA7D78"/>
    <w:rsid w:val="00EA7DB1"/>
    <w:rsid w:val="00EB0055"/>
    <w:rsid w:val="00EB0416"/>
    <w:rsid w:val="00EB0496"/>
    <w:rsid w:val="00EB052D"/>
    <w:rsid w:val="00EB09BA"/>
    <w:rsid w:val="00EB0C87"/>
    <w:rsid w:val="00EB16FC"/>
    <w:rsid w:val="00EB18BD"/>
    <w:rsid w:val="00EB1AED"/>
    <w:rsid w:val="00EB1D23"/>
    <w:rsid w:val="00EB1E44"/>
    <w:rsid w:val="00EB1EE2"/>
    <w:rsid w:val="00EB1F80"/>
    <w:rsid w:val="00EB1FB4"/>
    <w:rsid w:val="00EB21CD"/>
    <w:rsid w:val="00EB241A"/>
    <w:rsid w:val="00EB2425"/>
    <w:rsid w:val="00EB2A15"/>
    <w:rsid w:val="00EB2C99"/>
    <w:rsid w:val="00EB2D9F"/>
    <w:rsid w:val="00EB2FBF"/>
    <w:rsid w:val="00EB30E0"/>
    <w:rsid w:val="00EB30EF"/>
    <w:rsid w:val="00EB31E9"/>
    <w:rsid w:val="00EB3207"/>
    <w:rsid w:val="00EB3452"/>
    <w:rsid w:val="00EB36A7"/>
    <w:rsid w:val="00EB3845"/>
    <w:rsid w:val="00EB3D06"/>
    <w:rsid w:val="00EB3DFC"/>
    <w:rsid w:val="00EB3F29"/>
    <w:rsid w:val="00EB44F2"/>
    <w:rsid w:val="00EB46F3"/>
    <w:rsid w:val="00EB492C"/>
    <w:rsid w:val="00EB4DED"/>
    <w:rsid w:val="00EB4E3D"/>
    <w:rsid w:val="00EB52A8"/>
    <w:rsid w:val="00EB52B9"/>
    <w:rsid w:val="00EB5424"/>
    <w:rsid w:val="00EB5564"/>
    <w:rsid w:val="00EB5851"/>
    <w:rsid w:val="00EB5DA7"/>
    <w:rsid w:val="00EB611D"/>
    <w:rsid w:val="00EB637B"/>
    <w:rsid w:val="00EB659B"/>
    <w:rsid w:val="00EB6627"/>
    <w:rsid w:val="00EB6825"/>
    <w:rsid w:val="00EB689E"/>
    <w:rsid w:val="00EB697A"/>
    <w:rsid w:val="00EB6F3B"/>
    <w:rsid w:val="00EB6FF2"/>
    <w:rsid w:val="00EB704D"/>
    <w:rsid w:val="00EB70EA"/>
    <w:rsid w:val="00EB71D0"/>
    <w:rsid w:val="00EB7C34"/>
    <w:rsid w:val="00EB7C46"/>
    <w:rsid w:val="00EB7ED0"/>
    <w:rsid w:val="00EC023D"/>
    <w:rsid w:val="00EC027C"/>
    <w:rsid w:val="00EC03EB"/>
    <w:rsid w:val="00EC03FF"/>
    <w:rsid w:val="00EC056B"/>
    <w:rsid w:val="00EC0627"/>
    <w:rsid w:val="00EC0696"/>
    <w:rsid w:val="00EC07E9"/>
    <w:rsid w:val="00EC0B1D"/>
    <w:rsid w:val="00EC0ED4"/>
    <w:rsid w:val="00EC1184"/>
    <w:rsid w:val="00EC15D9"/>
    <w:rsid w:val="00EC2041"/>
    <w:rsid w:val="00EC2058"/>
    <w:rsid w:val="00EC222F"/>
    <w:rsid w:val="00EC2400"/>
    <w:rsid w:val="00EC247B"/>
    <w:rsid w:val="00EC25EE"/>
    <w:rsid w:val="00EC27BA"/>
    <w:rsid w:val="00EC31B5"/>
    <w:rsid w:val="00EC32BC"/>
    <w:rsid w:val="00EC34F1"/>
    <w:rsid w:val="00EC355F"/>
    <w:rsid w:val="00EC35A7"/>
    <w:rsid w:val="00EC396F"/>
    <w:rsid w:val="00EC3991"/>
    <w:rsid w:val="00EC39DA"/>
    <w:rsid w:val="00EC40CF"/>
    <w:rsid w:val="00EC40FB"/>
    <w:rsid w:val="00EC42C0"/>
    <w:rsid w:val="00EC43C4"/>
    <w:rsid w:val="00EC445F"/>
    <w:rsid w:val="00EC4511"/>
    <w:rsid w:val="00EC45C2"/>
    <w:rsid w:val="00EC466D"/>
    <w:rsid w:val="00EC48DC"/>
    <w:rsid w:val="00EC4AF0"/>
    <w:rsid w:val="00EC4CF4"/>
    <w:rsid w:val="00EC4E23"/>
    <w:rsid w:val="00EC4F93"/>
    <w:rsid w:val="00EC548E"/>
    <w:rsid w:val="00EC5970"/>
    <w:rsid w:val="00EC5CFF"/>
    <w:rsid w:val="00EC5E80"/>
    <w:rsid w:val="00EC64EB"/>
    <w:rsid w:val="00EC6792"/>
    <w:rsid w:val="00EC685B"/>
    <w:rsid w:val="00EC69A5"/>
    <w:rsid w:val="00EC7217"/>
    <w:rsid w:val="00EC7752"/>
    <w:rsid w:val="00EC7CCE"/>
    <w:rsid w:val="00EC7FB1"/>
    <w:rsid w:val="00ED010C"/>
    <w:rsid w:val="00ED03AE"/>
    <w:rsid w:val="00ED0522"/>
    <w:rsid w:val="00ED054A"/>
    <w:rsid w:val="00ED065E"/>
    <w:rsid w:val="00ED0B8E"/>
    <w:rsid w:val="00ED0C07"/>
    <w:rsid w:val="00ED0CCF"/>
    <w:rsid w:val="00ED0E7F"/>
    <w:rsid w:val="00ED1112"/>
    <w:rsid w:val="00ED1527"/>
    <w:rsid w:val="00ED1B3E"/>
    <w:rsid w:val="00ED1BAA"/>
    <w:rsid w:val="00ED21B2"/>
    <w:rsid w:val="00ED222F"/>
    <w:rsid w:val="00ED249F"/>
    <w:rsid w:val="00ED275A"/>
    <w:rsid w:val="00ED2941"/>
    <w:rsid w:val="00ED2B1F"/>
    <w:rsid w:val="00ED2DA7"/>
    <w:rsid w:val="00ED2DE0"/>
    <w:rsid w:val="00ED3117"/>
    <w:rsid w:val="00ED32E3"/>
    <w:rsid w:val="00ED3427"/>
    <w:rsid w:val="00ED393E"/>
    <w:rsid w:val="00ED3A86"/>
    <w:rsid w:val="00ED3B42"/>
    <w:rsid w:val="00ED4146"/>
    <w:rsid w:val="00ED47D0"/>
    <w:rsid w:val="00ED48FE"/>
    <w:rsid w:val="00ED4B09"/>
    <w:rsid w:val="00ED4C9A"/>
    <w:rsid w:val="00ED4DE9"/>
    <w:rsid w:val="00ED562C"/>
    <w:rsid w:val="00ED56B2"/>
    <w:rsid w:val="00ED56CA"/>
    <w:rsid w:val="00ED5A41"/>
    <w:rsid w:val="00ED5EA2"/>
    <w:rsid w:val="00ED5F66"/>
    <w:rsid w:val="00ED5F6E"/>
    <w:rsid w:val="00ED635D"/>
    <w:rsid w:val="00ED661E"/>
    <w:rsid w:val="00ED6845"/>
    <w:rsid w:val="00ED7667"/>
    <w:rsid w:val="00EE03F2"/>
    <w:rsid w:val="00EE0408"/>
    <w:rsid w:val="00EE044E"/>
    <w:rsid w:val="00EE04F0"/>
    <w:rsid w:val="00EE0A56"/>
    <w:rsid w:val="00EE0A98"/>
    <w:rsid w:val="00EE0AE4"/>
    <w:rsid w:val="00EE0B84"/>
    <w:rsid w:val="00EE10DF"/>
    <w:rsid w:val="00EE15B2"/>
    <w:rsid w:val="00EE170D"/>
    <w:rsid w:val="00EE17C4"/>
    <w:rsid w:val="00EE1837"/>
    <w:rsid w:val="00EE18BA"/>
    <w:rsid w:val="00EE19B0"/>
    <w:rsid w:val="00EE1E45"/>
    <w:rsid w:val="00EE1E48"/>
    <w:rsid w:val="00EE1F99"/>
    <w:rsid w:val="00EE1FAF"/>
    <w:rsid w:val="00EE2322"/>
    <w:rsid w:val="00EE2448"/>
    <w:rsid w:val="00EE2563"/>
    <w:rsid w:val="00EE293D"/>
    <w:rsid w:val="00EE29B2"/>
    <w:rsid w:val="00EE29EF"/>
    <w:rsid w:val="00EE2DC5"/>
    <w:rsid w:val="00EE2E6D"/>
    <w:rsid w:val="00EE32A2"/>
    <w:rsid w:val="00EE32BD"/>
    <w:rsid w:val="00EE33CC"/>
    <w:rsid w:val="00EE3494"/>
    <w:rsid w:val="00EE352D"/>
    <w:rsid w:val="00EE3654"/>
    <w:rsid w:val="00EE3753"/>
    <w:rsid w:val="00EE382A"/>
    <w:rsid w:val="00EE38FF"/>
    <w:rsid w:val="00EE39B1"/>
    <w:rsid w:val="00EE3C1A"/>
    <w:rsid w:val="00EE3D3B"/>
    <w:rsid w:val="00EE400C"/>
    <w:rsid w:val="00EE44B2"/>
    <w:rsid w:val="00EE4573"/>
    <w:rsid w:val="00EE488B"/>
    <w:rsid w:val="00EE49CC"/>
    <w:rsid w:val="00EE4AA2"/>
    <w:rsid w:val="00EE4BCE"/>
    <w:rsid w:val="00EE4C6F"/>
    <w:rsid w:val="00EE4ED7"/>
    <w:rsid w:val="00EE5087"/>
    <w:rsid w:val="00EE52E2"/>
    <w:rsid w:val="00EE53F0"/>
    <w:rsid w:val="00EE544D"/>
    <w:rsid w:val="00EE5767"/>
    <w:rsid w:val="00EE57C6"/>
    <w:rsid w:val="00EE5939"/>
    <w:rsid w:val="00EE5CD5"/>
    <w:rsid w:val="00EE5EF8"/>
    <w:rsid w:val="00EE621B"/>
    <w:rsid w:val="00EE65C0"/>
    <w:rsid w:val="00EE68AA"/>
    <w:rsid w:val="00EE7231"/>
    <w:rsid w:val="00EE734C"/>
    <w:rsid w:val="00EE73F9"/>
    <w:rsid w:val="00EE74CC"/>
    <w:rsid w:val="00EE76B2"/>
    <w:rsid w:val="00EE7AD6"/>
    <w:rsid w:val="00EE7C38"/>
    <w:rsid w:val="00EF0019"/>
    <w:rsid w:val="00EF002A"/>
    <w:rsid w:val="00EF0050"/>
    <w:rsid w:val="00EF0576"/>
    <w:rsid w:val="00EF0780"/>
    <w:rsid w:val="00EF0895"/>
    <w:rsid w:val="00EF08B1"/>
    <w:rsid w:val="00EF094E"/>
    <w:rsid w:val="00EF09E1"/>
    <w:rsid w:val="00EF0B8F"/>
    <w:rsid w:val="00EF0CAB"/>
    <w:rsid w:val="00EF0E79"/>
    <w:rsid w:val="00EF1751"/>
    <w:rsid w:val="00EF181C"/>
    <w:rsid w:val="00EF1979"/>
    <w:rsid w:val="00EF1C79"/>
    <w:rsid w:val="00EF2156"/>
    <w:rsid w:val="00EF234F"/>
    <w:rsid w:val="00EF25D1"/>
    <w:rsid w:val="00EF270D"/>
    <w:rsid w:val="00EF2A2F"/>
    <w:rsid w:val="00EF2AA0"/>
    <w:rsid w:val="00EF2B43"/>
    <w:rsid w:val="00EF2E5E"/>
    <w:rsid w:val="00EF32BA"/>
    <w:rsid w:val="00EF3866"/>
    <w:rsid w:val="00EF3D52"/>
    <w:rsid w:val="00EF3EA0"/>
    <w:rsid w:val="00EF4424"/>
    <w:rsid w:val="00EF44D7"/>
    <w:rsid w:val="00EF4742"/>
    <w:rsid w:val="00EF4783"/>
    <w:rsid w:val="00EF47E8"/>
    <w:rsid w:val="00EF490F"/>
    <w:rsid w:val="00EF4B9A"/>
    <w:rsid w:val="00EF4BB5"/>
    <w:rsid w:val="00EF4BC9"/>
    <w:rsid w:val="00EF4DC9"/>
    <w:rsid w:val="00EF4F0F"/>
    <w:rsid w:val="00EF50D1"/>
    <w:rsid w:val="00EF51FA"/>
    <w:rsid w:val="00EF5633"/>
    <w:rsid w:val="00EF5862"/>
    <w:rsid w:val="00EF5BE2"/>
    <w:rsid w:val="00EF6200"/>
    <w:rsid w:val="00EF646D"/>
    <w:rsid w:val="00EF6BD5"/>
    <w:rsid w:val="00EF6DC1"/>
    <w:rsid w:val="00EF70C8"/>
    <w:rsid w:val="00EF716D"/>
    <w:rsid w:val="00EF71AC"/>
    <w:rsid w:val="00EF728C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CD"/>
    <w:rsid w:val="00F003C4"/>
    <w:rsid w:val="00F008BB"/>
    <w:rsid w:val="00F00E2A"/>
    <w:rsid w:val="00F011FD"/>
    <w:rsid w:val="00F01581"/>
    <w:rsid w:val="00F021EC"/>
    <w:rsid w:val="00F0232F"/>
    <w:rsid w:val="00F024EF"/>
    <w:rsid w:val="00F02591"/>
    <w:rsid w:val="00F025F9"/>
    <w:rsid w:val="00F02B0B"/>
    <w:rsid w:val="00F02BCC"/>
    <w:rsid w:val="00F02E6C"/>
    <w:rsid w:val="00F03053"/>
    <w:rsid w:val="00F03207"/>
    <w:rsid w:val="00F034FF"/>
    <w:rsid w:val="00F038B1"/>
    <w:rsid w:val="00F03D1F"/>
    <w:rsid w:val="00F0406F"/>
    <w:rsid w:val="00F04105"/>
    <w:rsid w:val="00F041C1"/>
    <w:rsid w:val="00F042EC"/>
    <w:rsid w:val="00F044C7"/>
    <w:rsid w:val="00F045B8"/>
    <w:rsid w:val="00F04EFF"/>
    <w:rsid w:val="00F05550"/>
    <w:rsid w:val="00F05B4A"/>
    <w:rsid w:val="00F05C49"/>
    <w:rsid w:val="00F05EE3"/>
    <w:rsid w:val="00F06389"/>
    <w:rsid w:val="00F063B3"/>
    <w:rsid w:val="00F066D6"/>
    <w:rsid w:val="00F0672C"/>
    <w:rsid w:val="00F0674B"/>
    <w:rsid w:val="00F06AC1"/>
    <w:rsid w:val="00F06BB4"/>
    <w:rsid w:val="00F06DAC"/>
    <w:rsid w:val="00F06E52"/>
    <w:rsid w:val="00F07086"/>
    <w:rsid w:val="00F0713F"/>
    <w:rsid w:val="00F07574"/>
    <w:rsid w:val="00F07782"/>
    <w:rsid w:val="00F078B0"/>
    <w:rsid w:val="00F0796C"/>
    <w:rsid w:val="00F07A98"/>
    <w:rsid w:val="00F07CD7"/>
    <w:rsid w:val="00F07E99"/>
    <w:rsid w:val="00F07F1D"/>
    <w:rsid w:val="00F10263"/>
    <w:rsid w:val="00F10632"/>
    <w:rsid w:val="00F10B9E"/>
    <w:rsid w:val="00F10CD1"/>
    <w:rsid w:val="00F112F6"/>
    <w:rsid w:val="00F112F8"/>
    <w:rsid w:val="00F11527"/>
    <w:rsid w:val="00F11852"/>
    <w:rsid w:val="00F119F2"/>
    <w:rsid w:val="00F11F65"/>
    <w:rsid w:val="00F12089"/>
    <w:rsid w:val="00F12273"/>
    <w:rsid w:val="00F1229C"/>
    <w:rsid w:val="00F125E9"/>
    <w:rsid w:val="00F127BC"/>
    <w:rsid w:val="00F12CE0"/>
    <w:rsid w:val="00F12DA0"/>
    <w:rsid w:val="00F1303A"/>
    <w:rsid w:val="00F13068"/>
    <w:rsid w:val="00F1325F"/>
    <w:rsid w:val="00F1355B"/>
    <w:rsid w:val="00F136AC"/>
    <w:rsid w:val="00F1372B"/>
    <w:rsid w:val="00F13741"/>
    <w:rsid w:val="00F13B15"/>
    <w:rsid w:val="00F13C72"/>
    <w:rsid w:val="00F13D2E"/>
    <w:rsid w:val="00F13E68"/>
    <w:rsid w:val="00F13FBE"/>
    <w:rsid w:val="00F142EC"/>
    <w:rsid w:val="00F146DB"/>
    <w:rsid w:val="00F14A69"/>
    <w:rsid w:val="00F14ABD"/>
    <w:rsid w:val="00F14CC6"/>
    <w:rsid w:val="00F14EF7"/>
    <w:rsid w:val="00F14FB2"/>
    <w:rsid w:val="00F151D2"/>
    <w:rsid w:val="00F15648"/>
    <w:rsid w:val="00F1567B"/>
    <w:rsid w:val="00F1572E"/>
    <w:rsid w:val="00F158F0"/>
    <w:rsid w:val="00F15AB5"/>
    <w:rsid w:val="00F15C64"/>
    <w:rsid w:val="00F15DAD"/>
    <w:rsid w:val="00F1641D"/>
    <w:rsid w:val="00F168A7"/>
    <w:rsid w:val="00F1702B"/>
    <w:rsid w:val="00F1721F"/>
    <w:rsid w:val="00F17505"/>
    <w:rsid w:val="00F17FF5"/>
    <w:rsid w:val="00F20041"/>
    <w:rsid w:val="00F2011A"/>
    <w:rsid w:val="00F201F0"/>
    <w:rsid w:val="00F206F4"/>
    <w:rsid w:val="00F20C95"/>
    <w:rsid w:val="00F20D25"/>
    <w:rsid w:val="00F20E43"/>
    <w:rsid w:val="00F21277"/>
    <w:rsid w:val="00F212CE"/>
    <w:rsid w:val="00F212DB"/>
    <w:rsid w:val="00F2159E"/>
    <w:rsid w:val="00F216DD"/>
    <w:rsid w:val="00F217D6"/>
    <w:rsid w:val="00F2190D"/>
    <w:rsid w:val="00F21E38"/>
    <w:rsid w:val="00F21EF4"/>
    <w:rsid w:val="00F222DF"/>
    <w:rsid w:val="00F22328"/>
    <w:rsid w:val="00F225FC"/>
    <w:rsid w:val="00F2270F"/>
    <w:rsid w:val="00F22903"/>
    <w:rsid w:val="00F22934"/>
    <w:rsid w:val="00F22975"/>
    <w:rsid w:val="00F22A68"/>
    <w:rsid w:val="00F22F7A"/>
    <w:rsid w:val="00F2316D"/>
    <w:rsid w:val="00F23248"/>
    <w:rsid w:val="00F23606"/>
    <w:rsid w:val="00F236A4"/>
    <w:rsid w:val="00F23A9D"/>
    <w:rsid w:val="00F23C2B"/>
    <w:rsid w:val="00F23DC4"/>
    <w:rsid w:val="00F23FDE"/>
    <w:rsid w:val="00F240EB"/>
    <w:rsid w:val="00F24387"/>
    <w:rsid w:val="00F24575"/>
    <w:rsid w:val="00F2462E"/>
    <w:rsid w:val="00F246FA"/>
    <w:rsid w:val="00F247AF"/>
    <w:rsid w:val="00F24BCB"/>
    <w:rsid w:val="00F24D29"/>
    <w:rsid w:val="00F24FBE"/>
    <w:rsid w:val="00F2508E"/>
    <w:rsid w:val="00F2509A"/>
    <w:rsid w:val="00F2521D"/>
    <w:rsid w:val="00F25358"/>
    <w:rsid w:val="00F25831"/>
    <w:rsid w:val="00F259A4"/>
    <w:rsid w:val="00F259B8"/>
    <w:rsid w:val="00F25BFB"/>
    <w:rsid w:val="00F25C7B"/>
    <w:rsid w:val="00F262DD"/>
    <w:rsid w:val="00F263F9"/>
    <w:rsid w:val="00F268B8"/>
    <w:rsid w:val="00F26AA8"/>
    <w:rsid w:val="00F26F90"/>
    <w:rsid w:val="00F27092"/>
    <w:rsid w:val="00F27107"/>
    <w:rsid w:val="00F2742B"/>
    <w:rsid w:val="00F274FB"/>
    <w:rsid w:val="00F275AE"/>
    <w:rsid w:val="00F2763F"/>
    <w:rsid w:val="00F277AD"/>
    <w:rsid w:val="00F27A15"/>
    <w:rsid w:val="00F27B35"/>
    <w:rsid w:val="00F27B69"/>
    <w:rsid w:val="00F27BAB"/>
    <w:rsid w:val="00F27E59"/>
    <w:rsid w:val="00F305D1"/>
    <w:rsid w:val="00F30962"/>
    <w:rsid w:val="00F31754"/>
    <w:rsid w:val="00F318D4"/>
    <w:rsid w:val="00F3198E"/>
    <w:rsid w:val="00F31D82"/>
    <w:rsid w:val="00F31EE4"/>
    <w:rsid w:val="00F3205A"/>
    <w:rsid w:val="00F32216"/>
    <w:rsid w:val="00F3229A"/>
    <w:rsid w:val="00F32371"/>
    <w:rsid w:val="00F32484"/>
    <w:rsid w:val="00F32913"/>
    <w:rsid w:val="00F32995"/>
    <w:rsid w:val="00F32A0E"/>
    <w:rsid w:val="00F32CDD"/>
    <w:rsid w:val="00F32EC6"/>
    <w:rsid w:val="00F3305C"/>
    <w:rsid w:val="00F33087"/>
    <w:rsid w:val="00F3308F"/>
    <w:rsid w:val="00F331A9"/>
    <w:rsid w:val="00F33299"/>
    <w:rsid w:val="00F335B5"/>
    <w:rsid w:val="00F33621"/>
    <w:rsid w:val="00F3369E"/>
    <w:rsid w:val="00F336E1"/>
    <w:rsid w:val="00F33742"/>
    <w:rsid w:val="00F33802"/>
    <w:rsid w:val="00F3380A"/>
    <w:rsid w:val="00F3450E"/>
    <w:rsid w:val="00F347BA"/>
    <w:rsid w:val="00F34835"/>
    <w:rsid w:val="00F3485C"/>
    <w:rsid w:val="00F348C7"/>
    <w:rsid w:val="00F34923"/>
    <w:rsid w:val="00F34ED0"/>
    <w:rsid w:val="00F34FE2"/>
    <w:rsid w:val="00F35242"/>
    <w:rsid w:val="00F3533D"/>
    <w:rsid w:val="00F3561A"/>
    <w:rsid w:val="00F356A6"/>
    <w:rsid w:val="00F3586D"/>
    <w:rsid w:val="00F35B56"/>
    <w:rsid w:val="00F35C17"/>
    <w:rsid w:val="00F35DE1"/>
    <w:rsid w:val="00F35DF2"/>
    <w:rsid w:val="00F35E81"/>
    <w:rsid w:val="00F35FC3"/>
    <w:rsid w:val="00F36043"/>
    <w:rsid w:val="00F3615B"/>
    <w:rsid w:val="00F36403"/>
    <w:rsid w:val="00F36882"/>
    <w:rsid w:val="00F36B06"/>
    <w:rsid w:val="00F36E74"/>
    <w:rsid w:val="00F37024"/>
    <w:rsid w:val="00F3730E"/>
    <w:rsid w:val="00F3747E"/>
    <w:rsid w:val="00F374B0"/>
    <w:rsid w:val="00F3794F"/>
    <w:rsid w:val="00F37BE2"/>
    <w:rsid w:val="00F37CEE"/>
    <w:rsid w:val="00F4027D"/>
    <w:rsid w:val="00F409C1"/>
    <w:rsid w:val="00F40B01"/>
    <w:rsid w:val="00F40B51"/>
    <w:rsid w:val="00F40D4F"/>
    <w:rsid w:val="00F40EF4"/>
    <w:rsid w:val="00F40F48"/>
    <w:rsid w:val="00F41401"/>
    <w:rsid w:val="00F41532"/>
    <w:rsid w:val="00F415E4"/>
    <w:rsid w:val="00F41BC6"/>
    <w:rsid w:val="00F41C35"/>
    <w:rsid w:val="00F41DCB"/>
    <w:rsid w:val="00F4220B"/>
    <w:rsid w:val="00F422EB"/>
    <w:rsid w:val="00F42626"/>
    <w:rsid w:val="00F4263D"/>
    <w:rsid w:val="00F42814"/>
    <w:rsid w:val="00F428FA"/>
    <w:rsid w:val="00F42F23"/>
    <w:rsid w:val="00F42FDD"/>
    <w:rsid w:val="00F43089"/>
    <w:rsid w:val="00F431F7"/>
    <w:rsid w:val="00F43617"/>
    <w:rsid w:val="00F43654"/>
    <w:rsid w:val="00F43734"/>
    <w:rsid w:val="00F43935"/>
    <w:rsid w:val="00F439D8"/>
    <w:rsid w:val="00F43BE5"/>
    <w:rsid w:val="00F43DD0"/>
    <w:rsid w:val="00F43F4B"/>
    <w:rsid w:val="00F43F7A"/>
    <w:rsid w:val="00F440D4"/>
    <w:rsid w:val="00F44100"/>
    <w:rsid w:val="00F441BC"/>
    <w:rsid w:val="00F44287"/>
    <w:rsid w:val="00F444AA"/>
    <w:rsid w:val="00F4452B"/>
    <w:rsid w:val="00F44624"/>
    <w:rsid w:val="00F44634"/>
    <w:rsid w:val="00F44768"/>
    <w:rsid w:val="00F448A1"/>
    <w:rsid w:val="00F44982"/>
    <w:rsid w:val="00F44B82"/>
    <w:rsid w:val="00F44EAF"/>
    <w:rsid w:val="00F44FA4"/>
    <w:rsid w:val="00F45161"/>
    <w:rsid w:val="00F45289"/>
    <w:rsid w:val="00F454F3"/>
    <w:rsid w:val="00F45570"/>
    <w:rsid w:val="00F46058"/>
    <w:rsid w:val="00F46709"/>
    <w:rsid w:val="00F46C54"/>
    <w:rsid w:val="00F46E22"/>
    <w:rsid w:val="00F46F4D"/>
    <w:rsid w:val="00F46F94"/>
    <w:rsid w:val="00F4711F"/>
    <w:rsid w:val="00F471B3"/>
    <w:rsid w:val="00F477C4"/>
    <w:rsid w:val="00F479B3"/>
    <w:rsid w:val="00F47E24"/>
    <w:rsid w:val="00F506E8"/>
    <w:rsid w:val="00F5072D"/>
    <w:rsid w:val="00F50EC6"/>
    <w:rsid w:val="00F50F8B"/>
    <w:rsid w:val="00F5154A"/>
    <w:rsid w:val="00F5178A"/>
    <w:rsid w:val="00F51842"/>
    <w:rsid w:val="00F51EF5"/>
    <w:rsid w:val="00F52126"/>
    <w:rsid w:val="00F524D2"/>
    <w:rsid w:val="00F524DA"/>
    <w:rsid w:val="00F525A6"/>
    <w:rsid w:val="00F52860"/>
    <w:rsid w:val="00F52911"/>
    <w:rsid w:val="00F52BEF"/>
    <w:rsid w:val="00F52EA3"/>
    <w:rsid w:val="00F53475"/>
    <w:rsid w:val="00F535EE"/>
    <w:rsid w:val="00F5360B"/>
    <w:rsid w:val="00F536D4"/>
    <w:rsid w:val="00F537B8"/>
    <w:rsid w:val="00F5387E"/>
    <w:rsid w:val="00F53FBB"/>
    <w:rsid w:val="00F54091"/>
    <w:rsid w:val="00F540B3"/>
    <w:rsid w:val="00F54523"/>
    <w:rsid w:val="00F54982"/>
    <w:rsid w:val="00F54A2B"/>
    <w:rsid w:val="00F54C57"/>
    <w:rsid w:val="00F54CCE"/>
    <w:rsid w:val="00F54D9E"/>
    <w:rsid w:val="00F54ED6"/>
    <w:rsid w:val="00F54F56"/>
    <w:rsid w:val="00F5508D"/>
    <w:rsid w:val="00F550DC"/>
    <w:rsid w:val="00F55352"/>
    <w:rsid w:val="00F55756"/>
    <w:rsid w:val="00F558C4"/>
    <w:rsid w:val="00F55956"/>
    <w:rsid w:val="00F559B9"/>
    <w:rsid w:val="00F55B4A"/>
    <w:rsid w:val="00F55F38"/>
    <w:rsid w:val="00F55FC4"/>
    <w:rsid w:val="00F56078"/>
    <w:rsid w:val="00F56436"/>
    <w:rsid w:val="00F566FB"/>
    <w:rsid w:val="00F56959"/>
    <w:rsid w:val="00F56C78"/>
    <w:rsid w:val="00F56FC6"/>
    <w:rsid w:val="00F5707C"/>
    <w:rsid w:val="00F5708F"/>
    <w:rsid w:val="00F5760D"/>
    <w:rsid w:val="00F576A5"/>
    <w:rsid w:val="00F577B1"/>
    <w:rsid w:val="00F57D1A"/>
    <w:rsid w:val="00F57DB9"/>
    <w:rsid w:val="00F6021D"/>
    <w:rsid w:val="00F60298"/>
    <w:rsid w:val="00F603D2"/>
    <w:rsid w:val="00F6058D"/>
    <w:rsid w:val="00F605ED"/>
    <w:rsid w:val="00F607AF"/>
    <w:rsid w:val="00F6087D"/>
    <w:rsid w:val="00F60923"/>
    <w:rsid w:val="00F6136A"/>
    <w:rsid w:val="00F6155A"/>
    <w:rsid w:val="00F618AD"/>
    <w:rsid w:val="00F61ABF"/>
    <w:rsid w:val="00F61BDB"/>
    <w:rsid w:val="00F61E6A"/>
    <w:rsid w:val="00F62622"/>
    <w:rsid w:val="00F62624"/>
    <w:rsid w:val="00F629B9"/>
    <w:rsid w:val="00F62B86"/>
    <w:rsid w:val="00F62C26"/>
    <w:rsid w:val="00F62C52"/>
    <w:rsid w:val="00F62F21"/>
    <w:rsid w:val="00F631C7"/>
    <w:rsid w:val="00F63274"/>
    <w:rsid w:val="00F6356E"/>
    <w:rsid w:val="00F63A67"/>
    <w:rsid w:val="00F63A7A"/>
    <w:rsid w:val="00F63AE4"/>
    <w:rsid w:val="00F63C8A"/>
    <w:rsid w:val="00F6411A"/>
    <w:rsid w:val="00F644DD"/>
    <w:rsid w:val="00F646BC"/>
    <w:rsid w:val="00F646DD"/>
    <w:rsid w:val="00F6481E"/>
    <w:rsid w:val="00F648FF"/>
    <w:rsid w:val="00F64CA8"/>
    <w:rsid w:val="00F64D88"/>
    <w:rsid w:val="00F64EAB"/>
    <w:rsid w:val="00F65040"/>
    <w:rsid w:val="00F650B0"/>
    <w:rsid w:val="00F650BF"/>
    <w:rsid w:val="00F658B3"/>
    <w:rsid w:val="00F65CF0"/>
    <w:rsid w:val="00F66284"/>
    <w:rsid w:val="00F663AF"/>
    <w:rsid w:val="00F66417"/>
    <w:rsid w:val="00F66420"/>
    <w:rsid w:val="00F66465"/>
    <w:rsid w:val="00F666B0"/>
    <w:rsid w:val="00F6697A"/>
    <w:rsid w:val="00F66BF5"/>
    <w:rsid w:val="00F66C79"/>
    <w:rsid w:val="00F66F50"/>
    <w:rsid w:val="00F66F70"/>
    <w:rsid w:val="00F67072"/>
    <w:rsid w:val="00F67353"/>
    <w:rsid w:val="00F673AA"/>
    <w:rsid w:val="00F67664"/>
    <w:rsid w:val="00F6785B"/>
    <w:rsid w:val="00F67D81"/>
    <w:rsid w:val="00F702F0"/>
    <w:rsid w:val="00F7031F"/>
    <w:rsid w:val="00F704FC"/>
    <w:rsid w:val="00F706D5"/>
    <w:rsid w:val="00F70735"/>
    <w:rsid w:val="00F70861"/>
    <w:rsid w:val="00F70B94"/>
    <w:rsid w:val="00F70BB3"/>
    <w:rsid w:val="00F70D00"/>
    <w:rsid w:val="00F716AE"/>
    <w:rsid w:val="00F71830"/>
    <w:rsid w:val="00F71A67"/>
    <w:rsid w:val="00F71B36"/>
    <w:rsid w:val="00F720D9"/>
    <w:rsid w:val="00F7214D"/>
    <w:rsid w:val="00F723C6"/>
    <w:rsid w:val="00F725A6"/>
    <w:rsid w:val="00F72665"/>
    <w:rsid w:val="00F72A26"/>
    <w:rsid w:val="00F72B59"/>
    <w:rsid w:val="00F72F0C"/>
    <w:rsid w:val="00F72FA0"/>
    <w:rsid w:val="00F73988"/>
    <w:rsid w:val="00F739E8"/>
    <w:rsid w:val="00F73F2D"/>
    <w:rsid w:val="00F74130"/>
    <w:rsid w:val="00F742A2"/>
    <w:rsid w:val="00F74477"/>
    <w:rsid w:val="00F74FDB"/>
    <w:rsid w:val="00F75332"/>
    <w:rsid w:val="00F753B9"/>
    <w:rsid w:val="00F7555B"/>
    <w:rsid w:val="00F757F4"/>
    <w:rsid w:val="00F75A7A"/>
    <w:rsid w:val="00F75B5C"/>
    <w:rsid w:val="00F75D7A"/>
    <w:rsid w:val="00F75EC5"/>
    <w:rsid w:val="00F761DF"/>
    <w:rsid w:val="00F76356"/>
    <w:rsid w:val="00F76488"/>
    <w:rsid w:val="00F765A1"/>
    <w:rsid w:val="00F765C2"/>
    <w:rsid w:val="00F7689F"/>
    <w:rsid w:val="00F76A9C"/>
    <w:rsid w:val="00F76D53"/>
    <w:rsid w:val="00F76E8E"/>
    <w:rsid w:val="00F772E7"/>
    <w:rsid w:val="00F774EC"/>
    <w:rsid w:val="00F77604"/>
    <w:rsid w:val="00F777A7"/>
    <w:rsid w:val="00F77D96"/>
    <w:rsid w:val="00F77EE3"/>
    <w:rsid w:val="00F80043"/>
    <w:rsid w:val="00F8009B"/>
    <w:rsid w:val="00F80210"/>
    <w:rsid w:val="00F803F1"/>
    <w:rsid w:val="00F80428"/>
    <w:rsid w:val="00F807B0"/>
    <w:rsid w:val="00F807D6"/>
    <w:rsid w:val="00F80E18"/>
    <w:rsid w:val="00F80F23"/>
    <w:rsid w:val="00F80F2E"/>
    <w:rsid w:val="00F80F50"/>
    <w:rsid w:val="00F8100E"/>
    <w:rsid w:val="00F8117E"/>
    <w:rsid w:val="00F8141B"/>
    <w:rsid w:val="00F815BD"/>
    <w:rsid w:val="00F815CF"/>
    <w:rsid w:val="00F827ED"/>
    <w:rsid w:val="00F82849"/>
    <w:rsid w:val="00F82C9F"/>
    <w:rsid w:val="00F82D94"/>
    <w:rsid w:val="00F83017"/>
    <w:rsid w:val="00F8306D"/>
    <w:rsid w:val="00F83103"/>
    <w:rsid w:val="00F83137"/>
    <w:rsid w:val="00F83172"/>
    <w:rsid w:val="00F832C4"/>
    <w:rsid w:val="00F832EF"/>
    <w:rsid w:val="00F836B2"/>
    <w:rsid w:val="00F836E2"/>
    <w:rsid w:val="00F83984"/>
    <w:rsid w:val="00F83A2B"/>
    <w:rsid w:val="00F83B37"/>
    <w:rsid w:val="00F83C6D"/>
    <w:rsid w:val="00F83C84"/>
    <w:rsid w:val="00F841F3"/>
    <w:rsid w:val="00F84625"/>
    <w:rsid w:val="00F850DE"/>
    <w:rsid w:val="00F851F7"/>
    <w:rsid w:val="00F85225"/>
    <w:rsid w:val="00F85458"/>
    <w:rsid w:val="00F85475"/>
    <w:rsid w:val="00F8561F"/>
    <w:rsid w:val="00F857B2"/>
    <w:rsid w:val="00F85BC5"/>
    <w:rsid w:val="00F85C89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A46"/>
    <w:rsid w:val="00F86BE0"/>
    <w:rsid w:val="00F86E23"/>
    <w:rsid w:val="00F86FD7"/>
    <w:rsid w:val="00F8722C"/>
    <w:rsid w:val="00F87352"/>
    <w:rsid w:val="00F8760D"/>
    <w:rsid w:val="00F87C97"/>
    <w:rsid w:val="00F87F38"/>
    <w:rsid w:val="00F87F3B"/>
    <w:rsid w:val="00F90696"/>
    <w:rsid w:val="00F909C2"/>
    <w:rsid w:val="00F90CE8"/>
    <w:rsid w:val="00F90EE5"/>
    <w:rsid w:val="00F9108D"/>
    <w:rsid w:val="00F915EA"/>
    <w:rsid w:val="00F91CE4"/>
    <w:rsid w:val="00F92164"/>
    <w:rsid w:val="00F92182"/>
    <w:rsid w:val="00F9237E"/>
    <w:rsid w:val="00F925AC"/>
    <w:rsid w:val="00F92A24"/>
    <w:rsid w:val="00F92A49"/>
    <w:rsid w:val="00F92B97"/>
    <w:rsid w:val="00F92D18"/>
    <w:rsid w:val="00F92ECF"/>
    <w:rsid w:val="00F93122"/>
    <w:rsid w:val="00F932A2"/>
    <w:rsid w:val="00F93612"/>
    <w:rsid w:val="00F9389A"/>
    <w:rsid w:val="00F93A2F"/>
    <w:rsid w:val="00F93AD5"/>
    <w:rsid w:val="00F93EC2"/>
    <w:rsid w:val="00F9412F"/>
    <w:rsid w:val="00F9418A"/>
    <w:rsid w:val="00F941F9"/>
    <w:rsid w:val="00F94284"/>
    <w:rsid w:val="00F94805"/>
    <w:rsid w:val="00F94DC3"/>
    <w:rsid w:val="00F95000"/>
    <w:rsid w:val="00F951BE"/>
    <w:rsid w:val="00F951C7"/>
    <w:rsid w:val="00F95BE6"/>
    <w:rsid w:val="00F95C1A"/>
    <w:rsid w:val="00F95EB1"/>
    <w:rsid w:val="00F95F85"/>
    <w:rsid w:val="00F96156"/>
    <w:rsid w:val="00F9629A"/>
    <w:rsid w:val="00F9641A"/>
    <w:rsid w:val="00F964BB"/>
    <w:rsid w:val="00F96688"/>
    <w:rsid w:val="00F967ED"/>
    <w:rsid w:val="00F968E6"/>
    <w:rsid w:val="00F969B9"/>
    <w:rsid w:val="00F96BC5"/>
    <w:rsid w:val="00F96EBC"/>
    <w:rsid w:val="00F97427"/>
    <w:rsid w:val="00F9751D"/>
    <w:rsid w:val="00F9753C"/>
    <w:rsid w:val="00F975A0"/>
    <w:rsid w:val="00F978DF"/>
    <w:rsid w:val="00F979A7"/>
    <w:rsid w:val="00F97BDD"/>
    <w:rsid w:val="00F97E57"/>
    <w:rsid w:val="00F97EDE"/>
    <w:rsid w:val="00F97F89"/>
    <w:rsid w:val="00FA0033"/>
    <w:rsid w:val="00FA0132"/>
    <w:rsid w:val="00FA0463"/>
    <w:rsid w:val="00FA05E2"/>
    <w:rsid w:val="00FA0623"/>
    <w:rsid w:val="00FA082A"/>
    <w:rsid w:val="00FA0999"/>
    <w:rsid w:val="00FA0BAF"/>
    <w:rsid w:val="00FA0BC8"/>
    <w:rsid w:val="00FA0F17"/>
    <w:rsid w:val="00FA0F8C"/>
    <w:rsid w:val="00FA1087"/>
    <w:rsid w:val="00FA1598"/>
    <w:rsid w:val="00FA1623"/>
    <w:rsid w:val="00FA1807"/>
    <w:rsid w:val="00FA18BA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7DB"/>
    <w:rsid w:val="00FA3E32"/>
    <w:rsid w:val="00FA3FA8"/>
    <w:rsid w:val="00FA404A"/>
    <w:rsid w:val="00FA4300"/>
    <w:rsid w:val="00FA4452"/>
    <w:rsid w:val="00FA465A"/>
    <w:rsid w:val="00FA4B52"/>
    <w:rsid w:val="00FA4C5F"/>
    <w:rsid w:val="00FA4C6A"/>
    <w:rsid w:val="00FA532E"/>
    <w:rsid w:val="00FA558B"/>
    <w:rsid w:val="00FA58A9"/>
    <w:rsid w:val="00FA590D"/>
    <w:rsid w:val="00FA59E7"/>
    <w:rsid w:val="00FA5DF4"/>
    <w:rsid w:val="00FA65F3"/>
    <w:rsid w:val="00FA6869"/>
    <w:rsid w:val="00FA68DC"/>
    <w:rsid w:val="00FA6956"/>
    <w:rsid w:val="00FA6E67"/>
    <w:rsid w:val="00FA736E"/>
    <w:rsid w:val="00FA7400"/>
    <w:rsid w:val="00FA771C"/>
    <w:rsid w:val="00FA775E"/>
    <w:rsid w:val="00FA77BF"/>
    <w:rsid w:val="00FA7AB2"/>
    <w:rsid w:val="00FA7F57"/>
    <w:rsid w:val="00FB0009"/>
    <w:rsid w:val="00FB0175"/>
    <w:rsid w:val="00FB0448"/>
    <w:rsid w:val="00FB07C6"/>
    <w:rsid w:val="00FB0924"/>
    <w:rsid w:val="00FB0979"/>
    <w:rsid w:val="00FB0D21"/>
    <w:rsid w:val="00FB10F3"/>
    <w:rsid w:val="00FB123A"/>
    <w:rsid w:val="00FB12AE"/>
    <w:rsid w:val="00FB162F"/>
    <w:rsid w:val="00FB1996"/>
    <w:rsid w:val="00FB1AA3"/>
    <w:rsid w:val="00FB1E62"/>
    <w:rsid w:val="00FB2060"/>
    <w:rsid w:val="00FB232E"/>
    <w:rsid w:val="00FB28C7"/>
    <w:rsid w:val="00FB2A4E"/>
    <w:rsid w:val="00FB2B5E"/>
    <w:rsid w:val="00FB2D75"/>
    <w:rsid w:val="00FB31EC"/>
    <w:rsid w:val="00FB335F"/>
    <w:rsid w:val="00FB3420"/>
    <w:rsid w:val="00FB343B"/>
    <w:rsid w:val="00FB3BE8"/>
    <w:rsid w:val="00FB3DEB"/>
    <w:rsid w:val="00FB4054"/>
    <w:rsid w:val="00FB4546"/>
    <w:rsid w:val="00FB46BF"/>
    <w:rsid w:val="00FB46E5"/>
    <w:rsid w:val="00FB4796"/>
    <w:rsid w:val="00FB49B1"/>
    <w:rsid w:val="00FB4CA3"/>
    <w:rsid w:val="00FB4CA9"/>
    <w:rsid w:val="00FB4D9D"/>
    <w:rsid w:val="00FB4DD1"/>
    <w:rsid w:val="00FB4FB8"/>
    <w:rsid w:val="00FB5002"/>
    <w:rsid w:val="00FB50B3"/>
    <w:rsid w:val="00FB51CF"/>
    <w:rsid w:val="00FB5561"/>
    <w:rsid w:val="00FB5C74"/>
    <w:rsid w:val="00FB5DF7"/>
    <w:rsid w:val="00FB6AD6"/>
    <w:rsid w:val="00FB6BFC"/>
    <w:rsid w:val="00FB6D11"/>
    <w:rsid w:val="00FB70EE"/>
    <w:rsid w:val="00FB718C"/>
    <w:rsid w:val="00FB7329"/>
    <w:rsid w:val="00FB7537"/>
    <w:rsid w:val="00FB7624"/>
    <w:rsid w:val="00FB77B7"/>
    <w:rsid w:val="00FB78FF"/>
    <w:rsid w:val="00FB7964"/>
    <w:rsid w:val="00FB7F32"/>
    <w:rsid w:val="00FB7F63"/>
    <w:rsid w:val="00FC0199"/>
    <w:rsid w:val="00FC01C7"/>
    <w:rsid w:val="00FC058F"/>
    <w:rsid w:val="00FC0748"/>
    <w:rsid w:val="00FC078D"/>
    <w:rsid w:val="00FC0A1D"/>
    <w:rsid w:val="00FC0A46"/>
    <w:rsid w:val="00FC0C5B"/>
    <w:rsid w:val="00FC0C87"/>
    <w:rsid w:val="00FC0C9E"/>
    <w:rsid w:val="00FC113F"/>
    <w:rsid w:val="00FC1A6D"/>
    <w:rsid w:val="00FC1E79"/>
    <w:rsid w:val="00FC23B1"/>
    <w:rsid w:val="00FC2773"/>
    <w:rsid w:val="00FC27CC"/>
    <w:rsid w:val="00FC28B1"/>
    <w:rsid w:val="00FC2DFC"/>
    <w:rsid w:val="00FC2FE5"/>
    <w:rsid w:val="00FC319B"/>
    <w:rsid w:val="00FC32D8"/>
    <w:rsid w:val="00FC35BE"/>
    <w:rsid w:val="00FC3601"/>
    <w:rsid w:val="00FC366A"/>
    <w:rsid w:val="00FC388F"/>
    <w:rsid w:val="00FC3AA6"/>
    <w:rsid w:val="00FC3B98"/>
    <w:rsid w:val="00FC40C3"/>
    <w:rsid w:val="00FC46CC"/>
    <w:rsid w:val="00FC4B60"/>
    <w:rsid w:val="00FC4CCE"/>
    <w:rsid w:val="00FC4F3C"/>
    <w:rsid w:val="00FC504E"/>
    <w:rsid w:val="00FC50B8"/>
    <w:rsid w:val="00FC52B4"/>
    <w:rsid w:val="00FC59FA"/>
    <w:rsid w:val="00FC5EF5"/>
    <w:rsid w:val="00FC5FB2"/>
    <w:rsid w:val="00FC60D6"/>
    <w:rsid w:val="00FC60DF"/>
    <w:rsid w:val="00FC60E7"/>
    <w:rsid w:val="00FC6497"/>
    <w:rsid w:val="00FC64B0"/>
    <w:rsid w:val="00FC6802"/>
    <w:rsid w:val="00FC68B2"/>
    <w:rsid w:val="00FC6C6B"/>
    <w:rsid w:val="00FC6C94"/>
    <w:rsid w:val="00FC6DD4"/>
    <w:rsid w:val="00FC6FD6"/>
    <w:rsid w:val="00FC6FF4"/>
    <w:rsid w:val="00FC70C3"/>
    <w:rsid w:val="00FC7238"/>
    <w:rsid w:val="00FC72A1"/>
    <w:rsid w:val="00FC74D4"/>
    <w:rsid w:val="00FC787F"/>
    <w:rsid w:val="00FC794A"/>
    <w:rsid w:val="00FC7A51"/>
    <w:rsid w:val="00FC7DB5"/>
    <w:rsid w:val="00FC7EE4"/>
    <w:rsid w:val="00FD0001"/>
    <w:rsid w:val="00FD02B5"/>
    <w:rsid w:val="00FD0314"/>
    <w:rsid w:val="00FD051E"/>
    <w:rsid w:val="00FD0B47"/>
    <w:rsid w:val="00FD0C33"/>
    <w:rsid w:val="00FD127B"/>
    <w:rsid w:val="00FD12CB"/>
    <w:rsid w:val="00FD1424"/>
    <w:rsid w:val="00FD18DA"/>
    <w:rsid w:val="00FD1A53"/>
    <w:rsid w:val="00FD1B82"/>
    <w:rsid w:val="00FD1BD7"/>
    <w:rsid w:val="00FD1BF5"/>
    <w:rsid w:val="00FD1E8D"/>
    <w:rsid w:val="00FD1FB2"/>
    <w:rsid w:val="00FD211A"/>
    <w:rsid w:val="00FD2181"/>
    <w:rsid w:val="00FD2245"/>
    <w:rsid w:val="00FD227C"/>
    <w:rsid w:val="00FD22F0"/>
    <w:rsid w:val="00FD25B6"/>
    <w:rsid w:val="00FD27DD"/>
    <w:rsid w:val="00FD2854"/>
    <w:rsid w:val="00FD29F9"/>
    <w:rsid w:val="00FD2B5B"/>
    <w:rsid w:val="00FD3161"/>
    <w:rsid w:val="00FD36C7"/>
    <w:rsid w:val="00FD384C"/>
    <w:rsid w:val="00FD4338"/>
    <w:rsid w:val="00FD4363"/>
    <w:rsid w:val="00FD45B4"/>
    <w:rsid w:val="00FD4910"/>
    <w:rsid w:val="00FD4B74"/>
    <w:rsid w:val="00FD4F29"/>
    <w:rsid w:val="00FD5075"/>
    <w:rsid w:val="00FD5099"/>
    <w:rsid w:val="00FD5414"/>
    <w:rsid w:val="00FD54C8"/>
    <w:rsid w:val="00FD54F5"/>
    <w:rsid w:val="00FD5787"/>
    <w:rsid w:val="00FD5949"/>
    <w:rsid w:val="00FD5999"/>
    <w:rsid w:val="00FD5E06"/>
    <w:rsid w:val="00FD638E"/>
    <w:rsid w:val="00FD6501"/>
    <w:rsid w:val="00FD6617"/>
    <w:rsid w:val="00FD6896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1F"/>
    <w:rsid w:val="00FE176E"/>
    <w:rsid w:val="00FE1B7F"/>
    <w:rsid w:val="00FE1B8F"/>
    <w:rsid w:val="00FE1B9E"/>
    <w:rsid w:val="00FE1EC4"/>
    <w:rsid w:val="00FE1ED4"/>
    <w:rsid w:val="00FE1F27"/>
    <w:rsid w:val="00FE24E8"/>
    <w:rsid w:val="00FE2A07"/>
    <w:rsid w:val="00FE2BA7"/>
    <w:rsid w:val="00FE2D4F"/>
    <w:rsid w:val="00FE2E62"/>
    <w:rsid w:val="00FE33E6"/>
    <w:rsid w:val="00FE344D"/>
    <w:rsid w:val="00FE34D9"/>
    <w:rsid w:val="00FE3768"/>
    <w:rsid w:val="00FE3D6C"/>
    <w:rsid w:val="00FE4236"/>
    <w:rsid w:val="00FE44C0"/>
    <w:rsid w:val="00FE4906"/>
    <w:rsid w:val="00FE4CC8"/>
    <w:rsid w:val="00FE4E60"/>
    <w:rsid w:val="00FE50F9"/>
    <w:rsid w:val="00FE57C3"/>
    <w:rsid w:val="00FE5F2B"/>
    <w:rsid w:val="00FE6222"/>
    <w:rsid w:val="00FE6345"/>
    <w:rsid w:val="00FE6566"/>
    <w:rsid w:val="00FE6570"/>
    <w:rsid w:val="00FE6D5C"/>
    <w:rsid w:val="00FE6F49"/>
    <w:rsid w:val="00FE70B8"/>
    <w:rsid w:val="00FE70F5"/>
    <w:rsid w:val="00FE73EB"/>
    <w:rsid w:val="00FE7456"/>
    <w:rsid w:val="00FE7503"/>
    <w:rsid w:val="00FE760E"/>
    <w:rsid w:val="00FE767F"/>
    <w:rsid w:val="00FE7777"/>
    <w:rsid w:val="00FE79AC"/>
    <w:rsid w:val="00FE7B7D"/>
    <w:rsid w:val="00FE7C5C"/>
    <w:rsid w:val="00FF044D"/>
    <w:rsid w:val="00FF074A"/>
    <w:rsid w:val="00FF0901"/>
    <w:rsid w:val="00FF0C1D"/>
    <w:rsid w:val="00FF0FE2"/>
    <w:rsid w:val="00FF11DC"/>
    <w:rsid w:val="00FF122B"/>
    <w:rsid w:val="00FF12CF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7A0"/>
    <w:rsid w:val="00FF28A7"/>
    <w:rsid w:val="00FF2900"/>
    <w:rsid w:val="00FF2963"/>
    <w:rsid w:val="00FF2991"/>
    <w:rsid w:val="00FF3317"/>
    <w:rsid w:val="00FF3427"/>
    <w:rsid w:val="00FF34E3"/>
    <w:rsid w:val="00FF377B"/>
    <w:rsid w:val="00FF3862"/>
    <w:rsid w:val="00FF39F1"/>
    <w:rsid w:val="00FF3ADB"/>
    <w:rsid w:val="00FF3CF4"/>
    <w:rsid w:val="00FF4105"/>
    <w:rsid w:val="00FF4333"/>
    <w:rsid w:val="00FF4337"/>
    <w:rsid w:val="00FF4602"/>
    <w:rsid w:val="00FF46BF"/>
    <w:rsid w:val="00FF487C"/>
    <w:rsid w:val="00FF4AF8"/>
    <w:rsid w:val="00FF4B5A"/>
    <w:rsid w:val="00FF4EAC"/>
    <w:rsid w:val="00FF5289"/>
    <w:rsid w:val="00FF5630"/>
    <w:rsid w:val="00FF5789"/>
    <w:rsid w:val="00FF5898"/>
    <w:rsid w:val="00FF59A7"/>
    <w:rsid w:val="00FF5E85"/>
    <w:rsid w:val="00FF5F05"/>
    <w:rsid w:val="00FF5FAE"/>
    <w:rsid w:val="00FF6104"/>
    <w:rsid w:val="00FF6577"/>
    <w:rsid w:val="00FF6868"/>
    <w:rsid w:val="00FF6D42"/>
    <w:rsid w:val="00FF7215"/>
    <w:rsid w:val="00FF7278"/>
    <w:rsid w:val="00FF760B"/>
    <w:rsid w:val="00FF7A15"/>
    <w:rsid w:val="00FF7A72"/>
    <w:rsid w:val="00FF7B60"/>
    <w:rsid w:val="00FF7BEE"/>
    <w:rsid w:val="00FF7C03"/>
    <w:rsid w:val="00FF7E0B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D0E3DD5"/>
  <w15:chartTrackingRefBased/>
  <w15:docId w15:val="{79C4722E-1D59-46A9-9A0F-7E0010C4C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053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4A42FF"/>
    <w:rPr>
      <w:rFonts w:ascii="Arial" w:hAnsi="Arial"/>
      <w:sz w:val="18"/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10B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389"/>
      <w:jc w:val="both"/>
    </w:pPr>
    <w:rPr>
      <w:rFonts w:ascii="Angsana New" w:hAnsi="Angsana New"/>
      <w:b/>
      <w:i/>
      <w:iCs/>
      <w:sz w:val="28"/>
      <w:szCs w:val="28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510B0F"/>
    <w:rPr>
      <w:rFonts w:ascii="Angsana New" w:hAnsi="Angsana New"/>
      <w:b/>
      <w:i/>
      <w:iCs/>
      <w:sz w:val="28"/>
      <w:szCs w:val="28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ascii="Angsana New" w:hAnsi="Angsana New"/>
      <w:b/>
      <w:i/>
      <w:iCs/>
      <w:sz w:val="30"/>
      <w:szCs w:val="30"/>
      <w:lang w:val="x-none"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AccountingPolicy">
    <w:name w:val="Accounting Policy"/>
    <w:basedOn w:val="Normal"/>
    <w:link w:val="AccountingPolicyChar1"/>
    <w:rsid w:val="002343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3431E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Heading1Char1">
    <w:name w:val="Heading 1 Char1"/>
    <w:rsid w:val="00603BEB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603BEB"/>
    <w:rPr>
      <w:rFonts w:ascii="Arial" w:eastAsia="Times New Roman" w:hAnsi="Arial" w:cs="Times New Roman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603BEB"/>
    <w:rPr>
      <w:rFonts w:ascii="Arial" w:eastAsia="Times New Roman" w:hAnsi="Arial" w:cs="Times New Roman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603BEB"/>
    <w:rPr>
      <w:rFonts w:ascii="Times New Roman" w:eastAsia="Times New Roman" w:hAnsi="Times New Roman" w:cs="EucrosiaUPC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ing8Char1">
    <w:name w:val="Heading 8 Char1"/>
    <w:uiPriority w:val="99"/>
    <w:rsid w:val="00603BEB"/>
    <w:rPr>
      <w:rFonts w:ascii="Times New Roman" w:eastAsia="Times New Roman" w:hAnsi="Times New Roman" w:cs="EucrosiaUPC"/>
      <w:b/>
      <w:bCs/>
      <w:sz w:val="32"/>
      <w:szCs w:val="32"/>
      <w:lang w:val="en-US" w:eastAsia="en-US"/>
    </w:rPr>
  </w:style>
  <w:style w:type="character" w:customStyle="1" w:styleId="Heading9Char1">
    <w:name w:val="Heading 9 Char1"/>
    <w:uiPriority w:val="99"/>
    <w:rsid w:val="00603BEB"/>
    <w:rPr>
      <w:rFonts w:ascii="Times New Roman" w:eastAsia="Times New Roman" w:hAnsi="Times New Roman" w:cs="EucrosiaUPC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Char1">
    <w:name w:val="Body Text First Indent Char1"/>
    <w:uiPriority w:val="99"/>
    <w:rsid w:val="00603BEB"/>
    <w:rPr>
      <w:rFonts w:ascii="Arial" w:eastAsia="Times New Roman" w:hAnsi="Arial" w:cs="Angsana New"/>
      <w:sz w:val="18"/>
      <w:szCs w:val="18"/>
      <w:lang w:val="en-US" w:eastAsia="en-US"/>
    </w:rPr>
  </w:style>
  <w:style w:type="character" w:customStyle="1" w:styleId="BodyTextIndentChar1">
    <w:name w:val="Body Text Indent Char1"/>
    <w:aliases w:val="i Char1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character" w:customStyle="1" w:styleId="BodyTextFirstIndent2Char1">
    <w:name w:val="Body Text First Indent 2 Char1"/>
    <w:uiPriority w:val="99"/>
    <w:rsid w:val="00603BEB"/>
  </w:style>
  <w:style w:type="character" w:customStyle="1" w:styleId="BodyText2Char1">
    <w:name w:val="Body Text 2 Char1"/>
    <w:uiPriority w:val="99"/>
    <w:rsid w:val="00603BEB"/>
    <w:rPr>
      <w:rFonts w:ascii="Book Antiqua" w:eastAsia="Times New Roman" w:hAnsi="Book Antiqua" w:cs="Times New Roman"/>
      <w:sz w:val="22"/>
      <w:szCs w:val="22"/>
      <w:lang w:val="en-US" w:eastAsia="en-US"/>
    </w:rPr>
  </w:style>
  <w:style w:type="character" w:customStyle="1" w:styleId="BodyText3Char1">
    <w:name w:val="Body Text 3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BodyTextIndent2Char1">
    <w:name w:val="Body Text Indent 2 Char1"/>
    <w:uiPriority w:val="99"/>
    <w:rsid w:val="00603BEB"/>
    <w:rPr>
      <w:rFonts w:ascii="Times New Roman" w:eastAsia="Times New Roman" w:hAnsi="Times New Roman" w:cs="EucrosiaUPC"/>
      <w:sz w:val="30"/>
      <w:szCs w:val="30"/>
      <w:lang w:val="en-US" w:eastAsia="en-US"/>
    </w:rPr>
  </w:style>
  <w:style w:type="character" w:customStyle="1" w:styleId="SignatureChar1">
    <w:name w:val="Signature Char1"/>
    <w:uiPriority w:val="99"/>
    <w:rsid w:val="00603BEB"/>
    <w:rPr>
      <w:rFonts w:ascii="Arial" w:eastAsia="Times New Roman" w:hAnsi="Arial" w:cs="Times New Roman"/>
      <w:sz w:val="18"/>
      <w:szCs w:val="18"/>
      <w:lang w:val="en-US" w:eastAsia="en-US"/>
    </w:rPr>
  </w:style>
  <w:style w:type="paragraph" w:customStyle="1" w:styleId="NormalIndent11">
    <w:name w:val="Normal Indent11"/>
    <w:basedOn w:val="Normal"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2">
    <w:name w:val="Char Char22"/>
    <w:rsid w:val="00603BE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603BE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603BE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603BEB"/>
  </w:style>
  <w:style w:type="character" w:styleId="Emphasis">
    <w:name w:val="Emphasis"/>
    <w:uiPriority w:val="20"/>
    <w:qFormat/>
    <w:rsid w:val="00603BEB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603BEB"/>
  </w:style>
  <w:style w:type="character" w:styleId="Hyperlink">
    <w:name w:val="Hyperlink"/>
    <w:uiPriority w:val="99"/>
    <w:unhideWhenUsed/>
    <w:rsid w:val="00603BEB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603BEB"/>
    <w:rPr>
      <w:color w:val="4D90F0"/>
    </w:rPr>
  </w:style>
  <w:style w:type="paragraph" w:styleId="NormalWeb">
    <w:name w:val="Normal (Web)"/>
    <w:basedOn w:val="Normal"/>
    <w:uiPriority w:val="99"/>
    <w:unhideWhenUsed/>
    <w:rsid w:val="00603B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uiPriority w:val="99"/>
    <w:unhideWhenUsed/>
    <w:rsid w:val="00603BEB"/>
    <w:rPr>
      <w:color w:val="800080"/>
      <w:u w:val="single"/>
    </w:rPr>
  </w:style>
  <w:style w:type="paragraph" w:customStyle="1" w:styleId="Nomal">
    <w:name w:val="Nomal"/>
    <w:basedOn w:val="Normal"/>
    <w:rsid w:val="0063705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blockChar">
    <w:name w:val="block Char"/>
    <w:aliases w:val="b Char"/>
    <w:locked/>
    <w:rsid w:val="00D66AF4"/>
    <w:rPr>
      <w:rFonts w:cs="Times New Roman"/>
      <w:sz w:val="22"/>
      <w:lang w:eastAsia="en-US" w:bidi="ar-SA"/>
    </w:rPr>
  </w:style>
  <w:style w:type="paragraph" w:styleId="NoSpacing">
    <w:name w:val="No Spacing"/>
    <w:uiPriority w:val="1"/>
    <w:qFormat/>
    <w:rsid w:val="007923F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8B41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Subhead3Char">
    <w:name w:val="Subhead 3 Char"/>
    <w:basedOn w:val="DefaultParagraphFont"/>
    <w:link w:val="Subhead3"/>
    <w:semiHidden/>
    <w:locked/>
    <w:rsid w:val="00A35B4F"/>
    <w:rPr>
      <w:rFonts w:ascii="Univers 45 Light" w:eastAsia="MS Mincho" w:hAnsi="Univers 45 Light" w:cs="Univers 45 Light"/>
      <w:b/>
      <w:bCs/>
      <w:color w:val="0C2D83"/>
      <w:lang w:bidi="ar-SA"/>
    </w:rPr>
  </w:style>
  <w:style w:type="paragraph" w:customStyle="1" w:styleId="Subhead3">
    <w:name w:val="Subhead 3"/>
    <w:basedOn w:val="Normal"/>
    <w:link w:val="Subhead3Char"/>
    <w:semiHidden/>
    <w:rsid w:val="00A35B4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Reference">
    <w:name w:val="Reference"/>
    <w:rsid w:val="00A35B4F"/>
    <w:rPr>
      <w:rFonts w:ascii="Univers 45 Light" w:hAnsi="Univers 45 Light" w:hint="default"/>
      <w:i/>
      <w:iCs w:val="0"/>
      <w:color w:val="0C2D83"/>
      <w:sz w:val="16"/>
    </w:rPr>
  </w:style>
  <w:style w:type="character" w:customStyle="1" w:styleId="Footnote">
    <w:name w:val="Footnote"/>
    <w:rsid w:val="00A35B4F"/>
    <w:rPr>
      <w:rFonts w:ascii="Univers 45 Light" w:hAnsi="Univers 45 Light" w:hint="default"/>
      <w:color w:val="0C2D83"/>
      <w:position w:val="2"/>
      <w:sz w:val="20"/>
      <w:vertAlign w:val="superscript"/>
    </w:rPr>
  </w:style>
  <w:style w:type="character" w:customStyle="1" w:styleId="Bullet">
    <w:name w:val="Bullet"/>
    <w:rsid w:val="00A35B4F"/>
    <w:rPr>
      <w:rFonts w:ascii="ZapfDingbats BT" w:eastAsia="ZapfDingbats BT" w:hAnsi="ZapfDingbats BT" w:hint="eastAsia"/>
      <w:color w:val="0C2D83"/>
      <w:position w:val="2"/>
      <w:sz w:val="10"/>
    </w:rPr>
  </w:style>
  <w:style w:type="paragraph" w:customStyle="1" w:styleId="Pa38">
    <w:name w:val="Pa38"/>
    <w:basedOn w:val="Normal"/>
    <w:next w:val="Normal"/>
    <w:uiPriority w:val="99"/>
    <w:rsid w:val="00840FF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2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4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2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9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3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0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4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2BD58D-BB62-424E-B8C1-666EBB64FC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208</TotalTime>
  <Pages>79</Pages>
  <Words>18031</Words>
  <Characters>102780</Characters>
  <Application>Microsoft Office Word</Application>
  <DocSecurity>0</DocSecurity>
  <Lines>856</Lines>
  <Paragraphs>241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120570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Mukda, Tantipisankul</cp:lastModifiedBy>
  <cp:revision>31</cp:revision>
  <cp:lastPrinted>2021-02-15T17:24:00Z</cp:lastPrinted>
  <dcterms:created xsi:type="dcterms:W3CDTF">2021-02-18T11:45:00Z</dcterms:created>
  <dcterms:modified xsi:type="dcterms:W3CDTF">2021-02-21T15:45:00Z</dcterms:modified>
</cp:coreProperties>
</file>