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BD071B" w14:textId="43DBEDFB" w:rsidR="003E6A5C" w:rsidRPr="00950A13" w:rsidRDefault="003E6A5C" w:rsidP="00024953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950A13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950A13">
        <w:rPr>
          <w:rFonts w:ascii="Angsana New" w:hAnsi="Angsana New"/>
          <w:b w:val="0"/>
          <w:bCs/>
          <w:sz w:val="30"/>
          <w:szCs w:val="30"/>
        </w:rPr>
        <w:tab/>
      </w:r>
      <w:r w:rsidRPr="00950A13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  <w:bookmarkStart w:id="0" w:name="_GoBack"/>
      <w:bookmarkEnd w:id="0"/>
    </w:p>
    <w:p w14:paraId="31C65B4B" w14:textId="77777777" w:rsidR="003E6A5C" w:rsidRPr="00950A13" w:rsidRDefault="003E6A5C" w:rsidP="003B50D2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"/>
          <w:szCs w:val="2"/>
          <w:lang w:bidi="th-TH"/>
        </w:rPr>
      </w:pPr>
    </w:p>
    <w:p w14:paraId="21A926D6" w14:textId="77777777" w:rsidR="003E6A5C" w:rsidRPr="00950A13" w:rsidRDefault="003E6A5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7143AA5E" w14:textId="4B0B040C" w:rsidR="001876D1" w:rsidRPr="00950A13" w:rsidRDefault="001876D1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2BF9E29D" w14:textId="77777777" w:rsidR="00CF6BBA" w:rsidRPr="00950A13" w:rsidRDefault="00CF6BBA" w:rsidP="00CF6BB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4BEBD50E" w14:textId="77777777" w:rsidR="001876D1" w:rsidRPr="00950A13" w:rsidRDefault="001876D1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>นโยบายการบัญชีที่สำคัญ</w:t>
      </w:r>
    </w:p>
    <w:p w14:paraId="31594C22" w14:textId="77777777" w:rsidR="001452DA" w:rsidRPr="00950A13" w:rsidRDefault="001452DA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9CA8A38" w14:textId="77777777" w:rsidR="00CD2DAE" w:rsidRPr="00950A13" w:rsidRDefault="00CD2DAE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7A256653" w14:textId="77777777" w:rsidR="003E6A5C" w:rsidRPr="00950A13" w:rsidRDefault="003E6A5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07D37225" w14:textId="77777777" w:rsidR="003F6349" w:rsidRPr="00950A13" w:rsidRDefault="00330A18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ลูกหนี้อื่น</w:t>
      </w:r>
    </w:p>
    <w:p w14:paraId="55CEAFCF" w14:textId="77777777" w:rsidR="003F6349" w:rsidRPr="00950A13" w:rsidRDefault="003F6349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>เงินให้กู้ยืม</w:t>
      </w:r>
    </w:p>
    <w:p w14:paraId="753B8524" w14:textId="77777777" w:rsidR="00CD2DAE" w:rsidRPr="00950A13" w:rsidRDefault="00330A18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สินค้าคงเหลือ</w:t>
      </w:r>
    </w:p>
    <w:p w14:paraId="076FBA55" w14:textId="4985A040" w:rsidR="00F64778" w:rsidRPr="00950A13" w:rsidRDefault="006823B3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>เงินลงทุนในบริษัท</w:t>
      </w:r>
      <w:r w:rsidR="00E35B14">
        <w:rPr>
          <w:rFonts w:ascii="Angsana New" w:hAnsi="Angsana New" w:hint="cs"/>
          <w:sz w:val="30"/>
          <w:szCs w:val="30"/>
          <w:cs/>
          <w:lang w:bidi="th-TH"/>
        </w:rPr>
        <w:t>ย่อย</w:t>
      </w:r>
    </w:p>
    <w:p w14:paraId="644BF2EB" w14:textId="0D208D44" w:rsidR="00573DA3" w:rsidRPr="00950A13" w:rsidRDefault="003E6A5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>เงินลงทุนใน</w:t>
      </w:r>
      <w:r w:rsidR="00E35B14">
        <w:rPr>
          <w:rFonts w:ascii="Angsana New" w:hAnsi="Angsana New" w:hint="cs"/>
          <w:sz w:val="30"/>
          <w:szCs w:val="30"/>
          <w:cs/>
          <w:lang w:bidi="th-TH"/>
        </w:rPr>
        <w:t>บริษัท</w:t>
      </w:r>
      <w:r w:rsidR="00E35B14" w:rsidRPr="00950A13">
        <w:rPr>
          <w:rFonts w:ascii="Angsana New" w:hAnsi="Angsana New"/>
          <w:sz w:val="30"/>
          <w:szCs w:val="30"/>
          <w:cs/>
          <w:lang w:bidi="th-TH"/>
        </w:rPr>
        <w:t>ร่วมและการร่วมค้า</w:t>
      </w:r>
    </w:p>
    <w:p w14:paraId="7F7B5FD8" w14:textId="14F7A4B2" w:rsidR="003E6A5C" w:rsidRDefault="005E1EF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7B75EED1" w14:textId="64241EDC" w:rsidR="00440EA5" w:rsidRPr="00950A13" w:rsidRDefault="00440EA5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440EA5">
        <w:rPr>
          <w:rFonts w:ascii="Angsana New" w:hAnsi="Angsana New"/>
          <w:sz w:val="30"/>
          <w:szCs w:val="30"/>
          <w:cs/>
          <w:lang w:bidi="th-TH"/>
        </w:rPr>
        <w:t>สัญญาเช่า</w:t>
      </w:r>
    </w:p>
    <w:p w14:paraId="3B18D59C" w14:textId="77777777" w:rsidR="00507AAC" w:rsidRPr="00950A13" w:rsidRDefault="00507AA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หนี้สิน</w:t>
      </w:r>
      <w:r w:rsidRPr="00950A13">
        <w:rPr>
          <w:rFonts w:ascii="Angsana New" w:hAnsi="Angsana New"/>
          <w:sz w:val="30"/>
          <w:szCs w:val="30"/>
          <w:cs/>
          <w:lang w:bidi="th-TH"/>
        </w:rPr>
        <w:t>ที่มีภาระดอกเบี้ย</w:t>
      </w:r>
    </w:p>
    <w:p w14:paraId="42C78A21" w14:textId="77777777" w:rsidR="003E6A5C" w:rsidRPr="00950A13" w:rsidRDefault="003E6A5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>เจ้าหนี้การค้า</w:t>
      </w:r>
    </w:p>
    <w:p w14:paraId="7C0AE043" w14:textId="77777777" w:rsidR="000122A5" w:rsidRPr="00950A13" w:rsidRDefault="000122A5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เจ้าหนี้อื่น</w:t>
      </w:r>
    </w:p>
    <w:p w14:paraId="484A6718" w14:textId="77777777" w:rsidR="000122A5" w:rsidRPr="00950A13" w:rsidRDefault="000122A5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ค่าใช้จ่ายค้างจ่าย</w:t>
      </w:r>
    </w:p>
    <w:p w14:paraId="6961EE31" w14:textId="77777777" w:rsidR="003E6A5C" w:rsidRPr="00950A13" w:rsidRDefault="009D2E4E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ประมาณการหนี้สินไม่หมุนเวียนสำหรับ</w:t>
      </w:r>
      <w:r w:rsidR="002734AC" w:rsidRPr="00950A13">
        <w:rPr>
          <w:rFonts w:ascii="Angsana New" w:hAnsi="Angsana New"/>
          <w:sz w:val="30"/>
          <w:szCs w:val="30"/>
          <w:cs/>
          <w:lang w:bidi="th-TH"/>
        </w:rPr>
        <w:t>ผลประโยชน์พนักงาน</w:t>
      </w:r>
    </w:p>
    <w:p w14:paraId="6CFBABE9" w14:textId="77777777" w:rsidR="00C91C33" w:rsidRPr="00950A13" w:rsidRDefault="00C91C33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>ทุนเรือนหุ้น</w:t>
      </w:r>
    </w:p>
    <w:p w14:paraId="0DFEE8E2" w14:textId="77777777" w:rsidR="00C91C33" w:rsidRPr="00950A13" w:rsidRDefault="00C91C33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สำรอง</w:t>
      </w:r>
    </w:p>
    <w:p w14:paraId="0738D47C" w14:textId="77777777" w:rsidR="00C91C33" w:rsidRPr="00950A13" w:rsidRDefault="00C91C33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="00EC3994" w:rsidRPr="00950A13">
        <w:rPr>
          <w:rFonts w:ascii="Angsana New" w:hAnsi="Angsana New" w:hint="cs"/>
          <w:sz w:val="30"/>
          <w:szCs w:val="30"/>
          <w:cs/>
          <w:lang w:bidi="th-TH"/>
        </w:rPr>
        <w:t>ดำเนินงาน</w:t>
      </w:r>
      <w:r w:rsidR="002132D6" w:rsidRPr="00950A13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2A3C5D3C" w14:textId="77777777" w:rsidR="00B11286" w:rsidRPr="00950A13" w:rsidRDefault="00B11286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ค่าใช้จ่ายผลประโยชน์ของพนักงาน</w:t>
      </w:r>
    </w:p>
    <w:p w14:paraId="68D18582" w14:textId="77777777" w:rsidR="00B11286" w:rsidRPr="00950A13" w:rsidRDefault="00B11286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ค่าใช้จ่ายตามลักษณะ</w:t>
      </w:r>
    </w:p>
    <w:p w14:paraId="7F0F476E" w14:textId="77777777" w:rsidR="00B11286" w:rsidRPr="00950A13" w:rsidRDefault="00B11286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14:paraId="08344D63" w14:textId="77777777" w:rsidR="003E6A5C" w:rsidRPr="00950A13" w:rsidRDefault="003E6A5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>กำไรต่อหุ้น</w:t>
      </w:r>
      <w:r w:rsidR="00470AB0" w:rsidRPr="00950A13">
        <w:rPr>
          <w:rFonts w:ascii="Angsana New" w:hAnsi="Angsana New" w:hint="cs"/>
          <w:sz w:val="30"/>
          <w:szCs w:val="30"/>
          <w:cs/>
          <w:lang w:bidi="th-TH"/>
        </w:rPr>
        <w:t>ขั้นพื้นฐาน</w:t>
      </w:r>
    </w:p>
    <w:p w14:paraId="59897D58" w14:textId="77777777" w:rsidR="00DA3E81" w:rsidRPr="00950A13" w:rsidRDefault="00DA3E81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0A9A8385" w14:textId="77777777" w:rsidR="00470577" w:rsidRPr="00950A13" w:rsidRDefault="00470577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285D8CC" w14:textId="0F254C25" w:rsidR="00D44E15" w:rsidRPr="00700013" w:rsidRDefault="00B11286" w:rsidP="0070001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72A2C204" w14:textId="7919F4CC" w:rsidR="00B11286" w:rsidRPr="00950A13" w:rsidRDefault="00B11286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C18EE0E" w14:textId="77777777" w:rsidR="003E6A5C" w:rsidRPr="001A187C" w:rsidRDefault="003E6A5C" w:rsidP="00E4201B">
      <w:pPr>
        <w:pStyle w:val="index"/>
        <w:tabs>
          <w:tab w:val="clear" w:pos="1134"/>
        </w:tabs>
        <w:spacing w:after="0" w:line="240" w:lineRule="atLeast"/>
        <w:ind w:left="540" w:firstLine="0"/>
        <w:jc w:val="both"/>
        <w:outlineLvl w:val="0"/>
        <w:rPr>
          <w:rFonts w:ascii="Angsana New" w:hAnsi="Angsana New"/>
          <w:sz w:val="30"/>
          <w:szCs w:val="30"/>
          <w:lang w:val="en-US"/>
        </w:rPr>
      </w:pPr>
      <w:r w:rsidRPr="00950A13">
        <w:rPr>
          <w:rFonts w:ascii="Angsana New" w:hAnsi="Angsana New"/>
          <w:sz w:val="29"/>
          <w:szCs w:val="29"/>
          <w:cs/>
          <w:lang w:bidi="th-TH"/>
        </w:rPr>
        <w:br w:type="page"/>
      </w:r>
      <w:r w:rsidR="00777B4A" w:rsidRPr="00950A13">
        <w:rPr>
          <w:rFonts w:ascii="Angsana New" w:hAnsi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43716AA6" w14:textId="77777777" w:rsidR="003E6A5C" w:rsidRPr="00950A13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71153ACB" w14:textId="40156491" w:rsidR="003E6A5C" w:rsidRPr="00950A13" w:rsidRDefault="00A570EC" w:rsidP="00A570EC">
      <w:pPr>
        <w:tabs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ab/>
      </w:r>
      <w:r w:rsidRPr="00950A13">
        <w:rPr>
          <w:rFonts w:ascii="Angsana New" w:hAnsi="Angsana New" w:hint="cs"/>
          <w:sz w:val="30"/>
          <w:szCs w:val="30"/>
          <w:cs/>
        </w:rPr>
        <w:tab/>
      </w:r>
      <w:r w:rsidR="00777B4A" w:rsidRPr="00950A13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3160AC" w:rsidRPr="00950A13">
        <w:rPr>
          <w:rFonts w:ascii="Angsana New" w:hAnsi="Angsana New"/>
          <w:sz w:val="30"/>
          <w:szCs w:val="30"/>
          <w:cs/>
        </w:rPr>
        <w:t xml:space="preserve"> </w:t>
      </w:r>
      <w:r w:rsidR="00CA29B9">
        <w:rPr>
          <w:rFonts w:ascii="Angsana New" w:hAnsi="Angsana New"/>
          <w:sz w:val="30"/>
          <w:szCs w:val="30"/>
        </w:rPr>
        <w:t>19</w:t>
      </w:r>
      <w:r w:rsidR="00F769E1" w:rsidRPr="00950A13">
        <w:rPr>
          <w:rFonts w:ascii="Angsana New" w:hAnsi="Angsana New"/>
          <w:sz w:val="30"/>
          <w:szCs w:val="30"/>
          <w:cs/>
        </w:rPr>
        <w:t xml:space="preserve"> กุมภาพันธ์</w:t>
      </w:r>
      <w:r w:rsidR="004370DE"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="00DA2305" w:rsidRPr="00950A13">
        <w:rPr>
          <w:rFonts w:ascii="Angsana New" w:hAnsi="Angsana New"/>
          <w:sz w:val="30"/>
          <w:szCs w:val="30"/>
        </w:rPr>
        <w:t>256</w:t>
      </w:r>
      <w:r w:rsidR="00FC3025" w:rsidRPr="00950A13">
        <w:rPr>
          <w:rFonts w:ascii="Angsana New" w:hAnsi="Angsana New"/>
          <w:sz w:val="30"/>
          <w:szCs w:val="30"/>
        </w:rPr>
        <w:t>4</w:t>
      </w:r>
    </w:p>
    <w:p w14:paraId="567D6B71" w14:textId="77777777" w:rsidR="003E6A5C" w:rsidRPr="00950A13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</w:p>
    <w:p w14:paraId="248FA4E5" w14:textId="77777777" w:rsidR="003E6A5C" w:rsidRPr="00950A13" w:rsidRDefault="00527ED0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950A13">
        <w:rPr>
          <w:rFonts w:ascii="Angsana New" w:hAnsi="Angsana New"/>
          <w:sz w:val="30"/>
          <w:szCs w:val="30"/>
          <w:u w:val="none"/>
        </w:rPr>
        <w:t>1</w:t>
      </w:r>
      <w:r w:rsidRPr="00950A13">
        <w:rPr>
          <w:rFonts w:ascii="Angsana New" w:hAnsi="Angsana New"/>
          <w:sz w:val="30"/>
          <w:szCs w:val="30"/>
          <w:u w:val="none"/>
        </w:rPr>
        <w:tab/>
      </w:r>
      <w:r w:rsidR="003E6A5C" w:rsidRPr="00950A13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35B5ACAD" w14:textId="77777777" w:rsidR="003E6A5C" w:rsidRPr="00950A13" w:rsidRDefault="003E6A5C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</w:p>
    <w:p w14:paraId="15AE2744" w14:textId="522B1370" w:rsidR="00117384" w:rsidRPr="00950A13" w:rsidRDefault="00117384" w:rsidP="003B7A76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 xml:space="preserve">บริษัท ซินเน็ค (ประเทศไทย) จำกัด </w:t>
      </w:r>
      <w:r w:rsidRPr="00950A13">
        <w:rPr>
          <w:rFonts w:ascii="Angsana New" w:hAnsi="Angsana New"/>
          <w:sz w:val="30"/>
          <w:szCs w:val="30"/>
          <w:cs/>
          <w:lang w:bidi="th-TH"/>
        </w:rPr>
        <w:t>(</w:t>
      </w:r>
      <w:r w:rsidRPr="00950A13">
        <w:rPr>
          <w:rFonts w:ascii="Angsana New" w:hAnsi="Angsana New"/>
          <w:sz w:val="30"/>
          <w:szCs w:val="30"/>
          <w:cs/>
          <w:lang w:bidi="th-TH"/>
        </w:rPr>
        <w:t>มหาชน</w:t>
      </w:r>
      <w:r w:rsidRPr="00950A13">
        <w:rPr>
          <w:rFonts w:ascii="Angsana New" w:hAnsi="Angsana New"/>
          <w:sz w:val="30"/>
          <w:szCs w:val="30"/>
          <w:cs/>
          <w:lang w:bidi="th-TH"/>
        </w:rPr>
        <w:t xml:space="preserve">) </w:t>
      </w:r>
      <w:r w:rsidRPr="00950A13">
        <w:rPr>
          <w:rFonts w:ascii="Angsana New" w:hAnsi="Angsana New"/>
          <w:sz w:val="30"/>
          <w:szCs w:val="30"/>
          <w:cs/>
          <w:lang w:bidi="th-TH"/>
        </w:rPr>
        <w:t xml:space="preserve">“บริษัท” เป็นนิติบุคคลที่จัดตั้งขึ้นในประเทศไทย </w:t>
      </w:r>
      <w:r w:rsidRPr="00950A13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Pr="00950A13">
        <w:rPr>
          <w:rFonts w:ascii="Angsana New" w:hAnsi="Angsana New"/>
          <w:sz w:val="30"/>
          <w:szCs w:val="30"/>
          <w:cs/>
          <w:lang w:bidi="th-TH"/>
        </w:rPr>
        <w:t>จดทะเบียนกับ</w:t>
      </w:r>
      <w:r w:rsidRPr="00950A13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ตลาดหลักทรัพย์แห่งประเทศไทยเมื่อวันที่ </w:t>
      </w:r>
      <w:r w:rsidR="00984154" w:rsidRPr="00950A13">
        <w:rPr>
          <w:rFonts w:ascii="Angsana New" w:hAnsi="Angsana New"/>
          <w:spacing w:val="2"/>
          <w:sz w:val="30"/>
          <w:szCs w:val="30"/>
          <w:lang w:bidi="th-TH"/>
        </w:rPr>
        <w:t>16</w:t>
      </w:r>
      <w:r w:rsidRPr="00950A13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 มิถุนายน </w:t>
      </w:r>
      <w:r w:rsidR="00700991" w:rsidRPr="00950A13">
        <w:rPr>
          <w:rFonts w:ascii="Angsana New" w:hAnsi="Angsana New"/>
          <w:spacing w:val="2"/>
          <w:sz w:val="30"/>
          <w:szCs w:val="30"/>
        </w:rPr>
        <w:t>2551</w:t>
      </w:r>
      <w:r w:rsidRPr="00950A13">
        <w:rPr>
          <w:rFonts w:ascii="Angsana New" w:hAnsi="Angsana New" w:hint="cs"/>
          <w:spacing w:val="2"/>
          <w:sz w:val="30"/>
          <w:szCs w:val="30"/>
          <w:cs/>
          <w:lang w:bidi="th-TH"/>
        </w:rPr>
        <w:t xml:space="preserve"> </w:t>
      </w:r>
      <w:r w:rsidR="00F26E85" w:rsidRPr="00950A13">
        <w:rPr>
          <w:rFonts w:ascii="Angsana New" w:hAnsi="Angsana New" w:hint="cs"/>
          <w:spacing w:val="2"/>
          <w:sz w:val="30"/>
          <w:szCs w:val="30"/>
          <w:cs/>
          <w:lang w:bidi="th-TH"/>
        </w:rPr>
        <w:t>โดย</w:t>
      </w:r>
      <w:r w:rsidRPr="00950A13">
        <w:rPr>
          <w:rFonts w:ascii="Angsana New" w:hAnsi="Angsana New"/>
          <w:spacing w:val="2"/>
          <w:sz w:val="30"/>
          <w:szCs w:val="30"/>
          <w:cs/>
          <w:lang w:bidi="th-TH"/>
        </w:rPr>
        <w:t>มีที่อยู่จดทะเบียน</w:t>
      </w:r>
      <w:r w:rsidRPr="00950A13">
        <w:rPr>
          <w:rFonts w:ascii="Angsana New" w:hAnsi="Angsana New" w:hint="cs"/>
          <w:spacing w:val="2"/>
          <w:sz w:val="30"/>
          <w:szCs w:val="30"/>
          <w:cs/>
          <w:lang w:bidi="th-TH"/>
        </w:rPr>
        <w:t>ของบริษัท</w:t>
      </w:r>
      <w:r w:rsidRPr="00950A13">
        <w:rPr>
          <w:rFonts w:ascii="Angsana New" w:hAnsi="Angsana New"/>
          <w:spacing w:val="2"/>
          <w:sz w:val="30"/>
          <w:szCs w:val="30"/>
          <w:cs/>
          <w:lang w:bidi="th-TH"/>
        </w:rPr>
        <w:t>ตั้งอยู่เลขที่</w:t>
      </w:r>
      <w:r w:rsidRPr="00950A13">
        <w:rPr>
          <w:rFonts w:ascii="Angsana New" w:hAnsi="Angsana New"/>
          <w:spacing w:val="2"/>
          <w:sz w:val="30"/>
          <w:szCs w:val="30"/>
          <w:lang w:bidi="th-TH"/>
        </w:rPr>
        <w:t xml:space="preserve"> 433</w:t>
      </w:r>
      <w:r w:rsidR="00483CFF" w:rsidRPr="00950A13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 </w:t>
      </w:r>
      <w:r w:rsidRPr="00950A13">
        <w:rPr>
          <w:rFonts w:ascii="Angsana New" w:hAnsi="Angsana New"/>
          <w:spacing w:val="2"/>
          <w:sz w:val="30"/>
          <w:szCs w:val="30"/>
          <w:cs/>
          <w:lang w:bidi="th-TH"/>
        </w:rPr>
        <w:t>ถนนสุ</w:t>
      </w:r>
      <w:r w:rsidRPr="00950A13">
        <w:rPr>
          <w:rFonts w:ascii="Angsana New" w:hAnsi="Angsana New"/>
          <w:sz w:val="30"/>
          <w:szCs w:val="30"/>
          <w:cs/>
          <w:lang w:bidi="th-TH"/>
        </w:rPr>
        <w:t>คนธสวัสดิ์ แขวงลาดพร้าว เขตลาดพร้าว กรุงเทพมหานคร ประเทศไทย</w:t>
      </w:r>
    </w:p>
    <w:p w14:paraId="55251AF1" w14:textId="77777777" w:rsidR="003E6A5C" w:rsidRPr="00950A13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0B877515" w14:textId="77777777" w:rsidR="003E6A5C" w:rsidRPr="00950A13" w:rsidRDefault="003E6A5C" w:rsidP="00A86171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 xml:space="preserve">ผู้ถือหุ้นรายใหญ่ในระหว่างปีได้แก่ บริษัท </w:t>
      </w:r>
      <w:r w:rsidR="009C5EBE" w:rsidRPr="00950A13">
        <w:rPr>
          <w:rFonts w:ascii="Angsana New" w:hAnsi="Angsana New"/>
          <w:sz w:val="30"/>
          <w:szCs w:val="30"/>
          <w:cs/>
          <w:lang w:bidi="th-TH"/>
        </w:rPr>
        <w:t>ที</w:t>
      </w:r>
      <w:r w:rsidR="009C5EBE" w:rsidRPr="00950A13">
        <w:rPr>
          <w:rFonts w:ascii="Angsana New" w:hAnsi="Angsana New"/>
          <w:sz w:val="30"/>
          <w:szCs w:val="30"/>
          <w:cs/>
          <w:lang w:val="en-US" w:bidi="th-TH"/>
        </w:rPr>
        <w:t>.เค.เอส.</w:t>
      </w:r>
      <w:r w:rsidR="00E5208C" w:rsidRPr="00950A1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9C5EBE" w:rsidRPr="00950A13">
        <w:rPr>
          <w:rFonts w:ascii="Angsana New" w:hAnsi="Angsana New"/>
          <w:sz w:val="30"/>
          <w:szCs w:val="30"/>
          <w:cs/>
          <w:lang w:val="en-US" w:bidi="th-TH"/>
        </w:rPr>
        <w:t>เทคโนโลยี</w:t>
      </w:r>
      <w:r w:rsidR="009C5EBE" w:rsidRPr="00950A13">
        <w:rPr>
          <w:rFonts w:ascii="Angsana New" w:hAnsi="Angsana New"/>
          <w:sz w:val="30"/>
          <w:szCs w:val="30"/>
          <w:cs/>
          <w:lang w:bidi="th-TH"/>
        </w:rPr>
        <w:t xml:space="preserve"> จำกัด </w:t>
      </w:r>
      <w:r w:rsidR="00F71F17" w:rsidRPr="00950A13">
        <w:rPr>
          <w:rFonts w:ascii="Angsana New" w:hAnsi="Angsana New"/>
          <w:sz w:val="30"/>
          <w:szCs w:val="30"/>
          <w:cs/>
          <w:lang w:bidi="th-TH"/>
        </w:rPr>
        <w:t xml:space="preserve">(มหาชน) </w:t>
      </w:r>
      <w:r w:rsidR="009C5EBE" w:rsidRPr="00950A13">
        <w:rPr>
          <w:rFonts w:ascii="Angsana New" w:hAnsi="Angsana New"/>
          <w:sz w:val="30"/>
          <w:szCs w:val="30"/>
          <w:cs/>
          <w:lang w:bidi="th-TH"/>
        </w:rPr>
        <w:t xml:space="preserve">(ถือหุ้นร้อยละ </w:t>
      </w:r>
      <w:r w:rsidR="00B37545" w:rsidRPr="00950A13">
        <w:rPr>
          <w:rFonts w:ascii="Angsana New" w:hAnsi="Angsana New"/>
          <w:sz w:val="30"/>
          <w:szCs w:val="30"/>
          <w:lang w:val="en-US" w:bidi="th-TH"/>
        </w:rPr>
        <w:t>3</w:t>
      </w:r>
      <w:r w:rsidR="008A3065" w:rsidRPr="00950A13">
        <w:rPr>
          <w:rFonts w:ascii="Angsana New" w:hAnsi="Angsana New"/>
          <w:sz w:val="30"/>
          <w:szCs w:val="30"/>
          <w:lang w:val="en-US" w:bidi="th-TH"/>
        </w:rPr>
        <w:t>8</w:t>
      </w:r>
      <w:r w:rsidR="00B37545" w:rsidRPr="00950A13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="008A3065" w:rsidRPr="00950A13">
        <w:rPr>
          <w:rFonts w:ascii="Angsana New" w:hAnsi="Angsana New"/>
          <w:sz w:val="30"/>
          <w:szCs w:val="30"/>
          <w:lang w:val="en-US" w:bidi="th-TH"/>
        </w:rPr>
        <w:t>51</w:t>
      </w:r>
      <w:r w:rsidR="009C5EBE" w:rsidRPr="00950A13">
        <w:rPr>
          <w:rFonts w:ascii="Angsana New" w:hAnsi="Angsana New"/>
          <w:sz w:val="30"/>
          <w:szCs w:val="30"/>
          <w:cs/>
          <w:lang w:val="en-US" w:bidi="th-TH"/>
        </w:rPr>
        <w:t xml:space="preserve">) </w:t>
      </w:r>
      <w:r w:rsidR="00E94B43" w:rsidRPr="00950A13">
        <w:rPr>
          <w:rFonts w:ascii="Angsana New" w:hAnsi="Angsana New"/>
          <w:sz w:val="30"/>
          <w:szCs w:val="30"/>
          <w:cs/>
          <w:lang w:val="en-US" w:bidi="th-TH"/>
        </w:rPr>
        <w:t xml:space="preserve">และบริษัท </w:t>
      </w:r>
      <w:r w:rsidR="00E94B43" w:rsidRPr="00950A13">
        <w:rPr>
          <w:rFonts w:ascii="Angsana New" w:hAnsi="Angsana New"/>
          <w:sz w:val="30"/>
          <w:szCs w:val="30"/>
          <w:lang w:val="en-US" w:bidi="th-TH"/>
        </w:rPr>
        <w:t>King</w:t>
      </w:r>
      <w:r w:rsidR="00E94B43" w:rsidRPr="00950A13">
        <w:rPr>
          <w:rFonts w:ascii="Angsana New" w:hAnsi="Angsana New"/>
          <w:sz w:val="30"/>
          <w:szCs w:val="30"/>
          <w:cs/>
          <w:lang w:val="en-US" w:bidi="th-TH"/>
        </w:rPr>
        <w:t>’</w:t>
      </w:r>
      <w:r w:rsidR="00E94B43" w:rsidRPr="00950A13">
        <w:rPr>
          <w:rFonts w:ascii="Angsana New" w:hAnsi="Angsana New"/>
          <w:sz w:val="30"/>
          <w:szCs w:val="30"/>
          <w:lang w:val="en-US" w:bidi="th-TH"/>
        </w:rPr>
        <w:t>s Eye Investment</w:t>
      </w:r>
      <w:r w:rsidR="000B7270" w:rsidRPr="00950A13">
        <w:rPr>
          <w:rFonts w:ascii="Angsana New" w:hAnsi="Angsana New"/>
          <w:sz w:val="30"/>
          <w:szCs w:val="30"/>
          <w:lang w:val="en-US" w:bidi="th-TH"/>
        </w:rPr>
        <w:t>s</w:t>
      </w:r>
      <w:r w:rsidR="00E94B43" w:rsidRPr="00950A13">
        <w:rPr>
          <w:rFonts w:ascii="Angsana New" w:hAnsi="Angsana New"/>
          <w:sz w:val="30"/>
          <w:szCs w:val="30"/>
          <w:lang w:val="en-US" w:bidi="th-TH"/>
        </w:rPr>
        <w:t xml:space="preserve"> Ltd</w:t>
      </w:r>
      <w:r w:rsidR="00E94B43" w:rsidRPr="00950A13">
        <w:rPr>
          <w:rFonts w:ascii="Angsana New" w:hAnsi="Angsana New"/>
          <w:sz w:val="30"/>
          <w:szCs w:val="30"/>
          <w:cs/>
          <w:lang w:val="en-US" w:bidi="th-TH"/>
        </w:rPr>
        <w:t xml:space="preserve">. (ถือหุ้นร้อยละ </w:t>
      </w:r>
      <w:r w:rsidR="008A3065" w:rsidRPr="00950A13">
        <w:rPr>
          <w:rFonts w:ascii="Angsana New" w:hAnsi="Angsana New"/>
          <w:sz w:val="30"/>
          <w:szCs w:val="30"/>
          <w:lang w:val="en-US" w:bidi="th-TH"/>
        </w:rPr>
        <w:t>34</w:t>
      </w:r>
      <w:r w:rsidR="00B37545" w:rsidRPr="00950A13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="008A3065" w:rsidRPr="00950A13">
        <w:rPr>
          <w:rFonts w:ascii="Angsana New" w:hAnsi="Angsana New"/>
          <w:sz w:val="30"/>
          <w:szCs w:val="30"/>
          <w:lang w:val="en-US" w:bidi="th-TH"/>
        </w:rPr>
        <w:t>99</w:t>
      </w:r>
      <w:r w:rsidR="00E94B43" w:rsidRPr="00950A13">
        <w:rPr>
          <w:rFonts w:ascii="Angsana New" w:hAnsi="Angsana New"/>
          <w:sz w:val="30"/>
          <w:szCs w:val="30"/>
          <w:cs/>
          <w:lang w:val="en-US" w:bidi="th-TH"/>
        </w:rPr>
        <w:t>)</w:t>
      </w:r>
      <w:r w:rsidR="00DC10D0" w:rsidRPr="00950A13">
        <w:rPr>
          <w:rFonts w:ascii="Angsana New" w:hAnsi="Angsana New"/>
          <w:sz w:val="30"/>
          <w:szCs w:val="30"/>
          <w:cs/>
          <w:lang w:val="en-US" w:bidi="th-TH"/>
        </w:rPr>
        <w:t xml:space="preserve"> ซึ่ง</w:t>
      </w:r>
      <w:r w:rsidR="00F71F17" w:rsidRPr="00950A13">
        <w:rPr>
          <w:rFonts w:ascii="Angsana New" w:hAnsi="Angsana New"/>
          <w:sz w:val="30"/>
          <w:szCs w:val="30"/>
          <w:cs/>
          <w:lang w:val="en-US" w:bidi="th-TH"/>
        </w:rPr>
        <w:t>เป็นนิติ</w:t>
      </w:r>
      <w:r w:rsidR="00DC10D0" w:rsidRPr="00950A13">
        <w:rPr>
          <w:rFonts w:ascii="Angsana New" w:hAnsi="Angsana New"/>
          <w:sz w:val="30"/>
          <w:szCs w:val="30"/>
          <w:cs/>
          <w:lang w:val="en-US" w:bidi="th-TH"/>
        </w:rPr>
        <w:t xml:space="preserve">บุคคลที่จัดตั้งขึ้นในประเทศไทย </w:t>
      </w:r>
      <w:r w:rsidR="00E20959" w:rsidRPr="00950A13">
        <w:rPr>
          <w:rFonts w:ascii="Angsana New" w:hAnsi="Angsana New"/>
          <w:sz w:val="30"/>
          <w:szCs w:val="30"/>
          <w:cs/>
          <w:lang w:val="en-US" w:bidi="th-TH"/>
        </w:rPr>
        <w:t>และประเทศบริติช เวอร์จิ้น ไอร์</w:t>
      </w:r>
      <w:r w:rsidR="00F71F17" w:rsidRPr="00950A13">
        <w:rPr>
          <w:rFonts w:ascii="Angsana New" w:hAnsi="Angsana New"/>
          <w:sz w:val="30"/>
          <w:szCs w:val="30"/>
          <w:cs/>
          <w:lang w:val="en-US" w:bidi="th-TH"/>
        </w:rPr>
        <w:t>แลนด์ ตามลำดับ</w:t>
      </w:r>
    </w:p>
    <w:p w14:paraId="66A35ED3" w14:textId="77777777" w:rsidR="003E6A5C" w:rsidRPr="00950A13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1AD1CC78" w14:textId="77777777" w:rsidR="007C15B5" w:rsidRPr="00950A13" w:rsidRDefault="007C15B5" w:rsidP="007C1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950A13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Pr="00950A13">
        <w:rPr>
          <w:rFonts w:ascii="Angsana New" w:hAnsi="Angsana New" w:hint="cs"/>
          <w:sz w:val="30"/>
          <w:szCs w:val="30"/>
          <w:cs/>
        </w:rPr>
        <w:t>การจัด</w:t>
      </w:r>
      <w:r w:rsidRPr="00950A13">
        <w:rPr>
          <w:rFonts w:ascii="Angsana New" w:hAnsi="Angsana New"/>
          <w:sz w:val="30"/>
          <w:szCs w:val="30"/>
          <w:cs/>
        </w:rPr>
        <w:t>จำหน่าย</w:t>
      </w:r>
      <w:r w:rsidRPr="00950A13">
        <w:rPr>
          <w:rFonts w:ascii="Angsana New" w:hAnsi="Angsana New" w:hint="cs"/>
          <w:sz w:val="30"/>
          <w:szCs w:val="30"/>
          <w:cs/>
        </w:rPr>
        <w:t>ผลิตภัณฑ์ประเภทสินค้าเทคโนโลยี</w:t>
      </w:r>
      <w:r w:rsidRPr="00950A13">
        <w:rPr>
          <w:rFonts w:ascii="Angsana New" w:hAnsi="Angsana New"/>
          <w:sz w:val="30"/>
          <w:szCs w:val="30"/>
          <w:cs/>
        </w:rPr>
        <w:t>คอมพิวเตอร์</w:t>
      </w:r>
      <w:r w:rsidRPr="00950A13">
        <w:rPr>
          <w:rFonts w:ascii="Angsana New" w:hAnsi="Angsana New" w:hint="cs"/>
          <w:sz w:val="30"/>
          <w:szCs w:val="30"/>
          <w:cs/>
        </w:rPr>
        <w:t xml:space="preserve"> ระบบสารสนเทศ และอุปกรณ์สื่อสารต่างๆ</w:t>
      </w:r>
      <w:r w:rsidRPr="00950A13">
        <w:rPr>
          <w:rFonts w:ascii="Angsana New" w:hAnsi="Angsana New"/>
          <w:sz w:val="30"/>
          <w:szCs w:val="30"/>
          <w:cs/>
        </w:rPr>
        <w:t xml:space="preserve"> รายละเอียดของบริษัทย่อย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 บริษัทร่วม </w:t>
      </w:r>
      <w:r w:rsidRPr="00950A13">
        <w:rPr>
          <w:rFonts w:ascii="Angsana New" w:hAnsi="Angsana New"/>
          <w:sz w:val="30"/>
          <w:szCs w:val="30"/>
          <w:cs/>
        </w:rPr>
        <w:t>และ</w:t>
      </w:r>
      <w:r w:rsidRPr="00950A13">
        <w:rPr>
          <w:rFonts w:ascii="Angsana New" w:hAnsi="Angsana New" w:hint="cs"/>
          <w:sz w:val="30"/>
          <w:szCs w:val="30"/>
          <w:cs/>
        </w:rPr>
        <w:t>การร่วมค้า</w:t>
      </w:r>
      <w:r w:rsidRPr="00950A13">
        <w:rPr>
          <w:rFonts w:ascii="Angsana New" w:hAnsi="Angsana New"/>
          <w:sz w:val="30"/>
          <w:szCs w:val="30"/>
          <w:cs/>
        </w:rPr>
        <w:t xml:space="preserve"> ณ วันที่</w:t>
      </w:r>
      <w:r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Pr="00950A13">
        <w:rPr>
          <w:rFonts w:ascii="Angsana New" w:hAnsi="Angsana New"/>
          <w:sz w:val="30"/>
          <w:szCs w:val="30"/>
        </w:rPr>
        <w:t xml:space="preserve">31 </w:t>
      </w:r>
      <w:r w:rsidRPr="00950A1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50A13">
        <w:rPr>
          <w:rFonts w:ascii="Angsana New" w:hAnsi="Angsana New"/>
          <w:sz w:val="30"/>
          <w:szCs w:val="30"/>
        </w:rPr>
        <w:t xml:space="preserve">2563 </w:t>
      </w:r>
      <w:r w:rsidRPr="00950A13">
        <w:rPr>
          <w:rFonts w:ascii="Angsana New" w:hAnsi="Angsana New"/>
          <w:sz w:val="30"/>
          <w:szCs w:val="30"/>
          <w:cs/>
        </w:rPr>
        <w:t xml:space="preserve">และ </w:t>
      </w:r>
      <w:r w:rsidRPr="00950A13">
        <w:rPr>
          <w:rFonts w:ascii="Angsana New" w:hAnsi="Angsana New"/>
          <w:sz w:val="30"/>
          <w:szCs w:val="30"/>
        </w:rPr>
        <w:t>2562</w:t>
      </w:r>
      <w:r w:rsidRPr="00950A13">
        <w:rPr>
          <w:rFonts w:ascii="Angsana New" w:hAnsi="Angsana New"/>
          <w:sz w:val="30"/>
          <w:szCs w:val="30"/>
          <w:cs/>
        </w:rPr>
        <w:t xml:space="preserve"> ได้เปิดเผยไว้ในหมายเหตุข้อ </w:t>
      </w:r>
      <w:r>
        <w:rPr>
          <w:rFonts w:ascii="Angsana New" w:hAnsi="Angsana New"/>
          <w:sz w:val="30"/>
          <w:szCs w:val="30"/>
        </w:rPr>
        <w:t>11</w:t>
      </w:r>
      <w:r w:rsidRPr="00950A13">
        <w:rPr>
          <w:rFonts w:ascii="Angsana New" w:hAnsi="Angsana New"/>
          <w:sz w:val="30"/>
          <w:szCs w:val="30"/>
          <w:cs/>
        </w:rPr>
        <w:t xml:space="preserve"> </w:t>
      </w:r>
      <w:r w:rsidRPr="00950A13">
        <w:rPr>
          <w:rFonts w:ascii="Angsana New" w:hAnsi="Angsana New" w:hint="cs"/>
          <w:sz w:val="30"/>
          <w:szCs w:val="30"/>
          <w:cs/>
        </w:rPr>
        <w:t>และ</w:t>
      </w:r>
      <w:r w:rsidRPr="00950A13">
        <w:rPr>
          <w:rFonts w:ascii="Angsana New" w:hAnsi="Angsana New"/>
          <w:sz w:val="30"/>
          <w:szCs w:val="30"/>
          <w:cs/>
        </w:rPr>
        <w:t xml:space="preserve"> </w:t>
      </w:r>
      <w:r w:rsidRPr="00950A13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2</w:t>
      </w:r>
      <w:r w:rsidRPr="00950A13">
        <w:rPr>
          <w:rFonts w:ascii="Angsana New" w:hAnsi="Angsana New"/>
          <w:sz w:val="30"/>
          <w:szCs w:val="30"/>
          <w:cs/>
        </w:rPr>
        <w:t xml:space="preserve"> </w:t>
      </w:r>
      <w:r w:rsidRPr="00950A13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6A154A2F" w14:textId="77777777" w:rsidR="003E6A5C" w:rsidRPr="00950A13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</w:p>
    <w:p w14:paraId="4DCBD2E7" w14:textId="77777777" w:rsidR="003E6A5C" w:rsidRPr="00950A13" w:rsidRDefault="00527ED0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50A13">
        <w:rPr>
          <w:rFonts w:ascii="Angsana New" w:hAnsi="Angsana New"/>
          <w:sz w:val="30"/>
          <w:szCs w:val="30"/>
          <w:u w:val="none"/>
        </w:rPr>
        <w:t>2</w:t>
      </w:r>
      <w:r w:rsidRPr="00950A13">
        <w:rPr>
          <w:rFonts w:ascii="Angsana New" w:hAnsi="Angsana New"/>
          <w:sz w:val="30"/>
          <w:szCs w:val="30"/>
          <w:u w:val="none"/>
        </w:rPr>
        <w:tab/>
      </w:r>
      <w:r w:rsidR="00E07E6F" w:rsidRPr="00950A13">
        <w:rPr>
          <w:rFonts w:ascii="Angsana New" w:hAnsi="Angsana New"/>
          <w:sz w:val="30"/>
          <w:szCs w:val="30"/>
          <w:u w:val="none"/>
          <w:cs/>
        </w:rPr>
        <w:t>เกณฑ์การจัดทำงบการเงิน</w:t>
      </w:r>
    </w:p>
    <w:p w14:paraId="1F66BBFD" w14:textId="77777777" w:rsidR="003E6A5C" w:rsidRPr="00950A13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4346AB1B" w14:textId="77777777" w:rsidR="00AF1B65" w:rsidRPr="00950A13" w:rsidRDefault="00AF1B65" w:rsidP="001E3A7E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950A13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091F0E9E" w14:textId="77777777" w:rsidR="00AF1B65" w:rsidRPr="00950A13" w:rsidRDefault="00AF1B65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78074C8" w14:textId="77777777" w:rsidR="00AF1B65" w:rsidRPr="00950A13" w:rsidRDefault="00AF1B65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9515C9" w:rsidRPr="00950A13">
        <w:rPr>
          <w:rFonts w:ascii="Angsana New" w:hAnsi="Angsana New"/>
          <w:sz w:val="30"/>
          <w:szCs w:val="30"/>
          <w:cs/>
        </w:rPr>
        <w:t xml:space="preserve">       </w:t>
      </w:r>
      <w:r w:rsidRPr="00950A13">
        <w:rPr>
          <w:rFonts w:ascii="Angsana New" w:hAnsi="Angsana New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 </w:t>
      </w:r>
    </w:p>
    <w:p w14:paraId="660CC4AA" w14:textId="77777777" w:rsidR="00AF1B65" w:rsidRPr="00950A13" w:rsidRDefault="00AF1B65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12E1ADD0" w14:textId="2D37100A" w:rsidR="00E4154A" w:rsidRPr="00950A13" w:rsidRDefault="009D5A58" w:rsidP="00787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มาตรฐานการรายงานทางการเงินหลายฉบับ</w:t>
      </w:r>
      <w:r w:rsidR="0037017B" w:rsidRPr="00950A13">
        <w:rPr>
          <w:rFonts w:ascii="Angsana New" w:hAnsi="Angsana New" w:hint="cs"/>
          <w:sz w:val="30"/>
          <w:szCs w:val="30"/>
          <w:cs/>
        </w:rPr>
        <w:t>ได้มีการออกและปรับปรุงใหม่</w:t>
      </w:r>
      <w:r w:rsidRPr="00950A13">
        <w:rPr>
          <w:rFonts w:ascii="Angsana New" w:hAnsi="Angsana New" w:hint="cs"/>
          <w:sz w:val="30"/>
          <w:szCs w:val="30"/>
          <w:cs/>
        </w:rPr>
        <w:t>ซึ่งมีผลบังคับใช้ตั้งแต่รอบระยะเวลาบัญชีที่เริ่มในหรือหลังวันที่</w:t>
      </w:r>
      <w:r w:rsidRPr="00950A13">
        <w:rPr>
          <w:rFonts w:ascii="Angsana New" w:hAnsi="Angsana New" w:hint="cs"/>
          <w:sz w:val="30"/>
          <w:szCs w:val="30"/>
          <w:rtl/>
          <w:cs/>
        </w:rPr>
        <w:t xml:space="preserve">1 </w:t>
      </w:r>
      <w:r w:rsidRPr="00950A13">
        <w:rPr>
          <w:rFonts w:ascii="Angsana New" w:hAnsi="Angsana New"/>
          <w:sz w:val="30"/>
          <w:szCs w:val="30"/>
          <w:cs/>
        </w:rPr>
        <w:t xml:space="preserve"> </w:t>
      </w:r>
      <w:r w:rsidRPr="00950A13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950A13">
        <w:rPr>
          <w:rFonts w:ascii="Angsana New" w:hAnsi="Angsana New" w:hint="cs"/>
          <w:sz w:val="30"/>
          <w:szCs w:val="30"/>
          <w:rtl/>
          <w:cs/>
        </w:rPr>
        <w:t>25</w:t>
      </w:r>
      <w:r w:rsidR="00DA2305" w:rsidRPr="00950A13">
        <w:rPr>
          <w:rFonts w:ascii="Angsana New" w:hAnsi="Angsana New" w:hint="cs"/>
          <w:sz w:val="30"/>
          <w:szCs w:val="30"/>
          <w:rtl/>
          <w:cs/>
        </w:rPr>
        <w:t>6</w:t>
      </w:r>
      <w:r w:rsidR="00BC1E31" w:rsidRPr="00950A13">
        <w:rPr>
          <w:rFonts w:ascii="Angsana New" w:hAnsi="Angsana New"/>
          <w:sz w:val="30"/>
          <w:szCs w:val="30"/>
        </w:rPr>
        <w:t>3</w:t>
      </w:r>
      <w:r w:rsidRPr="00950A13">
        <w:rPr>
          <w:rFonts w:ascii="Angsana New" w:hAnsi="Angsana New" w:hint="cs"/>
          <w:sz w:val="30"/>
          <w:szCs w:val="30"/>
          <w:cs/>
        </w:rPr>
        <w:t xml:space="preserve"> การ</w:t>
      </w:r>
      <w:r w:rsidR="00E5658F" w:rsidRPr="00950A13">
        <w:rPr>
          <w:rFonts w:ascii="Angsana New" w:hAnsi="Angsana New" w:hint="cs"/>
          <w:sz w:val="30"/>
          <w:szCs w:val="30"/>
          <w:cs/>
        </w:rPr>
        <w:t>ถือ</w:t>
      </w:r>
      <w:r w:rsidRPr="00950A13">
        <w:rPr>
          <w:rFonts w:ascii="Angsana New" w:hAnsi="Angsana New" w:hint="cs"/>
          <w:sz w:val="30"/>
          <w:szCs w:val="30"/>
          <w:cs/>
        </w:rPr>
        <w:t>ปฏิบัติตามมาตรฐานการรายงานทางการเงินที่</w:t>
      </w:r>
      <w:r w:rsidR="00C55B0D" w:rsidRPr="00950A13">
        <w:rPr>
          <w:rFonts w:ascii="Angsana New" w:hAnsi="Angsana New" w:hint="cs"/>
          <w:sz w:val="30"/>
          <w:szCs w:val="30"/>
          <w:cs/>
        </w:rPr>
        <w:t>ออกและ</w:t>
      </w:r>
      <w:r w:rsidRPr="00950A13">
        <w:rPr>
          <w:rFonts w:ascii="Angsana New" w:hAnsi="Angsana New" w:hint="cs"/>
          <w:sz w:val="30"/>
          <w:szCs w:val="30"/>
          <w:cs/>
        </w:rPr>
        <w:t>ปรับปรุงใหม่นั้น มีผลให้เกิดการเปลี่ยนแปลงนโยบายการบัญชีของกลุ่มบริษัท</w:t>
      </w:r>
      <w:r w:rsidR="00560B9F" w:rsidRPr="00950A1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46F0F19" w14:textId="402FD85D" w:rsidR="0078740B" w:rsidRPr="00950A13" w:rsidRDefault="0078740B" w:rsidP="00787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7A73112" w14:textId="323BCE1A" w:rsidR="00886EBC" w:rsidRPr="00950A13" w:rsidRDefault="007C15B5" w:rsidP="003661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643589">
        <w:rPr>
          <w:rFonts w:ascii="Angsana New" w:hAnsi="Angsana New" w:hint="cs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 </w:t>
      </w:r>
      <w:r w:rsidRPr="00643589">
        <w:rPr>
          <w:rFonts w:ascii="Angsana New" w:hAnsi="Angsana New" w:hint="cs"/>
          <w:sz w:val="30"/>
          <w:szCs w:val="30"/>
        </w:rPr>
        <w:t xml:space="preserve">9 </w:t>
      </w:r>
      <w:r w:rsidRPr="00643589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643589">
        <w:rPr>
          <w:rFonts w:ascii="Angsana New" w:hAnsi="Angsana New" w:hint="cs"/>
          <w:i/>
          <w:iCs/>
          <w:sz w:val="30"/>
          <w:szCs w:val="30"/>
          <w:cs/>
        </w:rPr>
        <w:t>เครื่องมือทางการเงิน</w:t>
      </w:r>
      <w:r w:rsidRPr="00643589">
        <w:rPr>
          <w:rFonts w:ascii="Angsana New" w:hAnsi="Angsana New" w:hint="cs"/>
          <w:sz w:val="30"/>
          <w:szCs w:val="30"/>
          <w:cs/>
        </w:rPr>
        <w:t xml:space="preserve"> (</w:t>
      </w:r>
      <w:r w:rsidRPr="00643589">
        <w:rPr>
          <w:rFonts w:ascii="Angsana New" w:hAnsi="Angsana New" w:hint="cs"/>
          <w:sz w:val="30"/>
          <w:szCs w:val="30"/>
        </w:rPr>
        <w:t>TFRS 9</w:t>
      </w:r>
      <w:r w:rsidRPr="00643589">
        <w:rPr>
          <w:rFonts w:ascii="Angsana New" w:hAnsi="Angsana New" w:hint="cs"/>
          <w:sz w:val="30"/>
          <w:szCs w:val="30"/>
          <w:cs/>
        </w:rPr>
        <w:t xml:space="preserve">) รวมถึงมาตรฐานและการตีความมาตรฐานที่เกี่ยวข้อง และมาตรฐานการรายงานทางการเงิน ฉบับที่ </w:t>
      </w:r>
      <w:r w:rsidRPr="00643589">
        <w:rPr>
          <w:rFonts w:ascii="Angsana New" w:hAnsi="Angsana New" w:hint="cs"/>
          <w:sz w:val="30"/>
          <w:szCs w:val="30"/>
        </w:rPr>
        <w:t xml:space="preserve">16 </w:t>
      </w:r>
      <w:r w:rsidRPr="00643589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643589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Pr="00643589">
        <w:rPr>
          <w:rFonts w:ascii="Angsana New" w:hAnsi="Angsana New" w:hint="cs"/>
          <w:sz w:val="30"/>
          <w:szCs w:val="30"/>
          <w:cs/>
        </w:rPr>
        <w:t xml:space="preserve"> (</w:t>
      </w:r>
      <w:r w:rsidRPr="00643589">
        <w:rPr>
          <w:rFonts w:ascii="Angsana New" w:hAnsi="Angsana New" w:hint="cs"/>
          <w:sz w:val="30"/>
          <w:szCs w:val="30"/>
        </w:rPr>
        <w:t>TFRS 16</w:t>
      </w:r>
      <w:r w:rsidRPr="00643589">
        <w:rPr>
          <w:rFonts w:ascii="Angsana New" w:hAnsi="Angsana New" w:hint="cs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Pr="00643589">
        <w:rPr>
          <w:rFonts w:ascii="Angsana New" w:hAnsi="Angsana New" w:hint="cs"/>
          <w:sz w:val="30"/>
          <w:szCs w:val="30"/>
        </w:rPr>
        <w:t>3</w:t>
      </w:r>
    </w:p>
    <w:p w14:paraId="14127FAC" w14:textId="77777777" w:rsidR="00AF1B65" w:rsidRPr="00950A13" w:rsidRDefault="00AF1B65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4B8A4D4" w14:textId="77777777" w:rsidR="00AF1B65" w:rsidRPr="00950A13" w:rsidRDefault="00AF1B65" w:rsidP="001E3A7E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i/>
          <w:iCs/>
          <w:sz w:val="30"/>
          <w:szCs w:val="30"/>
          <w:cs/>
        </w:rPr>
        <w:lastRenderedPageBreak/>
        <w:t>สกุลเงินที่</w:t>
      </w:r>
      <w:r w:rsidR="00555C44" w:rsidRPr="00950A13">
        <w:rPr>
          <w:rFonts w:ascii="Angsana New" w:hAnsi="Angsana New"/>
          <w:i/>
          <w:iCs/>
          <w:sz w:val="30"/>
          <w:szCs w:val="30"/>
          <w:cs/>
        </w:rPr>
        <w:t>ใช้ในการดำเนินงานและ</w:t>
      </w:r>
      <w:r w:rsidRPr="00950A13">
        <w:rPr>
          <w:rFonts w:ascii="Angsana New" w:hAnsi="Angsana New"/>
          <w:i/>
          <w:iCs/>
          <w:sz w:val="30"/>
          <w:szCs w:val="30"/>
          <w:cs/>
        </w:rPr>
        <w:t xml:space="preserve">นำเสนองบการเงิน  </w:t>
      </w:r>
    </w:p>
    <w:p w14:paraId="5A982D75" w14:textId="77777777" w:rsidR="00AF1B65" w:rsidRPr="006B3064" w:rsidRDefault="00AF1B65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1B14D68B" w14:textId="21C8CDB5" w:rsidR="00AF1B65" w:rsidRPr="00950A13" w:rsidRDefault="00AF1B65" w:rsidP="00407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งบการเงินนี้</w:t>
      </w:r>
      <w:r w:rsidR="001304B6">
        <w:rPr>
          <w:rFonts w:ascii="Angsana New" w:hAnsi="Angsana New" w:hint="cs"/>
          <w:sz w:val="30"/>
          <w:szCs w:val="30"/>
          <w:cs/>
        </w:rPr>
        <w:t>นำเสนอ</w:t>
      </w:r>
      <w:r w:rsidR="000B1B75">
        <w:rPr>
          <w:rFonts w:ascii="Angsana New" w:hAnsi="Angsana New" w:hint="cs"/>
          <w:sz w:val="30"/>
          <w:szCs w:val="30"/>
          <w:cs/>
        </w:rPr>
        <w:t>เป็น</w:t>
      </w:r>
      <w:r w:rsidRPr="00950A13">
        <w:rPr>
          <w:rFonts w:ascii="Angsana New" w:hAnsi="Angsana New"/>
          <w:sz w:val="30"/>
          <w:szCs w:val="30"/>
          <w:cs/>
        </w:rPr>
        <w:t>เงินบาท</w:t>
      </w:r>
      <w:r w:rsidR="00555C44" w:rsidRPr="00950A13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950A13">
        <w:rPr>
          <w:rFonts w:ascii="Angsana New" w:hAnsi="Angsana New"/>
          <w:sz w:val="30"/>
          <w:szCs w:val="30"/>
          <w:cs/>
        </w:rPr>
        <w:t xml:space="preserve"> ข้อมูลทางการเงินทั้งหมดมีการปัดเศษในหมายเหตุประกอบง</w:t>
      </w:r>
      <w:r w:rsidR="0043712C" w:rsidRPr="00950A13">
        <w:rPr>
          <w:rFonts w:ascii="Angsana New" w:hAnsi="Angsana New"/>
          <w:sz w:val="30"/>
          <w:szCs w:val="30"/>
          <w:cs/>
        </w:rPr>
        <w:t>บการเงินเพื่อให้แสดงเป็นหลักพัน</w:t>
      </w:r>
      <w:r w:rsidRPr="00950A13">
        <w:rPr>
          <w:rFonts w:ascii="Angsana New" w:hAnsi="Angsana New"/>
          <w:sz w:val="30"/>
          <w:szCs w:val="30"/>
          <w:cs/>
        </w:rPr>
        <w:t>บาท</w:t>
      </w:r>
      <w:r w:rsidR="00D26DFC" w:rsidRPr="00950A13">
        <w:rPr>
          <w:rFonts w:ascii="Angsana New" w:hAnsi="Angsana New"/>
          <w:sz w:val="30"/>
          <w:szCs w:val="30"/>
          <w:cs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>ยกเว้นที่ระบุไว้เป็นอย่างอื่น</w:t>
      </w:r>
    </w:p>
    <w:p w14:paraId="097761B3" w14:textId="77777777" w:rsidR="009D5A58" w:rsidRPr="006B3064" w:rsidRDefault="009D5A58" w:rsidP="00407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22"/>
          <w:szCs w:val="22"/>
        </w:rPr>
      </w:pPr>
    </w:p>
    <w:p w14:paraId="43EBC347" w14:textId="77777777" w:rsidR="00AF1B65" w:rsidRPr="00950A13" w:rsidRDefault="00AF1B65" w:rsidP="00A861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950A13">
        <w:rPr>
          <w:rFonts w:ascii="Angsana New" w:hAnsi="Angsana New"/>
          <w:i/>
          <w:iCs/>
          <w:sz w:val="30"/>
          <w:szCs w:val="30"/>
          <w:cs/>
        </w:rPr>
        <w:t>(</w:t>
      </w:r>
      <w:r w:rsidR="00C55B0D" w:rsidRPr="00950A13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950A13">
        <w:rPr>
          <w:rFonts w:ascii="Angsana New" w:hAnsi="Angsana New"/>
          <w:i/>
          <w:iCs/>
          <w:sz w:val="30"/>
          <w:szCs w:val="30"/>
          <w:cs/>
        </w:rPr>
        <w:t>)</w:t>
      </w:r>
      <w:r w:rsidRPr="00950A13">
        <w:rPr>
          <w:rFonts w:ascii="Angsana New" w:hAnsi="Angsana New"/>
          <w:i/>
          <w:iCs/>
          <w:sz w:val="30"/>
          <w:szCs w:val="30"/>
          <w:cs/>
        </w:rPr>
        <w:tab/>
        <w:t>การ</w:t>
      </w:r>
      <w:r w:rsidR="00937800" w:rsidRPr="00950A13">
        <w:rPr>
          <w:rFonts w:ascii="Angsana New" w:hAnsi="Angsana New"/>
          <w:i/>
          <w:iCs/>
          <w:sz w:val="30"/>
          <w:szCs w:val="30"/>
          <w:cs/>
        </w:rPr>
        <w:t>ใช้วิจารณญา</w:t>
      </w:r>
      <w:r w:rsidR="00937800" w:rsidRPr="00950A13">
        <w:rPr>
          <w:rFonts w:ascii="Angsana New" w:hAnsi="Angsana New" w:hint="cs"/>
          <w:i/>
          <w:iCs/>
          <w:sz w:val="30"/>
          <w:szCs w:val="30"/>
          <w:cs/>
        </w:rPr>
        <w:t>ณ</w:t>
      </w:r>
      <w:r w:rsidR="00937800" w:rsidRPr="00950A13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A233BD" w:rsidRPr="00950A13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950A13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  <w:r w:rsidRPr="00950A13">
        <w:rPr>
          <w:rFonts w:ascii="Angsana New" w:hAnsi="Angsana New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46AF5DEC" w14:textId="77777777" w:rsidR="00AF1B65" w:rsidRPr="006B3064" w:rsidRDefault="00AF1B65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50B30C7C" w14:textId="77777777" w:rsidR="00C04E23" w:rsidRPr="00950A13" w:rsidRDefault="00221713" w:rsidP="00E91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Pr="00950A13">
        <w:rPr>
          <w:rFonts w:ascii="Angsana New" w:hAnsi="Angsana New" w:hint="cs"/>
          <w:sz w:val="30"/>
          <w:szCs w:val="30"/>
          <w:cs/>
        </w:rPr>
        <w:t>ให้</w:t>
      </w:r>
      <w:r w:rsidRPr="00950A13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ผู้บริหารต้องใช้ว</w:t>
      </w:r>
      <w:r w:rsidR="00671906" w:rsidRPr="00950A13">
        <w:rPr>
          <w:rFonts w:ascii="Angsana New" w:hAnsi="Angsana New"/>
          <w:sz w:val="30"/>
          <w:szCs w:val="30"/>
          <w:cs/>
        </w:rPr>
        <w:t>ิจารณญาณ การประมาณ</w:t>
      </w:r>
      <w:r w:rsidR="00E91566" w:rsidRPr="00950A13">
        <w:rPr>
          <w:rFonts w:ascii="Angsana New" w:hAnsi="Angsana New" w:hint="cs"/>
          <w:sz w:val="30"/>
          <w:szCs w:val="30"/>
          <w:cs/>
        </w:rPr>
        <w:t>การ</w:t>
      </w:r>
      <w:r w:rsidR="00671906" w:rsidRPr="00950A13">
        <w:rPr>
          <w:rFonts w:ascii="Angsana New" w:hAnsi="Angsana New"/>
          <w:sz w:val="30"/>
          <w:szCs w:val="30"/>
          <w:cs/>
        </w:rPr>
        <w:t>และข้อสมมติ</w:t>
      </w:r>
      <w:r w:rsidRPr="00950A13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</w:t>
      </w:r>
      <w:r w:rsidR="00E91566" w:rsidRPr="00950A13">
        <w:rPr>
          <w:rFonts w:ascii="Angsana New" w:hAnsi="Angsana New" w:hint="cs"/>
          <w:sz w:val="30"/>
          <w:szCs w:val="30"/>
          <w:cs/>
        </w:rPr>
        <w:t>ปฏิบัติตาม</w:t>
      </w:r>
      <w:r w:rsidRPr="00950A13">
        <w:rPr>
          <w:rFonts w:ascii="Angsana New" w:hAnsi="Angsana New"/>
          <w:sz w:val="30"/>
          <w:szCs w:val="30"/>
          <w:cs/>
        </w:rPr>
        <w:t>นโยบายการบัญชี</w:t>
      </w:r>
      <w:r w:rsidR="00E91566" w:rsidRPr="00950A13">
        <w:rPr>
          <w:rFonts w:ascii="Angsana New" w:hAnsi="Angsana New" w:hint="cs"/>
          <w:sz w:val="30"/>
          <w:szCs w:val="30"/>
          <w:cs/>
        </w:rPr>
        <w:t xml:space="preserve">ของกลุ่มบริษัท ทั้งนี้ ผลที่เกิดขึ้นจริงอาจแตกต่างจากที่ประมาณการไว้ </w:t>
      </w:r>
      <w:r w:rsidR="00671906" w:rsidRPr="00950A13"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Pr="00950A13">
        <w:rPr>
          <w:rFonts w:ascii="Angsana New" w:hAnsi="Angsana New"/>
          <w:sz w:val="30"/>
          <w:szCs w:val="30"/>
          <w:cs/>
        </w:rPr>
        <w:t>ที่ใช้ในการจัดทำงบการเงินจะได้รับการทบทวนอย่าง</w:t>
      </w:r>
      <w:r w:rsidRPr="00950A13">
        <w:rPr>
          <w:rFonts w:ascii="Angsana New" w:hAnsi="Angsana New" w:hint="cs"/>
          <w:sz w:val="30"/>
          <w:szCs w:val="30"/>
          <w:cs/>
        </w:rPr>
        <w:t>ต่อเนื่อง</w:t>
      </w:r>
      <w:r w:rsidR="0064358F" w:rsidRPr="00950A13">
        <w:rPr>
          <w:rFonts w:ascii="Angsana New" w:hAnsi="Angsana New"/>
          <w:sz w:val="30"/>
          <w:szCs w:val="30"/>
          <w:cs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>การปรับประมาณ</w:t>
      </w:r>
      <w:r w:rsidRPr="00950A13">
        <w:rPr>
          <w:rFonts w:ascii="Angsana New" w:hAnsi="Angsana New" w:hint="cs"/>
          <w:sz w:val="30"/>
          <w:szCs w:val="30"/>
          <w:cs/>
        </w:rPr>
        <w:t>การ</w:t>
      </w:r>
      <w:r w:rsidRPr="00950A13">
        <w:rPr>
          <w:rFonts w:ascii="Angsana New" w:hAnsi="Angsana New"/>
          <w:sz w:val="30"/>
          <w:szCs w:val="30"/>
          <w:cs/>
        </w:rPr>
        <w:t>ทางบัญชีจะบันทึก</w:t>
      </w:r>
      <w:r w:rsidRPr="00950A13"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14:paraId="7FF2E482" w14:textId="77777777" w:rsidR="00C55B0D" w:rsidRPr="006B3064" w:rsidRDefault="00C55B0D" w:rsidP="00E91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22"/>
          <w:szCs w:val="22"/>
        </w:rPr>
      </w:pPr>
    </w:p>
    <w:p w14:paraId="24354BE9" w14:textId="77777777" w:rsidR="00FE3FF1" w:rsidRPr="00950A13" w:rsidRDefault="00FE3FF1" w:rsidP="00FE3FF1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>การใช้วิจารณญาณ</w:t>
      </w:r>
    </w:p>
    <w:p w14:paraId="2BADE6B6" w14:textId="77777777" w:rsidR="00FE3FF1" w:rsidRPr="006B3064" w:rsidRDefault="00FE3FF1" w:rsidP="00FE3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2"/>
          <w:szCs w:val="22"/>
        </w:rPr>
      </w:pPr>
    </w:p>
    <w:p w14:paraId="4978AF61" w14:textId="77777777" w:rsidR="00FE3FF1" w:rsidRPr="00950A13" w:rsidRDefault="00FE3FF1" w:rsidP="00FE3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 ประกอบด้วยหมายเหตุข้อต่อไปนี้</w:t>
      </w:r>
    </w:p>
    <w:p w14:paraId="35ECFF38" w14:textId="77777777" w:rsidR="00FE3FF1" w:rsidRPr="006B3064" w:rsidRDefault="00FE3FF1" w:rsidP="00FE3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2"/>
          <w:szCs w:val="22"/>
        </w:rPr>
      </w:pP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7200"/>
      </w:tblGrid>
      <w:tr w:rsidR="00366186" w:rsidRPr="00950A13" w14:paraId="5057A1CA" w14:textId="77777777" w:rsidTr="00FF5A00">
        <w:tc>
          <w:tcPr>
            <w:tcW w:w="1890" w:type="dxa"/>
          </w:tcPr>
          <w:p w14:paraId="0BF0EC61" w14:textId="63625FE7" w:rsidR="00366186" w:rsidRPr="00950A13" w:rsidRDefault="00421443" w:rsidP="00FF5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4 </w:t>
            </w: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ข)</w:t>
            </w:r>
            <w:r w:rsidR="0099304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93048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993048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7200" w:type="dxa"/>
            <w:shd w:val="clear" w:color="auto" w:fill="auto"/>
          </w:tcPr>
          <w:p w14:paraId="34A8F1F9" w14:textId="77777777" w:rsidR="00366186" w:rsidRPr="00950A13" w:rsidRDefault="00366186" w:rsidP="00FF5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การพิจารณาว่าเงินลงทุนตามวิธีส่วนได้เสีย กลุ่มบริษัทมีอิทธิพลอย่างมีนัยสำคัญในกิจการที่กลุ่มบริษัทลงทุนหรือไม่</w:t>
            </w:r>
          </w:p>
        </w:tc>
      </w:tr>
      <w:tr w:rsidR="00C6575C" w:rsidRPr="00950A13" w14:paraId="43DF14D8" w14:textId="77777777" w:rsidTr="00FF5A00">
        <w:tc>
          <w:tcPr>
            <w:tcW w:w="1890" w:type="dxa"/>
          </w:tcPr>
          <w:p w14:paraId="4CE6B566" w14:textId="1F4BCF37" w:rsidR="00C6575C" w:rsidRPr="00950A13" w:rsidRDefault="00C6575C" w:rsidP="00C6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4 </w:t>
            </w: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ท)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7200" w:type="dxa"/>
            <w:shd w:val="clear" w:color="auto" w:fill="auto"/>
          </w:tcPr>
          <w:p w14:paraId="49C9DCED" w14:textId="77777777" w:rsidR="00C6575C" w:rsidRPr="00950A13" w:rsidRDefault="00C6575C" w:rsidP="00C6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  <w:r w:rsidRPr="00950A13">
              <w:rPr>
                <w:rFonts w:ascii="Angsana New" w:hAnsi="Angsana New" w:hint="cs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  <w:p w14:paraId="602D45E4" w14:textId="77777777" w:rsidR="00C6575C" w:rsidRPr="00950A13" w:rsidRDefault="00C6575C" w:rsidP="00C6575C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การขายสินค้าควรจะรับรู้รายได้ ณ เวลาใดเวลาหนึ่ง </w:t>
            </w:r>
          </w:p>
        </w:tc>
      </w:tr>
    </w:tbl>
    <w:p w14:paraId="6007ABE7" w14:textId="77777777" w:rsidR="00366186" w:rsidRPr="006B3064" w:rsidRDefault="00366186" w:rsidP="00451E72">
      <w:pPr>
        <w:pStyle w:val="FSContent"/>
        <w:ind w:left="0"/>
        <w:rPr>
          <w:sz w:val="22"/>
          <w:szCs w:val="22"/>
        </w:rPr>
      </w:pPr>
    </w:p>
    <w:p w14:paraId="651BE0F2" w14:textId="1ED11535" w:rsidR="001B0B11" w:rsidRPr="00950A13" w:rsidRDefault="001B0B11" w:rsidP="00FE3FF1">
      <w:pPr>
        <w:pStyle w:val="FSContent"/>
        <w:numPr>
          <w:ilvl w:val="0"/>
          <w:numId w:val="19"/>
        </w:numPr>
        <w:ind w:left="1080" w:hanging="540"/>
      </w:pPr>
      <w:r w:rsidRPr="00950A13">
        <w:rPr>
          <w:rFonts w:hint="cs"/>
          <w:cs/>
        </w:rPr>
        <w:t>ข้อสมมติและความไม่แน่นอนของการประมาณการ</w:t>
      </w:r>
    </w:p>
    <w:p w14:paraId="799198B9" w14:textId="77777777" w:rsidR="001B0B11" w:rsidRPr="00A20F76" w:rsidRDefault="001B0B11" w:rsidP="002C0E4E">
      <w:pPr>
        <w:pStyle w:val="FSContent"/>
        <w:rPr>
          <w:sz w:val="22"/>
          <w:szCs w:val="22"/>
        </w:rPr>
      </w:pPr>
    </w:p>
    <w:p w14:paraId="5FAE6BA4" w14:textId="13531806" w:rsidR="00451E72" w:rsidRDefault="00597B5E" w:rsidP="006B30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 xml:space="preserve">ข้อมูลเกี่ยวกับข้อสมมติและความไม่แน่นอนของการประมาณการ ณ วันที่ </w:t>
      </w:r>
      <w:r w:rsidR="004F70F2" w:rsidRPr="00950A13">
        <w:rPr>
          <w:rFonts w:ascii="Angsana New" w:hAnsi="Angsana New"/>
          <w:sz w:val="30"/>
          <w:szCs w:val="30"/>
        </w:rPr>
        <w:t>31</w:t>
      </w:r>
      <w:r w:rsidRPr="00950A1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F70F2" w:rsidRPr="00950A13">
        <w:rPr>
          <w:rFonts w:ascii="Angsana New" w:hAnsi="Angsana New"/>
          <w:sz w:val="30"/>
          <w:szCs w:val="30"/>
        </w:rPr>
        <w:t>2563</w:t>
      </w:r>
      <w:r w:rsidRPr="00950A13">
        <w:rPr>
          <w:rFonts w:ascii="Angsana New" w:hAnsi="Angsana New" w:hint="cs"/>
          <w:sz w:val="30"/>
          <w:szCs w:val="30"/>
          <w:cs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950A13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950A13">
        <w:rPr>
          <w:rFonts w:ascii="Angsana New" w:hAnsi="Angsana New" w:hint="cs"/>
          <w:sz w:val="30"/>
          <w:szCs w:val="30"/>
          <w:cs/>
        </w:rPr>
        <w:t>ได้เปิดเผยในหมายเหตุข้อต่อไปนี้</w:t>
      </w:r>
    </w:p>
    <w:p w14:paraId="75CD6A9B" w14:textId="77777777" w:rsidR="006B3064" w:rsidRPr="006B3064" w:rsidRDefault="006B3064" w:rsidP="006B30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22" w:type="dxa"/>
        <w:tblInd w:w="108" w:type="dxa"/>
        <w:tblLook w:val="04A0" w:firstRow="1" w:lastRow="0" w:firstColumn="1" w:lastColumn="0" w:noHBand="0" w:noVBand="1"/>
      </w:tblPr>
      <w:tblGrid>
        <w:gridCol w:w="2340"/>
        <w:gridCol w:w="7182"/>
      </w:tblGrid>
      <w:tr w:rsidR="0028751E" w:rsidRPr="00950A13" w14:paraId="3005F918" w14:textId="77777777" w:rsidTr="00FF5A00">
        <w:tc>
          <w:tcPr>
            <w:tcW w:w="2340" w:type="dxa"/>
          </w:tcPr>
          <w:p w14:paraId="79C2D7C7" w14:textId="6CF4F10A" w:rsidR="0028751E" w:rsidRDefault="0028751E" w:rsidP="0028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4"/>
              <w:jc w:val="thaiDistribute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 xml:space="preserve">4 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val="en-GB"/>
              </w:rPr>
              <w:t>ข)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val="en-GB"/>
              </w:rPr>
              <w:t xml:space="preserve">และ </w:t>
            </w:r>
            <w:r>
              <w:rPr>
                <w:rFonts w:ascii="Angsana New" w:eastAsia="Calibri" w:hAnsi="Angsana New"/>
                <w:sz w:val="30"/>
                <w:szCs w:val="30"/>
              </w:rPr>
              <w:t>12</w:t>
            </w:r>
          </w:p>
        </w:tc>
        <w:tc>
          <w:tcPr>
            <w:tcW w:w="7182" w:type="dxa"/>
          </w:tcPr>
          <w:p w14:paraId="42DCE9E6" w14:textId="0BD00AD1" w:rsidR="0028751E" w:rsidRPr="00950A13" w:rsidRDefault="0028751E" w:rsidP="0028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การซื้อเงินลงทุนใน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การร่วมค้า ซึ่งการวัดมูลค่ายุติธรรมของสินทรัพย์สุทธิที่ได้มาวัดมูลค่าโดยใช้เกณฑ์การประมาณการ</w:t>
            </w:r>
          </w:p>
        </w:tc>
      </w:tr>
      <w:tr w:rsidR="0028751E" w:rsidRPr="00950A13" w14:paraId="222BC764" w14:textId="77777777" w:rsidTr="00FF5A00">
        <w:tc>
          <w:tcPr>
            <w:tcW w:w="2340" w:type="dxa"/>
          </w:tcPr>
          <w:p w14:paraId="178696E1" w14:textId="59558197" w:rsidR="0028751E" w:rsidRPr="00993048" w:rsidRDefault="0028751E" w:rsidP="0028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4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 xml:space="preserve">4 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val="en-GB"/>
              </w:rPr>
              <w:t>ฉ)</w:t>
            </w: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 xml:space="preserve">, 7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val="en-GB"/>
              </w:rPr>
              <w:t xml:space="preserve">และ </w:t>
            </w:r>
            <w:r>
              <w:rPr>
                <w:rFonts w:ascii="Angsana New" w:eastAsia="Calibri" w:hAnsi="Angsana New"/>
                <w:sz w:val="30"/>
                <w:szCs w:val="30"/>
              </w:rPr>
              <w:t>28</w:t>
            </w:r>
          </w:p>
        </w:tc>
        <w:tc>
          <w:tcPr>
            <w:tcW w:w="7182" w:type="dxa"/>
          </w:tcPr>
          <w:p w14:paraId="21570371" w14:textId="77777777" w:rsidR="0028751E" w:rsidRPr="00950A13" w:rsidRDefault="0028751E" w:rsidP="0028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eastAsia="Calibri" w:hAnsi="Angsana New" w:hint="cs"/>
                <w:sz w:val="30"/>
                <w:szCs w:val="30"/>
                <w:cs/>
                <w:lang w:val="en-GB"/>
              </w:rPr>
              <w:t>การวัดมูลค่าค่าเผื่อผลขาดทุนจากการด้อยค่าของลูกหนี้การค้าเกี่ยวกับข้อสมมติที่สำคัญที่ใช้ในการกำหนดอัตราสูญเสียถัวเฉลี่ยถ่วงน้ำหนัก (</w:t>
            </w:r>
            <w:r w:rsidRPr="00950A13">
              <w:rPr>
                <w:rFonts w:ascii="Angsana New" w:eastAsia="Calibri" w:hAnsi="Angsana New"/>
                <w:sz w:val="30"/>
                <w:szCs w:val="30"/>
                <w:lang w:val="en-GB"/>
              </w:rPr>
              <w:t>Weighted</w:t>
            </w:r>
            <w:r w:rsidRPr="00950A13">
              <w:rPr>
                <w:rFonts w:ascii="Angsana New" w:eastAsia="Calibri" w:hAnsi="Angsana New"/>
                <w:sz w:val="30"/>
                <w:szCs w:val="30"/>
                <w:cs/>
                <w:lang w:val="en-GB"/>
              </w:rPr>
              <w:t>-</w:t>
            </w:r>
            <w:r w:rsidRPr="00950A13">
              <w:rPr>
                <w:rFonts w:ascii="Angsana New" w:eastAsia="Calibri" w:hAnsi="Angsana New"/>
                <w:sz w:val="30"/>
                <w:szCs w:val="30"/>
                <w:lang w:val="en-GB"/>
              </w:rPr>
              <w:t>average loss rate</w:t>
            </w:r>
            <w:r w:rsidRPr="00950A13">
              <w:rPr>
                <w:rFonts w:ascii="Angsana New" w:eastAsia="Calibri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28751E" w:rsidRPr="00950A13" w14:paraId="4A6448C0" w14:textId="77777777" w:rsidTr="00FF5A00">
        <w:tc>
          <w:tcPr>
            <w:tcW w:w="2340" w:type="dxa"/>
          </w:tcPr>
          <w:p w14:paraId="048D09CB" w14:textId="5C4BB5A3" w:rsidR="0028751E" w:rsidRPr="00950A13" w:rsidRDefault="0028751E" w:rsidP="0028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4"/>
              <w:jc w:val="thaiDistribute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 xml:space="preserve">4 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val="en-GB"/>
              </w:rPr>
              <w:t>ช)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val="en-GB"/>
              </w:rPr>
              <w:t xml:space="preserve">และ </w:t>
            </w:r>
            <w:r>
              <w:rPr>
                <w:rFonts w:ascii="Angsana New" w:eastAsia="Calibri" w:hAnsi="Angsana New"/>
                <w:sz w:val="30"/>
                <w:szCs w:val="30"/>
              </w:rPr>
              <w:t>10</w:t>
            </w:r>
          </w:p>
        </w:tc>
        <w:tc>
          <w:tcPr>
            <w:tcW w:w="7182" w:type="dxa"/>
          </w:tcPr>
          <w:p w14:paraId="31BD68A5" w14:textId="77777777" w:rsidR="0028751E" w:rsidRPr="00950A13" w:rsidRDefault="0028751E" w:rsidP="0028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การวัดมูลค่าของสินค้าคงเหลือ เกี่ยวกับการใช้ข้อสมมติที่สำคัญในการประมาณค่าเผื่อมูลค่าสินค้าลดลง </w:t>
            </w:r>
          </w:p>
        </w:tc>
      </w:tr>
      <w:tr w:rsidR="0028751E" w:rsidRPr="00950A13" w14:paraId="6A86B76A" w14:textId="77777777" w:rsidTr="00FF5A00">
        <w:tc>
          <w:tcPr>
            <w:tcW w:w="2340" w:type="dxa"/>
          </w:tcPr>
          <w:p w14:paraId="469B0541" w14:textId="0EBE9C6F" w:rsidR="0028751E" w:rsidRPr="00950A13" w:rsidRDefault="0028751E" w:rsidP="0028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4"/>
              <w:jc w:val="thaiDistribute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lastRenderedPageBreak/>
              <w:t xml:space="preserve">4 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val="en-GB"/>
              </w:rPr>
              <w:t>(</w:t>
            </w:r>
            <w:r w:rsidRPr="00EC194F">
              <w:rPr>
                <w:rFonts w:ascii="Angsana New" w:eastAsia="Calibri" w:hAnsi="Angsana New"/>
                <w:sz w:val="30"/>
                <w:szCs w:val="30"/>
                <w:cs/>
                <w:lang w:val="en-GB"/>
              </w:rPr>
              <w:t>ฒ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val="en-GB"/>
              </w:rPr>
              <w:t>)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val="en-GB"/>
              </w:rPr>
              <w:t xml:space="preserve">และ </w:t>
            </w:r>
            <w:r>
              <w:rPr>
                <w:rFonts w:ascii="Angsana New" w:eastAsia="Calibri" w:hAnsi="Angsana New"/>
                <w:sz w:val="30"/>
                <w:szCs w:val="30"/>
              </w:rPr>
              <w:t>19</w:t>
            </w:r>
          </w:p>
        </w:tc>
        <w:tc>
          <w:tcPr>
            <w:tcW w:w="7182" w:type="dxa"/>
          </w:tcPr>
          <w:p w14:paraId="44256B00" w14:textId="77777777" w:rsidR="0028751E" w:rsidRPr="00950A13" w:rsidRDefault="0028751E" w:rsidP="0028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การวัดมูลค่าภาระผูกพันของโครงการผลประโยชน์ที่กำหนดไว้ เกี่ยวกับข้อสมมติหลักในการประมาณการตามหลักคณิตศาสตร์ประกันภัย </w:t>
            </w:r>
          </w:p>
        </w:tc>
      </w:tr>
      <w:tr w:rsidR="0028751E" w:rsidRPr="00950A13" w14:paraId="2A8366DF" w14:textId="77777777" w:rsidTr="00FF5A00">
        <w:tc>
          <w:tcPr>
            <w:tcW w:w="2340" w:type="dxa"/>
          </w:tcPr>
          <w:p w14:paraId="08BAD98C" w14:textId="5012B811" w:rsidR="0028751E" w:rsidRPr="00993048" w:rsidRDefault="0028751E" w:rsidP="0028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4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 xml:space="preserve">4 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val="en-GB"/>
              </w:rPr>
              <w:t xml:space="preserve">บ) และ </w:t>
            </w:r>
            <w:r w:rsidRPr="00993048">
              <w:rPr>
                <w:rFonts w:ascii="Angsana New" w:eastAsia="Calibri" w:hAnsi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eastAsia="Calibri" w:hAnsi="Angsana New"/>
                <w:sz w:val="30"/>
                <w:szCs w:val="30"/>
              </w:rPr>
              <w:t>5</w:t>
            </w:r>
          </w:p>
        </w:tc>
        <w:tc>
          <w:tcPr>
            <w:tcW w:w="7182" w:type="dxa"/>
          </w:tcPr>
          <w:p w14:paraId="03388643" w14:textId="4F87A011" w:rsidR="0028751E" w:rsidRPr="00993048" w:rsidRDefault="0028751E" w:rsidP="0028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GB"/>
              </w:rPr>
            </w:pPr>
            <w:r w:rsidRPr="00993048">
              <w:rPr>
                <w:rFonts w:ascii="Angsana New" w:eastAsia="Calibri" w:hAnsi="Angsana New" w:hint="cs"/>
                <w:sz w:val="30"/>
                <w:szCs w:val="30"/>
                <w:cs/>
                <w:lang w:val="en-GB"/>
              </w:rPr>
              <w:t>การรับรู้สินทรัพย์ภาษีเงินได้</w:t>
            </w:r>
            <w:r w:rsidRPr="00993048">
              <w:rPr>
                <w:rFonts w:ascii="Angsana New" w:eastAsia="Calibri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993048">
              <w:rPr>
                <w:rFonts w:ascii="Angsana New" w:eastAsia="Calibri" w:hAnsi="Angsana New" w:hint="cs"/>
                <w:sz w:val="30"/>
                <w:szCs w:val="30"/>
                <w:cs/>
                <w:lang w:val="en-GB"/>
              </w:rPr>
              <w:t>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</w:tbl>
    <w:p w14:paraId="5EC1F8AF" w14:textId="77777777" w:rsidR="00897E84" w:rsidRPr="00115676" w:rsidRDefault="00897E84" w:rsidP="008C6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0A86AC5" w14:textId="26B3C102" w:rsidR="00CF6BBA" w:rsidRPr="00950A13" w:rsidRDefault="00CF6BBA" w:rsidP="00CF6BB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50A13">
        <w:rPr>
          <w:rFonts w:ascii="Angsana New" w:hAnsi="Angsana New" w:hint="cs"/>
          <w:bCs w:val="0"/>
          <w:sz w:val="30"/>
          <w:szCs w:val="30"/>
          <w:u w:val="none"/>
        </w:rPr>
        <w:t>3</w:t>
      </w:r>
      <w:r w:rsidRPr="00950A13">
        <w:rPr>
          <w:rFonts w:ascii="Angsana New" w:hAnsi="Angsana New" w:hint="cs"/>
          <w:bCs w:val="0"/>
          <w:sz w:val="30"/>
          <w:szCs w:val="30"/>
          <w:u w:val="none"/>
          <w:cs/>
        </w:rPr>
        <w:tab/>
      </w:r>
      <w:r w:rsidR="001D520E" w:rsidRPr="001D520E">
        <w:rPr>
          <w:rFonts w:ascii="Angsana New" w:hAnsi="Angsana New"/>
          <w:sz w:val="30"/>
          <w:szCs w:val="30"/>
          <w:u w:val="none"/>
          <w:cs/>
          <w:lang w:val="th-TH"/>
        </w:rPr>
        <w:t>การเปลี่ยนแปลงนโยบายการบัญชี</w:t>
      </w:r>
    </w:p>
    <w:p w14:paraId="6AE168EE" w14:textId="77777777" w:rsidR="00CF6BBA" w:rsidRPr="00115676" w:rsidRDefault="00CF6BBA" w:rsidP="00CF6BBA">
      <w:pPr>
        <w:rPr>
          <w:sz w:val="20"/>
          <w:szCs w:val="20"/>
          <w:cs/>
          <w:lang w:val="th-TH"/>
        </w:rPr>
      </w:pPr>
    </w:p>
    <w:p w14:paraId="04134360" w14:textId="77777777" w:rsidR="00CF6BBA" w:rsidRPr="00950A13" w:rsidRDefault="00CF6BBA" w:rsidP="00CF6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>ตั้งแต่วันที่</w:t>
      </w:r>
      <w:r w:rsidRPr="00950A13">
        <w:rPr>
          <w:rFonts w:ascii="Angsana New" w:hAnsi="Angsana New" w:hint="cs"/>
          <w:sz w:val="30"/>
          <w:szCs w:val="30"/>
        </w:rPr>
        <w:t xml:space="preserve"> 1</w:t>
      </w:r>
      <w:r w:rsidRPr="00950A13">
        <w:rPr>
          <w:rFonts w:ascii="Angsana New" w:hAnsi="Angsana New" w:hint="cs"/>
          <w:sz w:val="30"/>
          <w:szCs w:val="30"/>
          <w:cs/>
        </w:rPr>
        <w:t xml:space="preserve"> มกราคม</w:t>
      </w:r>
      <w:r w:rsidRPr="00950A13">
        <w:rPr>
          <w:rFonts w:ascii="Angsana New" w:hAnsi="Angsana New" w:hint="cs"/>
          <w:sz w:val="30"/>
          <w:szCs w:val="30"/>
        </w:rPr>
        <w:t xml:space="preserve"> 2563</w:t>
      </w:r>
      <w:r w:rsidRPr="00950A13">
        <w:rPr>
          <w:rFonts w:ascii="Angsana New" w:hAnsi="Angsana New" w:hint="cs"/>
          <w:sz w:val="30"/>
          <w:szCs w:val="30"/>
          <w:cs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950A13">
        <w:rPr>
          <w:rFonts w:ascii="Angsana New" w:hAnsi="Angsana New" w:hint="cs"/>
          <w:sz w:val="30"/>
          <w:szCs w:val="30"/>
        </w:rPr>
        <w:t xml:space="preserve">TFRS 16 </w:t>
      </w:r>
      <w:r w:rsidRPr="00950A13">
        <w:rPr>
          <w:rFonts w:ascii="Angsana New" w:hAnsi="Angsana New" w:hint="cs"/>
          <w:sz w:val="30"/>
          <w:szCs w:val="30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720C5D3D" w14:textId="77777777" w:rsidR="00CF6BBA" w:rsidRPr="00115676" w:rsidRDefault="00CF6BBA" w:rsidP="00CF6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60"/>
        <w:gridCol w:w="1080"/>
        <w:gridCol w:w="1530"/>
        <w:gridCol w:w="180"/>
        <w:gridCol w:w="1620"/>
      </w:tblGrid>
      <w:tr w:rsidR="00CF6BBA" w:rsidRPr="00950A13" w14:paraId="5FEFF44D" w14:textId="77777777" w:rsidTr="00F82FAB">
        <w:trPr>
          <w:cantSplit/>
          <w:trHeight w:val="20"/>
          <w:tblHeader/>
        </w:trPr>
        <w:tc>
          <w:tcPr>
            <w:tcW w:w="4860" w:type="dxa"/>
            <w:vAlign w:val="bottom"/>
          </w:tcPr>
          <w:p w14:paraId="5F61E32C" w14:textId="77777777" w:rsidR="00CF6BBA" w:rsidRPr="00950A13" w:rsidRDefault="00CF6BBA" w:rsidP="00F82FAB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54EC1F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9F332A2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1EA54BB" w14:textId="77777777" w:rsidR="00CF6BBA" w:rsidRPr="00950A13" w:rsidRDefault="00CF6BBA" w:rsidP="00F82FA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5C168A4" w14:textId="77777777" w:rsidR="00CF6BBA" w:rsidRPr="00950A13" w:rsidRDefault="00CF6BBA" w:rsidP="00F82FAB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7D84C33" w14:textId="77777777" w:rsidR="00CF6BBA" w:rsidRPr="00950A13" w:rsidRDefault="00CF6BBA" w:rsidP="00F82FAB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F6BBA" w:rsidRPr="00950A13" w14:paraId="7D5AACF5" w14:textId="77777777" w:rsidTr="00F82FAB">
        <w:trPr>
          <w:cantSplit/>
          <w:trHeight w:val="20"/>
          <w:tblHeader/>
        </w:trPr>
        <w:tc>
          <w:tcPr>
            <w:tcW w:w="4860" w:type="dxa"/>
            <w:vAlign w:val="bottom"/>
          </w:tcPr>
          <w:p w14:paraId="137C1B85" w14:textId="77777777" w:rsidR="00CF6BBA" w:rsidRPr="00950A13" w:rsidRDefault="00CF6BBA" w:rsidP="00F82FAB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388639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282086E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318A47FE" w14:textId="77777777" w:rsidR="00CF6BBA" w:rsidRPr="00950A13" w:rsidRDefault="00CF6BBA" w:rsidP="00F82FA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0F8A18F" w14:textId="77777777" w:rsidR="00CF6BBA" w:rsidRPr="00950A13" w:rsidRDefault="00CF6BBA" w:rsidP="00F82FAB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CF6BBA" w:rsidRPr="00950A13" w14:paraId="2F10B646" w14:textId="77777777" w:rsidTr="00F82FAB">
        <w:trPr>
          <w:cantSplit/>
          <w:trHeight w:val="20"/>
          <w:tblHeader/>
        </w:trPr>
        <w:tc>
          <w:tcPr>
            <w:tcW w:w="4860" w:type="dxa"/>
            <w:vAlign w:val="bottom"/>
          </w:tcPr>
          <w:p w14:paraId="1AAA342F" w14:textId="77777777" w:rsidR="00CF6BBA" w:rsidRPr="00950A13" w:rsidRDefault="00CF6BBA" w:rsidP="00F82FAB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A0A83F" w14:textId="77777777" w:rsidR="00CF6BBA" w:rsidRPr="00950A13" w:rsidRDefault="00CF6BBA" w:rsidP="00F82FA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3330" w:type="dxa"/>
            <w:gridSpan w:val="3"/>
            <w:vAlign w:val="bottom"/>
          </w:tcPr>
          <w:p w14:paraId="44634311" w14:textId="77777777" w:rsidR="00CF6BBA" w:rsidRPr="00950A13" w:rsidRDefault="00CF6BBA" w:rsidP="00F82FAB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F6BBA" w:rsidRPr="00950A13" w14:paraId="585E03AA" w14:textId="77777777" w:rsidTr="00F82FAB">
        <w:trPr>
          <w:cantSplit/>
          <w:trHeight w:val="20"/>
        </w:trPr>
        <w:tc>
          <w:tcPr>
            <w:tcW w:w="4860" w:type="dxa"/>
          </w:tcPr>
          <w:p w14:paraId="2F2D5FC4" w14:textId="522B9DBF" w:rsidR="00CF6BBA" w:rsidRPr="00950A13" w:rsidRDefault="00CF6BBA" w:rsidP="00CF6BBA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50A1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950A13">
              <w:rPr>
                <w:rFonts w:ascii="Angsana New" w:hAnsi="Angsana New" w:hint="cs"/>
                <w:sz w:val="30"/>
                <w:szCs w:val="30"/>
              </w:rPr>
              <w:t>2562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 - ตามที่รายงาน</w:t>
            </w:r>
          </w:p>
        </w:tc>
        <w:tc>
          <w:tcPr>
            <w:tcW w:w="1080" w:type="dxa"/>
            <w:vAlign w:val="bottom"/>
          </w:tcPr>
          <w:p w14:paraId="7ABFAEDA" w14:textId="77777777" w:rsidR="00CF6BBA" w:rsidRPr="00950A13" w:rsidRDefault="00CF6BBA" w:rsidP="00F82FA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6A3DA6E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9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</w:rPr>
              <w:t>1,858</w:t>
            </w:r>
          </w:p>
        </w:tc>
        <w:tc>
          <w:tcPr>
            <w:tcW w:w="180" w:type="dxa"/>
            <w:vAlign w:val="bottom"/>
          </w:tcPr>
          <w:p w14:paraId="76FF83E7" w14:textId="77777777" w:rsidR="00CF6BBA" w:rsidRPr="00950A13" w:rsidRDefault="00CF6BBA" w:rsidP="00F82FA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741BDF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</w:rPr>
              <w:t>1,821</w:t>
            </w:r>
          </w:p>
        </w:tc>
      </w:tr>
      <w:tr w:rsidR="00CF6BBA" w:rsidRPr="00950A13" w14:paraId="6BE3F72B" w14:textId="77777777" w:rsidTr="00F82FAB">
        <w:trPr>
          <w:cantSplit/>
          <w:trHeight w:val="254"/>
        </w:trPr>
        <w:tc>
          <w:tcPr>
            <w:tcW w:w="4860" w:type="dxa"/>
          </w:tcPr>
          <w:p w14:paraId="29BF7FCE" w14:textId="77777777" w:rsidR="00CF6BBA" w:rsidRPr="00950A13" w:rsidRDefault="00CF6BBA" w:rsidP="00F82FAB">
            <w:pPr>
              <w:spacing w:line="240" w:lineRule="auto"/>
              <w:ind w:left="175" w:right="8" w:hanging="17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1080" w:type="dxa"/>
            <w:vAlign w:val="bottom"/>
          </w:tcPr>
          <w:p w14:paraId="3296BCA8" w14:textId="77777777" w:rsidR="00CF6BBA" w:rsidRPr="00950A13" w:rsidRDefault="00CF6BBA" w:rsidP="00F82FA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BD0430F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FA981F8" w14:textId="77777777" w:rsidR="00CF6BBA" w:rsidRPr="00950A13" w:rsidRDefault="00CF6BBA" w:rsidP="00F82FA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4EBFA0A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6BBA" w:rsidRPr="00950A13" w14:paraId="03B6AB41" w14:textId="77777777" w:rsidTr="00F82FAB">
        <w:trPr>
          <w:cantSplit/>
          <w:trHeight w:val="254"/>
        </w:trPr>
        <w:tc>
          <w:tcPr>
            <w:tcW w:w="4860" w:type="dxa"/>
          </w:tcPr>
          <w:p w14:paraId="238E2CE6" w14:textId="77777777" w:rsidR="00CF6BBA" w:rsidRPr="00950A13" w:rsidRDefault="00CF6BBA" w:rsidP="00F82FAB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1080" w:type="dxa"/>
            <w:vAlign w:val="bottom"/>
          </w:tcPr>
          <w:p w14:paraId="205D4C32" w14:textId="77777777" w:rsidR="00CF6BBA" w:rsidRPr="00950A13" w:rsidRDefault="00CF6BBA" w:rsidP="00F82FA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640EF6F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42E43EC" w14:textId="77777777" w:rsidR="00CF6BBA" w:rsidRPr="00950A13" w:rsidRDefault="00CF6BBA" w:rsidP="00F82FA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DF0A354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6BBA" w:rsidRPr="00950A13" w14:paraId="67243808" w14:textId="77777777" w:rsidTr="00F82FAB">
        <w:trPr>
          <w:cantSplit/>
          <w:trHeight w:val="20"/>
        </w:trPr>
        <w:tc>
          <w:tcPr>
            <w:tcW w:w="4860" w:type="dxa"/>
          </w:tcPr>
          <w:p w14:paraId="11D49902" w14:textId="77777777" w:rsidR="00CF6BBA" w:rsidRPr="00950A13" w:rsidRDefault="00CF6BBA" w:rsidP="00F8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23FEA4A4" w14:textId="77777777" w:rsidR="00CF6BBA" w:rsidRPr="00950A13" w:rsidRDefault="00CF6BBA" w:rsidP="00F82FA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2</w:t>
            </w: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7AFEE2EB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9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950A13">
              <w:rPr>
                <w:rFonts w:ascii="Angsana New" w:hAnsi="Angsana New" w:hint="cs"/>
                <w:sz w:val="30"/>
                <w:szCs w:val="30"/>
              </w:rPr>
              <w:t>18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F544C2E" w14:textId="77777777" w:rsidR="00CF6BBA" w:rsidRPr="00950A13" w:rsidRDefault="00CF6BBA" w:rsidP="00F82FAB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FFB4F75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950A13">
              <w:rPr>
                <w:rFonts w:ascii="Angsana New" w:hAnsi="Angsana New" w:hint="cs"/>
                <w:sz w:val="30"/>
                <w:szCs w:val="30"/>
              </w:rPr>
              <w:t>17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F6BBA" w:rsidRPr="00950A13" w14:paraId="78554BA5" w14:textId="77777777" w:rsidTr="00F82FAB">
        <w:trPr>
          <w:cantSplit/>
          <w:trHeight w:val="20"/>
        </w:trPr>
        <w:tc>
          <w:tcPr>
            <w:tcW w:w="4860" w:type="dxa"/>
          </w:tcPr>
          <w:p w14:paraId="738686E9" w14:textId="77777777" w:rsidR="00CF6BBA" w:rsidRPr="00950A13" w:rsidRDefault="00CF6BBA" w:rsidP="00F8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080" w:type="dxa"/>
            <w:vAlign w:val="bottom"/>
          </w:tcPr>
          <w:p w14:paraId="0AF28A17" w14:textId="77777777" w:rsidR="00CF6BBA" w:rsidRPr="00950A13" w:rsidRDefault="00CF6BBA" w:rsidP="00F82FA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5A84822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73E40788" w14:textId="77777777" w:rsidR="00CF6BBA" w:rsidRPr="00950A13" w:rsidRDefault="00CF6BBA" w:rsidP="00F82FAB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E01DBAE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CF6BBA" w:rsidRPr="00950A13" w14:paraId="0AED974C" w14:textId="77777777" w:rsidTr="00F82FAB">
        <w:trPr>
          <w:cantSplit/>
          <w:trHeight w:val="20"/>
        </w:trPr>
        <w:tc>
          <w:tcPr>
            <w:tcW w:w="4860" w:type="dxa"/>
          </w:tcPr>
          <w:p w14:paraId="7B43E3F0" w14:textId="77777777" w:rsidR="00CF6BBA" w:rsidRPr="00950A13" w:rsidRDefault="00CF6BBA" w:rsidP="00F8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รวมผลกระทบจากการเปลี่ยนแปลงนโยบายบัญชี</w:t>
            </w:r>
          </w:p>
        </w:tc>
        <w:tc>
          <w:tcPr>
            <w:tcW w:w="1080" w:type="dxa"/>
            <w:vAlign w:val="bottom"/>
          </w:tcPr>
          <w:p w14:paraId="768C56B6" w14:textId="77777777" w:rsidR="00CF6BBA" w:rsidRPr="00950A13" w:rsidRDefault="00CF6BBA" w:rsidP="00F82FA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0E76CF2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950A1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94B37E3" w14:textId="77777777" w:rsidR="00CF6BBA" w:rsidRPr="00950A13" w:rsidRDefault="00CF6BBA" w:rsidP="00F82FAB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5ABCD3D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950A13">
              <w:rPr>
                <w:rFonts w:ascii="Angsana New" w:hAnsi="Angsana New" w:hint="cs"/>
                <w:sz w:val="30"/>
                <w:szCs w:val="30"/>
              </w:rPr>
              <w:t>14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F6BBA" w:rsidRPr="00950A13" w14:paraId="38A329D1" w14:textId="77777777" w:rsidTr="00F82FAB">
        <w:trPr>
          <w:cantSplit/>
          <w:trHeight w:val="20"/>
        </w:trPr>
        <w:tc>
          <w:tcPr>
            <w:tcW w:w="4860" w:type="dxa"/>
          </w:tcPr>
          <w:p w14:paraId="57D1F4EE" w14:textId="77777777" w:rsidR="00CF6BBA" w:rsidRPr="00950A13" w:rsidRDefault="00CF6BBA" w:rsidP="00F82FAB">
            <w:pPr>
              <w:spacing w:line="240" w:lineRule="auto"/>
              <w:ind w:left="178" w:right="8" w:hanging="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2563 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 ปรับปรุงใหม่</w:t>
            </w:r>
          </w:p>
        </w:tc>
        <w:tc>
          <w:tcPr>
            <w:tcW w:w="1080" w:type="dxa"/>
            <w:vAlign w:val="bottom"/>
          </w:tcPr>
          <w:p w14:paraId="2CAE42C0" w14:textId="77777777" w:rsidR="00CF6BBA" w:rsidRPr="00950A13" w:rsidRDefault="00CF6BBA" w:rsidP="00F82FA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395FE" w14:textId="77777777" w:rsidR="00CF6BBA" w:rsidRPr="00950A13" w:rsidRDefault="00CF6BBA" w:rsidP="00CF6BBA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</w:rPr>
              <w:t>1,844</w:t>
            </w:r>
          </w:p>
        </w:tc>
        <w:tc>
          <w:tcPr>
            <w:tcW w:w="180" w:type="dxa"/>
            <w:vAlign w:val="bottom"/>
          </w:tcPr>
          <w:p w14:paraId="1FDE0DBD" w14:textId="77777777" w:rsidR="00CF6BBA" w:rsidRPr="00950A13" w:rsidRDefault="00CF6BBA" w:rsidP="00F82FAB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C1C4AF" w14:textId="77777777" w:rsidR="00CF6BBA" w:rsidRPr="00950A13" w:rsidRDefault="00CF6BBA" w:rsidP="00CF6BBA">
            <w:pPr>
              <w:pStyle w:val="acctfourfigures"/>
              <w:tabs>
                <w:tab w:val="decimal" w:pos="1170"/>
              </w:tabs>
              <w:spacing w:line="240" w:lineRule="auto"/>
              <w:ind w:right="28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1,807</w:t>
            </w:r>
          </w:p>
        </w:tc>
      </w:tr>
    </w:tbl>
    <w:p w14:paraId="57310DE2" w14:textId="647FA0A3" w:rsidR="00D96667" w:rsidRDefault="00D96667" w:rsidP="00D96667">
      <w:pPr>
        <w:pStyle w:val="ListParagraph"/>
        <w:tabs>
          <w:tab w:val="clear" w:pos="680"/>
          <w:tab w:val="clear" w:pos="907"/>
          <w:tab w:val="left" w:pos="900"/>
        </w:tabs>
        <w:ind w:left="900"/>
        <w:rPr>
          <w:rFonts w:ascii="Angsana New" w:hAnsi="Angsana New"/>
          <w:b/>
          <w:bCs/>
          <w:i/>
          <w:iCs/>
          <w:sz w:val="30"/>
          <w:szCs w:val="30"/>
          <w:lang w:eastAsia="x-none"/>
        </w:rPr>
      </w:pPr>
    </w:p>
    <w:p w14:paraId="0D317E4B" w14:textId="373068CB" w:rsidR="00CF6BBA" w:rsidRPr="00950A13" w:rsidRDefault="00CF6BBA" w:rsidP="00CF6BBA">
      <w:pPr>
        <w:pStyle w:val="ListParagraph"/>
        <w:numPr>
          <w:ilvl w:val="0"/>
          <w:numId w:val="23"/>
        </w:numPr>
        <w:tabs>
          <w:tab w:val="clear" w:pos="680"/>
          <w:tab w:val="clear" w:pos="907"/>
          <w:tab w:val="left" w:pos="900"/>
        </w:tabs>
        <w:ind w:left="900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 w:rsidRPr="00950A13">
        <w:rPr>
          <w:rFonts w:ascii="Angsana New" w:hAnsi="Angsana New" w:hint="cs"/>
          <w:b/>
          <w:bCs/>
          <w:i/>
          <w:iCs/>
          <w:sz w:val="30"/>
          <w:szCs w:val="30"/>
          <w:cs/>
          <w:lang w:val="th-TH" w:eastAsia="x-none"/>
        </w:rPr>
        <w:t>มาตรฐานการรายงานทางการเงินกลุ่มเครื่องมือทางการเงิน</w:t>
      </w:r>
    </w:p>
    <w:p w14:paraId="3EC6B094" w14:textId="77777777" w:rsidR="00CF6BBA" w:rsidRPr="00950A13" w:rsidRDefault="00CF6BBA" w:rsidP="00CF6BBA">
      <w:pPr>
        <w:pStyle w:val="ListParagraph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06D8A497" w14:textId="0972AE53" w:rsidR="00CF6BBA" w:rsidRDefault="00CF6BBA" w:rsidP="001C69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pacing w:val="-4"/>
          <w:sz w:val="30"/>
          <w:szCs w:val="30"/>
        </w:rPr>
      </w:pPr>
      <w:r w:rsidRPr="00950A13">
        <w:rPr>
          <w:rFonts w:ascii="Angsana New" w:eastAsia="Calibri" w:hAnsi="Angsana New" w:hint="cs"/>
          <w:spacing w:val="-4"/>
          <w:sz w:val="30"/>
          <w:szCs w:val="30"/>
          <w:cs/>
          <w:lang w:val="en-GB"/>
        </w:rPr>
        <w:t>กลุ่มบริษัท</w:t>
      </w:r>
      <w:r w:rsidRPr="00950A13">
        <w:rPr>
          <w:rFonts w:ascii="Angsana New" w:hAnsi="Angsana New" w:hint="cs"/>
          <w:spacing w:val="-4"/>
          <w:sz w:val="30"/>
          <w:szCs w:val="30"/>
          <w:cs/>
        </w:rPr>
        <w:t xml:space="preserve">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Pr="00950A13">
        <w:rPr>
          <w:rFonts w:ascii="Angsana New" w:hAnsi="Angsana New" w:hint="cs"/>
          <w:spacing w:val="-4"/>
          <w:sz w:val="30"/>
          <w:szCs w:val="30"/>
        </w:rPr>
        <w:t xml:space="preserve">1 </w:t>
      </w:r>
      <w:r w:rsidRPr="00950A13">
        <w:rPr>
          <w:rFonts w:ascii="Angsana New" w:hAnsi="Angsana New" w:hint="cs"/>
          <w:spacing w:val="-4"/>
          <w:sz w:val="30"/>
          <w:szCs w:val="30"/>
          <w:cs/>
        </w:rPr>
        <w:t xml:space="preserve">มกราคม </w:t>
      </w:r>
      <w:r w:rsidRPr="00950A13">
        <w:rPr>
          <w:rFonts w:ascii="Angsana New" w:hAnsi="Angsana New" w:hint="cs"/>
          <w:spacing w:val="-4"/>
          <w:sz w:val="30"/>
          <w:szCs w:val="30"/>
        </w:rPr>
        <w:t xml:space="preserve">2563 </w:t>
      </w:r>
      <w:r w:rsidRPr="00950A13">
        <w:rPr>
          <w:rFonts w:ascii="Angsana New" w:hAnsi="Angsana New" w:hint="cs"/>
          <w:spacing w:val="-4"/>
          <w:sz w:val="30"/>
          <w:szCs w:val="30"/>
          <w:cs/>
        </w:rPr>
        <w:t>ดังนั้นกลุ่มบริษัทจึงไม่ปรับปรุงข้อมูลที่นำเสนอในปี</w:t>
      </w:r>
      <w:r w:rsidRPr="00950A13">
        <w:rPr>
          <w:rFonts w:ascii="Angsana New" w:hAnsi="Angsana New" w:hint="cs"/>
          <w:spacing w:val="-4"/>
          <w:sz w:val="30"/>
          <w:szCs w:val="30"/>
        </w:rPr>
        <w:t xml:space="preserve"> 2562</w:t>
      </w:r>
      <w:r w:rsidR="001C69B8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="001C69B8" w:rsidRPr="001C69B8">
        <w:rPr>
          <w:rFonts w:ascii="Angsana New" w:hAnsi="Angsana New"/>
          <w:spacing w:val="-4"/>
          <w:sz w:val="30"/>
          <w:szCs w:val="30"/>
          <w:cs/>
        </w:rPr>
        <w:t>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0F966253" w14:textId="66483EEB" w:rsidR="001C69B8" w:rsidRDefault="001C69B8" w:rsidP="001C69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7CA2A152" w14:textId="0613D2D5" w:rsidR="00BC46DE" w:rsidRDefault="00BC46DE" w:rsidP="001C69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418BFB96" w14:textId="77777777" w:rsidR="00BC46DE" w:rsidRPr="00950A13" w:rsidRDefault="00BC46DE" w:rsidP="001C69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402EEEA0" w14:textId="432CA6CD" w:rsidR="00CF6BBA" w:rsidRPr="00950A13" w:rsidRDefault="00CF6BBA" w:rsidP="00CF6B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950A13">
        <w:rPr>
          <w:rFonts w:ascii="Angsana New" w:eastAsia="Calibri" w:hAnsi="Angsana New" w:hint="cs"/>
          <w:sz w:val="30"/>
          <w:szCs w:val="30"/>
          <w:cs/>
          <w:lang w:val="en-GB"/>
        </w:rPr>
        <w:lastRenderedPageBreak/>
        <w:t xml:space="preserve"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</w:t>
      </w:r>
      <w:r w:rsidR="001C69B8" w:rsidRPr="001C69B8">
        <w:rPr>
          <w:rFonts w:ascii="Angsana New" w:eastAsia="Calibri" w:hAnsi="Angsana New"/>
          <w:sz w:val="30"/>
          <w:szCs w:val="30"/>
          <w:cs/>
          <w:lang w:val="en-GB"/>
        </w:rPr>
        <w:t>โดยรายละเอียดของนโยบายการบัญชีเปิดเผยในหมาย</w:t>
      </w:r>
      <w:r w:rsidR="001C69B8" w:rsidRPr="00C6665D">
        <w:rPr>
          <w:rFonts w:ascii="Angsana New" w:eastAsia="Calibri" w:hAnsi="Angsana New"/>
          <w:sz w:val="30"/>
          <w:szCs w:val="30"/>
          <w:cs/>
          <w:lang w:val="en-GB"/>
        </w:rPr>
        <w:t>เหตุข้อ 4(ง) ผลกระทบ</w:t>
      </w:r>
      <w:r w:rsidR="001C69B8" w:rsidRPr="006B46C0">
        <w:rPr>
          <w:rFonts w:ascii="Angsana New" w:eastAsia="Calibri" w:hAnsi="Angsana New"/>
          <w:sz w:val="30"/>
          <w:szCs w:val="30"/>
          <w:cs/>
          <w:lang w:val="en-GB"/>
        </w:rPr>
        <w:t>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63854BAF" w14:textId="77777777" w:rsidR="00CF6BBA" w:rsidRPr="00950A13" w:rsidRDefault="00CF6BBA" w:rsidP="00CF6B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0BB5776E" w14:textId="77777777" w:rsidR="00CF6BBA" w:rsidRPr="00950A13" w:rsidRDefault="00CF6BBA" w:rsidP="00CF6BB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950A13">
        <w:rPr>
          <w:rFonts w:ascii="Angsana New" w:eastAsia="Calibri" w:hAnsi="Angsana New" w:hint="cs"/>
          <w:sz w:val="30"/>
          <w:szCs w:val="30"/>
          <w:cs/>
          <w:lang w:val="en-GB"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4BB37E4B" w14:textId="77777777" w:rsidR="00CF6BBA" w:rsidRPr="00950A13" w:rsidRDefault="00CF6BBA" w:rsidP="00CF6BB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000DA17" w14:textId="1EE86E1A" w:rsidR="00CF6BBA" w:rsidRPr="00950A13" w:rsidRDefault="00CF6BBA" w:rsidP="00CF6B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950A13">
        <w:rPr>
          <w:rFonts w:ascii="Angsana New" w:hAnsi="Angsana New" w:hint="cs"/>
          <w:sz w:val="30"/>
          <w:szCs w:val="30"/>
        </w:rPr>
        <w:t xml:space="preserve">9 </w:t>
      </w:r>
      <w:r w:rsidRPr="00950A13">
        <w:rPr>
          <w:rFonts w:ascii="Angsana New" w:hAnsi="Angsana New" w:hint="cs"/>
          <w:sz w:val="30"/>
          <w:szCs w:val="30"/>
          <w:cs/>
        </w:rPr>
        <w:t>(“</w:t>
      </w:r>
      <w:r w:rsidRPr="00950A13">
        <w:rPr>
          <w:rFonts w:ascii="Angsana New" w:hAnsi="Angsana New" w:hint="cs"/>
          <w:sz w:val="30"/>
          <w:szCs w:val="30"/>
        </w:rPr>
        <w:t>TFRS 9</w:t>
      </w:r>
      <w:r w:rsidRPr="00950A13">
        <w:rPr>
          <w:rFonts w:ascii="Angsana New" w:hAnsi="Angsana New" w:hint="cs"/>
          <w:sz w:val="30"/>
          <w:szCs w:val="30"/>
          <w:cs/>
        </w:rPr>
        <w:t xml:space="preserve">”) จัดประเภทสินทรัพย์ทางการเงินเป็น </w:t>
      </w:r>
      <w:r w:rsidRPr="00950A13">
        <w:rPr>
          <w:rFonts w:ascii="Angsana New" w:hAnsi="Angsana New" w:hint="cs"/>
          <w:sz w:val="30"/>
          <w:szCs w:val="30"/>
        </w:rPr>
        <w:t xml:space="preserve">3 </w:t>
      </w:r>
      <w:r w:rsidRPr="00950A13">
        <w:rPr>
          <w:rFonts w:ascii="Angsana New" w:hAnsi="Angsana New" w:hint="cs"/>
          <w:sz w:val="30"/>
          <w:szCs w:val="30"/>
          <w:cs/>
        </w:rPr>
        <w:t>ประเภท ได้แก่ ราคาทุนตัดจำหน่าย มูลค่ายุติธรรมผ่านกำไรขาดทุนเบ็ดเสร็จอื่น (</w:t>
      </w:r>
      <w:r w:rsidRPr="00950A13">
        <w:rPr>
          <w:rFonts w:ascii="Angsana New" w:hAnsi="Angsana New" w:hint="cs"/>
          <w:sz w:val="30"/>
          <w:szCs w:val="30"/>
        </w:rPr>
        <w:t>FVOCI</w:t>
      </w:r>
      <w:r w:rsidRPr="00950A13">
        <w:rPr>
          <w:rFonts w:ascii="Angsana New" w:hAnsi="Angsana New" w:hint="cs"/>
          <w:sz w:val="30"/>
          <w:szCs w:val="30"/>
          <w:cs/>
        </w:rPr>
        <w:t>) และมูลค่ายุติธรรมผ่านกำไรหรือขาดทุน (</w:t>
      </w:r>
      <w:r w:rsidRPr="00950A13">
        <w:rPr>
          <w:rFonts w:ascii="Angsana New" w:hAnsi="Angsana New" w:hint="cs"/>
          <w:sz w:val="30"/>
          <w:szCs w:val="30"/>
        </w:rPr>
        <w:t>FVTPL</w:t>
      </w:r>
      <w:r w:rsidRPr="00950A13">
        <w:rPr>
          <w:rFonts w:ascii="Angsana New" w:hAnsi="Angsana New" w:hint="cs"/>
          <w:sz w:val="30"/>
          <w:szCs w:val="30"/>
          <w:cs/>
        </w:rPr>
        <w:t>) โดยการ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</w:t>
      </w:r>
      <w:r w:rsidRPr="0088153F">
        <w:rPr>
          <w:rFonts w:ascii="Angsana New" w:hAnsi="Angsana New" w:hint="cs"/>
          <w:sz w:val="30"/>
          <w:szCs w:val="30"/>
          <w:cs/>
        </w:rPr>
        <w:t xml:space="preserve">นั้น </w:t>
      </w:r>
      <w:r w:rsidR="0088153F" w:rsidRPr="0088153F">
        <w:rPr>
          <w:rFonts w:ascii="Angsana New" w:hAnsi="Angsana New" w:hint="cs"/>
          <w:sz w:val="30"/>
          <w:szCs w:val="30"/>
          <w:cs/>
        </w:rPr>
        <w:t>อย่างไรก็ตามกลุ่มบริษัท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</w:t>
      </w:r>
      <w:r w:rsidR="0088153F">
        <w:rPr>
          <w:rFonts w:ascii="Angsana New" w:hAnsi="Angsana New"/>
          <w:sz w:val="30"/>
          <w:szCs w:val="30"/>
          <w:cs/>
        </w:rPr>
        <w:t xml:space="preserve"> </w:t>
      </w:r>
      <w:r w:rsidRPr="0088153F">
        <w:rPr>
          <w:rFonts w:ascii="Angsana New" w:hAnsi="Angsana New" w:hint="cs"/>
          <w:sz w:val="30"/>
          <w:szCs w:val="30"/>
        </w:rPr>
        <w:t>TFRS</w:t>
      </w:r>
      <w:r w:rsidRPr="00950A13">
        <w:rPr>
          <w:rFonts w:ascii="Angsana New" w:hAnsi="Angsana New" w:hint="cs"/>
          <w:spacing w:val="-16"/>
          <w:sz w:val="30"/>
          <w:szCs w:val="30"/>
        </w:rPr>
        <w:t xml:space="preserve"> 9</w:t>
      </w:r>
      <w:r w:rsidRPr="00950A13">
        <w:rPr>
          <w:rFonts w:ascii="Angsana New" w:hAnsi="Angsana New" w:hint="cs"/>
          <w:sz w:val="30"/>
          <w:szCs w:val="30"/>
          <w:cs/>
        </w:rPr>
        <w:t xml:space="preserve"> 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950A13">
        <w:rPr>
          <w:rFonts w:ascii="Angsana New" w:hAnsi="Angsana New" w:hint="cs"/>
          <w:sz w:val="30"/>
          <w:szCs w:val="30"/>
        </w:rPr>
        <w:t>105</w:t>
      </w:r>
      <w:r w:rsidR="0088153F">
        <w:rPr>
          <w:rFonts w:ascii="Angsana New" w:hAnsi="Angsana New"/>
          <w:sz w:val="30"/>
          <w:szCs w:val="30"/>
          <w:cs/>
        </w:rPr>
        <w:t xml:space="preserve"> (</w:t>
      </w:r>
      <w:r w:rsidR="0088153F">
        <w:rPr>
          <w:rFonts w:ascii="Angsana New" w:hAnsi="Angsana New"/>
          <w:sz w:val="30"/>
          <w:szCs w:val="30"/>
        </w:rPr>
        <w:t>TAS 105</w:t>
      </w:r>
      <w:r w:rsidR="0088153F">
        <w:rPr>
          <w:rFonts w:ascii="Angsana New" w:hAnsi="Angsana New"/>
          <w:sz w:val="30"/>
          <w:szCs w:val="30"/>
          <w:cs/>
        </w:rPr>
        <w:t>)</w:t>
      </w:r>
    </w:p>
    <w:p w14:paraId="7BBB6BD5" w14:textId="77777777" w:rsidR="00CF6BBA" w:rsidRPr="00950A13" w:rsidRDefault="00CF6BBA" w:rsidP="00CF6B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6024D585" w14:textId="77777777" w:rsidR="00CF6BBA" w:rsidRPr="00950A13" w:rsidRDefault="00CF6BBA" w:rsidP="00CF6B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>ตาม</w:t>
      </w:r>
      <w:r w:rsidRPr="00950A13">
        <w:rPr>
          <w:rFonts w:ascii="Angsana New" w:hAnsi="Angsana New" w:hint="cs"/>
          <w:sz w:val="30"/>
          <w:szCs w:val="30"/>
        </w:rPr>
        <w:t xml:space="preserve"> TFRS 9 </w:t>
      </w:r>
      <w:r w:rsidRPr="00950A13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เดิมกลุ่มบริษัทรับรู้ดอกเบี้ยรับและดอกเบี้ยจ่ายด้วยอัตราดอกเบี้ยตามสัญญา</w:t>
      </w:r>
    </w:p>
    <w:p w14:paraId="00203500" w14:textId="0CD132E9" w:rsidR="00451E72" w:rsidRDefault="00451E72" w:rsidP="00CF6B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835FDC2" w14:textId="616451CD" w:rsidR="00CF6BBA" w:rsidRDefault="009F6F7F" w:rsidP="002875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pacing w:val="-4"/>
          <w:sz w:val="30"/>
          <w:szCs w:val="30"/>
        </w:rPr>
      </w:pPr>
      <w:r w:rsidRPr="0028751E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ตารางดังต่อไปนี้แสดงเปรียบเทียบการจัดประเภทและการวัดมูลค่าของเงินลงทุนตาม </w:t>
      </w:r>
      <w:r w:rsidR="00652F53">
        <w:rPr>
          <w:rFonts w:ascii="Angsana New" w:hAnsi="Angsana New"/>
          <w:spacing w:val="-4"/>
          <w:sz w:val="30"/>
          <w:szCs w:val="30"/>
        </w:rPr>
        <w:t xml:space="preserve">TAS 105 </w:t>
      </w:r>
      <w:r w:rsidR="00652F53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652F53">
        <w:rPr>
          <w:rFonts w:ascii="Angsana New" w:hAnsi="Angsana New"/>
          <w:spacing w:val="-4"/>
          <w:sz w:val="30"/>
          <w:szCs w:val="30"/>
        </w:rPr>
        <w:t>TFRS 9</w:t>
      </w:r>
    </w:p>
    <w:p w14:paraId="60A31065" w14:textId="77777777" w:rsidR="001B1F26" w:rsidRPr="0028751E" w:rsidRDefault="001B1F26" w:rsidP="002875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tbl>
      <w:tblPr>
        <w:tblStyle w:val="TableGrid"/>
        <w:tblW w:w="8460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170"/>
        <w:gridCol w:w="260"/>
        <w:gridCol w:w="1268"/>
        <w:gridCol w:w="240"/>
        <w:gridCol w:w="1202"/>
        <w:gridCol w:w="236"/>
        <w:gridCol w:w="1204"/>
      </w:tblGrid>
      <w:tr w:rsidR="001B1F26" w:rsidRPr="00950A13" w14:paraId="3AE8383B" w14:textId="77777777" w:rsidTr="001B1F26">
        <w:trPr>
          <w:tblHeader/>
        </w:trPr>
        <w:tc>
          <w:tcPr>
            <w:tcW w:w="8460" w:type="dxa"/>
            <w:gridSpan w:val="8"/>
            <w:shd w:val="clear" w:color="auto" w:fill="auto"/>
            <w:vAlign w:val="bottom"/>
          </w:tcPr>
          <w:p w14:paraId="4E98119B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1B1F26" w:rsidRPr="00950A13" w14:paraId="122192FC" w14:textId="77777777" w:rsidTr="001B1F26">
        <w:trPr>
          <w:tblHeader/>
        </w:trPr>
        <w:tc>
          <w:tcPr>
            <w:tcW w:w="40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20FDD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การจัดประเภทตามมาตรฐานเดิม </w:t>
            </w:r>
          </w:p>
          <w:p w14:paraId="24E788B9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950A13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31 </w:t>
            </w: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950A13">
              <w:rPr>
                <w:rFonts w:ascii="Angsana New" w:hAnsi="Angsana New" w:hint="cs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0" w:type="dxa"/>
            <w:shd w:val="clear" w:color="auto" w:fill="auto"/>
          </w:tcPr>
          <w:p w14:paraId="6174E95C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5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96B8D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950A13">
              <w:rPr>
                <w:rFonts w:ascii="Angsana New" w:hAnsi="Angsana New" w:hint="cs"/>
                <w:color w:val="000000"/>
                <w:sz w:val="30"/>
                <w:szCs w:val="30"/>
              </w:rPr>
              <w:t>TFRS 9</w:t>
            </w:r>
          </w:p>
          <w:p w14:paraId="190FE71A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950A13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950A13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1B1F26" w:rsidRPr="00950A13" w14:paraId="79AB1566" w14:textId="77777777" w:rsidTr="001B1F26">
        <w:trPr>
          <w:tblHeader/>
        </w:trPr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08C6A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6EE78131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425427F7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E0F9D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  <w:shd w:val="clear" w:color="auto" w:fill="auto"/>
          </w:tcPr>
          <w:p w14:paraId="31F9CE8E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7DE3C40" w14:textId="77777777" w:rsidR="001B1F26" w:rsidRPr="00950A13" w:rsidRDefault="001B1F26" w:rsidP="001B1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13BA2723" w14:textId="77777777" w:rsidR="001B1F26" w:rsidRPr="00950A13" w:rsidRDefault="001B1F26" w:rsidP="001B1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ผ่าน</w:t>
            </w:r>
          </w:p>
          <w:p w14:paraId="6300E983" w14:textId="677C32EB" w:rsidR="001B1F26" w:rsidRPr="00950A13" w:rsidRDefault="001B1F26" w:rsidP="001B1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50B2094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D863CF0" w14:textId="77777777" w:rsidR="001B1F26" w:rsidRPr="00950A13" w:rsidRDefault="001B1F26" w:rsidP="001B1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</w:t>
            </w:r>
          </w:p>
          <w:p w14:paraId="71DC851F" w14:textId="77777777" w:rsidR="001B1F26" w:rsidRPr="00950A13" w:rsidRDefault="001B1F26" w:rsidP="001B1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79FD6E27" w14:textId="33EBF079" w:rsidR="001B1F26" w:rsidRPr="00950A13" w:rsidRDefault="001B1F26" w:rsidP="001B1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 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77B93E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C418C2A" w14:textId="2B99703A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1B1F26" w:rsidRPr="00950A13" w14:paraId="3D5363B1" w14:textId="77777777" w:rsidTr="001B1F26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3360EADC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578" w:type="dxa"/>
            <w:gridSpan w:val="7"/>
            <w:shd w:val="clear" w:color="auto" w:fill="auto"/>
            <w:vAlign w:val="bottom"/>
          </w:tcPr>
          <w:p w14:paraId="281EB6B1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1B1F26" w:rsidRPr="00950A13" w14:paraId="4B3F63F9" w14:textId="77777777" w:rsidTr="001B1F26">
        <w:tc>
          <w:tcPr>
            <w:tcW w:w="2880" w:type="dxa"/>
            <w:shd w:val="clear" w:color="auto" w:fill="auto"/>
          </w:tcPr>
          <w:p w14:paraId="43244A67" w14:textId="4D564D90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F6F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24727BC" w14:textId="186EC98A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5ECC3ABA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5BF5CCD5" w14:textId="1FFBC2D9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7FBFEA5B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08EA33E" w14:textId="77054382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B193080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0669A70" w14:textId="02EA7132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B1F26" w:rsidRPr="00950A13" w14:paraId="3E096E87" w14:textId="77777777" w:rsidTr="001B1F26">
        <w:tc>
          <w:tcPr>
            <w:tcW w:w="2880" w:type="dxa"/>
            <w:shd w:val="clear" w:color="auto" w:fill="auto"/>
          </w:tcPr>
          <w:p w14:paraId="59EB2484" w14:textId="5F1FBA6E" w:rsidR="001B1F26" w:rsidRPr="00950A13" w:rsidRDefault="001B1F26" w:rsidP="001B1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CE4CCB9" w14:textId="327B6BD6" w:rsidR="001B1F26" w:rsidRPr="00950A13" w:rsidRDefault="001B1F26" w:rsidP="001B1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</w:rPr>
              <w:t>166</w:t>
            </w:r>
          </w:p>
        </w:tc>
        <w:tc>
          <w:tcPr>
            <w:tcW w:w="260" w:type="dxa"/>
            <w:shd w:val="clear" w:color="auto" w:fill="auto"/>
          </w:tcPr>
          <w:p w14:paraId="608E96D8" w14:textId="77777777" w:rsidR="001B1F26" w:rsidRPr="00950A13" w:rsidRDefault="001B1F26" w:rsidP="001B1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593DBACD" w14:textId="36F27934" w:rsidR="001B1F26" w:rsidRPr="00950A13" w:rsidRDefault="001B1F26" w:rsidP="001B1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0343E9D" w14:textId="77777777" w:rsidR="001B1F26" w:rsidRPr="00950A13" w:rsidRDefault="001B1F26" w:rsidP="001B1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F52D557" w14:textId="6E28C32E" w:rsidR="001B1F26" w:rsidRPr="00950A13" w:rsidRDefault="001B1F26" w:rsidP="001B1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166</w:t>
            </w:r>
          </w:p>
        </w:tc>
        <w:tc>
          <w:tcPr>
            <w:tcW w:w="236" w:type="dxa"/>
            <w:shd w:val="clear" w:color="auto" w:fill="auto"/>
          </w:tcPr>
          <w:p w14:paraId="07CF4F50" w14:textId="77777777" w:rsidR="001B1F26" w:rsidRPr="00950A13" w:rsidRDefault="001B1F26" w:rsidP="001B1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7226856" w14:textId="3A9F16C3" w:rsidR="001B1F26" w:rsidRPr="00950A13" w:rsidRDefault="001B1F26" w:rsidP="001B1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</w:rPr>
              <w:t>166</w:t>
            </w:r>
          </w:p>
        </w:tc>
      </w:tr>
      <w:tr w:rsidR="001B1F26" w:rsidRPr="00950A13" w14:paraId="5911282D" w14:textId="77777777" w:rsidTr="001B1F26">
        <w:trPr>
          <w:trHeight w:val="74"/>
        </w:trPr>
        <w:tc>
          <w:tcPr>
            <w:tcW w:w="2880" w:type="dxa"/>
            <w:shd w:val="clear" w:color="auto" w:fill="auto"/>
          </w:tcPr>
          <w:p w14:paraId="51E3502C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8878C2B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60" w:type="dxa"/>
            <w:shd w:val="clear" w:color="auto" w:fill="auto"/>
          </w:tcPr>
          <w:p w14:paraId="2318FB7B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0745775" w14:textId="6A3DF05B" w:rsidR="001B1F26" w:rsidRPr="00950A13" w:rsidRDefault="001B1F26" w:rsidP="001B1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40" w:type="dxa"/>
            <w:shd w:val="clear" w:color="auto" w:fill="auto"/>
          </w:tcPr>
          <w:p w14:paraId="5A4BD8B4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AC549E2" w14:textId="755E2DB8" w:rsidR="001B1F26" w:rsidRPr="00950A13" w:rsidRDefault="001B1F26" w:rsidP="001B1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B02A6E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A58BB2B" w14:textId="6082D799" w:rsidR="001B1F26" w:rsidRPr="00950A13" w:rsidRDefault="001B1F26" w:rsidP="001B1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</w:tr>
      <w:tr w:rsidR="001B1F26" w:rsidRPr="00950A13" w14:paraId="2CF34892" w14:textId="77777777" w:rsidTr="001B1F26">
        <w:tc>
          <w:tcPr>
            <w:tcW w:w="2880" w:type="dxa"/>
            <w:shd w:val="clear" w:color="auto" w:fill="auto"/>
          </w:tcPr>
          <w:p w14:paraId="023F3219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71A433" w14:textId="7C995673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196</w:t>
            </w:r>
          </w:p>
        </w:tc>
        <w:tc>
          <w:tcPr>
            <w:tcW w:w="260" w:type="dxa"/>
            <w:shd w:val="clear" w:color="auto" w:fill="auto"/>
          </w:tcPr>
          <w:p w14:paraId="1BB51E6F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5D5401" w14:textId="0D1779EE" w:rsidR="001B1F26" w:rsidRPr="001B1F26" w:rsidRDefault="001B1F26" w:rsidP="001B1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B1F2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</w:t>
            </w:r>
          </w:p>
        </w:tc>
        <w:tc>
          <w:tcPr>
            <w:tcW w:w="240" w:type="dxa"/>
            <w:shd w:val="clear" w:color="auto" w:fill="auto"/>
          </w:tcPr>
          <w:p w14:paraId="2D6C6F60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F97484" w14:textId="09BF947C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166</w:t>
            </w:r>
          </w:p>
        </w:tc>
        <w:tc>
          <w:tcPr>
            <w:tcW w:w="236" w:type="dxa"/>
            <w:shd w:val="clear" w:color="auto" w:fill="auto"/>
          </w:tcPr>
          <w:p w14:paraId="03F7C01A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91583F" w14:textId="047870E2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196</w:t>
            </w:r>
          </w:p>
        </w:tc>
      </w:tr>
    </w:tbl>
    <w:p w14:paraId="0F939B27" w14:textId="77777777" w:rsidR="009F6F7F" w:rsidRPr="00950A13" w:rsidRDefault="009F6F7F" w:rsidP="00CF6B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8460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170"/>
        <w:gridCol w:w="260"/>
        <w:gridCol w:w="1268"/>
        <w:gridCol w:w="240"/>
        <w:gridCol w:w="1202"/>
        <w:gridCol w:w="236"/>
        <w:gridCol w:w="1204"/>
      </w:tblGrid>
      <w:tr w:rsidR="001B1F26" w:rsidRPr="00950A13" w14:paraId="06CE046C" w14:textId="77777777" w:rsidTr="005F1A34">
        <w:trPr>
          <w:tblHeader/>
        </w:trPr>
        <w:tc>
          <w:tcPr>
            <w:tcW w:w="8460" w:type="dxa"/>
            <w:gridSpan w:val="8"/>
            <w:shd w:val="clear" w:color="auto" w:fill="auto"/>
            <w:vAlign w:val="bottom"/>
          </w:tcPr>
          <w:p w14:paraId="6CAEBE78" w14:textId="37E2B706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1F26" w:rsidRPr="00950A13" w14:paraId="1B05C064" w14:textId="77777777" w:rsidTr="005F1A34">
        <w:trPr>
          <w:tblHeader/>
        </w:trPr>
        <w:tc>
          <w:tcPr>
            <w:tcW w:w="40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C5C68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การจัดประเภทตามมาตรฐานเดิม </w:t>
            </w:r>
          </w:p>
          <w:p w14:paraId="2BC1CBF6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950A13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31 </w:t>
            </w: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950A13">
              <w:rPr>
                <w:rFonts w:ascii="Angsana New" w:hAnsi="Angsana New" w:hint="cs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0" w:type="dxa"/>
            <w:shd w:val="clear" w:color="auto" w:fill="auto"/>
          </w:tcPr>
          <w:p w14:paraId="44BA6F76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5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2EC91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950A13">
              <w:rPr>
                <w:rFonts w:ascii="Angsana New" w:hAnsi="Angsana New" w:hint="cs"/>
                <w:color w:val="000000"/>
                <w:sz w:val="30"/>
                <w:szCs w:val="30"/>
              </w:rPr>
              <w:t>TFRS 9</w:t>
            </w:r>
          </w:p>
          <w:p w14:paraId="6B4A4353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950A13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950A13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1B1F26" w:rsidRPr="00950A13" w14:paraId="13367B9A" w14:textId="77777777" w:rsidTr="005F1A34">
        <w:trPr>
          <w:tblHeader/>
        </w:trPr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26BE8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45E28A3C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1EDDE94E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C1014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  <w:shd w:val="clear" w:color="auto" w:fill="auto"/>
          </w:tcPr>
          <w:p w14:paraId="7B11B8B0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1E72794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4BE64B7B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ผ่าน</w:t>
            </w:r>
          </w:p>
          <w:p w14:paraId="5CEA8B1E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CE7EB25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834BDD6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</w:t>
            </w:r>
          </w:p>
          <w:p w14:paraId="7A639AF2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5A3C3ECF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 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425FA4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15C0B9F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1B1F26" w:rsidRPr="00950A13" w14:paraId="7B1005FF" w14:textId="77777777" w:rsidTr="005F1A34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2C307633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578" w:type="dxa"/>
            <w:gridSpan w:val="7"/>
            <w:shd w:val="clear" w:color="auto" w:fill="auto"/>
            <w:vAlign w:val="bottom"/>
          </w:tcPr>
          <w:p w14:paraId="5A333F4B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1B1F26" w:rsidRPr="00950A13" w14:paraId="115B5582" w14:textId="77777777" w:rsidTr="005F1A34">
        <w:tc>
          <w:tcPr>
            <w:tcW w:w="2880" w:type="dxa"/>
            <w:shd w:val="clear" w:color="auto" w:fill="auto"/>
          </w:tcPr>
          <w:p w14:paraId="30C2FB1A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F6F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327EAD6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6D68FE23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FEA8238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129281C7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9896445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6D86EA7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819D05C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B1F26" w:rsidRPr="00950A13" w14:paraId="58C0A9F6" w14:textId="77777777" w:rsidTr="005F1A34">
        <w:tc>
          <w:tcPr>
            <w:tcW w:w="2880" w:type="dxa"/>
            <w:shd w:val="clear" w:color="auto" w:fill="auto"/>
          </w:tcPr>
          <w:p w14:paraId="77EC07E8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4F84B83" w14:textId="08124DF2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159</w:t>
            </w:r>
          </w:p>
        </w:tc>
        <w:tc>
          <w:tcPr>
            <w:tcW w:w="260" w:type="dxa"/>
            <w:shd w:val="clear" w:color="auto" w:fill="auto"/>
          </w:tcPr>
          <w:p w14:paraId="3475C0B9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46F54C5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E13E20E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BD420C8" w14:textId="17CD37BD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159</w:t>
            </w:r>
          </w:p>
        </w:tc>
        <w:tc>
          <w:tcPr>
            <w:tcW w:w="236" w:type="dxa"/>
            <w:shd w:val="clear" w:color="auto" w:fill="auto"/>
          </w:tcPr>
          <w:p w14:paraId="53FA6F7F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99448FB" w14:textId="27F0A90C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59</w:t>
            </w:r>
          </w:p>
        </w:tc>
      </w:tr>
      <w:tr w:rsidR="001B1F26" w:rsidRPr="00950A13" w14:paraId="40CBC80A" w14:textId="77777777" w:rsidTr="005F1A34">
        <w:trPr>
          <w:trHeight w:val="74"/>
        </w:trPr>
        <w:tc>
          <w:tcPr>
            <w:tcW w:w="2880" w:type="dxa"/>
            <w:shd w:val="clear" w:color="auto" w:fill="auto"/>
          </w:tcPr>
          <w:p w14:paraId="724527F8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21B3A9F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60" w:type="dxa"/>
            <w:shd w:val="clear" w:color="auto" w:fill="auto"/>
          </w:tcPr>
          <w:p w14:paraId="49A4C465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510F4057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40" w:type="dxa"/>
            <w:shd w:val="clear" w:color="auto" w:fill="auto"/>
          </w:tcPr>
          <w:p w14:paraId="512427CA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3175695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61890A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5D328A9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</w:tr>
      <w:tr w:rsidR="001B1F26" w:rsidRPr="00950A13" w14:paraId="3100B9E6" w14:textId="77777777" w:rsidTr="005F1A34">
        <w:tc>
          <w:tcPr>
            <w:tcW w:w="2880" w:type="dxa"/>
            <w:shd w:val="clear" w:color="auto" w:fill="auto"/>
          </w:tcPr>
          <w:p w14:paraId="64C61028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66B749" w14:textId="5FCA5E96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189</w:t>
            </w:r>
          </w:p>
        </w:tc>
        <w:tc>
          <w:tcPr>
            <w:tcW w:w="260" w:type="dxa"/>
            <w:shd w:val="clear" w:color="auto" w:fill="auto"/>
          </w:tcPr>
          <w:p w14:paraId="08921C74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5A32B4" w14:textId="77777777" w:rsidR="001B1F26" w:rsidRPr="001B1F26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B1F2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</w:t>
            </w:r>
          </w:p>
        </w:tc>
        <w:tc>
          <w:tcPr>
            <w:tcW w:w="240" w:type="dxa"/>
            <w:shd w:val="clear" w:color="auto" w:fill="auto"/>
          </w:tcPr>
          <w:p w14:paraId="675815CE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4967B0" w14:textId="5CEEAF2A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159</w:t>
            </w:r>
          </w:p>
        </w:tc>
        <w:tc>
          <w:tcPr>
            <w:tcW w:w="236" w:type="dxa"/>
            <w:shd w:val="clear" w:color="auto" w:fill="auto"/>
          </w:tcPr>
          <w:p w14:paraId="501B9B56" w14:textId="77777777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230842" w14:textId="529A2CD0" w:rsidR="001B1F26" w:rsidRPr="00950A13" w:rsidRDefault="001B1F26" w:rsidP="005F1A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189</w:t>
            </w:r>
          </w:p>
        </w:tc>
      </w:tr>
    </w:tbl>
    <w:p w14:paraId="11012A7E" w14:textId="6D6AD0DD" w:rsidR="00404C0A" w:rsidRDefault="00404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5DBB216" w14:textId="484BBCF3" w:rsidR="001B1F26" w:rsidRDefault="001B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9C90A5" w14:textId="77777777" w:rsidR="001B1F26" w:rsidRPr="00950A13" w:rsidRDefault="001B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896B1B4" w14:textId="0479E57D" w:rsidR="00CF6BBA" w:rsidRDefault="00CF6BBA" w:rsidP="00CF6B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365AC40" w14:textId="7E8DE3CB" w:rsidR="001F6651" w:rsidRDefault="001F6651" w:rsidP="00CF6B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82C3DAC" w14:textId="77777777" w:rsidR="00CF6BBA" w:rsidRPr="00950A13" w:rsidRDefault="00CF6BBA" w:rsidP="00CF6BB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lastRenderedPageBreak/>
        <w:t>การด้อยค่าของสินทรัพย์ทางการเงินและสินทรัพย์ที่เกิดจากสัญญา</w:t>
      </w:r>
    </w:p>
    <w:p w14:paraId="5446F648" w14:textId="77777777" w:rsidR="00CF6BBA" w:rsidRPr="00AA77FD" w:rsidRDefault="00CF6BBA" w:rsidP="00CF6BB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18186CFD" w14:textId="28F1AA8A" w:rsidR="0038000A" w:rsidRPr="00F17953" w:rsidRDefault="00CF6BBA" w:rsidP="001F665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 w:right="-72"/>
        <w:jc w:val="thaiDistribute"/>
        <w:rPr>
          <w:rFonts w:ascii="Angsana New" w:hAnsi="Angsana New"/>
          <w:spacing w:val="-2"/>
          <w:sz w:val="30"/>
          <w:szCs w:val="30"/>
        </w:rPr>
      </w:pPr>
      <w:r w:rsidRPr="00F17953">
        <w:rPr>
          <w:rFonts w:ascii="Angsana New" w:hAnsi="Angsana New" w:hint="cs"/>
          <w:spacing w:val="-2"/>
          <w:sz w:val="30"/>
          <w:szCs w:val="30"/>
        </w:rPr>
        <w:t xml:space="preserve">TFRS 9 </w:t>
      </w:r>
      <w:r w:rsidRPr="00F17953">
        <w:rPr>
          <w:rFonts w:ascii="Angsana New" w:hAnsi="Angsana New" w:hint="cs"/>
          <w:spacing w:val="-2"/>
          <w:sz w:val="30"/>
          <w:szCs w:val="30"/>
          <w:cs/>
        </w:rPr>
        <w:t xml:space="preserve"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F17953">
        <w:rPr>
          <w:rFonts w:ascii="Angsana New" w:hAnsi="Angsana New" w:hint="cs"/>
          <w:spacing w:val="-2"/>
          <w:sz w:val="30"/>
          <w:szCs w:val="30"/>
        </w:rPr>
        <w:t xml:space="preserve">TFRS 9 </w:t>
      </w:r>
      <w:r w:rsidRPr="00F17953">
        <w:rPr>
          <w:rFonts w:ascii="Angsana New" w:hAnsi="Angsana New" w:hint="cs"/>
          <w:spacing w:val="-2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 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5A283763" w14:textId="77777777" w:rsidR="008633C1" w:rsidRPr="00AA77FD" w:rsidRDefault="008633C1" w:rsidP="008633C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 w:right="-72"/>
        <w:jc w:val="thaiDistribute"/>
        <w:rPr>
          <w:rFonts w:ascii="Angsana New" w:hAnsi="Angsana New"/>
          <w:sz w:val="24"/>
          <w:szCs w:val="24"/>
        </w:rPr>
      </w:pPr>
    </w:p>
    <w:p w14:paraId="1C23275E" w14:textId="77777777" w:rsidR="00CF6BBA" w:rsidRPr="00950A13" w:rsidRDefault="00CF6BBA" w:rsidP="00CF6B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 xml:space="preserve">กลุ่มบริษัทได้ประเมินการด้อยค่าตาม </w:t>
      </w:r>
      <w:r w:rsidRPr="00950A13">
        <w:rPr>
          <w:rFonts w:ascii="Angsana New" w:hAnsi="Angsana New" w:hint="cs"/>
          <w:sz w:val="30"/>
          <w:szCs w:val="30"/>
        </w:rPr>
        <w:t xml:space="preserve">TFRS 9 </w:t>
      </w:r>
      <w:r w:rsidRPr="00950A13">
        <w:rPr>
          <w:rFonts w:ascii="Angsana New" w:hAnsi="Angsana New" w:hint="cs"/>
          <w:sz w:val="30"/>
          <w:szCs w:val="30"/>
          <w:cs/>
        </w:rPr>
        <w:t>ณ วันที่</w:t>
      </w:r>
      <w:r w:rsidRPr="00950A13">
        <w:rPr>
          <w:rFonts w:ascii="Angsana New" w:hAnsi="Angsana New" w:hint="cs"/>
          <w:sz w:val="30"/>
          <w:szCs w:val="30"/>
        </w:rPr>
        <w:t xml:space="preserve"> 1</w:t>
      </w:r>
      <w:r w:rsidRPr="00950A13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950A13">
        <w:rPr>
          <w:rFonts w:ascii="Angsana New" w:hAnsi="Angsana New" w:hint="cs"/>
          <w:sz w:val="30"/>
          <w:szCs w:val="30"/>
        </w:rPr>
        <w:t xml:space="preserve">2563 </w:t>
      </w:r>
      <w:r w:rsidRPr="00950A13">
        <w:rPr>
          <w:rFonts w:ascii="Angsana New" w:hAnsi="Angsana New" w:hint="cs"/>
          <w:sz w:val="30"/>
          <w:szCs w:val="30"/>
          <w:cs/>
        </w:rPr>
        <w:t>ส่งผลให้มีค่าเผื่อผลขาดทุนจากการด้อยค่าเพิ่มขึ้น ดังนี้</w:t>
      </w:r>
    </w:p>
    <w:p w14:paraId="0BA9EFAF" w14:textId="77777777" w:rsidR="00CF6BBA" w:rsidRPr="008633C1" w:rsidRDefault="00CF6BBA" w:rsidP="00CF6B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16"/>
          <w:szCs w:val="16"/>
        </w:rPr>
      </w:pPr>
    </w:p>
    <w:tbl>
      <w:tblPr>
        <w:tblW w:w="855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260"/>
        <w:gridCol w:w="180"/>
        <w:gridCol w:w="1260"/>
      </w:tblGrid>
      <w:tr w:rsidR="00CF6BBA" w:rsidRPr="00950A13" w14:paraId="5754099B" w14:textId="77777777" w:rsidTr="00F82FAB">
        <w:trPr>
          <w:cantSplit/>
          <w:tblHeader/>
        </w:trPr>
        <w:tc>
          <w:tcPr>
            <w:tcW w:w="5850" w:type="dxa"/>
            <w:shd w:val="clear" w:color="auto" w:fill="auto"/>
            <w:vAlign w:val="bottom"/>
          </w:tcPr>
          <w:p w14:paraId="115CB856" w14:textId="77777777" w:rsidR="00CF6BBA" w:rsidRPr="00950A13" w:rsidRDefault="00CF6BBA" w:rsidP="00F82FA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1871B7" w14:textId="77777777" w:rsidR="00CF6BBA" w:rsidRPr="00950A13" w:rsidRDefault="00CF6BBA" w:rsidP="00F82FAB">
            <w:pPr>
              <w:pStyle w:val="acctmergecolhdg"/>
              <w:spacing w:line="240" w:lineRule="auto"/>
              <w:ind w:left="-77" w:right="-81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  <w:p w14:paraId="1DCF5558" w14:textId="77777777" w:rsidR="00CF6BBA" w:rsidRPr="00950A13" w:rsidRDefault="00CF6BBA" w:rsidP="00F82FAB">
            <w:pPr>
              <w:pStyle w:val="acctmergecolhdg"/>
              <w:spacing w:line="240" w:lineRule="auto"/>
              <w:ind w:left="-77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3609DEF8" w14:textId="77777777" w:rsidR="00CF6BBA" w:rsidRPr="00950A13" w:rsidRDefault="00CF6BBA" w:rsidP="00F82FAB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BBAD4E" w14:textId="77777777" w:rsidR="00CF6BBA" w:rsidRPr="00950A13" w:rsidRDefault="00CF6BBA" w:rsidP="00F82FAB">
            <w:pPr>
              <w:pStyle w:val="acctmergecolhdg"/>
              <w:spacing w:line="240" w:lineRule="auto"/>
              <w:ind w:left="-85" w:right="-82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1F461AD" w14:textId="77777777" w:rsidR="00CF6BBA" w:rsidRPr="00950A13" w:rsidRDefault="00CF6BBA" w:rsidP="00F82FAB">
            <w:pPr>
              <w:pStyle w:val="acctmergecolhdg"/>
              <w:spacing w:line="240" w:lineRule="auto"/>
              <w:ind w:left="-85" w:right="-82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950A13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CF6BBA" w:rsidRPr="00950A13" w14:paraId="7C4F8E0E" w14:textId="77777777" w:rsidTr="00F82FAB">
        <w:trPr>
          <w:cantSplit/>
          <w:tblHeader/>
        </w:trPr>
        <w:tc>
          <w:tcPr>
            <w:tcW w:w="5850" w:type="dxa"/>
          </w:tcPr>
          <w:p w14:paraId="4E015E64" w14:textId="77777777" w:rsidR="00CF6BBA" w:rsidRPr="00950A13" w:rsidRDefault="00CF6BBA" w:rsidP="00F82FA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58F0F6D" w14:textId="77777777" w:rsidR="00CF6BBA" w:rsidRPr="00950A13" w:rsidRDefault="00CF6BBA" w:rsidP="00F82FA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F6BBA" w:rsidRPr="00950A13" w14:paraId="6076E049" w14:textId="77777777" w:rsidTr="00F82FAB">
        <w:trPr>
          <w:cantSplit/>
          <w:trHeight w:val="191"/>
        </w:trPr>
        <w:tc>
          <w:tcPr>
            <w:tcW w:w="5850" w:type="dxa"/>
          </w:tcPr>
          <w:p w14:paraId="1309978A" w14:textId="77777777" w:rsidR="00CF6BBA" w:rsidRPr="00950A13" w:rsidRDefault="00CF6BBA" w:rsidP="00F82FAB">
            <w:pPr>
              <w:spacing w:line="240" w:lineRule="auto"/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720744B3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E37061" w14:textId="77777777" w:rsidR="00CF6BBA" w:rsidRPr="00950A13" w:rsidRDefault="00CF6BBA" w:rsidP="00F82FA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5AFBB2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6BBA" w:rsidRPr="00950A13" w14:paraId="0093A3C0" w14:textId="77777777" w:rsidTr="00F82FAB">
        <w:trPr>
          <w:cantSplit/>
          <w:trHeight w:val="191"/>
        </w:trPr>
        <w:tc>
          <w:tcPr>
            <w:tcW w:w="5850" w:type="dxa"/>
          </w:tcPr>
          <w:p w14:paraId="4B873DD7" w14:textId="77777777" w:rsidR="00CF6BBA" w:rsidRPr="00950A13" w:rsidRDefault="00CF6BBA" w:rsidP="00F82FAB">
            <w:pPr>
              <w:spacing w:line="240" w:lineRule="auto"/>
              <w:ind w:left="175" w:right="-79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 - ลูกหนี้การค้า</w:t>
            </w:r>
          </w:p>
        </w:tc>
        <w:tc>
          <w:tcPr>
            <w:tcW w:w="1260" w:type="dxa"/>
          </w:tcPr>
          <w:p w14:paraId="1E5C3B79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163</w:t>
            </w:r>
          </w:p>
        </w:tc>
        <w:tc>
          <w:tcPr>
            <w:tcW w:w="180" w:type="dxa"/>
          </w:tcPr>
          <w:p w14:paraId="536246AE" w14:textId="77777777" w:rsidR="00CF6BBA" w:rsidRPr="00950A13" w:rsidRDefault="00CF6BBA" w:rsidP="00F82FA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3E641D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87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</w:rPr>
              <w:t>156</w:t>
            </w:r>
          </w:p>
        </w:tc>
      </w:tr>
      <w:tr w:rsidR="00CF6BBA" w:rsidRPr="00950A13" w14:paraId="3D2A6FD8" w14:textId="77777777" w:rsidTr="00F82FAB">
        <w:trPr>
          <w:cantSplit/>
          <w:trHeight w:val="191"/>
        </w:trPr>
        <w:tc>
          <w:tcPr>
            <w:tcW w:w="5850" w:type="dxa"/>
          </w:tcPr>
          <w:p w14:paraId="3AFDAFED" w14:textId="77777777" w:rsidR="00CF6BBA" w:rsidRPr="00950A13" w:rsidRDefault="00CF6BBA" w:rsidP="00F82FAB">
            <w:pPr>
              <w:spacing w:line="240" w:lineRule="auto"/>
              <w:ind w:left="175" w:right="-79" w:hanging="175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152F343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163</w:t>
            </w:r>
          </w:p>
        </w:tc>
        <w:tc>
          <w:tcPr>
            <w:tcW w:w="180" w:type="dxa"/>
          </w:tcPr>
          <w:p w14:paraId="564B2050" w14:textId="77777777" w:rsidR="00CF6BBA" w:rsidRPr="00950A13" w:rsidRDefault="00CF6BBA" w:rsidP="00F82FAB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B238823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</w:rPr>
              <w:t>156</w:t>
            </w:r>
          </w:p>
        </w:tc>
      </w:tr>
      <w:tr w:rsidR="00CF6BBA" w:rsidRPr="00950A13" w14:paraId="118CF855" w14:textId="77777777" w:rsidTr="00F82FAB">
        <w:trPr>
          <w:cantSplit/>
          <w:trHeight w:val="191"/>
        </w:trPr>
        <w:tc>
          <w:tcPr>
            <w:tcW w:w="5850" w:type="dxa"/>
          </w:tcPr>
          <w:p w14:paraId="2011961A" w14:textId="77777777" w:rsidR="00CF6BBA" w:rsidRPr="00950A13" w:rsidRDefault="00CF6BBA" w:rsidP="00F82FAB">
            <w:pPr>
              <w:spacing w:line="240" w:lineRule="auto"/>
              <w:ind w:left="175" w:right="-79" w:hanging="17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1 </w:t>
            </w: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2563 </w:t>
            </w: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260" w:type="dxa"/>
          </w:tcPr>
          <w:p w14:paraId="5DB814BF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00D127" w14:textId="77777777" w:rsidR="00CF6BBA" w:rsidRPr="00950A13" w:rsidRDefault="00CF6BBA" w:rsidP="00F82FA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64C958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6BBA" w:rsidRPr="00950A13" w14:paraId="7BAE46C8" w14:textId="77777777" w:rsidTr="00F82FAB">
        <w:trPr>
          <w:cantSplit/>
        </w:trPr>
        <w:tc>
          <w:tcPr>
            <w:tcW w:w="5850" w:type="dxa"/>
          </w:tcPr>
          <w:p w14:paraId="681F93AB" w14:textId="77777777" w:rsidR="00CF6BBA" w:rsidRPr="00950A13" w:rsidRDefault="00CF6BBA" w:rsidP="00CF6BBA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 w:hanging="180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1E70E934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</w:rPr>
              <w:t>18</w:t>
            </w:r>
          </w:p>
        </w:tc>
        <w:tc>
          <w:tcPr>
            <w:tcW w:w="180" w:type="dxa"/>
          </w:tcPr>
          <w:p w14:paraId="6CAF40D0" w14:textId="77777777" w:rsidR="00CF6BBA" w:rsidRPr="00950A13" w:rsidRDefault="00CF6BBA" w:rsidP="00F82FA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564BFF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87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</w:rPr>
              <w:t>17</w:t>
            </w:r>
          </w:p>
        </w:tc>
      </w:tr>
      <w:tr w:rsidR="00CF6BBA" w:rsidRPr="00950A13" w14:paraId="17477036" w14:textId="77777777" w:rsidTr="00F82FAB">
        <w:trPr>
          <w:cantSplit/>
        </w:trPr>
        <w:tc>
          <w:tcPr>
            <w:tcW w:w="5850" w:type="dxa"/>
            <w:vAlign w:val="bottom"/>
          </w:tcPr>
          <w:p w14:paraId="67DE5BFE" w14:textId="77777777" w:rsidR="00CF6BBA" w:rsidRPr="00950A13" w:rsidRDefault="00CF6BBA" w:rsidP="00F82FAB">
            <w:pPr>
              <w:spacing w:line="240" w:lineRule="auto"/>
              <w:ind w:left="190" w:hanging="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C0A7F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180" w:type="dxa"/>
          </w:tcPr>
          <w:p w14:paraId="29AB8135" w14:textId="77777777" w:rsidR="00CF6BBA" w:rsidRPr="00950A13" w:rsidRDefault="00CF6BBA" w:rsidP="00F82FA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88447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</w:rPr>
              <w:t>173</w:t>
            </w:r>
          </w:p>
        </w:tc>
      </w:tr>
    </w:tbl>
    <w:p w14:paraId="2AA887FB" w14:textId="77777777" w:rsidR="00CF6BBA" w:rsidRPr="00AA77FD" w:rsidRDefault="00CF6BBA" w:rsidP="00CF6B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14:paraId="1E758326" w14:textId="77777777" w:rsidR="00CF6BBA" w:rsidRPr="00950A13" w:rsidRDefault="00CF6BBA" w:rsidP="00CF6B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pacing w:val="6"/>
          <w:sz w:val="30"/>
          <w:szCs w:val="30"/>
        </w:rPr>
      </w:pPr>
      <w:r w:rsidRPr="00950A13">
        <w:rPr>
          <w:rFonts w:ascii="Angsana New" w:hAnsi="Angsana New" w:hint="cs"/>
          <w:spacing w:val="6"/>
          <w:sz w:val="30"/>
          <w:szCs w:val="30"/>
          <w:cs/>
        </w:rPr>
        <w:t xml:space="preserve">กลุ่มบริษัทเลือกที่จะรับรู้การเพิ่มขึ้นของผลขาดทุนจากการด้อยค่าโดยปรับปรุงกับกำไรสะสม ณ วันที่ </w:t>
      </w:r>
      <w:r w:rsidRPr="00950A13">
        <w:rPr>
          <w:rFonts w:ascii="Angsana New" w:hAnsi="Angsana New" w:hint="cs"/>
          <w:spacing w:val="6"/>
          <w:sz w:val="30"/>
          <w:szCs w:val="30"/>
        </w:rPr>
        <w:t xml:space="preserve">1 </w:t>
      </w:r>
      <w:r w:rsidRPr="00950A13">
        <w:rPr>
          <w:rFonts w:ascii="Angsana New" w:hAnsi="Angsana New" w:hint="cs"/>
          <w:spacing w:val="6"/>
          <w:sz w:val="30"/>
          <w:szCs w:val="30"/>
          <w:cs/>
        </w:rPr>
        <w:t xml:space="preserve">มกราคม </w:t>
      </w:r>
      <w:r w:rsidRPr="00950A13">
        <w:rPr>
          <w:rFonts w:ascii="Angsana New" w:hAnsi="Angsana New" w:hint="cs"/>
          <w:spacing w:val="6"/>
          <w:sz w:val="30"/>
          <w:szCs w:val="30"/>
        </w:rPr>
        <w:t>2563</w:t>
      </w:r>
    </w:p>
    <w:p w14:paraId="1D350FEA" w14:textId="77777777" w:rsidR="00CF6BBA" w:rsidRPr="00AA77FD" w:rsidRDefault="00CF6BBA" w:rsidP="00CF6B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22"/>
          <w:szCs w:val="22"/>
        </w:rPr>
      </w:pPr>
    </w:p>
    <w:p w14:paraId="17B045F3" w14:textId="77777777" w:rsidR="00CF6BBA" w:rsidRPr="00950A13" w:rsidRDefault="00CF6BBA" w:rsidP="00CF6BBA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50A13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 xml:space="preserve">TFRS 16 </w:t>
      </w:r>
      <w:r w:rsidRPr="00950A1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607828C2" w14:textId="77777777" w:rsidR="00CF6BBA" w:rsidRPr="00AA77FD" w:rsidRDefault="00CF6BBA" w:rsidP="00CF6B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24"/>
          <w:szCs w:val="24"/>
          <w:cs/>
        </w:rPr>
      </w:pPr>
    </w:p>
    <w:p w14:paraId="7FB3A827" w14:textId="54FE421E" w:rsidR="00CF6BBA" w:rsidRPr="00950A13" w:rsidRDefault="00CF6BBA" w:rsidP="007A6C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Pr="00950A13">
        <w:rPr>
          <w:rFonts w:ascii="Angsana New" w:hAnsi="Angsana New" w:hint="cs"/>
          <w:sz w:val="30"/>
          <w:szCs w:val="30"/>
        </w:rPr>
        <w:t xml:space="preserve">1 </w:t>
      </w:r>
      <w:r w:rsidRPr="00950A13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950A13">
        <w:rPr>
          <w:rFonts w:ascii="Angsana New" w:hAnsi="Angsana New" w:hint="cs"/>
          <w:sz w:val="30"/>
          <w:szCs w:val="30"/>
        </w:rPr>
        <w:t xml:space="preserve">2563 </w:t>
      </w:r>
      <w:r w:rsidRPr="00950A13">
        <w:rPr>
          <w:rFonts w:ascii="Angsana New" w:hAnsi="Angsana New" w:hint="cs"/>
          <w:sz w:val="30"/>
          <w:szCs w:val="30"/>
          <w:cs/>
        </w:rPr>
        <w:t xml:space="preserve">กลุ่มบริษัทถือปฏิบัติตาม </w:t>
      </w:r>
      <w:r w:rsidRPr="00950A13">
        <w:rPr>
          <w:rFonts w:ascii="Angsana New" w:hAnsi="Angsana New" w:hint="cs"/>
          <w:sz w:val="30"/>
          <w:szCs w:val="30"/>
        </w:rPr>
        <w:t xml:space="preserve">TFRS 16 </w:t>
      </w:r>
      <w:r w:rsidRPr="00950A13">
        <w:rPr>
          <w:rFonts w:ascii="Angsana New" w:hAnsi="Angsana New" w:hint="cs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950A13">
        <w:rPr>
          <w:rFonts w:ascii="Angsana New" w:hAnsi="Angsana New" w:hint="cs"/>
          <w:sz w:val="30"/>
          <w:szCs w:val="30"/>
        </w:rPr>
        <w:t xml:space="preserve">17 </w:t>
      </w:r>
      <w:r w:rsidRPr="00950A13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950A13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Pr="00950A13">
        <w:rPr>
          <w:rFonts w:ascii="Angsana New" w:hAnsi="Angsana New" w:hint="cs"/>
          <w:sz w:val="30"/>
          <w:szCs w:val="30"/>
          <w:cs/>
        </w:rPr>
        <w:t xml:space="preserve"> (</w:t>
      </w:r>
      <w:r w:rsidRPr="00950A13">
        <w:rPr>
          <w:rFonts w:ascii="Angsana New" w:hAnsi="Angsana New" w:hint="cs"/>
          <w:sz w:val="30"/>
          <w:szCs w:val="30"/>
        </w:rPr>
        <w:t>TAS 17</w:t>
      </w:r>
      <w:r w:rsidRPr="00950A13">
        <w:rPr>
          <w:rFonts w:ascii="Angsana New" w:hAnsi="Angsana New" w:hint="cs"/>
          <w:sz w:val="30"/>
          <w:szCs w:val="30"/>
          <w:cs/>
        </w:rPr>
        <w:t xml:space="preserve">) และการตีความมาตรฐานการรายงานทางการเงิน ฉบับที่ </w:t>
      </w:r>
      <w:r w:rsidRPr="00950A13">
        <w:rPr>
          <w:rFonts w:ascii="Angsana New" w:hAnsi="Angsana New" w:hint="cs"/>
          <w:sz w:val="30"/>
          <w:szCs w:val="30"/>
        </w:rPr>
        <w:t xml:space="preserve">4 </w:t>
      </w:r>
      <w:r w:rsidRPr="00950A13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950A13">
        <w:rPr>
          <w:rFonts w:ascii="Angsana New" w:hAnsi="Angsana New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950A13">
        <w:rPr>
          <w:rFonts w:ascii="Angsana New" w:hAnsi="Angsana New" w:hint="cs"/>
          <w:sz w:val="30"/>
          <w:szCs w:val="30"/>
          <w:cs/>
        </w:rPr>
        <w:t xml:space="preserve"> (</w:t>
      </w:r>
      <w:r w:rsidRPr="00950A13">
        <w:rPr>
          <w:rFonts w:ascii="Angsana New" w:hAnsi="Angsana New" w:hint="cs"/>
          <w:sz w:val="30"/>
          <w:szCs w:val="30"/>
        </w:rPr>
        <w:t>TFRIC 4</w:t>
      </w:r>
      <w:r w:rsidRPr="00950A13">
        <w:rPr>
          <w:rFonts w:ascii="Angsana New" w:hAnsi="Angsana New" w:hint="cs"/>
          <w:sz w:val="30"/>
          <w:szCs w:val="30"/>
          <w:cs/>
        </w:rPr>
        <w:t>) ด้วยวิธีปรับปรุงย้อนหลังโดยรับรู้ผลกระทบสะสม (</w:t>
      </w:r>
      <w:r w:rsidRPr="00950A13">
        <w:rPr>
          <w:rFonts w:ascii="Angsana New" w:hAnsi="Angsana New" w:hint="cs"/>
          <w:sz w:val="30"/>
          <w:szCs w:val="30"/>
        </w:rPr>
        <w:t>Modified retrospective approach</w:t>
      </w:r>
      <w:r w:rsidRPr="00950A13">
        <w:rPr>
          <w:rFonts w:ascii="Angsana New" w:hAnsi="Angsana New" w:hint="cs"/>
          <w:sz w:val="30"/>
          <w:szCs w:val="30"/>
          <w:cs/>
        </w:rPr>
        <w:t>)</w:t>
      </w:r>
    </w:p>
    <w:p w14:paraId="3EF5E02A" w14:textId="77777777" w:rsidR="00A665B5" w:rsidRDefault="00A665B5" w:rsidP="007A6C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5775AEE" w14:textId="54F10FBE" w:rsidR="00CF6BBA" w:rsidRDefault="00CF6BBA" w:rsidP="007A6C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lastRenderedPageBreak/>
        <w:t>เดิมกลุ่มบริษัทในฐานะผู้เช่าจะรับรู้รายจ่ายภายใต้สัญญาเช่าดำเนินงาน 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950A13">
        <w:rPr>
          <w:rFonts w:ascii="Angsana New" w:hAnsi="Angsana New" w:hint="cs"/>
          <w:sz w:val="30"/>
          <w:szCs w:val="30"/>
        </w:rPr>
        <w:t xml:space="preserve"> TFRS</w:t>
      </w:r>
      <w:r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Pr="00950A13">
        <w:rPr>
          <w:rFonts w:ascii="Angsana New" w:hAnsi="Angsana New" w:hint="cs"/>
          <w:sz w:val="30"/>
          <w:szCs w:val="30"/>
        </w:rPr>
        <w:t xml:space="preserve">16 </w:t>
      </w:r>
      <w:r w:rsidRPr="00950A13">
        <w:rPr>
          <w:rFonts w:ascii="Angsana New" w:hAnsi="Angsana New" w:hint="cs"/>
          <w:sz w:val="30"/>
          <w:szCs w:val="30"/>
          <w:cs/>
        </w:rPr>
        <w:t>กลุ่มบริษัทได้ประเมินว่า</w:t>
      </w:r>
      <w:r w:rsidRPr="00950A13">
        <w:rPr>
          <w:rFonts w:ascii="Angsana New" w:hAnsi="Angsana New" w:hint="cs"/>
          <w:spacing w:val="6"/>
          <w:sz w:val="30"/>
          <w:szCs w:val="30"/>
          <w:cs/>
        </w:rPr>
        <w:t>สัญญาเป็นสัญญาเช่าหรือประกอบด้วยสัญญาเช่าหรือไม่ หากสัญญาประกอบด้วยส่วนที่เป็นการเช่าและ</w:t>
      </w:r>
      <w:r w:rsidRPr="00950A13">
        <w:rPr>
          <w:rFonts w:ascii="Angsana New" w:hAnsi="Angsana New" w:hint="cs"/>
          <w:sz w:val="30"/>
          <w:szCs w:val="30"/>
          <w:cs/>
        </w:rPr>
        <w:t>ส่วนที่ไม่เป็นการเช่า กลุ่มบริษัทจะปันส่วนสิ่งตอบแทนที่ต้องจ่ายตามราคาขายที่เป็นเอกเทศ (</w:t>
      </w:r>
      <w:r w:rsidRPr="00950A13">
        <w:rPr>
          <w:rFonts w:ascii="Angsana New" w:hAnsi="Angsana New" w:hint="cs"/>
          <w:sz w:val="30"/>
          <w:szCs w:val="30"/>
        </w:rPr>
        <w:t>Transaction price</w:t>
      </w:r>
      <w:r w:rsidRPr="00950A13">
        <w:rPr>
          <w:rFonts w:ascii="Angsana New" w:hAnsi="Angsana New" w:hint="cs"/>
          <w:sz w:val="30"/>
          <w:szCs w:val="30"/>
          <w:cs/>
        </w:rPr>
        <w:t>)</w:t>
      </w:r>
      <w:r w:rsidRPr="00950A13">
        <w:rPr>
          <w:rFonts w:ascii="Angsana New" w:hAnsi="Angsana New" w:hint="cs"/>
          <w:spacing w:val="4"/>
          <w:sz w:val="30"/>
          <w:szCs w:val="30"/>
          <w:cs/>
        </w:rPr>
        <w:t xml:space="preserve"> ณ</w:t>
      </w:r>
      <w:r w:rsidRPr="00950A13">
        <w:rPr>
          <w:rFonts w:ascii="Angsana New" w:hAnsi="Angsana New" w:hint="cs"/>
          <w:sz w:val="30"/>
          <w:szCs w:val="30"/>
          <w:cs/>
        </w:rPr>
        <w:t xml:space="preserve"> วันที่</w:t>
      </w:r>
      <w:r w:rsidRPr="00950A13">
        <w:rPr>
          <w:rFonts w:ascii="Angsana New" w:hAnsi="Angsana New" w:hint="cs"/>
          <w:sz w:val="30"/>
          <w:szCs w:val="30"/>
        </w:rPr>
        <w:t xml:space="preserve"> 1 </w:t>
      </w:r>
      <w:r w:rsidRPr="00950A13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950A13">
        <w:rPr>
          <w:rFonts w:ascii="Angsana New" w:hAnsi="Angsana New" w:hint="cs"/>
          <w:sz w:val="30"/>
          <w:szCs w:val="30"/>
        </w:rPr>
        <w:t xml:space="preserve">2563 </w:t>
      </w:r>
      <w:r w:rsidRPr="00950A13">
        <w:rPr>
          <w:rFonts w:ascii="Angsana New" w:hAnsi="Angsana New" w:hint="cs"/>
          <w:sz w:val="30"/>
          <w:szCs w:val="30"/>
          <w:cs/>
        </w:rPr>
        <w:t xml:space="preserve">กลุ่มบริษัทรับรู้สินทรัพย์สิทธิการใช้และหนี้สินตามสัญญาเช่า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ส่งผลให้ลักษณะของค่าใช้จ่ายที่เกี่ยวข้องกับสัญญาเช่าดังกล่าวเปลี่ยนแปลงไปโดยกลุ่มบริษัท 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6BA8590D" w14:textId="77777777" w:rsidR="007A6CF5" w:rsidRPr="00950A13" w:rsidRDefault="007A6CF5" w:rsidP="007A6C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EE816D4" w14:textId="77777777" w:rsidR="00CF6BBA" w:rsidRPr="00950A13" w:rsidRDefault="00CF6BBA" w:rsidP="00CF6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</w:p>
    <w:p w14:paraId="38C0AFF6" w14:textId="77777777" w:rsidR="00CF6BBA" w:rsidRPr="00950A13" w:rsidRDefault="00CF6BBA" w:rsidP="00CF6BBA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950A13">
        <w:rPr>
          <w:rFonts w:ascii="Angsana New" w:hAnsi="Angsana New" w:hint="cs"/>
          <w:sz w:val="30"/>
          <w:szCs w:val="30"/>
        </w:rPr>
        <w:t xml:space="preserve">              12 </w:t>
      </w:r>
      <w:r w:rsidRPr="00950A13">
        <w:rPr>
          <w:rFonts w:ascii="Angsana New" w:hAnsi="Angsana New" w:hint="cs"/>
          <w:sz w:val="30"/>
          <w:szCs w:val="30"/>
          <w:cs/>
        </w:rPr>
        <w:t xml:space="preserve">เดือน  </w:t>
      </w:r>
    </w:p>
    <w:p w14:paraId="532B4E40" w14:textId="77777777" w:rsidR="00CF6BBA" w:rsidRPr="00950A13" w:rsidRDefault="00CF6BBA" w:rsidP="00CF6BBA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 </w:t>
      </w:r>
    </w:p>
    <w:p w14:paraId="3F65DDF1" w14:textId="77777777" w:rsidR="00CF6BBA" w:rsidRPr="00950A13" w:rsidRDefault="00CF6BBA" w:rsidP="00CF6BBA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 </w:t>
      </w:r>
    </w:p>
    <w:p w14:paraId="42004795" w14:textId="77777777" w:rsidR="00CF6BBA" w:rsidRPr="00950A13" w:rsidRDefault="00CF6BBA" w:rsidP="00CF6BBA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1FC70196" w14:textId="77777777" w:rsidR="00CF6BBA" w:rsidRPr="00950A13" w:rsidRDefault="00CF6BBA" w:rsidP="00CF6B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350"/>
        <w:gridCol w:w="180"/>
        <w:gridCol w:w="1980"/>
      </w:tblGrid>
      <w:tr w:rsidR="00CF6BBA" w:rsidRPr="00950A13" w14:paraId="33B52A4E" w14:textId="77777777" w:rsidTr="00F82FAB">
        <w:trPr>
          <w:cantSplit/>
          <w:trHeight w:val="20"/>
          <w:tblHeader/>
        </w:trPr>
        <w:tc>
          <w:tcPr>
            <w:tcW w:w="5040" w:type="dxa"/>
            <w:shd w:val="clear" w:color="auto" w:fill="auto"/>
            <w:vAlign w:val="bottom"/>
          </w:tcPr>
          <w:p w14:paraId="3094A4E5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950A1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950A13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TFRS 16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186B105" w14:textId="77777777" w:rsidR="00CF6BBA" w:rsidRPr="00950A13" w:rsidRDefault="00CF6BBA" w:rsidP="00F82FAB">
            <w:pPr>
              <w:pStyle w:val="acctmergecolhdg"/>
              <w:spacing w:line="240" w:lineRule="auto"/>
              <w:ind w:left="-75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741DFC3" w14:textId="77777777" w:rsidR="00CF6BBA" w:rsidRPr="00950A13" w:rsidRDefault="00CF6BBA" w:rsidP="00F82FAB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5321899" w14:textId="77777777" w:rsidR="00CF6BBA" w:rsidRPr="00950A13" w:rsidRDefault="00CF6BBA" w:rsidP="00F82FAB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950A13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/</w:t>
            </w:r>
          </w:p>
          <w:p w14:paraId="1DE6A0D7" w14:textId="77777777" w:rsidR="00CF6BBA" w:rsidRPr="00950A13" w:rsidRDefault="00CF6BBA" w:rsidP="00F82FAB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F6BBA" w:rsidRPr="00950A13" w14:paraId="58864196" w14:textId="77777777" w:rsidTr="00F82FAB">
        <w:trPr>
          <w:cantSplit/>
          <w:trHeight w:val="20"/>
          <w:tblHeader/>
        </w:trPr>
        <w:tc>
          <w:tcPr>
            <w:tcW w:w="5040" w:type="dxa"/>
            <w:shd w:val="clear" w:color="auto" w:fill="auto"/>
            <w:vAlign w:val="bottom"/>
          </w:tcPr>
          <w:p w14:paraId="4824AFC7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2783D09" w14:textId="77777777" w:rsidR="00CF6BBA" w:rsidRPr="00950A13" w:rsidRDefault="00CF6BBA" w:rsidP="00F82FAB">
            <w:pPr>
              <w:pStyle w:val="acctmergecolhdg"/>
              <w:spacing w:line="240" w:lineRule="auto"/>
              <w:ind w:left="-75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9CA50A6" w14:textId="77777777" w:rsidR="00CF6BBA" w:rsidRPr="00950A13" w:rsidRDefault="00CF6BBA" w:rsidP="00F82FAB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0184A3A2" w14:textId="77777777" w:rsidR="00CF6BBA" w:rsidRPr="00950A13" w:rsidRDefault="00CF6BBA" w:rsidP="00F82FAB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F6BBA" w:rsidRPr="00950A13" w14:paraId="1033F57F" w14:textId="77777777" w:rsidTr="00F82FAB">
        <w:trPr>
          <w:cantSplit/>
          <w:trHeight w:val="20"/>
          <w:tblHeader/>
        </w:trPr>
        <w:tc>
          <w:tcPr>
            <w:tcW w:w="5040" w:type="dxa"/>
            <w:shd w:val="clear" w:color="auto" w:fill="auto"/>
            <w:vAlign w:val="bottom"/>
          </w:tcPr>
          <w:p w14:paraId="318EF920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มกราคม </w:t>
            </w: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54F81990" w14:textId="77777777" w:rsidR="00CF6BBA" w:rsidRPr="00950A13" w:rsidRDefault="00CF6BBA" w:rsidP="00F82FAB">
            <w:pPr>
              <w:pStyle w:val="acctmergecolhdg"/>
              <w:spacing w:line="240" w:lineRule="auto"/>
              <w:ind w:left="-75"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CF99A74" w14:textId="77777777" w:rsidR="00CF6BBA" w:rsidRPr="00950A13" w:rsidRDefault="00CF6BBA" w:rsidP="00F82FAB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EA7389F" w14:textId="77777777" w:rsidR="00CF6BBA" w:rsidRPr="00950A13" w:rsidRDefault="00CF6BBA" w:rsidP="00F82FAB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F6BBA" w:rsidRPr="00950A13" w14:paraId="2C6C0BB1" w14:textId="77777777" w:rsidTr="00F82FAB">
        <w:trPr>
          <w:cantSplit/>
          <w:trHeight w:val="20"/>
        </w:trPr>
        <w:tc>
          <w:tcPr>
            <w:tcW w:w="5040" w:type="dxa"/>
            <w:vAlign w:val="bottom"/>
          </w:tcPr>
          <w:p w14:paraId="345DB26C" w14:textId="77777777" w:rsidR="00CF6BBA" w:rsidRPr="00950A13" w:rsidRDefault="00CF6BBA" w:rsidP="00F82FA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bottom"/>
          </w:tcPr>
          <w:p w14:paraId="0992B64D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684C03" w14:textId="77777777" w:rsidR="00CF6BBA" w:rsidRPr="00950A13" w:rsidRDefault="00CF6BBA" w:rsidP="00F82FAB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2838F718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</w:rPr>
              <w:t>34,874</w:t>
            </w:r>
          </w:p>
        </w:tc>
      </w:tr>
      <w:tr w:rsidR="00CF6BBA" w:rsidRPr="00950A13" w14:paraId="609B04AE" w14:textId="77777777" w:rsidTr="00F82FAB">
        <w:trPr>
          <w:cantSplit/>
          <w:trHeight w:val="20"/>
        </w:trPr>
        <w:tc>
          <w:tcPr>
            <w:tcW w:w="5040" w:type="dxa"/>
          </w:tcPr>
          <w:p w14:paraId="48095314" w14:textId="77777777" w:rsidR="00CF6BBA" w:rsidRPr="00950A13" w:rsidRDefault="00CF6BBA" w:rsidP="00F82FA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28C4EE93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013BBF" w14:textId="77777777" w:rsidR="00CF6BBA" w:rsidRPr="00950A13" w:rsidRDefault="00CF6BBA" w:rsidP="00F82FA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85DC6A9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</w:rPr>
              <w:t>34,874</w:t>
            </w:r>
          </w:p>
        </w:tc>
      </w:tr>
    </w:tbl>
    <w:p w14:paraId="360F6566" w14:textId="77777777" w:rsidR="00CF6BBA" w:rsidRPr="00950A13" w:rsidRDefault="00CF6BBA" w:rsidP="00CF6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720"/>
        <w:gridCol w:w="181"/>
        <w:gridCol w:w="1979"/>
      </w:tblGrid>
      <w:tr w:rsidR="00CF6BBA" w:rsidRPr="00950A13" w14:paraId="1CA29B7A" w14:textId="77777777" w:rsidTr="00F82FAB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07B1B9E6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720" w:type="dxa"/>
            <w:vAlign w:val="bottom"/>
          </w:tcPr>
          <w:p w14:paraId="483556BD" w14:textId="77777777" w:rsidR="00CF6BBA" w:rsidRPr="00950A13" w:rsidRDefault="00CF6BBA" w:rsidP="00F82FAB">
            <w:pPr>
              <w:pStyle w:val="acctmergecolhdg"/>
              <w:spacing w:line="240" w:lineRule="auto"/>
              <w:ind w:left="-75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414D749D" w14:textId="77777777" w:rsidR="00CF6BBA" w:rsidRPr="00950A13" w:rsidRDefault="00CF6BBA" w:rsidP="00F82FAB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9" w:type="dxa"/>
            <w:vAlign w:val="bottom"/>
          </w:tcPr>
          <w:p w14:paraId="537F90B6" w14:textId="77777777" w:rsidR="00CF6BBA" w:rsidRPr="00950A13" w:rsidRDefault="00CF6BBA" w:rsidP="00F82FAB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งบการเงินรวม/</w:t>
            </w:r>
          </w:p>
          <w:p w14:paraId="5FDF829D" w14:textId="77777777" w:rsidR="00CF6BBA" w:rsidRPr="00950A13" w:rsidRDefault="00CF6BBA" w:rsidP="00F82FAB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F6BBA" w:rsidRPr="00950A13" w14:paraId="3113EDA2" w14:textId="77777777" w:rsidTr="00F82FAB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25335404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D2AD5E0" w14:textId="77777777" w:rsidR="00CF6BBA" w:rsidRPr="00950A13" w:rsidRDefault="00CF6BBA" w:rsidP="00F82FAB">
            <w:pPr>
              <w:pStyle w:val="acctmergecolhdg"/>
              <w:spacing w:line="240" w:lineRule="auto"/>
              <w:ind w:left="-75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F5BC399" w14:textId="77777777" w:rsidR="00CF6BBA" w:rsidRPr="00950A13" w:rsidRDefault="00CF6BBA" w:rsidP="00F82FAB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9" w:type="dxa"/>
            <w:vAlign w:val="bottom"/>
          </w:tcPr>
          <w:p w14:paraId="6E6B9A86" w14:textId="77777777" w:rsidR="00CF6BBA" w:rsidRPr="00950A13" w:rsidRDefault="00CF6BBA" w:rsidP="00F82FAB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F6BBA" w:rsidRPr="00950A13" w14:paraId="7244E613" w14:textId="77777777" w:rsidTr="00F82FAB">
        <w:trPr>
          <w:cantSplit/>
          <w:trHeight w:val="20"/>
        </w:trPr>
        <w:tc>
          <w:tcPr>
            <w:tcW w:w="5670" w:type="dxa"/>
            <w:vAlign w:val="bottom"/>
          </w:tcPr>
          <w:p w14:paraId="64902981" w14:textId="77777777" w:rsidR="00CF6BBA" w:rsidRPr="00950A13" w:rsidRDefault="00CF6BBA" w:rsidP="00F82FA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</w:t>
            </w:r>
          </w:p>
          <w:p w14:paraId="099528E9" w14:textId="77777777" w:rsidR="00CF6BBA" w:rsidRPr="00950A13" w:rsidRDefault="00CF6BBA" w:rsidP="00F82FA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   วันที่ </w:t>
            </w:r>
            <w:r w:rsidRPr="00950A1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950A13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720" w:type="dxa"/>
            <w:vAlign w:val="bottom"/>
          </w:tcPr>
          <w:p w14:paraId="3A4F2D77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0A8FF843" w14:textId="77777777" w:rsidR="00CF6BBA" w:rsidRPr="00950A13" w:rsidRDefault="00CF6BBA" w:rsidP="00F82FAB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9" w:type="dxa"/>
            <w:vAlign w:val="bottom"/>
          </w:tcPr>
          <w:p w14:paraId="5033E77F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</w:rPr>
              <w:t>22,354</w:t>
            </w:r>
          </w:p>
        </w:tc>
      </w:tr>
      <w:tr w:rsidR="00CF6BBA" w:rsidRPr="00950A13" w14:paraId="3A9F2E50" w14:textId="77777777" w:rsidTr="00F82FAB">
        <w:trPr>
          <w:cantSplit/>
          <w:trHeight w:val="20"/>
        </w:trPr>
        <w:tc>
          <w:tcPr>
            <w:tcW w:w="5670" w:type="dxa"/>
          </w:tcPr>
          <w:p w14:paraId="583B592B" w14:textId="77777777" w:rsidR="00CF6BBA" w:rsidRPr="00950A13" w:rsidRDefault="00CF6BBA" w:rsidP="00F82FAB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720" w:type="dxa"/>
          </w:tcPr>
          <w:p w14:paraId="77D8A09B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4C966048" w14:textId="77777777" w:rsidR="00CF6BBA" w:rsidRPr="00950A13" w:rsidRDefault="00CF6BBA" w:rsidP="00F82FA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9" w:type="dxa"/>
          </w:tcPr>
          <w:p w14:paraId="3FF87B4E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950A13">
              <w:rPr>
                <w:rFonts w:ascii="Angsana New" w:hAnsi="Angsana New" w:hint="cs"/>
                <w:sz w:val="30"/>
                <w:szCs w:val="30"/>
              </w:rPr>
              <w:t>5,174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F6BBA" w:rsidRPr="00950A13" w14:paraId="0BBAC123" w14:textId="77777777" w:rsidTr="00F82FAB">
        <w:trPr>
          <w:cantSplit/>
          <w:trHeight w:val="20"/>
        </w:trPr>
        <w:tc>
          <w:tcPr>
            <w:tcW w:w="5670" w:type="dxa"/>
          </w:tcPr>
          <w:p w14:paraId="07C077C7" w14:textId="77777777" w:rsidR="00CF6BBA" w:rsidRPr="00950A13" w:rsidRDefault="00CF6BBA" w:rsidP="00F8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720" w:type="dxa"/>
            <w:vAlign w:val="bottom"/>
          </w:tcPr>
          <w:p w14:paraId="7DBFB00E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3DD21414" w14:textId="77777777" w:rsidR="00CF6BBA" w:rsidRPr="00950A13" w:rsidRDefault="00CF6BBA" w:rsidP="00F82FA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14:paraId="3F591B02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586DEA1A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950A13">
              <w:rPr>
                <w:rFonts w:ascii="Angsana New" w:hAnsi="Angsana New" w:hint="cs"/>
                <w:sz w:val="30"/>
                <w:szCs w:val="30"/>
              </w:rPr>
              <w:t>2,596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F6BBA" w:rsidRPr="00950A13" w14:paraId="3703FBC6" w14:textId="77777777" w:rsidTr="00F82FAB">
        <w:trPr>
          <w:cantSplit/>
          <w:trHeight w:val="20"/>
        </w:trPr>
        <w:tc>
          <w:tcPr>
            <w:tcW w:w="5670" w:type="dxa"/>
          </w:tcPr>
          <w:p w14:paraId="16901F74" w14:textId="77777777" w:rsidR="00CF6BBA" w:rsidRPr="00950A13" w:rsidRDefault="00CF6BBA" w:rsidP="00F82FAB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32136069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2C66699F" w14:textId="77777777" w:rsidR="00CF6BBA" w:rsidRPr="00950A13" w:rsidRDefault="00CF6BBA" w:rsidP="00F82FAB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ECB8E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</w:rPr>
              <w:t>14,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</w:rPr>
              <w:t>84</w:t>
            </w:r>
          </w:p>
        </w:tc>
      </w:tr>
      <w:tr w:rsidR="00CF6BBA" w:rsidRPr="00950A13" w14:paraId="22C37B45" w14:textId="77777777" w:rsidTr="00F82FAB">
        <w:trPr>
          <w:cantSplit/>
          <w:trHeight w:val="20"/>
        </w:trPr>
        <w:tc>
          <w:tcPr>
            <w:tcW w:w="5670" w:type="dxa"/>
          </w:tcPr>
          <w:p w14:paraId="2EDEB811" w14:textId="77777777" w:rsidR="00CF6BBA" w:rsidRPr="00950A13" w:rsidRDefault="00CF6BBA" w:rsidP="00F82FAB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3148358D" w14:textId="77777777" w:rsidR="00CF6BBA" w:rsidRPr="00950A13" w:rsidRDefault="00CF6BBA" w:rsidP="00F82FAB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ab/>
              <w:t xml:space="preserve">ณ วันที่ </w:t>
            </w:r>
            <w:r w:rsidRPr="00950A1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950A13">
              <w:rPr>
                <w:rFonts w:ascii="Angsana New" w:hAnsi="Angsana New" w:hint="cs"/>
                <w:sz w:val="30"/>
                <w:szCs w:val="30"/>
              </w:rPr>
              <w:t>2563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20" w:type="dxa"/>
            <w:vAlign w:val="bottom"/>
          </w:tcPr>
          <w:p w14:paraId="3A3B1FBD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93D7460" w14:textId="77777777" w:rsidR="00CF6BBA" w:rsidRPr="00950A13" w:rsidRDefault="00CF6BBA" w:rsidP="00F82FAB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vAlign w:val="bottom"/>
          </w:tcPr>
          <w:p w14:paraId="15A62AC5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</w:rPr>
              <w:t>34,874</w:t>
            </w:r>
          </w:p>
        </w:tc>
      </w:tr>
      <w:tr w:rsidR="00CF6BBA" w:rsidRPr="00950A13" w14:paraId="605DBAE8" w14:textId="77777777" w:rsidTr="00F82FAB">
        <w:trPr>
          <w:cantSplit/>
          <w:trHeight w:val="20"/>
        </w:trPr>
        <w:tc>
          <w:tcPr>
            <w:tcW w:w="5670" w:type="dxa"/>
          </w:tcPr>
          <w:p w14:paraId="405CC648" w14:textId="77777777" w:rsidR="00CF6BBA" w:rsidRPr="00950A13" w:rsidRDefault="00CF6BBA" w:rsidP="00F82FA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950A1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950A13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720" w:type="dxa"/>
          </w:tcPr>
          <w:p w14:paraId="422F852F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34152B6D" w14:textId="77777777" w:rsidR="00CF6BBA" w:rsidRPr="00950A13" w:rsidRDefault="00CF6BBA" w:rsidP="00F82FA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9" w:type="dxa"/>
          </w:tcPr>
          <w:p w14:paraId="2B2FB5C9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F6BBA" w:rsidRPr="00950A13" w14:paraId="0DBE3E5F" w14:textId="77777777" w:rsidTr="00F82FAB">
        <w:trPr>
          <w:cantSplit/>
          <w:trHeight w:val="20"/>
        </w:trPr>
        <w:tc>
          <w:tcPr>
            <w:tcW w:w="5670" w:type="dxa"/>
            <w:vAlign w:val="bottom"/>
          </w:tcPr>
          <w:p w14:paraId="06D83CC9" w14:textId="77777777" w:rsidR="00CF6BBA" w:rsidRPr="00950A13" w:rsidRDefault="00CF6BBA" w:rsidP="00F82FAB">
            <w:pPr>
              <w:spacing w:line="240" w:lineRule="auto"/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720" w:type="dxa"/>
            <w:vAlign w:val="bottom"/>
          </w:tcPr>
          <w:p w14:paraId="30A0B114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1FB61FBD" w14:textId="77777777" w:rsidR="00CF6BBA" w:rsidRPr="00950A13" w:rsidRDefault="00CF6BBA" w:rsidP="00F82FA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EC567A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</w:rPr>
              <w:t>34,874</w:t>
            </w:r>
          </w:p>
        </w:tc>
      </w:tr>
      <w:tr w:rsidR="00CF6BBA" w:rsidRPr="00950A13" w14:paraId="1DF21808" w14:textId="77777777" w:rsidTr="00F82FAB">
        <w:trPr>
          <w:cantSplit/>
          <w:trHeight w:val="20"/>
        </w:trPr>
        <w:tc>
          <w:tcPr>
            <w:tcW w:w="5670" w:type="dxa"/>
            <w:vAlign w:val="bottom"/>
          </w:tcPr>
          <w:p w14:paraId="566B70E4" w14:textId="77777777" w:rsidR="00CF6BBA" w:rsidRPr="00950A13" w:rsidRDefault="00CF6BBA" w:rsidP="00F82FAB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อัตราดอกเบี้ยเงินกู้ยืมส่วนเพิ่มถัวเฉลี่ยถ่วงน้ำหนัก </w:t>
            </w: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720" w:type="dxa"/>
            <w:vAlign w:val="bottom"/>
          </w:tcPr>
          <w:p w14:paraId="72D6C560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345ED8F4" w14:textId="77777777" w:rsidR="00CF6BBA" w:rsidRPr="00950A13" w:rsidRDefault="00CF6BBA" w:rsidP="00F82FA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5B5E3D4" w14:textId="77777777" w:rsidR="00CF6BBA" w:rsidRPr="00950A13" w:rsidRDefault="00CF6BBA" w:rsidP="00F82FA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</w:rPr>
              <w:t>75</w:t>
            </w:r>
          </w:p>
        </w:tc>
      </w:tr>
    </w:tbl>
    <w:p w14:paraId="6B90A07A" w14:textId="77777777" w:rsidR="00CF6BBA" w:rsidRPr="00950A13" w:rsidRDefault="00CF6BBA" w:rsidP="00CF6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FFAF038" w14:textId="346D2EAD" w:rsidR="00CF6BBA" w:rsidRDefault="00CF6BBA" w:rsidP="00CF6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ขายอุปกรณ์คอมพิวเตอร์อุปกรณ์สื่อสารและให้บริการ และส่วนงานการให้บริการและอบรมเกี่ยวกับคอมพิวเตอร์</w:t>
      </w:r>
    </w:p>
    <w:p w14:paraId="5BA46C80" w14:textId="77777777" w:rsidR="007A6CF5" w:rsidRPr="00950A13" w:rsidRDefault="007A6CF5" w:rsidP="00CF6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26E4470" w14:textId="3E3C3F0E" w:rsidR="00B91DCD" w:rsidRPr="00950A13" w:rsidRDefault="00CF6BBA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950A13">
        <w:rPr>
          <w:rFonts w:ascii="Angsana New" w:hAnsi="Angsana New"/>
          <w:bCs w:val="0"/>
          <w:sz w:val="30"/>
          <w:szCs w:val="30"/>
          <w:u w:val="none"/>
        </w:rPr>
        <w:t>4</w:t>
      </w:r>
      <w:r w:rsidR="004A101D" w:rsidRPr="00950A13">
        <w:rPr>
          <w:rFonts w:ascii="Angsana New" w:hAnsi="Angsana New" w:hint="cs"/>
          <w:bCs w:val="0"/>
          <w:sz w:val="30"/>
          <w:szCs w:val="30"/>
          <w:u w:val="none"/>
          <w:cs/>
        </w:rPr>
        <w:tab/>
      </w:r>
      <w:r w:rsidR="004A101D" w:rsidRPr="00950A13">
        <w:rPr>
          <w:rFonts w:ascii="Angsana New" w:hAnsi="Angsana New" w:hint="cs"/>
          <w:sz w:val="30"/>
          <w:szCs w:val="30"/>
          <w:u w:val="none"/>
          <w:cs/>
          <w:lang w:val="th-TH"/>
        </w:rPr>
        <w:t>นโยบายการบัญชีที่สำคัญ</w:t>
      </w:r>
    </w:p>
    <w:p w14:paraId="6B4467FC" w14:textId="77777777" w:rsidR="00B91DCD" w:rsidRPr="00950A13" w:rsidRDefault="00B91DCD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A560C95" w14:textId="77777777" w:rsidR="004A101D" w:rsidRPr="006D619F" w:rsidRDefault="00B91DCD" w:rsidP="00FB2E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6D619F">
        <w:rPr>
          <w:rFonts w:ascii="Angsana New" w:hAnsi="Angsana New" w:hint="cs"/>
          <w:b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F85F20" w:rsidRPr="006D619F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122D8879" w14:textId="77777777" w:rsidR="00B91DCD" w:rsidRPr="006D619F" w:rsidRDefault="00B91DCD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D94359" w14:textId="77777777" w:rsidR="00B91DCD" w:rsidRPr="006D619F" w:rsidRDefault="00617DB6" w:rsidP="00FB2E72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D619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</w:t>
      </w:r>
      <w:r w:rsidR="00B91DCD" w:rsidRPr="006D619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กณฑ์ในการจัดทำงบการเงินรวม</w:t>
      </w:r>
    </w:p>
    <w:p w14:paraId="64F9B2C7" w14:textId="77777777" w:rsidR="00B91DCD" w:rsidRPr="006D619F" w:rsidRDefault="00B91DCD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27FF38" w14:textId="77777777" w:rsidR="006A61C9" w:rsidRPr="006D619F" w:rsidRDefault="006A61C9" w:rsidP="006A6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และส่วนได้เสียของกลุ่มบริษัทในบริษัทร่วมและการร่วมค้า</w:t>
      </w:r>
    </w:p>
    <w:p w14:paraId="4076C6A8" w14:textId="77777777" w:rsidR="005808D0" w:rsidRPr="006D619F" w:rsidRDefault="005808D0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AFFF5D" w14:textId="77777777" w:rsidR="003559B6" w:rsidRPr="006D619F" w:rsidRDefault="003559B6" w:rsidP="00FB2E72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i/>
          <w:iCs/>
          <w:sz w:val="30"/>
          <w:szCs w:val="30"/>
          <w:cs/>
        </w:rPr>
        <w:t>การรวมธุรกิจ</w:t>
      </w:r>
    </w:p>
    <w:p w14:paraId="25E44E94" w14:textId="77777777" w:rsidR="002737AC" w:rsidRPr="006D619F" w:rsidRDefault="002737AC" w:rsidP="00FB2E72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42A75BA8" w14:textId="77777777" w:rsidR="00E1483C" w:rsidRPr="006D619F" w:rsidRDefault="006F7851" w:rsidP="00FB2E7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3559B6" w:rsidRPr="006D619F">
        <w:rPr>
          <w:rFonts w:ascii="Angsana New" w:hAnsi="Angsana New" w:hint="cs"/>
          <w:sz w:val="30"/>
          <w:szCs w:val="30"/>
          <w:cs/>
        </w:rPr>
        <w:t>บันทึกบัญชีสำหรับการรวมธุรกิจตามวิธีซื้อ เมื่อการควบคุม</w:t>
      </w:r>
      <w:r w:rsidR="00B20034" w:rsidRPr="006D619F">
        <w:rPr>
          <w:rFonts w:ascii="Angsana New" w:hAnsi="Angsana New" w:hint="cs"/>
          <w:sz w:val="30"/>
          <w:szCs w:val="30"/>
          <w:cs/>
        </w:rPr>
        <w:t xml:space="preserve"> (ตามที่กล่าวไว้ในส่วนของบริษัทย่อย) </w:t>
      </w:r>
      <w:r w:rsidR="00FE3FF1" w:rsidRPr="006D619F">
        <w:rPr>
          <w:rFonts w:ascii="Angsana New" w:hAnsi="Angsana New" w:hint="cs"/>
          <w:sz w:val="30"/>
          <w:szCs w:val="30"/>
          <w:cs/>
        </w:rPr>
        <w:t xml:space="preserve">    </w:t>
      </w:r>
      <w:r w:rsidR="003559B6" w:rsidRPr="006D619F">
        <w:rPr>
          <w:rFonts w:ascii="Angsana New" w:hAnsi="Angsana New" w:hint="cs"/>
          <w:sz w:val="30"/>
          <w:szCs w:val="30"/>
          <w:cs/>
        </w:rPr>
        <w:t>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29741858" w14:textId="77777777" w:rsidR="001222A0" w:rsidRPr="006D619F" w:rsidRDefault="001222A0" w:rsidP="00FB2E7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5D6B96A" w14:textId="23B831C1" w:rsidR="003559B6" w:rsidRPr="006D619F" w:rsidRDefault="003559B6" w:rsidP="00FB2E7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 xml:space="preserve">วันที่ซื้อกิจการคือวันที่อำนาจในการควบคุมนั้นได้ถูกโอนไปยังผู้ซื้อ </w:t>
      </w:r>
    </w:p>
    <w:p w14:paraId="7994025A" w14:textId="77777777" w:rsidR="005808D0" w:rsidRPr="006D619F" w:rsidRDefault="005808D0" w:rsidP="00FB2E7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E2B37A6" w14:textId="77777777" w:rsidR="001222A0" w:rsidRPr="006D619F" w:rsidRDefault="001222A0" w:rsidP="00FB2E7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1B02A603" w14:textId="77777777" w:rsidR="001222A0" w:rsidRPr="006D619F" w:rsidRDefault="001222A0" w:rsidP="00FB2E7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FA7783D" w14:textId="25C78DAF" w:rsidR="003559B6" w:rsidRPr="006D619F" w:rsidRDefault="003559B6" w:rsidP="00FB2E7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lastRenderedPageBreak/>
        <w:t>สิ่งตอบแทนที่โอนให้ต้องวัดด้วยมูลค่ายุติธรรมของสินทรัพย์ที่โอนไป</w:t>
      </w:r>
      <w:r w:rsidR="00FE3FF1" w:rsidRPr="006D619F">
        <w:rPr>
          <w:rFonts w:ascii="Angsana New" w:hAnsi="Angsana New" w:hint="cs"/>
          <w:sz w:val="30"/>
          <w:szCs w:val="30"/>
          <w:cs/>
        </w:rPr>
        <w:t xml:space="preserve"> </w:t>
      </w:r>
      <w:r w:rsidRPr="006D619F">
        <w:rPr>
          <w:rFonts w:ascii="Angsana New" w:hAnsi="Angsana New" w:hint="cs"/>
          <w:sz w:val="30"/>
          <w:szCs w:val="30"/>
          <w:cs/>
        </w:rPr>
        <w:t xml:space="preserve">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 </w:t>
      </w:r>
    </w:p>
    <w:p w14:paraId="66BC8A02" w14:textId="77777777" w:rsidR="00197BBA" w:rsidRPr="006D619F" w:rsidRDefault="00197BBA" w:rsidP="00FB2E7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A07645D" w14:textId="77777777" w:rsidR="00197BBA" w:rsidRPr="006D619F" w:rsidRDefault="00197BBA" w:rsidP="001F6651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38A2245E" w14:textId="77777777" w:rsidR="003559B6" w:rsidRPr="006D619F" w:rsidRDefault="003559B6" w:rsidP="001F6651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F5A0928" w14:textId="4DF3C02D" w:rsidR="003559B6" w:rsidRPr="006D619F" w:rsidRDefault="003559B6" w:rsidP="001F6651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1B206633" w14:textId="77777777" w:rsidR="00D42DDC" w:rsidRPr="006D619F" w:rsidRDefault="00D42DDC" w:rsidP="001F6651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C3101FA" w14:textId="77777777" w:rsidR="00F7241E" w:rsidRPr="006D619F" w:rsidRDefault="003559B6" w:rsidP="001F6651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6D619F">
        <w:rPr>
          <w:rFonts w:ascii="Angsana New" w:hAnsi="Angsana New" w:hint="cs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6F2595AE" w14:textId="77777777" w:rsidR="00140D6C" w:rsidRPr="006D619F" w:rsidRDefault="00140D6C" w:rsidP="001F6651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FEC2774" w14:textId="77777777" w:rsidR="00897E84" w:rsidRPr="006D619F" w:rsidRDefault="005808D0" w:rsidP="001F6651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1B24EB3" w14:textId="77777777" w:rsidR="001B6662" w:rsidRPr="006D619F" w:rsidRDefault="001B6662" w:rsidP="001F6651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08226C1" w14:textId="77777777" w:rsidR="00B91DCD" w:rsidRPr="006D619F" w:rsidRDefault="00B91DCD" w:rsidP="00FB2E72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D619F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  <w:r w:rsidR="00CC212A" w:rsidRPr="006D619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7C15B285" w14:textId="77777777" w:rsidR="00B91DCD" w:rsidRPr="006D619F" w:rsidRDefault="00B91DCD" w:rsidP="001F6651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76E948C" w14:textId="30AC9A31" w:rsidR="00B91DCD" w:rsidRPr="006D619F" w:rsidRDefault="00973266" w:rsidP="001F6651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="001B6662" w:rsidRPr="006D619F">
        <w:rPr>
          <w:rFonts w:ascii="Angsana New" w:hAnsi="Angsana New" w:hint="cs"/>
          <w:sz w:val="30"/>
          <w:szCs w:val="30"/>
          <w:cs/>
        </w:rPr>
        <w:t xml:space="preserve"> </w:t>
      </w:r>
      <w:r w:rsidRPr="006D619F">
        <w:rPr>
          <w:rFonts w:ascii="Angsana New" w:hAnsi="Angsana New" w:hint="cs"/>
          <w:sz w:val="30"/>
          <w:szCs w:val="30"/>
          <w:cs/>
        </w:rPr>
        <w:t xml:space="preserve">งบการเงินของบริษัทย่อยได้รวมอยู่ในงบการเงินรวม </w:t>
      </w:r>
      <w:r w:rsidR="00FF1977" w:rsidRPr="006D619F">
        <w:rPr>
          <w:rFonts w:ascii="Angsana New" w:hAnsi="Angsana New" w:hint="cs"/>
          <w:sz w:val="30"/>
          <w:szCs w:val="30"/>
          <w:cs/>
        </w:rPr>
        <w:t xml:space="preserve">  </w:t>
      </w:r>
      <w:r w:rsidR="001F6651" w:rsidRPr="006D619F">
        <w:rPr>
          <w:rFonts w:ascii="Angsana New" w:hAnsi="Angsana New" w:hint="cs"/>
          <w:sz w:val="30"/>
          <w:szCs w:val="30"/>
          <w:cs/>
        </w:rPr>
        <w:t xml:space="preserve">  </w:t>
      </w:r>
      <w:r w:rsidRPr="006D619F">
        <w:rPr>
          <w:rFonts w:ascii="Angsana New" w:hAnsi="Angsana New" w:hint="cs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  <w:r w:rsidR="00B91DCD" w:rsidRPr="006D619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57B63B0" w14:textId="77777777" w:rsidR="00F2494B" w:rsidRPr="006D619F" w:rsidRDefault="00F2494B" w:rsidP="001F6651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0B424B25" w14:textId="7600BDB9" w:rsidR="0061254C" w:rsidRPr="006D619F" w:rsidRDefault="0061254C" w:rsidP="0061254C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6D619F">
        <w:rPr>
          <w:rFonts w:ascii="Angsana New" w:hAnsi="Angsana New" w:hint="cs"/>
          <w:i/>
          <w:iCs/>
          <w:sz w:val="30"/>
          <w:szCs w:val="30"/>
          <w:cs/>
        </w:rPr>
        <w:t>ส่วนได้เสียที่ไม่มีอำนาจควบคุม</w:t>
      </w:r>
    </w:p>
    <w:p w14:paraId="09498F87" w14:textId="77777777" w:rsidR="0061254C" w:rsidRPr="006D619F" w:rsidRDefault="0061254C" w:rsidP="0061254C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14:paraId="6613F3A6" w14:textId="77777777" w:rsidR="0061254C" w:rsidRPr="006D619F" w:rsidRDefault="0061254C" w:rsidP="0061254C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428576E1" w14:textId="77777777" w:rsidR="001F6651" w:rsidRPr="006D619F" w:rsidRDefault="001F6651" w:rsidP="0061254C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42BAE8D7" w14:textId="0D66F9AF" w:rsidR="0061254C" w:rsidRPr="006D619F" w:rsidRDefault="0061254C" w:rsidP="0061254C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 </w:t>
      </w:r>
    </w:p>
    <w:p w14:paraId="61DD573B" w14:textId="77777777" w:rsidR="00973266" w:rsidRPr="006D619F" w:rsidRDefault="00973266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D619F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การสูญเสียการควบคุม</w:t>
      </w:r>
    </w:p>
    <w:p w14:paraId="03686022" w14:textId="77777777" w:rsidR="00973266" w:rsidRPr="006D619F" w:rsidRDefault="00973266" w:rsidP="00FB2E72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24"/>
          <w:szCs w:val="24"/>
        </w:rPr>
      </w:pPr>
    </w:p>
    <w:p w14:paraId="7718A7EF" w14:textId="4DE3598B" w:rsidR="00A05C7E" w:rsidRPr="006D619F" w:rsidRDefault="00973266" w:rsidP="007A6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  </w:t>
      </w:r>
      <w:r w:rsidR="00FF1977" w:rsidRPr="006D619F">
        <w:rPr>
          <w:rFonts w:ascii="Angsana New" w:hAnsi="Angsana New" w:hint="cs"/>
          <w:sz w:val="30"/>
          <w:szCs w:val="30"/>
          <w:cs/>
        </w:rPr>
        <w:t xml:space="preserve">  </w:t>
      </w:r>
      <w:r w:rsidRPr="006D619F">
        <w:rPr>
          <w:rFonts w:ascii="Angsana New" w:hAnsi="Angsana New" w:hint="cs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="001B6662" w:rsidRPr="006D619F">
        <w:rPr>
          <w:rFonts w:ascii="Angsana New" w:hAnsi="Angsana New" w:hint="cs"/>
          <w:sz w:val="30"/>
          <w:szCs w:val="30"/>
          <w:cs/>
        </w:rPr>
        <w:t xml:space="preserve"> </w:t>
      </w:r>
      <w:r w:rsidRPr="006D619F">
        <w:rPr>
          <w:rFonts w:ascii="Angsana New" w:hAnsi="Angsana New" w:hint="cs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A983D28" w14:textId="77777777" w:rsidR="00A05C7E" w:rsidRPr="006D619F" w:rsidRDefault="00A05C7E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27E6EB3" w14:textId="77777777" w:rsidR="001222A0" w:rsidRPr="006D619F" w:rsidRDefault="001222A0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D619F">
        <w:rPr>
          <w:rFonts w:ascii="Angsana New" w:hAnsi="Angsana New" w:hint="cs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7769AEB4" w14:textId="77777777" w:rsidR="001222A0" w:rsidRPr="006D619F" w:rsidRDefault="001222A0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C6D55D" w14:textId="77777777" w:rsidR="00F2494B" w:rsidRPr="006D619F" w:rsidRDefault="00F2494B" w:rsidP="00F2494B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ประกอบด้วยส่วนได้เสียในบริษัทร่วมและการร่วมค้า</w:t>
      </w:r>
    </w:p>
    <w:p w14:paraId="7E1D8DD8" w14:textId="77777777" w:rsidR="001222A0" w:rsidRPr="006D619F" w:rsidRDefault="001222A0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D7A3BC" w14:textId="236666DB" w:rsidR="001222A0" w:rsidRPr="006D619F" w:rsidRDefault="008B0835" w:rsidP="00FB2E72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  <w:r w:rsidR="001222A0" w:rsidRPr="006D619F">
        <w:rPr>
          <w:rFonts w:ascii="Angsana New" w:hAnsi="Angsana New" w:hint="cs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41B13E56" w14:textId="77777777" w:rsidR="00791740" w:rsidRPr="006D619F" w:rsidRDefault="00791740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7B13751" w14:textId="75715856" w:rsidR="001222A0" w:rsidRPr="006D619F" w:rsidRDefault="00A67C03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ส่วนได้เสียในบริษัทร่วมและ</w:t>
      </w:r>
      <w:r w:rsidR="001222A0" w:rsidRPr="006D619F">
        <w:rPr>
          <w:rFonts w:ascii="Angsana New" w:hAnsi="Angsana New" w:hint="cs"/>
          <w:sz w:val="30"/>
          <w:szCs w:val="30"/>
          <w:cs/>
        </w:rPr>
        <w:t xml:space="preserve">การร่วมค้าบันทึกบัญชีตามวิธีส่วนได้เสีย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จะถูกบันทึกในงบการเงินรวมจนถึงวันที่กลุ่มบริษัทสูญเสียการควบคุมร่วม </w:t>
      </w:r>
    </w:p>
    <w:p w14:paraId="74A4029A" w14:textId="77777777" w:rsidR="00197BBA" w:rsidRPr="006D619F" w:rsidRDefault="00197BBA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04C887" w14:textId="77777777" w:rsidR="00B91DCD" w:rsidRPr="006D619F" w:rsidRDefault="00B91DCD" w:rsidP="00FB2E7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6D619F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การตัดรายการในงบการเงินรวม</w:t>
      </w:r>
      <w:r w:rsidRPr="006D619F">
        <w:rPr>
          <w:rFonts w:ascii="Angsana New" w:hAnsi="Angsana New" w:hint="cs"/>
          <w:b/>
          <w:bCs/>
          <w:color w:val="0000FF"/>
          <w:sz w:val="30"/>
          <w:szCs w:val="30"/>
          <w:cs/>
        </w:rPr>
        <w:t xml:space="preserve"> </w:t>
      </w:r>
    </w:p>
    <w:p w14:paraId="798DC32C" w14:textId="77777777" w:rsidR="00B91DCD" w:rsidRPr="006D619F" w:rsidRDefault="00B91DCD" w:rsidP="00CC212A">
      <w:pPr>
        <w:pStyle w:val="BodyText2"/>
        <w:tabs>
          <w:tab w:val="left" w:pos="540"/>
        </w:tabs>
        <w:ind w:left="540" w:firstLine="0"/>
        <w:rPr>
          <w:rFonts w:ascii="Angsana New" w:hAnsi="Angsana New"/>
          <w:sz w:val="30"/>
          <w:szCs w:val="30"/>
        </w:rPr>
      </w:pPr>
    </w:p>
    <w:p w14:paraId="4E8570E9" w14:textId="6C597A00" w:rsidR="00A877D3" w:rsidRPr="006D619F" w:rsidRDefault="00B91DCD" w:rsidP="00962BF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  <w:r w:rsidR="00A16FD2" w:rsidRPr="006D619F">
        <w:rPr>
          <w:rFonts w:ascii="Angsana New" w:hAnsi="Angsana New" w:hint="cs"/>
          <w:sz w:val="30"/>
          <w:szCs w:val="30"/>
          <w:cs/>
        </w:rPr>
        <w:t xml:space="preserve"> กำไรที่ยังไม่เกิดขึ้นจริงซึ่งเป็นผลมาจากรายการกับ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3FAA3761" w14:textId="4B617325" w:rsidR="003914D7" w:rsidRPr="006D619F" w:rsidRDefault="003914D7" w:rsidP="00962BF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48B42AE" w14:textId="1D8A1129" w:rsidR="001A5BB4" w:rsidRPr="006D619F" w:rsidRDefault="001A5BB4" w:rsidP="00962BF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4C126CA" w14:textId="10F9E582" w:rsidR="001A5BB4" w:rsidRPr="006D619F" w:rsidRDefault="001A5BB4" w:rsidP="00962BF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DE662B3" w14:textId="77777777" w:rsidR="001A5BB4" w:rsidRPr="006D619F" w:rsidRDefault="001A5BB4" w:rsidP="00962BF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CE16BAE" w14:textId="77777777" w:rsidR="00EF1ADA" w:rsidRPr="006D619F" w:rsidRDefault="00EF1ADA" w:rsidP="00EF1ADA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D619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เงินลงทุนในบริษัทย่อย บริษัทร่วมและการร่วมค้า</w:t>
      </w:r>
    </w:p>
    <w:p w14:paraId="3EECAE9B" w14:textId="77777777" w:rsidR="00EF1ADA" w:rsidRPr="006D619F" w:rsidRDefault="00EF1ADA" w:rsidP="00EF1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DD97EC6" w14:textId="1786F8C6" w:rsidR="002639F5" w:rsidRPr="006D619F" w:rsidRDefault="00EF1ADA" w:rsidP="007A6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pacing w:val="-6"/>
          <w:sz w:val="30"/>
          <w:szCs w:val="30"/>
          <w:cs/>
        </w:rPr>
        <w:t>เงินลงทุนในบริษัทย่อย บริษัทร่วมและการร่วมค้า ในงบการเงินเฉพาะกิจการของบริษัทวัดมูลค่าด้วยราคาทุนหักค่าเผื่อ</w:t>
      </w:r>
      <w:r w:rsidRPr="006D619F">
        <w:rPr>
          <w:rFonts w:ascii="Angsana New" w:hAnsi="Angsana New" w:hint="cs"/>
          <w:sz w:val="30"/>
          <w:szCs w:val="30"/>
          <w:cs/>
        </w:rPr>
        <w:t>การด้อยค่า</w:t>
      </w:r>
    </w:p>
    <w:p w14:paraId="30027E26" w14:textId="77777777" w:rsidR="007A6CF5" w:rsidRPr="006D619F" w:rsidRDefault="007A6CF5" w:rsidP="007A6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E12AB9" w14:textId="77777777" w:rsidR="002639F5" w:rsidRPr="006D619F" w:rsidRDefault="002639F5" w:rsidP="00263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D619F">
        <w:rPr>
          <w:rFonts w:ascii="Angsana New" w:hAnsi="Angsana New" w:hint="cs"/>
          <w:i/>
          <w:iCs/>
          <w:sz w:val="30"/>
          <w:szCs w:val="30"/>
          <w:cs/>
        </w:rPr>
        <w:t>การจำหน่ายเงินลงทุนในงบการเงินเฉพาะกิจการ</w:t>
      </w:r>
    </w:p>
    <w:p w14:paraId="3830EF46" w14:textId="77777777" w:rsidR="002639F5" w:rsidRPr="006D619F" w:rsidRDefault="002639F5" w:rsidP="00263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85811D8" w14:textId="79B12B74" w:rsidR="002639F5" w:rsidRPr="006D619F" w:rsidRDefault="002639F5" w:rsidP="00263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เมื่อมีการจำหน่ายเงินลงทุน</w:t>
      </w:r>
      <w:r w:rsidR="00864327">
        <w:rPr>
          <w:rFonts w:ascii="Angsana New" w:hAnsi="Angsana New"/>
          <w:sz w:val="30"/>
          <w:szCs w:val="30"/>
          <w:cs/>
        </w:rPr>
        <w:t xml:space="preserve"> </w:t>
      </w:r>
      <w:r w:rsidRPr="006D619F">
        <w:rPr>
          <w:rFonts w:ascii="Angsana New" w:hAnsi="Angsana New" w:hint="cs"/>
          <w:sz w:val="30"/>
          <w:szCs w:val="30"/>
          <w:cs/>
        </w:rPr>
        <w:t>ผลต่างระหว่างจำนวนเงินสุทธิที่ได้รับและมูลค่าตามบัญชี จะถูกบันทึกในกำไรหรือขาดทุน 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3C972895" w14:textId="77777777" w:rsidR="00EF1ADA" w:rsidRPr="006D619F" w:rsidRDefault="00EF1ADA" w:rsidP="00B44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CD88CCA" w14:textId="1D9C54A8" w:rsidR="00A877D3" w:rsidRPr="006D619F" w:rsidRDefault="00A877D3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D619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2A9DF022" w14:textId="77777777" w:rsidR="00A877D3" w:rsidRPr="006D619F" w:rsidRDefault="00A877D3" w:rsidP="00A877D3">
      <w:pPr>
        <w:pStyle w:val="BodyText2"/>
        <w:tabs>
          <w:tab w:val="left" w:pos="540"/>
        </w:tabs>
        <w:ind w:left="540" w:firstLine="0"/>
        <w:rPr>
          <w:rFonts w:ascii="Angsana New" w:hAnsi="Angsana New"/>
          <w:sz w:val="24"/>
          <w:szCs w:val="24"/>
        </w:rPr>
      </w:pPr>
    </w:p>
    <w:p w14:paraId="08121E86" w14:textId="77777777" w:rsidR="00A877D3" w:rsidRPr="006D619F" w:rsidRDefault="00A877D3" w:rsidP="00A877D3">
      <w:pPr>
        <w:pStyle w:val="BodyText2"/>
        <w:tabs>
          <w:tab w:val="left" w:pos="540"/>
        </w:tabs>
        <w:ind w:left="540" w:right="43" w:firstLine="0"/>
        <w:rPr>
          <w:rFonts w:ascii="Angsana New" w:hAnsi="Angsana New"/>
          <w:i/>
          <w:iCs/>
          <w:sz w:val="30"/>
          <w:szCs w:val="30"/>
        </w:rPr>
      </w:pPr>
      <w:r w:rsidRPr="006D619F">
        <w:rPr>
          <w:rFonts w:ascii="Angsana New" w:hAnsi="Angsana New" w:hint="cs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3A29A9CF" w14:textId="77777777" w:rsidR="00A877D3" w:rsidRPr="006D619F" w:rsidRDefault="00A877D3" w:rsidP="00A877D3">
      <w:pPr>
        <w:pStyle w:val="BodyText2"/>
        <w:tabs>
          <w:tab w:val="left" w:pos="540"/>
        </w:tabs>
        <w:ind w:left="540" w:firstLine="0"/>
        <w:rPr>
          <w:rFonts w:ascii="Angsana New" w:hAnsi="Angsana New"/>
          <w:sz w:val="24"/>
          <w:szCs w:val="24"/>
        </w:rPr>
      </w:pPr>
    </w:p>
    <w:p w14:paraId="6B644DB4" w14:textId="77777777" w:rsidR="00A877D3" w:rsidRPr="006D619F" w:rsidRDefault="00A877D3" w:rsidP="00A877D3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0205D4A0" w14:textId="77777777" w:rsidR="00AC742E" w:rsidRPr="006D619F" w:rsidRDefault="00AC742E" w:rsidP="00A877D3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4"/>
          <w:szCs w:val="24"/>
        </w:rPr>
      </w:pPr>
    </w:p>
    <w:p w14:paraId="34BAB6B2" w14:textId="77777777" w:rsidR="005D3E24" w:rsidRPr="006D619F" w:rsidRDefault="005D3E24" w:rsidP="001B666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สินทรัพย์และหนี้สินที่เป็นตัวเงินและเป็นเ</w:t>
      </w:r>
      <w:r w:rsidR="006F7851" w:rsidRPr="006D619F">
        <w:rPr>
          <w:rFonts w:ascii="Angsana New" w:hAnsi="Angsana New" w:hint="cs"/>
          <w:sz w:val="30"/>
          <w:szCs w:val="30"/>
          <w:cs/>
        </w:rPr>
        <w:t>งินตราต่างประเทศ</w:t>
      </w:r>
      <w:r w:rsidR="001B6662" w:rsidRPr="006D619F">
        <w:rPr>
          <w:rFonts w:ascii="Angsana New" w:hAnsi="Angsana New" w:hint="cs"/>
          <w:sz w:val="30"/>
          <w:szCs w:val="30"/>
          <w:cs/>
        </w:rPr>
        <w:t xml:space="preserve"> </w:t>
      </w:r>
      <w:r w:rsidR="006F7851" w:rsidRPr="006D619F">
        <w:rPr>
          <w:rFonts w:ascii="Angsana New" w:hAnsi="Angsana New" w:hint="cs"/>
          <w:sz w:val="30"/>
          <w:szCs w:val="30"/>
          <w:cs/>
        </w:rPr>
        <w:t>ณ วันที่รายงาน</w:t>
      </w:r>
      <w:r w:rsidR="001B6662" w:rsidRPr="006D619F">
        <w:rPr>
          <w:rFonts w:ascii="Angsana New" w:hAnsi="Angsana New" w:hint="cs"/>
          <w:sz w:val="30"/>
          <w:szCs w:val="30"/>
          <w:cs/>
        </w:rPr>
        <w:t xml:space="preserve"> </w:t>
      </w:r>
      <w:r w:rsidRPr="006D619F">
        <w:rPr>
          <w:rFonts w:ascii="Angsana New" w:hAnsi="Angsana New" w:hint="cs"/>
          <w:sz w:val="30"/>
          <w:szCs w:val="30"/>
          <w:cs/>
        </w:rPr>
        <w:t>แปลงค่าเป็น</w:t>
      </w:r>
      <w:r w:rsidR="00555C44" w:rsidRPr="006D619F">
        <w:rPr>
          <w:rFonts w:ascii="Angsana New" w:hAnsi="Angsana New" w:hint="cs"/>
          <w:sz w:val="30"/>
          <w:szCs w:val="30"/>
          <w:cs/>
        </w:rPr>
        <w:t>สกุลเงินที่ใช้ในกา</w:t>
      </w:r>
      <w:r w:rsidR="001B6662" w:rsidRPr="006D619F">
        <w:rPr>
          <w:rFonts w:ascii="Angsana New" w:hAnsi="Angsana New" w:hint="cs"/>
          <w:sz w:val="30"/>
          <w:szCs w:val="30"/>
          <w:cs/>
        </w:rPr>
        <w:t>ร</w:t>
      </w:r>
      <w:r w:rsidR="00555C44" w:rsidRPr="006D619F">
        <w:rPr>
          <w:rFonts w:ascii="Angsana New" w:hAnsi="Angsana New" w:hint="cs"/>
          <w:sz w:val="30"/>
          <w:szCs w:val="30"/>
          <w:cs/>
        </w:rPr>
        <w:t>ดำเนินงาน</w:t>
      </w:r>
      <w:r w:rsidRPr="006D619F">
        <w:rPr>
          <w:rFonts w:ascii="Angsana New" w:hAnsi="Angsana New" w:hint="cs"/>
          <w:sz w:val="30"/>
          <w:szCs w:val="30"/>
          <w:cs/>
        </w:rPr>
        <w:t xml:space="preserve">โดยใช้อัตราแลกเปลี่ยน ณ วันนั้น </w:t>
      </w:r>
    </w:p>
    <w:p w14:paraId="79FFA9D2" w14:textId="77777777" w:rsidR="00586A2E" w:rsidRPr="006D619F" w:rsidRDefault="00586A2E" w:rsidP="00A86171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24"/>
          <w:szCs w:val="24"/>
        </w:rPr>
      </w:pPr>
    </w:p>
    <w:p w14:paraId="00C8FC10" w14:textId="77777777" w:rsidR="00EF1ADA" w:rsidRPr="006D619F" w:rsidRDefault="00586A2E" w:rsidP="0071085F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  <w:r w:rsidR="00EF1ADA" w:rsidRPr="006D619F">
        <w:rPr>
          <w:rFonts w:ascii="Angsana New" w:hAnsi="Angsana New" w:hint="cs"/>
          <w:sz w:val="30"/>
          <w:szCs w:val="30"/>
          <w:cs/>
        </w:rPr>
        <w:t xml:space="preserve">                                             </w:t>
      </w:r>
    </w:p>
    <w:p w14:paraId="2E2FDB92" w14:textId="77777777" w:rsidR="00EF1ADA" w:rsidRPr="006D619F" w:rsidRDefault="00EF1ADA" w:rsidP="0071085F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B9E74F3" w14:textId="51BCE944" w:rsidR="007270CC" w:rsidRPr="006D619F" w:rsidRDefault="00C34C90" w:rsidP="0071085F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color w:val="000000"/>
          <w:sz w:val="30"/>
          <w:szCs w:val="30"/>
          <w:cs/>
        </w:rPr>
        <w:t>ผลต่างของอัตราแลก</w:t>
      </w:r>
      <w:r w:rsidR="0064211A" w:rsidRPr="006D619F">
        <w:rPr>
          <w:rFonts w:ascii="Angsana New" w:hAnsi="Angsana New" w:hint="cs"/>
          <w:color w:val="000000"/>
          <w:sz w:val="30"/>
          <w:szCs w:val="30"/>
          <w:cs/>
        </w:rPr>
        <w:t>เปลี่ยนที่เกิดขึ้นจากการแปลงค่า</w:t>
      </w:r>
      <w:r w:rsidRPr="006D619F">
        <w:rPr>
          <w:rFonts w:ascii="Angsana New" w:hAnsi="Angsana New" w:hint="cs"/>
          <w:color w:val="000000"/>
          <w:sz w:val="30"/>
          <w:szCs w:val="30"/>
          <w:cs/>
        </w:rPr>
        <w:t>ให้รับรู้เป็นกำไรหรือขาดทุนในงวดบัญชีนั้น</w:t>
      </w:r>
      <w:r w:rsidR="00EF1ADA" w:rsidRPr="006D619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497445F1" w14:textId="3D454FB1" w:rsidR="007A6CF5" w:rsidRPr="006D619F" w:rsidRDefault="007A6CF5" w:rsidP="0071085F">
      <w:pPr>
        <w:pStyle w:val="BodyText2"/>
        <w:tabs>
          <w:tab w:val="left" w:pos="540"/>
        </w:tabs>
        <w:ind w:left="0" w:right="43" w:firstLine="0"/>
        <w:jc w:val="thaiDistribute"/>
        <w:rPr>
          <w:rFonts w:ascii="Angsana New" w:hAnsi="Angsana New"/>
          <w:sz w:val="26"/>
          <w:szCs w:val="26"/>
          <w:cs/>
        </w:rPr>
      </w:pPr>
      <w:r w:rsidRPr="006D619F">
        <w:rPr>
          <w:rFonts w:ascii="Angsana New" w:hAnsi="Angsana New" w:hint="cs"/>
          <w:sz w:val="26"/>
          <w:szCs w:val="26"/>
          <w:cs/>
        </w:rPr>
        <w:br w:type="page"/>
      </w:r>
    </w:p>
    <w:p w14:paraId="1EEF40A1" w14:textId="4788F4F1" w:rsidR="00D72A42" w:rsidRPr="006D619F" w:rsidRDefault="00D72A42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D619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6C2998FD" w14:textId="1FC21ECF" w:rsidR="00D72A42" w:rsidRPr="006D619F" w:rsidRDefault="00D72A42" w:rsidP="00D72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DA2733D" w14:textId="77777777" w:rsidR="00C8015D" w:rsidRPr="006D619F" w:rsidRDefault="00C8015D" w:rsidP="00C8015D">
      <w:pPr>
        <w:pStyle w:val="BodyText2"/>
        <w:ind w:left="0" w:right="47"/>
        <w:jc w:val="thaiDistribute"/>
        <w:rPr>
          <w:rFonts w:ascii="Angsana New" w:eastAsia="EucrosiaUPCBold" w:hAnsi="Angsana New"/>
          <w:b/>
          <w:bCs/>
          <w:i/>
          <w:iCs/>
          <w:sz w:val="30"/>
          <w:szCs w:val="30"/>
        </w:rPr>
      </w:pPr>
      <w:r w:rsidRPr="006D619F">
        <w:rPr>
          <w:rFonts w:ascii="Angsana New" w:eastAsia="EucrosiaUPCBold" w:hAnsi="Angsana New" w:hint="cs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6D619F">
        <w:rPr>
          <w:rFonts w:ascii="Angsana New" w:eastAsia="EucrosiaUPCBold" w:hAnsi="Angsana New" w:hint="cs"/>
          <w:b/>
          <w:bCs/>
          <w:i/>
          <w:iCs/>
          <w:sz w:val="30"/>
          <w:szCs w:val="30"/>
        </w:rPr>
        <w:t xml:space="preserve">1 </w:t>
      </w:r>
      <w:r w:rsidRPr="006D619F">
        <w:rPr>
          <w:rFonts w:ascii="Angsana New" w:eastAsia="EucrosiaUPCBold" w:hAnsi="Angsana New" w:hint="cs"/>
          <w:b/>
          <w:bCs/>
          <w:i/>
          <w:iCs/>
          <w:sz w:val="30"/>
          <w:szCs w:val="30"/>
          <w:cs/>
        </w:rPr>
        <w:t xml:space="preserve">มกราคม </w:t>
      </w:r>
      <w:r w:rsidRPr="006D619F">
        <w:rPr>
          <w:rFonts w:ascii="Angsana New" w:eastAsia="EucrosiaUPCBold" w:hAnsi="Angsana New" w:hint="cs"/>
          <w:b/>
          <w:bCs/>
          <w:i/>
          <w:iCs/>
          <w:sz w:val="30"/>
          <w:szCs w:val="30"/>
        </w:rPr>
        <w:t>2563</w:t>
      </w:r>
    </w:p>
    <w:p w14:paraId="2C2BB291" w14:textId="77777777" w:rsidR="00C8015D" w:rsidRPr="006D619F" w:rsidRDefault="00C8015D" w:rsidP="00C8015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36E427D" w14:textId="77777777" w:rsidR="00C8015D" w:rsidRPr="006D619F" w:rsidRDefault="00C8015D" w:rsidP="00C8015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6D619F">
        <w:rPr>
          <w:rFonts w:ascii="Angsana New" w:eastAsia="EucrosiaUPCBold" w:hAnsi="Angsana New" w:hint="cs"/>
          <w:i/>
          <w:iCs/>
          <w:sz w:val="30"/>
          <w:szCs w:val="30"/>
          <w:cs/>
        </w:rPr>
        <w:t>(ง.</w:t>
      </w:r>
      <w:r w:rsidRPr="006D619F">
        <w:rPr>
          <w:rFonts w:ascii="Angsana New" w:eastAsia="EucrosiaUPCBold" w:hAnsi="Angsana New" w:hint="cs"/>
          <w:i/>
          <w:iCs/>
          <w:sz w:val="30"/>
          <w:szCs w:val="30"/>
        </w:rPr>
        <w:t>1</w:t>
      </w:r>
      <w:r w:rsidRPr="006D619F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) การรับรู้รายการและการวัดมูลค่าเมื่อเริ่มแรก </w:t>
      </w:r>
    </w:p>
    <w:p w14:paraId="57F978C5" w14:textId="77777777" w:rsidR="00C8015D" w:rsidRPr="006D619F" w:rsidRDefault="00C8015D" w:rsidP="00C8015D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89B02B9" w14:textId="7940DE87" w:rsidR="00C8015D" w:rsidRPr="006D619F" w:rsidRDefault="00C8015D" w:rsidP="00C8015D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color w:val="000000"/>
          <w:sz w:val="30"/>
          <w:szCs w:val="30"/>
          <w:cs/>
        </w:rPr>
        <w:t>ลูกหนี้การค้า และเจ้าหนี้การค้ารับรู้รายการเมื่อเริ่มแรกเมื่อมีการออกตราสารเหล่านั้น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สินทรัพย์ทางการเงินและหนี้สินทางการเงินอื่นๆ ทั้งหมดรับรู้รายการเมื่อเริ่มแรกเมื่อกลุ่มบริษัทเป็น</w:t>
      </w:r>
      <w:r w:rsidRPr="006D619F">
        <w:rPr>
          <w:rFonts w:ascii="Angsana New" w:hAnsi="Angsana New" w:hint="cs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Pr="006D619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0DC42EEE" w14:textId="77777777" w:rsidR="00C8015D" w:rsidRPr="006D619F" w:rsidRDefault="00C8015D" w:rsidP="00C8015D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A490B05" w14:textId="77777777" w:rsidR="00C8015D" w:rsidRPr="006D619F" w:rsidRDefault="00C8015D" w:rsidP="00C8015D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6D619F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หรือวัดมูลค่าด้วยมูลค่ายุติธรรมผ่านกำไรหรือขาดทุน)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 วัดมูลค่าเมื่อเริ่มแรกด้วยมูลค่ายุติธรรม</w:t>
      </w:r>
    </w:p>
    <w:p w14:paraId="1F389F40" w14:textId="77777777" w:rsidR="00C8015D" w:rsidRPr="006D619F" w:rsidRDefault="00C8015D" w:rsidP="00C8015D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5A422B52" w14:textId="77777777" w:rsidR="00C8015D" w:rsidRPr="006D619F" w:rsidRDefault="00C8015D" w:rsidP="00C8015D">
      <w:pPr>
        <w:pStyle w:val="BodyText2"/>
        <w:tabs>
          <w:tab w:val="left" w:pos="990"/>
        </w:tabs>
        <w:ind w:left="900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  <w:lang w:val="en-GB"/>
        </w:rPr>
      </w:pPr>
      <w:r w:rsidRPr="006D619F">
        <w:rPr>
          <w:rFonts w:ascii="Angsana New" w:eastAsia="EucrosiaUPCBold" w:hAnsi="Angsana New" w:hint="cs"/>
          <w:i/>
          <w:iCs/>
          <w:sz w:val="30"/>
          <w:szCs w:val="30"/>
          <w:cs/>
        </w:rPr>
        <w:t>(ง.</w:t>
      </w:r>
      <w:r w:rsidRPr="006D619F">
        <w:rPr>
          <w:rFonts w:ascii="Angsana New" w:eastAsia="EucrosiaUPCBold" w:hAnsi="Angsana New" w:hint="cs"/>
          <w:i/>
          <w:iCs/>
          <w:sz w:val="30"/>
          <w:szCs w:val="30"/>
        </w:rPr>
        <w:t>2</w:t>
      </w:r>
      <w:r w:rsidRPr="006D619F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) การจัดประเภทรายการและการวัดมูลค่าภายหลัง </w:t>
      </w:r>
    </w:p>
    <w:p w14:paraId="3784D729" w14:textId="77777777" w:rsidR="00C8015D" w:rsidRPr="006D619F" w:rsidRDefault="00C8015D" w:rsidP="00C8015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7E3F08B9" w14:textId="77777777" w:rsidR="00C8015D" w:rsidRPr="006D619F" w:rsidRDefault="00C8015D" w:rsidP="00C8015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07" w:hanging="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6D619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สินทรัพย์ทางการเงิน - การจัดประเภท</w:t>
      </w:r>
    </w:p>
    <w:p w14:paraId="533E9053" w14:textId="77777777" w:rsidR="00C8015D" w:rsidRPr="006D619F" w:rsidRDefault="00C8015D" w:rsidP="00C8015D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233A861" w14:textId="69392C64" w:rsidR="00C8015D" w:rsidRPr="006D619F" w:rsidRDefault="00C8015D" w:rsidP="00C8015D">
      <w:pPr>
        <w:tabs>
          <w:tab w:val="left" w:pos="144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6D619F">
        <w:rPr>
          <w:rFonts w:ascii="Angsana New" w:hAnsi="Angsana New" w:hint="cs"/>
          <w:b/>
          <w:bCs/>
          <w:color w:val="0000FF"/>
          <w:sz w:val="30"/>
          <w:szCs w:val="30"/>
          <w:cs/>
        </w:rPr>
        <w:t xml:space="preserve"> </w:t>
      </w:r>
    </w:p>
    <w:p w14:paraId="32CF5E1E" w14:textId="77777777" w:rsidR="00C8015D" w:rsidRPr="006D619F" w:rsidRDefault="00C8015D" w:rsidP="00C8015D">
      <w:pPr>
        <w:pStyle w:val="BodyText2"/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585A664F" w14:textId="513112CA" w:rsidR="00C8015D" w:rsidRPr="006D619F" w:rsidRDefault="00C8015D" w:rsidP="00C8015D">
      <w:pPr>
        <w:tabs>
          <w:tab w:val="left" w:pos="144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1F13D47F" w14:textId="05EE59D1" w:rsidR="00C8015D" w:rsidRPr="006D619F" w:rsidRDefault="00C8015D" w:rsidP="00C8015D">
      <w:pPr>
        <w:pStyle w:val="BodyText2"/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3F865DE" w14:textId="77777777" w:rsidR="007A6CF5" w:rsidRPr="006D619F" w:rsidRDefault="007A6CF5" w:rsidP="00C8015D">
      <w:pPr>
        <w:pStyle w:val="BodyText2"/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56CBBFE9" w14:textId="62AAB8CE" w:rsidR="00C8015D" w:rsidRPr="006D619F" w:rsidRDefault="00C8015D" w:rsidP="00C80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lastRenderedPageBreak/>
        <w:t xml:space="preserve"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              ตัดจำหน่ายหากเข้าเงื่อนไขทั้งสองข้อดังต่อไปนี้ </w:t>
      </w:r>
    </w:p>
    <w:p w14:paraId="618E3B30" w14:textId="77777777" w:rsidR="00C8015D" w:rsidRPr="006D619F" w:rsidRDefault="00C8015D" w:rsidP="00C8015D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28818FB5" w14:textId="77777777" w:rsidR="00C8015D" w:rsidRPr="006D619F" w:rsidRDefault="00C8015D" w:rsidP="00C8015D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8870BF9" w14:textId="77777777" w:rsidR="00C8015D" w:rsidRPr="006D619F" w:rsidRDefault="00C8015D" w:rsidP="00C8015D">
      <w:pPr>
        <w:pStyle w:val="BodyText2"/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6FE3555A" w14:textId="6072C897" w:rsidR="00C8015D" w:rsidRPr="006D619F" w:rsidRDefault="00C8015D" w:rsidP="00C8015D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 xml:space="preserve">ณ วันที่รับรู้รายการเมื่อเริ่มแรกของเงินลงทุนในตราสารทุนที่ไม่ได้ถือไว้เพื่อค้า กลุ่มบริษัทอาจเลือกให้        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ซึ่งการเลือกนี้สามารถเลือกได้เป็นรายเงินลงทุนและเมื่อเลือกแล้วไม่สามารถแล้วไม่สามารถยกเลิกได้ </w:t>
      </w:r>
    </w:p>
    <w:p w14:paraId="7F4E4E4F" w14:textId="77777777" w:rsidR="00C8015D" w:rsidRPr="006D619F" w:rsidRDefault="00C8015D" w:rsidP="00C8015D">
      <w:pPr>
        <w:pStyle w:val="BodyText2"/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7A1F2D33" w14:textId="2D3C231C" w:rsidR="00C8015D" w:rsidRPr="006D619F" w:rsidRDefault="00C8015D" w:rsidP="00C801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                    ผ่าน</w:t>
      </w:r>
      <w:r w:rsidRPr="006D619F">
        <w:rPr>
          <w:rFonts w:ascii="Angsana New" w:hAnsi="Angsana New" w:hint="cs"/>
          <w:spacing w:val="6"/>
          <w:sz w:val="30"/>
          <w:szCs w:val="30"/>
          <w:cs/>
        </w:rPr>
        <w:t>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</w:t>
      </w:r>
      <w:r w:rsidRPr="006D619F">
        <w:rPr>
          <w:rFonts w:ascii="Angsana New" w:hAnsi="Angsana New" w:hint="cs"/>
          <w:sz w:val="30"/>
          <w:szCs w:val="30"/>
          <w:cs/>
        </w:rPr>
        <w:t xml:space="preserve"> ซึ่งรวมถึงสินทรัพย์อนุพันธ์ทั้งหมด ณ วันที่รับรู้รายการเมื่อเริ่มแรก กลุ่มบริษัทสามารถเลือกให้สินทรัพย์ทางการ</w:t>
      </w:r>
      <w:r w:rsidRPr="006D619F">
        <w:rPr>
          <w:rFonts w:ascii="Angsana New" w:hAnsi="Angsana New" w:hint="cs"/>
          <w:spacing w:val="2"/>
          <w:sz w:val="30"/>
          <w:szCs w:val="30"/>
          <w:cs/>
        </w:rPr>
        <w:t>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6D619F">
        <w:rPr>
          <w:rFonts w:ascii="Angsana New" w:hAnsi="Angsana New" w:hint="cs"/>
          <w:sz w:val="30"/>
          <w:szCs w:val="30"/>
          <w:cs/>
        </w:rPr>
        <w:t xml:space="preserve"> 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 </w:t>
      </w:r>
    </w:p>
    <w:p w14:paraId="1915EB26" w14:textId="77777777" w:rsidR="00C8015D" w:rsidRPr="006D619F" w:rsidRDefault="00C8015D" w:rsidP="00C8015D">
      <w:pPr>
        <w:pStyle w:val="BodyText2"/>
        <w:spacing w:line="240" w:lineRule="atLeast"/>
        <w:ind w:left="1260" w:right="43" w:firstLine="0"/>
        <w:jc w:val="thaiDistribute"/>
        <w:rPr>
          <w:rFonts w:ascii="Angsana New" w:hAnsi="Angsana New"/>
          <w:sz w:val="30"/>
          <w:szCs w:val="30"/>
        </w:rPr>
      </w:pPr>
    </w:p>
    <w:p w14:paraId="78EAE0C0" w14:textId="77777777" w:rsidR="00C8015D" w:rsidRPr="006D619F" w:rsidRDefault="00C8015D" w:rsidP="00C8015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440" w:hanging="54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6D619F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สินทรัพย์ทางการเงิน - การประเมินโมเดลธุรกิจ </w:t>
      </w:r>
    </w:p>
    <w:p w14:paraId="65BD1EAF" w14:textId="77777777" w:rsidR="00C8015D" w:rsidRPr="006D619F" w:rsidRDefault="00C8015D" w:rsidP="00C8015D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="Angsana New" w:hAnsi="Angsana New"/>
          <w:sz w:val="30"/>
          <w:szCs w:val="30"/>
        </w:rPr>
      </w:pPr>
    </w:p>
    <w:p w14:paraId="6D44097A" w14:textId="31DBC4CA" w:rsidR="00C8015D" w:rsidRPr="006D619F" w:rsidRDefault="008073C2" w:rsidP="006C46A3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กลุ่มบริษัทไ</w:t>
      </w:r>
      <w:r w:rsidR="00C8015D" w:rsidRPr="006D619F">
        <w:rPr>
          <w:rFonts w:ascii="Angsana New" w:hAnsi="Angsana New" w:hint="cs"/>
          <w:sz w:val="30"/>
          <w:szCs w:val="30"/>
          <w:cs/>
        </w:rPr>
        <w:t>ด้ประเมินโมเดลธุรกิจของสินทรัพย์ทางการเงินที่ถือไว้ในระดับพอร์ตโฟลิโอ 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="00C8015D" w:rsidRPr="006D619F">
        <w:rPr>
          <w:rFonts w:ascii="Angsana New" w:hAnsi="Angsana New" w:hint="cs"/>
          <w:b/>
          <w:bCs/>
          <w:color w:val="0000FF"/>
          <w:sz w:val="30"/>
          <w:szCs w:val="30"/>
          <w:cs/>
        </w:rPr>
        <w:t xml:space="preserve"> </w:t>
      </w:r>
      <w:r w:rsidR="00C8015D" w:rsidRPr="006D619F">
        <w:rPr>
          <w:rFonts w:ascii="Angsana New" w:hAnsi="Angsana New" w:hint="cs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หรือกระแสเงินสดออกที่คาดการณ์หรือรับรู้กระแสเงินสดผ่านการขายสินทรัพย์ทางการเงิน</w:t>
      </w:r>
    </w:p>
    <w:p w14:paraId="662C7C83" w14:textId="06A04225" w:rsidR="00C8015D" w:rsidRPr="006D619F" w:rsidRDefault="00C8015D" w:rsidP="006C46A3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</w:t>
      </w:r>
      <w:r w:rsidR="008073C2" w:rsidRPr="006D619F">
        <w:rPr>
          <w:rFonts w:ascii="Angsana New" w:hAnsi="Angsana New" w:hint="cs"/>
          <w:sz w:val="30"/>
          <w:szCs w:val="30"/>
          <w:cs/>
        </w:rPr>
        <w:t>งกลุ่มบริษัท</w:t>
      </w:r>
    </w:p>
    <w:p w14:paraId="53B19CB5" w14:textId="77777777" w:rsidR="00C8015D" w:rsidRPr="006D619F" w:rsidRDefault="00C8015D" w:rsidP="006C46A3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5FD5B3E7" w14:textId="77777777" w:rsidR="00C8015D" w:rsidRPr="006D619F" w:rsidRDefault="00C8015D" w:rsidP="006C46A3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24639131" w14:textId="69501881" w:rsidR="00C8015D" w:rsidRPr="006D619F" w:rsidRDefault="00C8015D" w:rsidP="006C46A3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 xml:space="preserve">ความถี่ ปริมาณและเวลาที่ขายในงวดก่อน เหตุผลที่ขายและการคาดการณ์การขายในอนาคต </w:t>
      </w:r>
    </w:p>
    <w:p w14:paraId="1AC5CA56" w14:textId="77777777" w:rsidR="00C8015D" w:rsidRPr="006D619F" w:rsidRDefault="00C8015D" w:rsidP="00C801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14:paraId="30F00E4C" w14:textId="7C9E74EC" w:rsidR="00C8015D" w:rsidRPr="006D619F" w:rsidRDefault="00C8015D" w:rsidP="00C8015D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6D619F">
        <w:rPr>
          <w:rFonts w:ascii="Angsana New" w:hAnsi="Angsana New" w:hint="cs"/>
          <w:color w:val="000000"/>
          <w:sz w:val="30"/>
          <w:szCs w:val="30"/>
          <w:cs/>
        </w:rPr>
        <w:lastRenderedPageBreak/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</w:t>
      </w:r>
      <w:r w:rsidR="008073C2" w:rsidRPr="006D619F">
        <w:rPr>
          <w:rFonts w:ascii="Angsana New" w:hAnsi="Angsana New" w:hint="cs"/>
          <w:color w:val="000000"/>
          <w:sz w:val="30"/>
          <w:szCs w:val="30"/>
          <w:cs/>
        </w:rPr>
        <w:t>ของกลุ่มบริษัท</w:t>
      </w:r>
    </w:p>
    <w:p w14:paraId="04615746" w14:textId="77777777" w:rsidR="00C8015D" w:rsidRPr="006D619F" w:rsidRDefault="00C8015D" w:rsidP="00C8015D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55DCDDB" w14:textId="0633CD41" w:rsidR="00C8015D" w:rsidRPr="006D619F" w:rsidRDefault="00C8015D" w:rsidP="00C8015D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6D619F">
        <w:rPr>
          <w:rFonts w:ascii="Angsana New" w:hAnsi="Angsana New" w:hint="cs"/>
          <w:color w:val="000000"/>
          <w:sz w:val="30"/>
          <w:szCs w:val="30"/>
          <w:cs/>
        </w:rPr>
        <w:t xml:space="preserve">สินทรัพย์ทางการเงินที่ถือไว้เพื่อค้าหรือใช้ในการบริหารและประเมินผลงานด้วยมูลค่ายุติธรรมจะถูกวัดมูลค่าด้วยมูลค่ายุติธรรมผ่านกำไรหรือขาดทุน </w:t>
      </w:r>
    </w:p>
    <w:p w14:paraId="13C2801A" w14:textId="77777777" w:rsidR="00A352B1" w:rsidRPr="006D619F" w:rsidRDefault="00A352B1" w:rsidP="00C8015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AAF1198" w14:textId="143D6E70" w:rsidR="00C8015D" w:rsidRPr="006D619F" w:rsidRDefault="00C8015D" w:rsidP="00C8015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after="0"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6D619F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สินทรัพย์ทางการเงิน - 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 </w:t>
      </w:r>
    </w:p>
    <w:p w14:paraId="4942AF30" w14:textId="77777777" w:rsidR="00C8015D" w:rsidRPr="006D619F" w:rsidRDefault="00C8015D" w:rsidP="00C8015D">
      <w:pPr>
        <w:pStyle w:val="BodyText2"/>
        <w:spacing w:line="240" w:lineRule="atLeast"/>
        <w:ind w:left="126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E479C68" w14:textId="77777777" w:rsidR="00C8015D" w:rsidRPr="006D619F" w:rsidRDefault="00C8015D" w:rsidP="00A352B1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6D619F">
        <w:rPr>
          <w:rFonts w:ascii="Angsana New" w:hAnsi="Angsana New" w:hint="cs"/>
          <w:color w:val="000000"/>
          <w:sz w:val="30"/>
          <w:szCs w:val="30"/>
          <w:cs/>
        </w:rPr>
        <w:t>สำหรับวัตถุประสงค์ของการประเมินนี้</w:t>
      </w:r>
    </w:p>
    <w:p w14:paraId="3C47FEB3" w14:textId="77777777" w:rsidR="00C8015D" w:rsidRPr="006D619F" w:rsidRDefault="00C8015D" w:rsidP="00A352B1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6D619F">
        <w:rPr>
          <w:rFonts w:ascii="Angsana New" w:hAnsi="Angsana New" w:hint="cs"/>
          <w:color w:val="000000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3102E65B" w14:textId="56027189" w:rsidR="00C8015D" w:rsidRPr="006D619F" w:rsidRDefault="00C8015D" w:rsidP="00A352B1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6D619F">
        <w:rPr>
          <w:rFonts w:ascii="Angsana New" w:hAnsi="Angsana New" w:hint="cs"/>
          <w:color w:val="000000"/>
          <w:sz w:val="30"/>
          <w:szCs w:val="30"/>
          <w:cs/>
        </w:rPr>
        <w:t xml:space="preserve"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 </w:t>
      </w:r>
    </w:p>
    <w:p w14:paraId="574BF5EB" w14:textId="77777777" w:rsidR="00C8015D" w:rsidRPr="006D619F" w:rsidRDefault="00C8015D" w:rsidP="00C8015D">
      <w:pPr>
        <w:pStyle w:val="BodyText2"/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8260F71" w14:textId="729BE6E1" w:rsidR="00C8015D" w:rsidRPr="006D619F" w:rsidRDefault="00C8015D" w:rsidP="00C8015D">
      <w:pPr>
        <w:tabs>
          <w:tab w:val="left" w:pos="1080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6D619F">
        <w:rPr>
          <w:rFonts w:ascii="Angsana New" w:hAnsi="Angsana New" w:hint="cs"/>
          <w:color w:val="000000"/>
          <w:sz w:val="30"/>
          <w:szCs w:val="30"/>
          <w:cs/>
        </w:rPr>
        <w:t>ในการประเมินว่ากระแสเงินสดตามสัญญาเป็นการจ่ายเพียงเงินต้นและดอกเบี้ยหรือไม</w:t>
      </w:r>
      <w:r w:rsidR="008073C2" w:rsidRPr="006D619F">
        <w:rPr>
          <w:rFonts w:ascii="Angsana New" w:hAnsi="Angsana New" w:hint="cs"/>
          <w:color w:val="000000"/>
          <w:sz w:val="30"/>
          <w:szCs w:val="30"/>
          <w:cs/>
        </w:rPr>
        <w:t>่ กลุ่มบริษัท</w:t>
      </w:r>
      <w:r w:rsidRPr="006D619F">
        <w:rPr>
          <w:rFonts w:ascii="Angsana New" w:hAnsi="Angsana New" w:hint="cs"/>
          <w:color w:val="000000"/>
          <w:sz w:val="30"/>
          <w:szCs w:val="30"/>
          <w:cs/>
        </w:rPr>
        <w:t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</w:t>
      </w:r>
      <w:r w:rsidR="008073C2" w:rsidRPr="006D619F">
        <w:rPr>
          <w:rFonts w:ascii="Angsana New" w:hAnsi="Angsana New" w:hint="cs"/>
          <w:color w:val="000000"/>
          <w:sz w:val="30"/>
          <w:szCs w:val="30"/>
          <w:cs/>
        </w:rPr>
        <w:t>น กลุ่มบริษัท</w:t>
      </w:r>
      <w:r w:rsidRPr="006D619F">
        <w:rPr>
          <w:rFonts w:ascii="Angsana New" w:hAnsi="Angsana New" w:hint="cs"/>
          <w:color w:val="000000"/>
          <w:sz w:val="30"/>
          <w:szCs w:val="30"/>
          <w:cs/>
        </w:rPr>
        <w:t xml:space="preserve">พิจารณาถึง </w:t>
      </w:r>
    </w:p>
    <w:p w14:paraId="072B1814" w14:textId="77777777" w:rsidR="00C8015D" w:rsidRPr="006D619F" w:rsidRDefault="00C8015D" w:rsidP="00C8015D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1B476952" w14:textId="77777777" w:rsidR="00C8015D" w:rsidRPr="006D619F" w:rsidRDefault="00C8015D" w:rsidP="00C8015D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0318D078" w14:textId="388AD6CB" w:rsidR="00C8015D" w:rsidRPr="006D619F" w:rsidRDefault="00C8015D" w:rsidP="001A187C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เงื่อนไขเมื่อสิทธิเรียกร้องขอ</w:t>
      </w:r>
      <w:r w:rsidR="008073C2" w:rsidRPr="006D619F">
        <w:rPr>
          <w:rFonts w:ascii="Angsana New" w:hAnsi="Angsana New" w:hint="cs"/>
          <w:sz w:val="30"/>
          <w:szCs w:val="30"/>
          <w:cs/>
        </w:rPr>
        <w:t>ง กลุ่มบริษัท</w:t>
      </w:r>
      <w:r w:rsidRPr="006D619F">
        <w:rPr>
          <w:rFonts w:ascii="Angsana New" w:hAnsi="Angsana New" w:hint="cs"/>
          <w:sz w:val="30"/>
          <w:szCs w:val="30"/>
          <w:cs/>
        </w:rPr>
        <w:t xml:space="preserve">ถูกจำกัดเฉพาะกระแสเงินสดจากสินทรัพย์ตามที่กำหนด </w:t>
      </w:r>
      <w:r w:rsidR="008073C2" w:rsidRPr="006D619F">
        <w:rPr>
          <w:rFonts w:ascii="Angsana New" w:hAnsi="Angsana New" w:hint="cs"/>
          <w:sz w:val="30"/>
          <w:szCs w:val="30"/>
          <w:cs/>
        </w:rPr>
        <w:t xml:space="preserve">                       </w:t>
      </w:r>
      <w:r w:rsidRPr="006D619F">
        <w:rPr>
          <w:rFonts w:ascii="Angsana New" w:hAnsi="Angsana New" w:hint="cs"/>
          <w:sz w:val="30"/>
          <w:szCs w:val="30"/>
          <w:cs/>
        </w:rPr>
        <w:t xml:space="preserve">(เช่น สินทรัพย์ทางการเงินที่ผู้ให้กู้ไม่มีสิทธิไล่เบี้ย) </w:t>
      </w:r>
    </w:p>
    <w:p w14:paraId="415F010A" w14:textId="77777777" w:rsidR="001A187C" w:rsidRPr="006D619F" w:rsidRDefault="001A187C" w:rsidP="00A352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4DE6CD75" w14:textId="149DFD27" w:rsidR="00C8015D" w:rsidRPr="006D619F" w:rsidRDefault="00C8015D" w:rsidP="00C8015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267" w:hanging="367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i/>
          <w:iCs/>
          <w:sz w:val="30"/>
          <w:szCs w:val="30"/>
          <w:cs/>
        </w:rPr>
        <w:t>สินทรัพย์ทางการเงิน - การวัดมูลค่าภายหลังและกำไรและขาดทุน</w:t>
      </w:r>
      <w:r w:rsidRPr="006D619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A64E9CE" w14:textId="77777777" w:rsidR="00C8015D" w:rsidRPr="006D619F" w:rsidRDefault="00C8015D" w:rsidP="00C8015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855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334"/>
      </w:tblGrid>
      <w:tr w:rsidR="00C8015D" w:rsidRPr="006D619F" w14:paraId="0D44EA34" w14:textId="77777777" w:rsidTr="00A45B4E">
        <w:tc>
          <w:tcPr>
            <w:tcW w:w="1980" w:type="dxa"/>
          </w:tcPr>
          <w:p w14:paraId="7C6A57AD" w14:textId="77777777" w:rsidR="00C8015D" w:rsidRPr="006D619F" w:rsidRDefault="00C8015D" w:rsidP="00A45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="Angsana New" w:hAnsi="Angsana New"/>
                <w:sz w:val="30"/>
                <w:szCs w:val="30"/>
              </w:rPr>
            </w:pPr>
            <w:r w:rsidRPr="006D619F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6B291DE" w14:textId="77777777" w:rsidR="00C8015D" w:rsidRPr="006D619F" w:rsidRDefault="00C8015D" w:rsidP="00A45B4E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4" w:type="dxa"/>
          </w:tcPr>
          <w:p w14:paraId="5B92BB9A" w14:textId="111B171E" w:rsidR="00C8015D" w:rsidRPr="006D619F" w:rsidRDefault="00C8015D" w:rsidP="00A45B4E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619F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</w:t>
            </w:r>
          </w:p>
          <w:p w14:paraId="2733E780" w14:textId="77777777" w:rsidR="00C8015D" w:rsidRPr="006D619F" w:rsidRDefault="00C8015D" w:rsidP="00A45B4E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15D" w:rsidRPr="006D619F" w14:paraId="444B3DF6" w14:textId="77777777" w:rsidTr="00A45B4E">
        <w:tc>
          <w:tcPr>
            <w:tcW w:w="1980" w:type="dxa"/>
          </w:tcPr>
          <w:p w14:paraId="27D9720F" w14:textId="77777777" w:rsidR="00C8015D" w:rsidRPr="006D619F" w:rsidRDefault="00C8015D" w:rsidP="00A45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="Angsana New" w:hAnsi="Angsana New"/>
                <w:sz w:val="30"/>
                <w:szCs w:val="30"/>
              </w:rPr>
            </w:pPr>
            <w:r w:rsidRPr="006D619F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5BF96085" w14:textId="77777777" w:rsidR="00C8015D" w:rsidRPr="006D619F" w:rsidRDefault="00C8015D" w:rsidP="00A45B4E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4" w:type="dxa"/>
          </w:tcPr>
          <w:p w14:paraId="08F8BB91" w14:textId="5752952A" w:rsidR="00C8015D" w:rsidRPr="006D619F" w:rsidRDefault="00C8015D" w:rsidP="00A45B4E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619F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 </w:t>
            </w:r>
          </w:p>
          <w:p w14:paraId="494056B5" w14:textId="77777777" w:rsidR="00C8015D" w:rsidRPr="006D619F" w:rsidRDefault="00C8015D" w:rsidP="00A45B4E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15D" w:rsidRPr="006D619F" w14:paraId="055D9E4F" w14:textId="77777777" w:rsidTr="00A45B4E">
        <w:tc>
          <w:tcPr>
            <w:tcW w:w="1980" w:type="dxa"/>
          </w:tcPr>
          <w:p w14:paraId="5432C338" w14:textId="77777777" w:rsidR="00C8015D" w:rsidRPr="006D619F" w:rsidRDefault="00C8015D" w:rsidP="00A45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="Angsana New" w:hAnsi="Angsana New"/>
                <w:sz w:val="30"/>
                <w:szCs w:val="30"/>
              </w:rPr>
            </w:pPr>
            <w:r w:rsidRPr="006D619F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3A780F57" w14:textId="77777777" w:rsidR="00C8015D" w:rsidRPr="006D619F" w:rsidRDefault="00C8015D" w:rsidP="00A45B4E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4" w:type="dxa"/>
          </w:tcPr>
          <w:p w14:paraId="2AF147D6" w14:textId="7F4071E0" w:rsidR="00C8015D" w:rsidRPr="006D619F" w:rsidRDefault="00C8015D" w:rsidP="00A45B4E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619F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 </w:t>
            </w:r>
          </w:p>
        </w:tc>
      </w:tr>
    </w:tbl>
    <w:p w14:paraId="7574ADD8" w14:textId="77777777" w:rsidR="005474FB" w:rsidRPr="006D619F" w:rsidRDefault="005474FB" w:rsidP="00C8015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D41E449" w14:textId="09D61873" w:rsidR="00C8015D" w:rsidRPr="006D619F" w:rsidRDefault="00C8015D" w:rsidP="00C8015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6D619F">
        <w:rPr>
          <w:rFonts w:ascii="Angsana New" w:hAnsi="Angsana New" w:hint="cs"/>
          <w:i/>
          <w:iCs/>
          <w:sz w:val="30"/>
          <w:szCs w:val="30"/>
          <w:cs/>
        </w:rPr>
        <w:t>หนี้สินทางการเงิน - การจัดประเภทรายการ การวัดมูลค่าในภายหลังและกำไรและขาดทุน</w:t>
      </w:r>
      <w:r w:rsidRPr="006D619F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</w:p>
    <w:p w14:paraId="73DFB2E3" w14:textId="77777777" w:rsidR="00C8015D" w:rsidRPr="006D619F" w:rsidRDefault="00C8015D" w:rsidP="00C8015D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="Angsana New" w:hAnsi="Angsana New"/>
          <w:sz w:val="30"/>
          <w:szCs w:val="30"/>
        </w:rPr>
      </w:pPr>
    </w:p>
    <w:p w14:paraId="67DE9DA8" w14:textId="5471C143" w:rsidR="00C8015D" w:rsidRPr="006D619F" w:rsidRDefault="00C8015D" w:rsidP="00C8015D">
      <w:pPr>
        <w:tabs>
          <w:tab w:val="left" w:pos="135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6D619F">
        <w:rPr>
          <w:rFonts w:ascii="Angsana New" w:hAnsi="Angsana New" w:hint="cs"/>
          <w:color w:val="000000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14:paraId="62532526" w14:textId="77777777" w:rsidR="00C8015D" w:rsidRPr="006D619F" w:rsidRDefault="00C8015D" w:rsidP="006D619F">
      <w:pPr>
        <w:pStyle w:val="BodyText2"/>
        <w:tabs>
          <w:tab w:val="left" w:pos="1260"/>
        </w:tabs>
        <w:spacing w:line="240" w:lineRule="atLeast"/>
        <w:ind w:left="0" w:right="43" w:firstLine="0"/>
        <w:jc w:val="thaiDistribute"/>
        <w:rPr>
          <w:rFonts w:ascii="Angsana New" w:hAnsi="Angsana New"/>
          <w:sz w:val="24"/>
          <w:szCs w:val="24"/>
        </w:rPr>
      </w:pPr>
    </w:p>
    <w:p w14:paraId="2AC50AF5" w14:textId="77777777" w:rsidR="00C8015D" w:rsidRPr="006D619F" w:rsidRDefault="00C8015D" w:rsidP="00C8015D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6D619F">
        <w:rPr>
          <w:rFonts w:ascii="Angsana New" w:eastAsia="EucrosiaUPCBold" w:hAnsi="Angsana New" w:hint="cs"/>
          <w:i/>
          <w:iCs/>
          <w:sz w:val="30"/>
          <w:szCs w:val="30"/>
          <w:cs/>
        </w:rPr>
        <w:t>(ง.</w:t>
      </w:r>
      <w:r w:rsidRPr="006D619F">
        <w:rPr>
          <w:rFonts w:ascii="Angsana New" w:eastAsia="EucrosiaUPCBold" w:hAnsi="Angsana New" w:hint="cs"/>
          <w:i/>
          <w:iCs/>
          <w:sz w:val="30"/>
          <w:szCs w:val="30"/>
        </w:rPr>
        <w:t>3</w:t>
      </w:r>
      <w:r w:rsidRPr="006D619F">
        <w:rPr>
          <w:rFonts w:ascii="Angsana New" w:eastAsia="EucrosiaUPCBold" w:hAnsi="Angsana New" w:hint="cs"/>
          <w:i/>
          <w:iCs/>
          <w:sz w:val="30"/>
          <w:szCs w:val="30"/>
          <w:cs/>
        </w:rPr>
        <w:t>) การตัดรายการออกจากบัญชี</w:t>
      </w:r>
    </w:p>
    <w:p w14:paraId="64421EE9" w14:textId="77777777" w:rsidR="00C8015D" w:rsidRPr="006D619F" w:rsidRDefault="00C8015D" w:rsidP="006D619F">
      <w:pPr>
        <w:pStyle w:val="BodyText2"/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4"/>
          <w:szCs w:val="24"/>
        </w:rPr>
      </w:pPr>
    </w:p>
    <w:p w14:paraId="57A8BC8A" w14:textId="77777777" w:rsidR="00C8015D" w:rsidRPr="006D619F" w:rsidRDefault="00C8015D" w:rsidP="00C8015D">
      <w:pPr>
        <w:pStyle w:val="BodyText"/>
        <w:spacing w:after="0" w:line="240" w:lineRule="auto"/>
        <w:ind w:left="126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6D619F">
        <w:rPr>
          <w:rFonts w:ascii="Angsana New" w:hAnsi="Angsana New" w:hint="cs"/>
          <w:i/>
          <w:iCs/>
          <w:sz w:val="30"/>
          <w:szCs w:val="30"/>
          <w:cs/>
        </w:rPr>
        <w:t>สินทรัพย์ทางการเงิน</w:t>
      </w:r>
    </w:p>
    <w:p w14:paraId="7F55E98C" w14:textId="77777777" w:rsidR="00C8015D" w:rsidRPr="006D619F" w:rsidRDefault="00C8015D" w:rsidP="006D619F">
      <w:pPr>
        <w:pStyle w:val="BodyText2"/>
        <w:tabs>
          <w:tab w:val="left" w:pos="1260"/>
        </w:tabs>
        <w:spacing w:line="240" w:lineRule="atLeast"/>
        <w:ind w:left="0" w:right="43" w:firstLine="0"/>
        <w:jc w:val="thaiDistribute"/>
        <w:rPr>
          <w:rFonts w:ascii="Angsana New" w:hAnsi="Angsana New"/>
          <w:sz w:val="24"/>
          <w:szCs w:val="24"/>
        </w:rPr>
      </w:pPr>
    </w:p>
    <w:p w14:paraId="40B4F10A" w14:textId="2B08538B" w:rsidR="00C8015D" w:rsidRPr="006D619F" w:rsidRDefault="008073C2" w:rsidP="001A187C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6D619F">
        <w:rPr>
          <w:rFonts w:ascii="Angsana New" w:hAnsi="Angsana New" w:hint="cs"/>
          <w:color w:val="000000"/>
          <w:sz w:val="30"/>
          <w:szCs w:val="30"/>
          <w:cs/>
        </w:rPr>
        <w:t>กลุ่มบริษัทตั</w:t>
      </w:r>
      <w:r w:rsidR="00C8015D" w:rsidRPr="006D619F">
        <w:rPr>
          <w:rFonts w:ascii="Angsana New" w:hAnsi="Angsana New" w:hint="cs"/>
          <w:color w:val="000000"/>
          <w:sz w:val="30"/>
          <w:szCs w:val="30"/>
          <w:cs/>
        </w:rPr>
        <w:t>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6D619F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="00C8015D" w:rsidRPr="006D619F">
        <w:rPr>
          <w:rFonts w:ascii="Angsana New" w:hAnsi="Angsana New" w:hint="cs"/>
          <w:color w:val="000000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249A4270" w14:textId="77777777" w:rsidR="005474FB" w:rsidRPr="006D619F" w:rsidRDefault="005474FB" w:rsidP="00C8015D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88FE199" w14:textId="4CF39974" w:rsidR="00C8015D" w:rsidRPr="006D619F" w:rsidRDefault="008073C2" w:rsidP="00C8015D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color w:val="000000"/>
          <w:sz w:val="30"/>
          <w:szCs w:val="30"/>
          <w:cs/>
        </w:rPr>
        <w:lastRenderedPageBreak/>
        <w:t>กลุ่มบริษัท</w:t>
      </w:r>
      <w:r w:rsidR="00C8015D" w:rsidRPr="006D619F">
        <w:rPr>
          <w:rFonts w:ascii="Angsana New" w:hAnsi="Angsana New" w:hint="cs"/>
          <w:color w:val="000000"/>
          <w:sz w:val="30"/>
          <w:szCs w:val="30"/>
          <w:cs/>
        </w:rPr>
        <w:t xml:space="preserve">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 </w:t>
      </w:r>
    </w:p>
    <w:p w14:paraId="42CEAA09" w14:textId="77777777" w:rsidR="00C8015D" w:rsidRPr="006D619F" w:rsidRDefault="00C8015D" w:rsidP="00C8015D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="Angsana New" w:hAnsi="Angsana New"/>
          <w:sz w:val="30"/>
          <w:szCs w:val="30"/>
        </w:rPr>
      </w:pPr>
    </w:p>
    <w:p w14:paraId="0D5DF410" w14:textId="77777777" w:rsidR="00C8015D" w:rsidRPr="006D619F" w:rsidRDefault="00C8015D" w:rsidP="00C8015D">
      <w:pPr>
        <w:pStyle w:val="BodyText"/>
        <w:spacing w:after="0" w:line="240" w:lineRule="auto"/>
        <w:ind w:left="126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6D619F">
        <w:rPr>
          <w:rFonts w:ascii="Angsana New" w:hAnsi="Angsana New" w:hint="cs"/>
          <w:i/>
          <w:iCs/>
          <w:sz w:val="30"/>
          <w:szCs w:val="30"/>
          <w:cs/>
        </w:rPr>
        <w:t>หนี้สินทางการเงิน</w:t>
      </w:r>
    </w:p>
    <w:p w14:paraId="6868C6A7" w14:textId="77777777" w:rsidR="00C8015D" w:rsidRPr="006D619F" w:rsidRDefault="00C8015D" w:rsidP="00C8015D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699E164" w14:textId="3E928F02" w:rsidR="00C8015D" w:rsidRPr="006D619F" w:rsidRDefault="008073C2" w:rsidP="00C8015D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="00C8015D" w:rsidRPr="006D619F">
        <w:rPr>
          <w:rFonts w:ascii="Angsana New" w:hAnsi="Angsana New" w:hint="cs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6D619F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="00C8015D" w:rsidRPr="006D619F">
        <w:rPr>
          <w:rFonts w:ascii="Angsana New" w:hAnsi="Angsana New" w:hint="cs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ตัดรายการหนี้สินทางการเงินออกจากบัญชีหากมีการเปลี่ยนแปลงเงื่อนไขและกระแส  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2868824F" w14:textId="77777777" w:rsidR="00C8015D" w:rsidRPr="006D619F" w:rsidRDefault="00C8015D" w:rsidP="00C8015D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4C5BE764" w14:textId="17851094" w:rsidR="00C8015D" w:rsidRPr="006D619F" w:rsidRDefault="00C8015D" w:rsidP="00C801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6D619F">
        <w:rPr>
          <w:rFonts w:ascii="Angsana New" w:hAnsi="Angsana New" w:hint="cs"/>
          <w:color w:val="000000"/>
          <w:sz w:val="30"/>
          <w:szCs w:val="30"/>
          <w:cs/>
        </w:rPr>
        <w:t xml:space="preserve"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 </w:t>
      </w:r>
    </w:p>
    <w:p w14:paraId="7CC8C73C" w14:textId="77777777" w:rsidR="00C8015D" w:rsidRPr="006D619F" w:rsidRDefault="00C8015D" w:rsidP="00C80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D9035D1" w14:textId="77777777" w:rsidR="00C8015D" w:rsidRPr="006D619F" w:rsidRDefault="00C8015D" w:rsidP="00C8015D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6D619F">
        <w:rPr>
          <w:rFonts w:ascii="Angsana New" w:eastAsia="EucrosiaUPCBold" w:hAnsi="Angsana New" w:hint="cs"/>
          <w:i/>
          <w:iCs/>
          <w:sz w:val="30"/>
          <w:szCs w:val="30"/>
          <w:cs/>
        </w:rPr>
        <w:t>(ง.</w:t>
      </w:r>
      <w:r w:rsidRPr="006D619F">
        <w:rPr>
          <w:rFonts w:ascii="Angsana New" w:eastAsia="EucrosiaUPCBold" w:hAnsi="Angsana New" w:hint="cs"/>
          <w:i/>
          <w:iCs/>
          <w:sz w:val="30"/>
          <w:szCs w:val="30"/>
        </w:rPr>
        <w:t>4</w:t>
      </w:r>
      <w:r w:rsidRPr="006D619F">
        <w:rPr>
          <w:rFonts w:ascii="Angsana New" w:eastAsia="EucrosiaUPCBold" w:hAnsi="Angsana New" w:hint="cs"/>
          <w:i/>
          <w:iCs/>
          <w:sz w:val="30"/>
          <w:szCs w:val="30"/>
          <w:cs/>
        </w:rPr>
        <w:t>) การหักกลบ</w:t>
      </w:r>
    </w:p>
    <w:p w14:paraId="606D77DA" w14:textId="77777777" w:rsidR="00C8015D" w:rsidRPr="006D619F" w:rsidRDefault="00C8015D" w:rsidP="00C8015D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629BD9BC" w14:textId="5E1C285A" w:rsidR="00C8015D" w:rsidRPr="006D619F" w:rsidRDefault="00C8015D" w:rsidP="00C8015D">
      <w:pPr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="008073C2" w:rsidRPr="006D619F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6D619F">
        <w:rPr>
          <w:rFonts w:ascii="Angsana New" w:hAnsi="Angsana New" w:hint="cs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="008073C2" w:rsidRPr="006D619F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6D619F">
        <w:rPr>
          <w:rFonts w:ascii="Angsana New" w:hAnsi="Angsana New" w:hint="cs"/>
          <w:sz w:val="30"/>
          <w:szCs w:val="30"/>
          <w:cs/>
        </w:rPr>
        <w:t xml:space="preserve">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58B7DE1E" w14:textId="77777777" w:rsidR="00C8015D" w:rsidRPr="006D619F" w:rsidRDefault="00C8015D" w:rsidP="00C80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20D0F7FF" w14:textId="3011422A" w:rsidR="00C8015D" w:rsidRPr="006D619F" w:rsidRDefault="00C8015D" w:rsidP="00C8015D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6D619F">
        <w:rPr>
          <w:rFonts w:ascii="Angsana New" w:eastAsia="EucrosiaUPCBold" w:hAnsi="Angsana New" w:hint="cs"/>
          <w:i/>
          <w:iCs/>
          <w:sz w:val="30"/>
          <w:szCs w:val="30"/>
          <w:cs/>
        </w:rPr>
        <w:t>(ง.</w:t>
      </w:r>
      <w:r w:rsidR="00F15B6A" w:rsidRPr="006D619F">
        <w:rPr>
          <w:rFonts w:ascii="Angsana New" w:eastAsia="EucrosiaUPCBold" w:hAnsi="Angsana New" w:hint="cs"/>
          <w:i/>
          <w:iCs/>
          <w:sz w:val="30"/>
          <w:szCs w:val="30"/>
        </w:rPr>
        <w:t>5</w:t>
      </w:r>
      <w:r w:rsidRPr="006D619F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) </w:t>
      </w:r>
      <w:r w:rsidR="005474FB" w:rsidRPr="006D619F">
        <w:rPr>
          <w:rFonts w:ascii="Angsana New" w:eastAsia="EucrosiaUPCBold" w:hAnsi="Angsana New" w:hint="cs"/>
          <w:i/>
          <w:iCs/>
          <w:sz w:val="30"/>
          <w:szCs w:val="30"/>
          <w:cs/>
        </w:rPr>
        <w:t>อนุพันธ์</w:t>
      </w:r>
    </w:p>
    <w:p w14:paraId="0BC6B5FA" w14:textId="10CE7787" w:rsidR="00C8015D" w:rsidRPr="006D619F" w:rsidRDefault="00C8015D" w:rsidP="00C80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5BCC20D3" w14:textId="000A5D83" w:rsidR="005474FB" w:rsidRPr="006D619F" w:rsidRDefault="005474FB" w:rsidP="005474FB">
      <w:pPr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</w:p>
    <w:p w14:paraId="7D4A06AB" w14:textId="6CF9D8B7" w:rsidR="00C8015D" w:rsidRPr="006D619F" w:rsidRDefault="00C8015D" w:rsidP="00C8015D">
      <w:pPr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7FBD2ED" w14:textId="22D79E0C" w:rsidR="006D619F" w:rsidRPr="006D619F" w:rsidRDefault="006D619F" w:rsidP="00C8015D">
      <w:pPr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4D704EE" w14:textId="07E4FEBF" w:rsidR="006D619F" w:rsidRPr="006D619F" w:rsidRDefault="006D619F" w:rsidP="00C8015D">
      <w:pPr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70DA885" w14:textId="6206ECED" w:rsidR="006D619F" w:rsidRPr="006D619F" w:rsidRDefault="006D619F" w:rsidP="00C8015D">
      <w:pPr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BC2E9E" w14:textId="54553A2A" w:rsidR="006D619F" w:rsidRPr="006D619F" w:rsidRDefault="006D619F" w:rsidP="00C8015D">
      <w:pPr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4A54422" w14:textId="77777777" w:rsidR="006D619F" w:rsidRPr="006D619F" w:rsidRDefault="006D619F" w:rsidP="00C8015D">
      <w:pPr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584EA78" w14:textId="77777777" w:rsidR="005474FB" w:rsidRPr="006D619F" w:rsidRDefault="005474FB" w:rsidP="005474FB">
      <w:pPr>
        <w:pStyle w:val="BodyText2"/>
        <w:ind w:left="0" w:right="47"/>
        <w:jc w:val="thaiDistribute"/>
        <w:rPr>
          <w:rFonts w:ascii="Angsana New" w:eastAsia="EucrosiaUPCBold" w:hAnsi="Angsana New"/>
          <w:b/>
          <w:bCs/>
          <w:i/>
          <w:iCs/>
          <w:sz w:val="30"/>
          <w:szCs w:val="30"/>
        </w:rPr>
      </w:pPr>
      <w:r w:rsidRPr="006D619F">
        <w:rPr>
          <w:rFonts w:ascii="Angsana New" w:eastAsia="EucrosiaUPCBold" w:hAnsi="Angsana New" w:hint="cs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Pr="006D619F">
        <w:rPr>
          <w:rFonts w:ascii="Angsana New" w:eastAsia="EucrosiaUPCBold" w:hAnsi="Angsana New" w:hint="cs"/>
          <w:b/>
          <w:bCs/>
          <w:i/>
          <w:iCs/>
          <w:sz w:val="30"/>
          <w:szCs w:val="30"/>
        </w:rPr>
        <w:t xml:space="preserve">1 </w:t>
      </w:r>
      <w:r w:rsidRPr="006D619F">
        <w:rPr>
          <w:rFonts w:ascii="Angsana New" w:eastAsia="EucrosiaUPCBold" w:hAnsi="Angsana New" w:hint="cs"/>
          <w:b/>
          <w:bCs/>
          <w:i/>
          <w:iCs/>
          <w:sz w:val="30"/>
          <w:szCs w:val="30"/>
          <w:cs/>
        </w:rPr>
        <w:t xml:space="preserve">มกราคม </w:t>
      </w:r>
      <w:r w:rsidRPr="006D619F">
        <w:rPr>
          <w:rFonts w:ascii="Angsana New" w:eastAsia="EucrosiaUPCBold" w:hAnsi="Angsana New" w:hint="cs"/>
          <w:b/>
          <w:bCs/>
          <w:i/>
          <w:iCs/>
          <w:sz w:val="30"/>
          <w:szCs w:val="30"/>
        </w:rPr>
        <w:t>2563</w:t>
      </w:r>
    </w:p>
    <w:p w14:paraId="1BEEC842" w14:textId="77777777" w:rsidR="00C8015D" w:rsidRPr="006D619F" w:rsidRDefault="00C8015D" w:rsidP="00C80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rPr>
          <w:rFonts w:ascii="Angsana New" w:hAnsi="Angsana New"/>
          <w:sz w:val="30"/>
          <w:szCs w:val="30"/>
          <w:cs/>
          <w:lang w:val="th-TH"/>
        </w:rPr>
      </w:pPr>
    </w:p>
    <w:p w14:paraId="0469F8A0" w14:textId="77777777" w:rsidR="00B443C3" w:rsidRPr="006D619F" w:rsidRDefault="00B443C3" w:rsidP="005474FB">
      <w:pPr>
        <w:tabs>
          <w:tab w:val="clear" w:pos="907"/>
        </w:tabs>
        <w:spacing w:line="240" w:lineRule="auto"/>
        <w:ind w:left="900" w:hanging="3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6D619F">
        <w:rPr>
          <w:rFonts w:ascii="Angsana New" w:hAnsi="Angsana New" w:hint="cs"/>
          <w:i/>
          <w:iCs/>
          <w:color w:val="000000"/>
          <w:sz w:val="30"/>
          <w:szCs w:val="30"/>
          <w:cs/>
        </w:rPr>
        <w:t>เงินลงทุนในตราสารทุนอื่น</w:t>
      </w:r>
    </w:p>
    <w:p w14:paraId="7073B3FD" w14:textId="77777777" w:rsidR="00B443C3" w:rsidRPr="006D619F" w:rsidRDefault="00B443C3" w:rsidP="00B443C3">
      <w:pPr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21CCF503" w14:textId="77777777" w:rsidR="00B443C3" w:rsidRPr="006D619F" w:rsidRDefault="00B443C3" w:rsidP="005474FB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D619F">
        <w:rPr>
          <w:rFonts w:ascii="Angsana New" w:hAnsi="Angsana New" w:hint="cs"/>
          <w:color w:val="000000"/>
          <w:sz w:val="30"/>
          <w:szCs w:val="30"/>
          <w:cs/>
        </w:rPr>
        <w:t>ตราสารทุนซึ่งเป็นหลักทรัพย์ในความต้องการของตลาด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ส่วนผลขาดทุนจากการด้อยค่าและผลต่างจากการแลกเปลี่ยนเงินตราต่างประเทศรับรู้ในกำไรหรือขาดทุน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7CB3B413" w14:textId="77777777" w:rsidR="007A6CF5" w:rsidRPr="006D619F" w:rsidRDefault="007A6CF5" w:rsidP="00547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C244D7F" w14:textId="3333B541" w:rsidR="00D72A42" w:rsidRPr="006D619F" w:rsidRDefault="00B443C3" w:rsidP="005474FB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D619F">
        <w:rPr>
          <w:rFonts w:ascii="Angsana New" w:hAnsi="Angsana New" w:hint="cs"/>
          <w:color w:val="000000"/>
          <w:sz w:val="30"/>
          <w:szCs w:val="30"/>
          <w:cs/>
        </w:rPr>
        <w:t>มูลค่ายุติธรรมของเครื่องมือทางการเงินสำหรับหลักทรัพย์เผื่อขายจะใช้ราคาเสนอซื้อ ณ วันที่รายงาน</w:t>
      </w:r>
    </w:p>
    <w:p w14:paraId="61BD3D7A" w14:textId="77E0E6FD" w:rsidR="006D619F" w:rsidRPr="006D619F" w:rsidRDefault="006D619F" w:rsidP="005474FB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CB7B8D7" w14:textId="77777777" w:rsidR="006D619F" w:rsidRPr="006D619F" w:rsidRDefault="006D619F" w:rsidP="006D619F">
      <w:pPr>
        <w:tabs>
          <w:tab w:val="clear" w:pos="907"/>
        </w:tabs>
        <w:spacing w:line="240" w:lineRule="auto"/>
        <w:ind w:left="900" w:hanging="3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6D619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การจำหน่ายเงินลงทุน</w:t>
      </w:r>
    </w:p>
    <w:p w14:paraId="3F3AE1C7" w14:textId="77777777" w:rsidR="006D619F" w:rsidRPr="006D619F" w:rsidRDefault="006D619F" w:rsidP="006D6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0F468AF" w14:textId="0F14A3D8" w:rsidR="006D619F" w:rsidRPr="006D619F" w:rsidRDefault="006D619F" w:rsidP="006D619F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D619F">
        <w:rPr>
          <w:rFonts w:ascii="Angsana New" w:hAnsi="Angsana New" w:hint="cs"/>
          <w:color w:val="000000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14:paraId="4B60CFCD" w14:textId="77777777" w:rsidR="006D619F" w:rsidRPr="006D619F" w:rsidRDefault="006D619F" w:rsidP="006D619F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851F80D" w14:textId="7100D6EC" w:rsidR="006D619F" w:rsidRPr="006D619F" w:rsidRDefault="006D619F" w:rsidP="006D619F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6D619F">
        <w:rPr>
          <w:rFonts w:ascii="Angsana New" w:hAnsi="Angsana New" w:hint="cs"/>
          <w:color w:val="000000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</w:t>
      </w:r>
    </w:p>
    <w:p w14:paraId="09C223B7" w14:textId="77777777" w:rsidR="006D619F" w:rsidRPr="007A6CF5" w:rsidRDefault="006D619F" w:rsidP="006D619F">
      <w:pPr>
        <w:tabs>
          <w:tab w:val="clear" w:pos="907"/>
          <w:tab w:val="left" w:pos="72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3C2D112" w14:textId="59FB761E" w:rsidR="00DE3E2A" w:rsidRPr="00950A13" w:rsidRDefault="00DE3E2A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50A13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03DB7017" w14:textId="77777777" w:rsidR="00BB6D53" w:rsidRPr="00950A13" w:rsidRDefault="00BB6D53" w:rsidP="00CC212A">
      <w:pPr>
        <w:pStyle w:val="BodyText2"/>
        <w:tabs>
          <w:tab w:val="left" w:pos="540"/>
        </w:tabs>
        <w:ind w:left="540" w:firstLine="0"/>
        <w:rPr>
          <w:rFonts w:ascii="Angsana New" w:hAnsi="Angsana New"/>
          <w:sz w:val="26"/>
          <w:szCs w:val="26"/>
        </w:rPr>
      </w:pPr>
    </w:p>
    <w:p w14:paraId="1467DFF3" w14:textId="3357C820" w:rsidR="005D3E24" w:rsidRPr="00950A13" w:rsidRDefault="005D3E24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0B00">
        <w:rPr>
          <w:rFonts w:ascii="Angsana New" w:hAnsi="Angsana New"/>
          <w:spacing w:val="-2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</w:t>
      </w:r>
      <w:r w:rsidRPr="00950A13">
        <w:rPr>
          <w:rFonts w:ascii="Angsana New" w:hAnsi="Angsana New"/>
          <w:sz w:val="30"/>
          <w:szCs w:val="30"/>
          <w:cs/>
        </w:rPr>
        <w:t xml:space="preserve">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</w:t>
      </w:r>
      <w:r w:rsidR="0012160F" w:rsidRPr="00950A13">
        <w:rPr>
          <w:rFonts w:ascii="Angsana New" w:hAnsi="Angsana New"/>
          <w:sz w:val="30"/>
          <w:szCs w:val="30"/>
          <w:cs/>
        </w:rPr>
        <w:t>กิจกรรมจัดหาเงิน</w:t>
      </w:r>
      <w:r w:rsidRPr="00950A13">
        <w:rPr>
          <w:rFonts w:ascii="Angsana New" w:hAnsi="Angsana New"/>
          <w:sz w:val="30"/>
          <w:szCs w:val="30"/>
          <w:cs/>
        </w:rPr>
        <w:t>ในงบกระแสเงินสด</w:t>
      </w:r>
    </w:p>
    <w:p w14:paraId="70072C97" w14:textId="4995E2AE" w:rsidR="00791740" w:rsidRDefault="00791740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6260BA0" w14:textId="4C98A781" w:rsidR="00662997" w:rsidRDefault="00662997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75EEA6A" w14:textId="2F53A339" w:rsidR="00662997" w:rsidRDefault="00662997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36A99CD2" w14:textId="23F1F956" w:rsidR="00662997" w:rsidRDefault="00662997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4F711F1" w14:textId="77777777" w:rsidR="00662997" w:rsidRDefault="00662997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21298674" w14:textId="77777777" w:rsidR="006D619F" w:rsidRPr="00950A13" w:rsidRDefault="006D619F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5E46895A" w14:textId="77777777" w:rsidR="005D3E24" w:rsidRPr="00950A13" w:rsidRDefault="005D3E24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50A1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ลูกหนี้การค้า</w:t>
      </w:r>
      <w:r w:rsidR="00DE2273" w:rsidRPr="00950A1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644065" w:rsidRPr="00950A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Pr="00950A13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ลูกหนี้อื่น</w:t>
      </w:r>
    </w:p>
    <w:p w14:paraId="53101C22" w14:textId="77777777" w:rsidR="005D3E24" w:rsidRPr="00950A13" w:rsidRDefault="005D3E24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2C142769" w14:textId="77777777" w:rsidR="00DE2273" w:rsidRPr="00950A13" w:rsidRDefault="00DE2273" w:rsidP="00FB2E7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1C389F91" w14:textId="77777777" w:rsidR="00DE2273" w:rsidRPr="00950A13" w:rsidRDefault="00DE2273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21344802" w14:textId="2A896C0B" w:rsidR="009F0C5C" w:rsidRDefault="00BE32FB" w:rsidP="007A6CF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25498">
        <w:rPr>
          <w:rFonts w:ascii="Angsana New" w:hAnsi="Angsana New"/>
          <w:spacing w:val="-2"/>
          <w:sz w:val="30"/>
          <w:szCs w:val="30"/>
          <w:cs/>
        </w:rPr>
        <w:t xml:space="preserve">ลูกหนี้วัดมูลค่าด้วยราคาของรายการหักค่าเผื่อผลขาดทุนด้านเครดิตที่คาดว่าจะเกิดขึ้น </w:t>
      </w:r>
      <w:r w:rsidRPr="00032FA8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Pr="00032FA8">
        <w:rPr>
          <w:rFonts w:ascii="Angsana New" w:hAnsi="Angsana New"/>
          <w:i/>
          <w:iCs/>
          <w:spacing w:val="-2"/>
          <w:sz w:val="30"/>
          <w:szCs w:val="30"/>
        </w:rPr>
        <w:t>2562</w:t>
      </w:r>
      <w:r w:rsidRPr="00032FA8">
        <w:rPr>
          <w:rFonts w:ascii="Angsana New" w:hAnsi="Angsana New"/>
          <w:i/>
          <w:iCs/>
          <w:spacing w:val="-2"/>
          <w:sz w:val="30"/>
          <w:szCs w:val="30"/>
          <w:cs/>
        </w:rPr>
        <w:t>: ค่าเผื่อหนี้สงสัยจะสูญ)</w:t>
      </w:r>
      <w:r w:rsidRPr="00950A13">
        <w:rPr>
          <w:rFonts w:ascii="Angsana New" w:hAnsi="Angsana New"/>
          <w:sz w:val="30"/>
          <w:szCs w:val="30"/>
          <w:cs/>
        </w:rPr>
        <w:t xml:space="preserve"> </w:t>
      </w:r>
      <w:r w:rsidRPr="008C1763">
        <w:rPr>
          <w:rFonts w:ascii="Angsana New" w:hAnsi="Angsana New"/>
          <w:spacing w:val="4"/>
          <w:sz w:val="30"/>
          <w:szCs w:val="30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</w:t>
      </w:r>
      <w:r w:rsidRPr="00950A13">
        <w:rPr>
          <w:rFonts w:ascii="Angsana New" w:hAnsi="Angsana New"/>
          <w:sz w:val="30"/>
          <w:szCs w:val="30"/>
          <w:cs/>
        </w:rPr>
        <w:t xml:space="preserve"> หนี้สูญจะถูกตัดจำหน่ายเมื่อเกิดขึ้น</w:t>
      </w:r>
    </w:p>
    <w:p w14:paraId="44CE029B" w14:textId="77777777" w:rsidR="001A187C" w:rsidRPr="00950A13" w:rsidRDefault="001A187C" w:rsidP="0084765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ACE2616" w14:textId="77777777" w:rsidR="005D3E24" w:rsidRPr="00950A13" w:rsidRDefault="005D3E24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50A13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319809DD" w14:textId="77777777" w:rsidR="005D3E24" w:rsidRPr="00950A13" w:rsidRDefault="005D3E24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0BF1E08" w14:textId="77777777" w:rsidR="005D3E24" w:rsidRPr="00950A13" w:rsidRDefault="005D3E24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สินค้าคงเหลือ</w:t>
      </w:r>
      <w:r w:rsidR="007644AF" w:rsidRPr="00950A13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950A13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2EEFDBF8" w14:textId="77777777" w:rsidR="005D3E24" w:rsidRPr="00950A13" w:rsidRDefault="005D3E24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2D68260" w14:textId="77777777" w:rsidR="005D3E24" w:rsidRPr="00950A13" w:rsidRDefault="005D3E24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50A13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</w:t>
      </w:r>
      <w:r w:rsidR="00D61FEC" w:rsidRPr="00950A13">
        <w:rPr>
          <w:rFonts w:ascii="Angsana New" w:hAnsi="Angsana New"/>
          <w:sz w:val="30"/>
          <w:szCs w:val="30"/>
          <w:cs/>
        </w:rPr>
        <w:t>นัก</w:t>
      </w:r>
      <w:r w:rsidR="008902AF"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>ต้นทุ</w:t>
      </w:r>
      <w:r w:rsidR="00A02A0C" w:rsidRPr="00950A13">
        <w:rPr>
          <w:rFonts w:ascii="Angsana New" w:hAnsi="Angsana New"/>
          <w:sz w:val="30"/>
          <w:szCs w:val="30"/>
          <w:cs/>
        </w:rPr>
        <w:t>นสินค้าประกอบด้วยราคาทุนที่ซื้อ</w:t>
      </w:r>
      <w:r w:rsidR="006149F9" w:rsidRPr="00950A13">
        <w:rPr>
          <w:rFonts w:ascii="Angsana New" w:hAnsi="Angsana New"/>
          <w:sz w:val="30"/>
          <w:szCs w:val="30"/>
          <w:cs/>
        </w:rPr>
        <w:t xml:space="preserve"> ต้นทุนแปลงสภาพ</w:t>
      </w:r>
      <w:r w:rsidR="00A02A0C" w:rsidRPr="00950A13">
        <w:rPr>
          <w:rFonts w:ascii="Angsana New" w:hAnsi="Angsana New"/>
          <w:sz w:val="30"/>
          <w:szCs w:val="30"/>
          <w:cs/>
        </w:rPr>
        <w:t>หรือต้นทุนอื่น</w:t>
      </w:r>
      <w:r w:rsidRPr="00950A13">
        <w:rPr>
          <w:rFonts w:ascii="Angsana New" w:hAnsi="Angsana New"/>
          <w:sz w:val="30"/>
          <w:szCs w:val="30"/>
          <w:cs/>
        </w:rPr>
        <w:t>เพื่อให้สินค้าอยู่ในสถานที่และสภาพปัจจุบัน</w:t>
      </w:r>
    </w:p>
    <w:p w14:paraId="3A546914" w14:textId="77777777" w:rsidR="00DA12F5" w:rsidRPr="00950A13" w:rsidRDefault="00DA12F5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534FF3B0" w14:textId="79C945F7" w:rsidR="00962BF8" w:rsidRPr="00950A13" w:rsidRDefault="005D3E24" w:rsidP="00962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398E0C3E" w14:textId="19787593" w:rsidR="0084765C" w:rsidRPr="00950A13" w:rsidRDefault="0084765C" w:rsidP="00962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6A59104" w14:textId="6AD89693" w:rsidR="004340BD" w:rsidRDefault="004340BD" w:rsidP="00434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>กลุ่มบริษัทกำหนดค่าเผื่อมูลค่าสินค้าลดลงเพื่อให้สะท้อนถึงมูลค่าสุทธิที่คาดว่าจะได้รับคืนของสินค้าคงเหลือ</w:t>
      </w:r>
      <w:r w:rsidRPr="00950A13">
        <w:rPr>
          <w:rFonts w:ascii="Angsana New" w:hAnsi="Angsana New"/>
          <w:sz w:val="30"/>
          <w:szCs w:val="30"/>
          <w:cs/>
        </w:rPr>
        <w:t xml:space="preserve"> </w:t>
      </w:r>
      <w:r w:rsidRPr="00950A13">
        <w:rPr>
          <w:rFonts w:ascii="Angsana New" w:hAnsi="Angsana New"/>
          <w:sz w:val="30"/>
          <w:szCs w:val="30"/>
        </w:rPr>
        <w:br/>
      </w:r>
      <w:r w:rsidRPr="00950A13">
        <w:rPr>
          <w:rFonts w:ascii="Angsana New" w:hAnsi="Angsana New" w:hint="cs"/>
          <w:sz w:val="30"/>
          <w:szCs w:val="30"/>
          <w:cs/>
        </w:rPr>
        <w:t xml:space="preserve">ฝ่ายบริหารได้ใช้ดุลยพินิจในการประมาณการค่าเผื่อมูลค่าสินค้าลดลงโดยการวิเคราะห์อายุของสินค้าคงเหลือ </w:t>
      </w:r>
      <w:r w:rsidRPr="00950A13">
        <w:rPr>
          <w:rFonts w:ascii="Angsana New" w:hAnsi="Angsana New"/>
          <w:sz w:val="30"/>
          <w:szCs w:val="30"/>
        </w:rPr>
        <w:br/>
      </w:r>
      <w:r w:rsidRPr="00950A13">
        <w:rPr>
          <w:rFonts w:ascii="Angsana New" w:hAnsi="Angsana New" w:hint="cs"/>
          <w:sz w:val="30"/>
          <w:szCs w:val="30"/>
          <w:cs/>
        </w:rPr>
        <w:t>รวมถึงการวิเคราะห์ความล้าสมัยของสินค้า และการคาดการณ์เกี่ยวกับการขายสินค้าในอนาคต</w:t>
      </w:r>
    </w:p>
    <w:p w14:paraId="41270D48" w14:textId="6577F8C8" w:rsidR="006D619F" w:rsidRDefault="006D619F" w:rsidP="007A6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8FED44" w14:textId="1A8E3707" w:rsidR="00662997" w:rsidRDefault="00662997" w:rsidP="007A6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E1BB8B" w14:textId="5AE49F95" w:rsidR="00662997" w:rsidRDefault="00662997" w:rsidP="007A6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CAFA0A" w14:textId="78E6FC1D" w:rsidR="00662997" w:rsidRDefault="00662997" w:rsidP="007A6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62E45D" w14:textId="7CDF9920" w:rsidR="00662997" w:rsidRDefault="00662997" w:rsidP="007A6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9025C8F" w14:textId="5AA59E35" w:rsidR="00662997" w:rsidRDefault="00662997" w:rsidP="007A6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B3434E" w14:textId="5E29B7F6" w:rsidR="00662997" w:rsidRDefault="00662997" w:rsidP="007A6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1835427" w14:textId="26401258" w:rsidR="00662997" w:rsidRDefault="00662997" w:rsidP="007A6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0C79F6" w14:textId="10AF95FE" w:rsidR="00662997" w:rsidRDefault="00662997" w:rsidP="007A6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19F546" w14:textId="77777777" w:rsidR="00662997" w:rsidRPr="00950A13" w:rsidRDefault="00662997" w:rsidP="007A6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555D79B" w14:textId="77777777" w:rsidR="00D61FEC" w:rsidRPr="00950A13" w:rsidRDefault="00D61FEC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50A1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ที่ดิน อาคารและอุปกรณ์</w:t>
      </w:r>
    </w:p>
    <w:p w14:paraId="393D13E0" w14:textId="77777777" w:rsidR="00D61FEC" w:rsidRPr="00950A13" w:rsidRDefault="00D61FE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="Angsana New" w:hAnsi="Angsana New"/>
          <w:sz w:val="30"/>
          <w:szCs w:val="30"/>
        </w:rPr>
      </w:pPr>
    </w:p>
    <w:p w14:paraId="7730458C" w14:textId="77777777" w:rsidR="00D61FEC" w:rsidRPr="006D619F" w:rsidRDefault="00D61FEC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D619F">
        <w:rPr>
          <w:rFonts w:ascii="Angsana New" w:hAnsi="Angsana New" w:hint="cs"/>
          <w:i/>
          <w:iCs/>
          <w:sz w:val="30"/>
          <w:szCs w:val="30"/>
          <w:cs/>
        </w:rPr>
        <w:t>การรับรู้และการวัดมูลค่า</w:t>
      </w:r>
    </w:p>
    <w:p w14:paraId="11E90F83" w14:textId="77777777" w:rsidR="004A3311" w:rsidRPr="006D619F" w:rsidRDefault="004A3311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="Angsana New" w:hAnsi="Angsana New"/>
          <w:sz w:val="30"/>
          <w:szCs w:val="30"/>
          <w:cs/>
        </w:rPr>
      </w:pPr>
    </w:p>
    <w:p w14:paraId="3504CD9C" w14:textId="77777777" w:rsidR="00D61FEC" w:rsidRPr="006D619F" w:rsidRDefault="00D61FEC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D619F">
        <w:rPr>
          <w:rFonts w:ascii="Angsana New" w:hAnsi="Angsana New" w:hint="cs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1450BC48" w14:textId="77777777" w:rsidR="00D61FEC" w:rsidRPr="006D619F" w:rsidRDefault="00D61FE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853CB21" w14:textId="77777777" w:rsidR="007270CC" w:rsidRPr="006D619F" w:rsidRDefault="00D61FEC" w:rsidP="00CD27CA">
      <w:pPr>
        <w:pStyle w:val="Heading8"/>
        <w:spacing w:line="240" w:lineRule="auto"/>
        <w:ind w:left="518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6D619F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ที่ดิน อาคารและอุปกรณ์</w:t>
      </w:r>
      <w:r w:rsidR="001222A0" w:rsidRPr="006D619F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วัดมูลค่าด้วยราคาทุนหักค่าเสื่อมราคาสะสมและขาดทุนจากการด้อยค่า</w:t>
      </w:r>
      <w:r w:rsidR="007E3FE1" w:rsidRPr="006D619F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สะสม</w:t>
      </w:r>
      <w:r w:rsidRPr="006D619F">
        <w:rPr>
          <w:rFonts w:ascii="Angsana New" w:hAnsi="Angsana New" w:cs="Angsana New" w:hint="cs"/>
          <w:b w:val="0"/>
          <w:bCs w:val="0"/>
          <w:sz w:val="30"/>
          <w:szCs w:val="30"/>
          <w:cs/>
        </w:rPr>
        <w:tab/>
      </w:r>
    </w:p>
    <w:p w14:paraId="41A49AF0" w14:textId="77777777" w:rsidR="007270CC" w:rsidRPr="006D619F" w:rsidRDefault="007270C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D8BD08" w14:textId="4500A85A" w:rsidR="00D61FEC" w:rsidRPr="006D619F" w:rsidRDefault="00D61FE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</w:t>
      </w:r>
      <w:r w:rsidR="00CD27CA" w:rsidRPr="006D619F">
        <w:rPr>
          <w:rFonts w:ascii="Angsana New" w:hAnsi="Angsana New" w:hint="cs"/>
          <w:sz w:val="30"/>
          <w:szCs w:val="30"/>
          <w:cs/>
        </w:rPr>
        <w:t xml:space="preserve">งของสินทรัพย์และต้นทุนการกู้ยืม </w:t>
      </w:r>
      <w:r w:rsidRPr="006D619F">
        <w:rPr>
          <w:rFonts w:ascii="Angsana New" w:hAnsi="Angsana New" w:hint="cs"/>
          <w:sz w:val="30"/>
          <w:szCs w:val="30"/>
          <w:cs/>
        </w:rPr>
        <w:t>สำหรับเครื่องมือที่ควบคุมโดยลิขสิทธิ์ซอฟ</w:t>
      </w:r>
      <w:r w:rsidR="00973666" w:rsidRPr="006D619F">
        <w:rPr>
          <w:rFonts w:ascii="Angsana New" w:hAnsi="Angsana New" w:hint="cs"/>
          <w:sz w:val="30"/>
          <w:szCs w:val="30"/>
          <w:cs/>
        </w:rPr>
        <w:t>ต์</w:t>
      </w:r>
      <w:r w:rsidRPr="006D619F">
        <w:rPr>
          <w:rFonts w:ascii="Angsana New" w:hAnsi="Angsana New" w:hint="cs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973666" w:rsidRPr="006D619F">
        <w:rPr>
          <w:rFonts w:ascii="Angsana New" w:hAnsi="Angsana New" w:hint="cs"/>
          <w:sz w:val="30"/>
          <w:szCs w:val="30"/>
          <w:cs/>
        </w:rPr>
        <w:t>ต์</w:t>
      </w:r>
      <w:r w:rsidRPr="006D619F">
        <w:rPr>
          <w:rFonts w:ascii="Angsana New" w:hAnsi="Angsana New" w:hint="cs"/>
          <w:sz w:val="30"/>
          <w:szCs w:val="30"/>
          <w:cs/>
        </w:rPr>
        <w:t>แวร์นั้นให้ถือว่า ลิขสิทธิ์ซอฟ</w:t>
      </w:r>
      <w:r w:rsidR="00973666" w:rsidRPr="006D619F">
        <w:rPr>
          <w:rFonts w:ascii="Angsana New" w:hAnsi="Angsana New" w:hint="cs"/>
          <w:sz w:val="30"/>
          <w:szCs w:val="30"/>
          <w:cs/>
        </w:rPr>
        <w:t>ต์</w:t>
      </w:r>
      <w:r w:rsidRPr="006D619F">
        <w:rPr>
          <w:rFonts w:ascii="Angsana New" w:hAnsi="Angsana New" w:hint="cs"/>
          <w:sz w:val="30"/>
          <w:szCs w:val="30"/>
          <w:cs/>
        </w:rPr>
        <w:t xml:space="preserve">แวร์ดังกล่าวเป็นส่วนหนึ่งของอุปกรณ์ </w:t>
      </w:r>
    </w:p>
    <w:p w14:paraId="2FD8BF90" w14:textId="77777777" w:rsidR="006149F9" w:rsidRPr="006D619F" w:rsidRDefault="006149F9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939C11E" w14:textId="77777777" w:rsidR="00D61FEC" w:rsidRPr="006D619F" w:rsidRDefault="00D61FE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6D619F">
        <w:rPr>
          <w:rFonts w:ascii="Angsana New" w:hAnsi="Angsana New" w:hint="cs"/>
          <w:color w:val="000000"/>
          <w:sz w:val="30"/>
          <w:szCs w:val="30"/>
          <w:cs/>
          <w:lang w:eastAsia="en-GB"/>
        </w:rPr>
        <w:t xml:space="preserve"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14:paraId="27B27284" w14:textId="77777777" w:rsidR="00973666" w:rsidRPr="006D619F" w:rsidRDefault="00973666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0CA42C90" w14:textId="59DC74B8" w:rsidR="0084765C" w:rsidRPr="006D619F" w:rsidRDefault="00D61FEC" w:rsidP="001A187C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D619F">
        <w:rPr>
          <w:rFonts w:ascii="Angsana New" w:hAnsi="Angsana New" w:cs="Angsana New" w:hint="cs"/>
          <w:color w:val="auto"/>
          <w:sz w:val="30"/>
          <w:szCs w:val="30"/>
          <w:cs/>
        </w:rPr>
        <w:t>กำ</w:t>
      </w:r>
      <w:r w:rsidR="00DD533A" w:rsidRPr="006D619F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ไรหรือขาดทุนจากการจำหน่ายที่ดิน </w:t>
      </w:r>
      <w:r w:rsidRPr="006D619F">
        <w:rPr>
          <w:rFonts w:ascii="Angsana New" w:hAnsi="Angsana New" w:cs="Angsana New" w:hint="cs"/>
          <w:color w:val="auto"/>
          <w:sz w:val="30"/>
          <w:szCs w:val="30"/>
          <w:cs/>
        </w:rPr>
        <w:t>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</w:p>
    <w:p w14:paraId="5C72E827" w14:textId="77777777" w:rsidR="006D619F" w:rsidRDefault="006D619F" w:rsidP="001E5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619AB792" w14:textId="192285C7" w:rsidR="00D61FEC" w:rsidRPr="006D619F" w:rsidRDefault="00D61FEC" w:rsidP="001E5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6D619F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07814C23" w14:textId="77777777" w:rsidR="00D61FEC" w:rsidRPr="006D619F" w:rsidRDefault="00D61FE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6528401" w14:textId="77777777" w:rsidR="00D61FEC" w:rsidRPr="006D619F" w:rsidRDefault="00D61FEC" w:rsidP="00A86171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D619F">
        <w:rPr>
          <w:rFonts w:ascii="Angsana New" w:hAnsi="Angsana New" w:cs="Angsana New" w:hint="cs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</w:t>
      </w:r>
      <w:r w:rsidR="00C712AF" w:rsidRPr="006D619F">
        <w:rPr>
          <w:rFonts w:ascii="Angsana New" w:hAnsi="Angsana New" w:cs="Angsana New" w:hint="cs"/>
          <w:color w:val="auto"/>
          <w:sz w:val="30"/>
          <w:szCs w:val="30"/>
          <w:cs/>
        </w:rPr>
        <w:t>ค่อนข้างแน่ที่กลุ่มบริษัท</w:t>
      </w:r>
      <w:r w:rsidRPr="006D619F">
        <w:rPr>
          <w:rFonts w:ascii="Angsana New" w:hAnsi="Angsana New" w:cs="Angsana New" w:hint="cs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="0064358F" w:rsidRPr="006D619F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6D619F">
        <w:rPr>
          <w:rFonts w:ascii="Angsana New" w:hAnsi="Angsana New" w:cs="Angsana New" w:hint="cs"/>
          <w:color w:val="auto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269ED110" w14:textId="79769BB2" w:rsidR="008E08C0" w:rsidRPr="006D619F" w:rsidRDefault="008E0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35C71D38" w14:textId="77777777" w:rsidR="00D61FEC" w:rsidRPr="006D619F" w:rsidRDefault="00D61FE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6D619F">
        <w:rPr>
          <w:rFonts w:ascii="Angsana New" w:hAnsi="Angsana New" w:hint="cs"/>
          <w:i/>
          <w:iCs/>
          <w:sz w:val="30"/>
          <w:szCs w:val="30"/>
          <w:cs/>
        </w:rPr>
        <w:t>ค่าเสื่อมราคา</w:t>
      </w:r>
    </w:p>
    <w:p w14:paraId="32B8AEFB" w14:textId="77777777" w:rsidR="00D61FEC" w:rsidRPr="006D619F" w:rsidRDefault="00D61FE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21DB184" w14:textId="77777777" w:rsidR="0064211A" w:rsidRPr="006D619F" w:rsidRDefault="00D61FEC" w:rsidP="0064211A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D619F">
        <w:rPr>
          <w:rFonts w:ascii="Angsana New" w:hAnsi="Angsana New" w:cs="Angsana New" w:hint="cs"/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65D9A62C" w14:textId="77777777" w:rsidR="00BF3B7A" w:rsidRPr="006D619F" w:rsidRDefault="00D61FEC" w:rsidP="0064211A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D619F">
        <w:rPr>
          <w:rFonts w:ascii="Angsana New" w:hAnsi="Angsana New" w:cs="Angsana New" w:hint="cs"/>
          <w:sz w:val="30"/>
          <w:szCs w:val="30"/>
          <w:cs/>
        </w:rPr>
        <w:lastRenderedPageBreak/>
        <w:t>ค่าเสื่อมราคาบันทึกเป็นค่าใช้จ่ายในกำไรหรือขาดทุน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="00CD27CA" w:rsidRPr="006D619F">
        <w:rPr>
          <w:rFonts w:ascii="Angsana New" w:hAnsi="Angsana New" w:cs="Angsana New" w:hint="cs"/>
          <w:sz w:val="30"/>
          <w:szCs w:val="30"/>
          <w:cs/>
        </w:rPr>
        <w:t>ให้ประโยชน์</w:t>
      </w:r>
      <w:r w:rsidRPr="006D619F">
        <w:rPr>
          <w:rFonts w:ascii="Angsana New" w:hAnsi="Angsana New" w:cs="Angsana New" w:hint="cs"/>
          <w:sz w:val="30"/>
          <w:szCs w:val="30"/>
          <w:cs/>
        </w:rPr>
        <w:t>โดยประมาณของส่วนประกอบของสินทรัพย์</w:t>
      </w:r>
      <w:r w:rsidR="00586A2E" w:rsidRPr="006D619F">
        <w:rPr>
          <w:rFonts w:ascii="Angsana New" w:hAnsi="Angsana New" w:cs="Angsana New" w:hint="cs"/>
          <w:sz w:val="30"/>
          <w:szCs w:val="30"/>
          <w:cs/>
        </w:rPr>
        <w:t>แต่ละรายการ ประมาณการอายุการให้</w:t>
      </w:r>
      <w:r w:rsidR="006149F9" w:rsidRPr="006D619F">
        <w:rPr>
          <w:rFonts w:ascii="Angsana New" w:hAnsi="Angsana New" w:cs="Angsana New" w:hint="cs"/>
          <w:sz w:val="30"/>
          <w:szCs w:val="30"/>
          <w:cs/>
        </w:rPr>
        <w:t>ประโยชน์</w:t>
      </w:r>
      <w:r w:rsidRPr="006D619F">
        <w:rPr>
          <w:rFonts w:ascii="Angsana New" w:hAnsi="Angsana New" w:cs="Angsana New" w:hint="cs"/>
          <w:sz w:val="30"/>
          <w:szCs w:val="30"/>
          <w:cs/>
        </w:rPr>
        <w:t xml:space="preserve">ของสินทรัพย์แสดงได้ดังนี้ </w:t>
      </w:r>
    </w:p>
    <w:p w14:paraId="69C8D8B3" w14:textId="77777777" w:rsidR="00D61FEC" w:rsidRPr="00F859E0" w:rsidRDefault="00D61FEC" w:rsidP="00BF3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7260" w:type="dxa"/>
        <w:tblInd w:w="548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61FEC" w:rsidRPr="00F859E0" w14:paraId="0AE06583" w14:textId="77777777" w:rsidTr="00B66D4A">
        <w:tc>
          <w:tcPr>
            <w:tcW w:w="5390" w:type="dxa"/>
            <w:vAlign w:val="bottom"/>
          </w:tcPr>
          <w:p w14:paraId="06DE1D78" w14:textId="77777777" w:rsidR="00D61FEC" w:rsidRPr="00F859E0" w:rsidRDefault="00D61FEC" w:rsidP="0084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859E0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</w:tcPr>
          <w:p w14:paraId="121D444A" w14:textId="08E995BD" w:rsidR="00D61FEC" w:rsidRPr="00F859E0" w:rsidRDefault="00B10727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859E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859E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D61FEC" w:rsidRPr="00F859E0">
              <w:rPr>
                <w:rFonts w:ascii="Angsana New" w:hAnsi="Angsana New"/>
                <w:sz w:val="30"/>
                <w:szCs w:val="30"/>
                <w:cs/>
              </w:rPr>
              <w:t xml:space="preserve">20 </w:t>
            </w:r>
          </w:p>
        </w:tc>
        <w:tc>
          <w:tcPr>
            <w:tcW w:w="675" w:type="dxa"/>
          </w:tcPr>
          <w:p w14:paraId="07D17E21" w14:textId="77777777" w:rsidR="00D61FEC" w:rsidRPr="00F859E0" w:rsidRDefault="00D61FEC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F859E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364D3" w:rsidRPr="00F859E0" w14:paraId="10349A15" w14:textId="77777777" w:rsidTr="00B66D4A">
        <w:tc>
          <w:tcPr>
            <w:tcW w:w="5390" w:type="dxa"/>
            <w:vAlign w:val="bottom"/>
          </w:tcPr>
          <w:p w14:paraId="5DA3002F" w14:textId="77777777" w:rsidR="009364D3" w:rsidRPr="00F859E0" w:rsidRDefault="009364D3" w:rsidP="0084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859E0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514AE600" w14:textId="77777777" w:rsidR="009364D3" w:rsidRPr="00F859E0" w:rsidRDefault="00B10727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859E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859E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5 </w:t>
            </w:r>
            <w:r w:rsidRPr="00F859E0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9364D3" w:rsidRPr="00F859E0">
              <w:rPr>
                <w:rFonts w:ascii="Angsana New" w:hAnsi="Angsana New"/>
                <w:sz w:val="30"/>
                <w:szCs w:val="30"/>
                <w:cs/>
              </w:rPr>
              <w:t xml:space="preserve">10 </w:t>
            </w:r>
          </w:p>
        </w:tc>
        <w:tc>
          <w:tcPr>
            <w:tcW w:w="675" w:type="dxa"/>
          </w:tcPr>
          <w:p w14:paraId="416664C4" w14:textId="77777777" w:rsidR="009364D3" w:rsidRPr="00F859E0" w:rsidRDefault="009364D3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F859E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61FEC" w:rsidRPr="00F859E0" w14:paraId="302D43E3" w14:textId="77777777" w:rsidTr="00B66D4A">
        <w:tc>
          <w:tcPr>
            <w:tcW w:w="5390" w:type="dxa"/>
            <w:vAlign w:val="bottom"/>
          </w:tcPr>
          <w:p w14:paraId="4D07DA2A" w14:textId="77777777" w:rsidR="00D61FEC" w:rsidRPr="00F859E0" w:rsidRDefault="00D61FEC" w:rsidP="0084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859E0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195" w:type="dxa"/>
          </w:tcPr>
          <w:p w14:paraId="4149627C" w14:textId="77777777" w:rsidR="00D61FEC" w:rsidRPr="00F859E0" w:rsidRDefault="00B10727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859E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859E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3 </w:t>
            </w:r>
            <w:r w:rsidRPr="00F859E0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D61FEC" w:rsidRPr="00F859E0">
              <w:rPr>
                <w:rFonts w:ascii="Angsana New" w:hAnsi="Angsana New"/>
                <w:sz w:val="30"/>
                <w:szCs w:val="30"/>
                <w:cs/>
              </w:rPr>
              <w:t xml:space="preserve">5 </w:t>
            </w:r>
          </w:p>
        </w:tc>
        <w:tc>
          <w:tcPr>
            <w:tcW w:w="675" w:type="dxa"/>
          </w:tcPr>
          <w:p w14:paraId="37541819" w14:textId="77777777" w:rsidR="00D61FEC" w:rsidRPr="00F859E0" w:rsidRDefault="00D61FEC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F859E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364D3" w:rsidRPr="00F859E0" w14:paraId="630FF12A" w14:textId="77777777" w:rsidTr="00B66D4A">
        <w:tc>
          <w:tcPr>
            <w:tcW w:w="5390" w:type="dxa"/>
            <w:vAlign w:val="bottom"/>
          </w:tcPr>
          <w:p w14:paraId="539215E8" w14:textId="77777777" w:rsidR="009364D3" w:rsidRPr="00F859E0" w:rsidRDefault="009364D3" w:rsidP="0084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859E0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265F5932" w14:textId="77777777" w:rsidR="009364D3" w:rsidRPr="00F859E0" w:rsidRDefault="009364D3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859E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859E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5 </w:t>
            </w:r>
          </w:p>
        </w:tc>
        <w:tc>
          <w:tcPr>
            <w:tcW w:w="675" w:type="dxa"/>
          </w:tcPr>
          <w:p w14:paraId="32EDACEE" w14:textId="77777777" w:rsidR="009364D3" w:rsidRPr="00F859E0" w:rsidRDefault="009364D3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F859E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61FEC" w:rsidRPr="00F859E0" w14:paraId="1DBC77E6" w14:textId="77777777" w:rsidTr="00B66D4A">
        <w:tc>
          <w:tcPr>
            <w:tcW w:w="5390" w:type="dxa"/>
            <w:shd w:val="clear" w:color="auto" w:fill="auto"/>
            <w:vAlign w:val="bottom"/>
          </w:tcPr>
          <w:p w14:paraId="75A3B5C4" w14:textId="77777777" w:rsidR="00D61FEC" w:rsidRPr="00F859E0" w:rsidRDefault="00D61FEC" w:rsidP="0084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859E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481146B" w14:textId="77777777" w:rsidR="00D61FEC" w:rsidRPr="00F859E0" w:rsidRDefault="00D61FEC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859E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859E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5  </w:t>
            </w:r>
          </w:p>
        </w:tc>
        <w:tc>
          <w:tcPr>
            <w:tcW w:w="675" w:type="dxa"/>
            <w:shd w:val="clear" w:color="auto" w:fill="auto"/>
          </w:tcPr>
          <w:p w14:paraId="06F91C39" w14:textId="77777777" w:rsidR="00D61FEC" w:rsidRPr="00F859E0" w:rsidRDefault="00D61FEC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F859E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61FEC" w:rsidRPr="00F859E0" w14:paraId="3839DC99" w14:textId="77777777" w:rsidTr="00B66D4A">
        <w:tc>
          <w:tcPr>
            <w:tcW w:w="5390" w:type="dxa"/>
            <w:shd w:val="clear" w:color="auto" w:fill="auto"/>
            <w:vAlign w:val="bottom"/>
          </w:tcPr>
          <w:p w14:paraId="62506714" w14:textId="77777777" w:rsidR="00D61FEC" w:rsidRPr="00F859E0" w:rsidRDefault="00D61FEC" w:rsidP="0084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859E0">
              <w:rPr>
                <w:rFonts w:ascii="Angsana New" w:hAnsi="Angsana New"/>
                <w:sz w:val="30"/>
                <w:szCs w:val="30"/>
                <w:cs/>
              </w:rPr>
              <w:t>ส่วนปรับปรุงสิทธิการเช่า</w:t>
            </w:r>
          </w:p>
        </w:tc>
        <w:tc>
          <w:tcPr>
            <w:tcW w:w="1195" w:type="dxa"/>
          </w:tcPr>
          <w:p w14:paraId="418F50C5" w14:textId="54EE612F" w:rsidR="00D61FEC" w:rsidRPr="00F859E0" w:rsidRDefault="00D61FEC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859E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859E0">
              <w:rPr>
                <w:rFonts w:ascii="Angsana New" w:hAnsi="Angsana New"/>
                <w:sz w:val="30"/>
                <w:szCs w:val="30"/>
                <w:cs/>
              </w:rPr>
              <w:tab/>
              <w:t>5</w:t>
            </w:r>
            <w:r w:rsidR="00BE1548" w:rsidRPr="00F859E0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BE1548" w:rsidRPr="00F859E0">
              <w:rPr>
                <w:rFonts w:ascii="Angsana New" w:hAnsi="Angsana New"/>
                <w:sz w:val="30"/>
                <w:szCs w:val="30"/>
              </w:rPr>
              <w:t>20</w:t>
            </w:r>
            <w:r w:rsidRPr="00F859E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5" w:type="dxa"/>
            <w:shd w:val="clear" w:color="auto" w:fill="auto"/>
          </w:tcPr>
          <w:p w14:paraId="321A5BA0" w14:textId="77777777" w:rsidR="00D61FEC" w:rsidRPr="00F859E0" w:rsidRDefault="00D61FEC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F859E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1ED09A66" w14:textId="77777777" w:rsidR="00962BF8" w:rsidRPr="00F859E0" w:rsidRDefault="00962BF8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3BFF31A" w14:textId="77777777" w:rsidR="00D61FEC" w:rsidRPr="00F859E0" w:rsidRDefault="00D61FEC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859E0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="000908C2" w:rsidRPr="00F859E0">
        <w:rPr>
          <w:rFonts w:ascii="Angsana New" w:hAnsi="Angsana New" w:hint="cs"/>
          <w:sz w:val="30"/>
          <w:szCs w:val="30"/>
          <w:cs/>
        </w:rPr>
        <w:t>และติดตั้ง</w:t>
      </w:r>
    </w:p>
    <w:p w14:paraId="35DE0131" w14:textId="77777777" w:rsidR="00CC212A" w:rsidRPr="00F859E0" w:rsidRDefault="00CC212A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9B73419" w14:textId="7FF09EF0" w:rsidR="0084765C" w:rsidRDefault="0026376C" w:rsidP="007A6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859E0">
        <w:rPr>
          <w:rFonts w:ascii="Angsana New" w:hAnsi="Angsana New"/>
          <w:spacing w:val="-2"/>
          <w:sz w:val="30"/>
          <w:szCs w:val="30"/>
          <w:cs/>
        </w:rPr>
        <w:t>วิธีการคิดค่าเสื่อมราคา</w:t>
      </w:r>
      <w:r w:rsidR="00A337D6" w:rsidRPr="00F859E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F859E0">
        <w:rPr>
          <w:rFonts w:ascii="Angsana New" w:hAnsi="Angsana New"/>
          <w:spacing w:val="-2"/>
          <w:sz w:val="30"/>
          <w:szCs w:val="30"/>
          <w:cs/>
        </w:rPr>
        <w:t>อายุการให้ประโยชน์ของสินทรัพย์</w:t>
      </w:r>
      <w:r w:rsidR="00A337D6" w:rsidRPr="00F859E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F859E0">
        <w:rPr>
          <w:rFonts w:ascii="Angsana New" w:hAnsi="Angsana New"/>
          <w:spacing w:val="-2"/>
          <w:sz w:val="30"/>
          <w:szCs w:val="30"/>
          <w:cs/>
        </w:rPr>
        <w:t>และมูลค่าคงเหลือ</w:t>
      </w:r>
      <w:r w:rsidR="00A337D6" w:rsidRPr="00F859E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D61FEC" w:rsidRPr="00F859E0">
        <w:rPr>
          <w:rFonts w:ascii="Angsana New" w:hAnsi="Angsana New"/>
          <w:spacing w:val="-2"/>
          <w:sz w:val="30"/>
          <w:szCs w:val="30"/>
          <w:cs/>
        </w:rPr>
        <w:t>ถูกทบทวนอย่างน้อยที่สุดทุกสิ้น</w:t>
      </w:r>
      <w:r w:rsidR="00CC212A" w:rsidRPr="00F859E0">
        <w:rPr>
          <w:rFonts w:ascii="Angsana New" w:hAnsi="Angsana New" w:hint="cs"/>
          <w:spacing w:val="-2"/>
          <w:sz w:val="30"/>
          <w:szCs w:val="30"/>
          <w:cs/>
        </w:rPr>
        <w:t>ร</w:t>
      </w:r>
      <w:r w:rsidR="00D61FEC" w:rsidRPr="00F859E0">
        <w:rPr>
          <w:rFonts w:ascii="Angsana New" w:hAnsi="Angsana New"/>
          <w:spacing w:val="-2"/>
          <w:sz w:val="30"/>
          <w:szCs w:val="30"/>
          <w:cs/>
        </w:rPr>
        <w:t>อบ</w:t>
      </w:r>
      <w:r w:rsidR="00D61FEC" w:rsidRPr="00F859E0">
        <w:rPr>
          <w:rFonts w:ascii="Angsana New" w:hAnsi="Angsana New"/>
          <w:sz w:val="30"/>
          <w:szCs w:val="30"/>
          <w:cs/>
        </w:rPr>
        <w:t>ปีบัญชี และปรับปรุงตามความเหมาะสม</w:t>
      </w:r>
    </w:p>
    <w:p w14:paraId="4D0E5B84" w14:textId="77777777" w:rsidR="007A6CF5" w:rsidRPr="00F859E0" w:rsidRDefault="007A6CF5" w:rsidP="007A6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52153E" w14:textId="77777777" w:rsidR="008F65FE" w:rsidRPr="00F859E0" w:rsidRDefault="008F65FE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859E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72059A33" w14:textId="2DB94044" w:rsidR="008F65FE" w:rsidRPr="00F859E0" w:rsidRDefault="008F65FE" w:rsidP="008F65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4ECA757" w14:textId="77777777" w:rsidR="00BC46DE" w:rsidRPr="005A7FEB" w:rsidRDefault="00BC46DE" w:rsidP="00BC46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73678">
        <w:rPr>
          <w:rFonts w:ascii="Angsana New" w:hAnsi="Angsana New" w:hint="cs"/>
          <w:sz w:val="30"/>
          <w:szCs w:val="30"/>
          <w:cs/>
        </w:rPr>
        <w:t>สำหรับตราสารทุน</w:t>
      </w:r>
      <w:r>
        <w:rPr>
          <w:rFonts w:ascii="Angsana New" w:hAnsi="Angsana New"/>
          <w:sz w:val="30"/>
          <w:szCs w:val="30"/>
          <w:cs/>
        </w:rPr>
        <w:t xml:space="preserve"> - </w:t>
      </w:r>
      <w:r>
        <w:rPr>
          <w:rFonts w:ascii="Angsana New" w:hAnsi="Angsana New" w:hint="cs"/>
          <w:sz w:val="30"/>
          <w:szCs w:val="30"/>
          <w:cs/>
        </w:rPr>
        <w:t>ก</w:t>
      </w:r>
      <w:r w:rsidRPr="00373678">
        <w:rPr>
          <w:rFonts w:ascii="Angsana New" w:hAnsi="Angsana New" w:hint="cs"/>
          <w:sz w:val="30"/>
          <w:szCs w:val="30"/>
          <w:cs/>
        </w:rPr>
        <w:t>ารบัญชีด้านผู้ลงทุนมูลค่าตามบัญชีของค่าความนิยมรวมอยู่ใน</w:t>
      </w:r>
      <w:r w:rsidRPr="00373678">
        <w:rPr>
          <w:rFonts w:ascii="Angsana New" w:hAnsi="Angsana New"/>
          <w:sz w:val="30"/>
          <w:szCs w:val="30"/>
          <w:cs/>
        </w:rPr>
        <w:t>มูลค่าตามบัญชี</w:t>
      </w:r>
      <w:r w:rsidRPr="00373678">
        <w:rPr>
          <w:rFonts w:ascii="Angsana New" w:hAnsi="Angsana New" w:hint="cs"/>
          <w:sz w:val="30"/>
          <w:szCs w:val="30"/>
          <w:cs/>
        </w:rPr>
        <w:t>ของ</w:t>
      </w:r>
      <w:r w:rsidRPr="00373678">
        <w:rPr>
          <w:rFonts w:ascii="Angsana New" w:hAnsi="Angsana New"/>
          <w:sz w:val="30"/>
          <w:szCs w:val="30"/>
          <w:cs/>
        </w:rPr>
        <w:t xml:space="preserve">เงินลงทุน </w:t>
      </w:r>
      <w:r w:rsidRPr="00373678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373678">
        <w:rPr>
          <w:rFonts w:ascii="Angsana New" w:hAnsi="Angsana New"/>
          <w:sz w:val="30"/>
          <w:szCs w:val="30"/>
          <w:cs/>
        </w:rPr>
        <w:t>ผลขาดทุนจากการด้อยค่าใน</w:t>
      </w:r>
      <w:r w:rsidRPr="00373678">
        <w:rPr>
          <w:rFonts w:ascii="Angsana New" w:hAnsi="Angsana New" w:hint="cs"/>
          <w:sz w:val="30"/>
          <w:szCs w:val="30"/>
          <w:cs/>
        </w:rPr>
        <w:t>เงินลงทุน</w:t>
      </w:r>
      <w:r w:rsidRPr="00373678">
        <w:rPr>
          <w:rFonts w:ascii="Angsana New" w:hAnsi="Angsana New"/>
          <w:sz w:val="30"/>
          <w:szCs w:val="30"/>
          <w:cs/>
        </w:rPr>
        <w:t>ต้องไม่ถูกปันส่วนให้สินทรัพย์ใด ๆ ที่เป็นส่วนหนึ่</w:t>
      </w:r>
      <w:r w:rsidRPr="007A299D">
        <w:rPr>
          <w:rFonts w:ascii="Angsana New" w:hAnsi="Angsana New"/>
          <w:sz w:val="30"/>
          <w:szCs w:val="30"/>
          <w:cs/>
        </w:rPr>
        <w:t>งของมูลค่าตามบัญชีของเงินลงทุนรวมถึงค่า</w:t>
      </w:r>
      <w:r w:rsidRPr="007A299D">
        <w:rPr>
          <w:rFonts w:ascii="Angsana New" w:hAnsi="Angsana New" w:hint="cs"/>
          <w:sz w:val="30"/>
          <w:szCs w:val="30"/>
          <w:cs/>
        </w:rPr>
        <w:t>ความ</w:t>
      </w:r>
      <w:r w:rsidRPr="00CB337D">
        <w:rPr>
          <w:rFonts w:ascii="Angsana New" w:hAnsi="Angsana New"/>
          <w:sz w:val="30"/>
          <w:szCs w:val="30"/>
          <w:cs/>
        </w:rPr>
        <w:t>นิยม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Pr="005A7FEB">
        <w:rPr>
          <w:rFonts w:ascii="Angsana New" w:hAnsi="Angsana New"/>
          <w:sz w:val="30"/>
          <w:szCs w:val="30"/>
          <w:cs/>
        </w:rPr>
        <w:t xml:space="preserve">สินทรัพย์ไม่มีตัวตนที่กลุ่มบริษัทซื้อมาและมีอายุการใช้งานจำกัด </w:t>
      </w:r>
      <w:r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5A7FEB">
        <w:rPr>
          <w:rFonts w:ascii="Angsana New" w:hAnsi="Angsana New"/>
          <w:sz w:val="30"/>
          <w:szCs w:val="30"/>
          <w:cs/>
        </w:rPr>
        <w:t>วัดมูลค่าด้วยราคาทุนหักค่าตัดจำหน่ายสะสมและผลขาดทุนจากการด้อยค่าสะสม</w:t>
      </w:r>
    </w:p>
    <w:p w14:paraId="0912B513" w14:textId="42E7568B" w:rsidR="00D2528B" w:rsidRDefault="00D2528B" w:rsidP="00D25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BA62CF9" w14:textId="77777777" w:rsidR="006D619F" w:rsidRPr="006D619F" w:rsidRDefault="006D619F" w:rsidP="006D61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6D619F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สินทรัพย์ไม่มีตัวตนอื่น ๆ</w:t>
      </w:r>
    </w:p>
    <w:p w14:paraId="0117F320" w14:textId="77777777" w:rsidR="006D619F" w:rsidRPr="00891863" w:rsidRDefault="006D619F" w:rsidP="006D6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0ED6BB9D" w14:textId="4CDAAFEF" w:rsidR="006D619F" w:rsidRPr="006D619F" w:rsidRDefault="006D619F" w:rsidP="006D61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/>
          <w:sz w:val="30"/>
          <w:szCs w:val="30"/>
          <w:cs/>
        </w:rPr>
        <w:t xml:space="preserve">สินทรัพย์ไม่มีตัวตนอื่นๆ ที่กลุ่มบริษัทซื้อมาและมีอายุการใช้งานจำกัด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 </w:t>
      </w:r>
    </w:p>
    <w:p w14:paraId="60728375" w14:textId="242A112C" w:rsidR="006D619F" w:rsidRDefault="006D6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E73095E" w14:textId="77777777" w:rsidR="008F65FE" w:rsidRPr="007A6CF5" w:rsidRDefault="008F65FE" w:rsidP="008F65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A6CF5">
        <w:rPr>
          <w:rFonts w:ascii="Angsana New" w:hAnsi="Angsana New" w:hint="cs"/>
          <w:i/>
          <w:iCs/>
          <w:sz w:val="30"/>
          <w:szCs w:val="30"/>
          <w:cs/>
        </w:rPr>
        <w:t>ค่าตัดจำหน่าย</w:t>
      </w:r>
    </w:p>
    <w:p w14:paraId="0E3B19DE" w14:textId="77777777" w:rsidR="002C16D5" w:rsidRPr="007A6CF5" w:rsidRDefault="002C16D5" w:rsidP="008F65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5C0E67" w14:textId="77777777" w:rsidR="008F65FE" w:rsidRPr="006D619F" w:rsidRDefault="008F65FE" w:rsidP="006D61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A6CF5">
        <w:rPr>
          <w:rFonts w:ascii="Angsana New" w:hAnsi="Angsana New" w:hint="cs"/>
          <w:sz w:val="30"/>
          <w:szCs w:val="30"/>
          <w:cs/>
        </w:rPr>
        <w:t>ค่าตัดจำหน่ายคำนวณจาก</w:t>
      </w:r>
      <w:r w:rsidRPr="006D619F">
        <w:rPr>
          <w:rFonts w:ascii="Angsana New" w:hAnsi="Angsana New" w:hint="cs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42A13419" w14:textId="77777777" w:rsidR="008F65FE" w:rsidRPr="007A6CF5" w:rsidRDefault="008F65FE" w:rsidP="008F65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5713318" w14:textId="57F3439E" w:rsidR="008F65FE" w:rsidRPr="007A6CF5" w:rsidRDefault="008F65FE" w:rsidP="006D61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A6CF5">
        <w:rPr>
          <w:rFonts w:ascii="Angsana New" w:hAnsi="Angsana New" w:hint="cs"/>
          <w:sz w:val="30"/>
          <w:szCs w:val="30"/>
          <w:cs/>
        </w:rPr>
        <w:lastRenderedPageBreak/>
        <w:t>ค่าตัดจำหน่ายรับรู้ในกำไรหรือขาดทุน</w:t>
      </w:r>
      <w:r w:rsidRPr="007A6CF5">
        <w:rPr>
          <w:rFonts w:ascii="Angsana New" w:hAnsi="Angsana New"/>
          <w:sz w:val="30"/>
          <w:szCs w:val="30"/>
          <w:cs/>
        </w:rPr>
        <w:t>โดยวิธีเส้นตรง</w:t>
      </w:r>
      <w:r w:rsidRPr="007A6CF5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Pr="007A6CF5">
        <w:rPr>
          <w:rFonts w:ascii="Angsana New" w:hAnsi="Angsana New"/>
          <w:sz w:val="30"/>
          <w:szCs w:val="30"/>
          <w:cs/>
        </w:rPr>
        <w:t>รูปแบบที่คาดว่าจะได้รั</w:t>
      </w:r>
      <w:r w:rsidR="005876C2" w:rsidRPr="007A6CF5">
        <w:rPr>
          <w:rFonts w:ascii="Angsana New" w:hAnsi="Angsana New" w:hint="cs"/>
          <w:sz w:val="30"/>
          <w:szCs w:val="30"/>
          <w:cs/>
        </w:rPr>
        <w:t>บ</w:t>
      </w:r>
      <w:r w:rsidRPr="007A6CF5">
        <w:rPr>
          <w:rFonts w:ascii="Angsana New" w:hAnsi="Angsana New"/>
          <w:sz w:val="30"/>
          <w:szCs w:val="30"/>
          <w:cs/>
        </w:rPr>
        <w:t>ประโยชน์เชิงเศรษฐกิจในอนาคตจากสินทรัพย์นั้นตาม</w:t>
      </w:r>
      <w:r w:rsidRPr="007A6CF5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</w:t>
      </w:r>
      <w:r w:rsidRPr="007A6CF5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</w:t>
      </w:r>
      <w:r w:rsidRPr="007A6CF5">
        <w:rPr>
          <w:rFonts w:ascii="Angsana New" w:hAnsi="Angsana New" w:hint="cs"/>
          <w:sz w:val="30"/>
          <w:szCs w:val="30"/>
          <w:cs/>
        </w:rPr>
        <w:t>สำหรับปีปัจจุบันและปีเปรียบเทียบ</w:t>
      </w:r>
      <w:r w:rsidRPr="007A6CF5">
        <w:rPr>
          <w:rFonts w:ascii="Angsana New" w:hAnsi="Angsana New"/>
          <w:sz w:val="30"/>
          <w:szCs w:val="30"/>
          <w:cs/>
        </w:rPr>
        <w:t>แสดงได้ดังนี้</w:t>
      </w:r>
    </w:p>
    <w:p w14:paraId="42C20D0A" w14:textId="77777777" w:rsidR="008F65FE" w:rsidRPr="007A6CF5" w:rsidRDefault="008F65FE" w:rsidP="00644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248"/>
        <w:gridCol w:w="1297"/>
        <w:gridCol w:w="3212"/>
      </w:tblGrid>
      <w:tr w:rsidR="008F65FE" w:rsidRPr="007A6CF5" w14:paraId="48D45162" w14:textId="77777777" w:rsidTr="00696103">
        <w:tc>
          <w:tcPr>
            <w:tcW w:w="4248" w:type="dxa"/>
          </w:tcPr>
          <w:p w14:paraId="297B12FF" w14:textId="77777777" w:rsidR="008F65FE" w:rsidRPr="007A6CF5" w:rsidRDefault="008F65FE" w:rsidP="00E9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A6CF5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</w:t>
            </w:r>
            <w:r w:rsidRPr="007A6CF5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297" w:type="dxa"/>
          </w:tcPr>
          <w:p w14:paraId="71949CB9" w14:textId="35DE473C" w:rsidR="008F65FE" w:rsidRPr="007A6CF5" w:rsidRDefault="008F65FE" w:rsidP="000E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6CF5">
              <w:rPr>
                <w:rFonts w:ascii="Angsana New" w:hAnsi="Angsana New"/>
                <w:sz w:val="30"/>
                <w:szCs w:val="30"/>
              </w:rPr>
              <w:t>3</w:t>
            </w:r>
            <w:r w:rsidR="00F72653" w:rsidRPr="007A6C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96103" w:rsidRPr="007A6CF5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696103" w:rsidRPr="007A6CF5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212" w:type="dxa"/>
          </w:tcPr>
          <w:p w14:paraId="6D4D481C" w14:textId="77777777" w:rsidR="008F65FE" w:rsidRPr="007A6CF5" w:rsidRDefault="008F65FE" w:rsidP="000E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A6CF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1442F625" w14:textId="77777777" w:rsidR="008F65FE" w:rsidRPr="007A6CF5" w:rsidRDefault="008F65FE" w:rsidP="008F65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3"/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0872FF97" w14:textId="43F02D44" w:rsidR="004E6884" w:rsidRPr="007A6CF5" w:rsidRDefault="008F65FE" w:rsidP="001A187C">
      <w:pPr>
        <w:ind w:left="540"/>
        <w:jc w:val="thaiDistribute"/>
        <w:rPr>
          <w:sz w:val="30"/>
          <w:szCs w:val="30"/>
        </w:rPr>
      </w:pPr>
      <w:r w:rsidRPr="007A6CF5">
        <w:rPr>
          <w:rFonts w:ascii="Angsana New" w:hAnsi="Angsana New" w:hint="cs"/>
          <w:sz w:val="30"/>
          <w:szCs w:val="30"/>
          <w:cs/>
        </w:rPr>
        <w:t>วิธีการตัดจำหน่าย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  <w:r w:rsidRPr="007A6CF5" w:rsidDel="00E44C55">
        <w:rPr>
          <w:sz w:val="30"/>
          <w:szCs w:val="30"/>
          <w:cs/>
        </w:rPr>
        <w:t xml:space="preserve"> </w:t>
      </w:r>
    </w:p>
    <w:p w14:paraId="70056184" w14:textId="77777777" w:rsidR="007A6CF5" w:rsidRPr="007A6CF5" w:rsidRDefault="007A6CF5" w:rsidP="001A187C">
      <w:pPr>
        <w:ind w:left="540"/>
        <w:jc w:val="thaiDistribute"/>
        <w:rPr>
          <w:sz w:val="30"/>
          <w:szCs w:val="30"/>
          <w:cs/>
        </w:rPr>
      </w:pPr>
    </w:p>
    <w:p w14:paraId="7F4801AF" w14:textId="149C8052" w:rsidR="00000EFE" w:rsidRPr="007A6CF5" w:rsidRDefault="00000EFE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A6CF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21686A94" w14:textId="57891B84" w:rsidR="00000EFE" w:rsidRPr="00950A13" w:rsidRDefault="00000EFE" w:rsidP="00000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94CAD37" w14:textId="2254DD23" w:rsidR="00000EFE" w:rsidRPr="00950A13" w:rsidRDefault="00000EFE" w:rsidP="00000EFE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50A1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950A13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1 </w:t>
      </w:r>
      <w:r w:rsidRPr="00950A1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มกราคม </w:t>
      </w:r>
      <w:r w:rsidRPr="00950A13">
        <w:rPr>
          <w:rFonts w:ascii="Angsana New" w:hAnsi="Angsana New" w:hint="cs"/>
          <w:b/>
          <w:bCs/>
          <w:i/>
          <w:iCs/>
          <w:sz w:val="30"/>
          <w:szCs w:val="30"/>
        </w:rPr>
        <w:t>2563</w:t>
      </w:r>
      <w:r w:rsidRPr="00950A13">
        <w:rPr>
          <w:rFonts w:ascii="Angsana New" w:hAnsi="Angsana New" w:hint="cs"/>
          <w:b/>
          <w:bCs/>
          <w:color w:val="0000FF"/>
          <w:sz w:val="30"/>
          <w:szCs w:val="30"/>
          <w:cs/>
        </w:rPr>
        <w:t xml:space="preserve"> </w:t>
      </w:r>
    </w:p>
    <w:p w14:paraId="6124E59E" w14:textId="77777777" w:rsidR="00EB0E27" w:rsidRPr="00950A13" w:rsidRDefault="00EB0E27" w:rsidP="00EB0E2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08E0A0D" w14:textId="71C98160" w:rsidR="00000EFE" w:rsidRPr="00950A13" w:rsidRDefault="00000EFE" w:rsidP="00EB0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>ณ วันเริ่มต้นของสัญญา</w:t>
      </w:r>
      <w:r w:rsidR="006451E8">
        <w:rPr>
          <w:rFonts w:ascii="Angsana New" w:hAnsi="Angsana New" w:hint="cs"/>
          <w:sz w:val="30"/>
          <w:szCs w:val="30"/>
          <w:cs/>
        </w:rPr>
        <w:t xml:space="preserve"> </w:t>
      </w:r>
      <w:r w:rsidRPr="00950A13">
        <w:rPr>
          <w:rFonts w:ascii="Angsana New" w:hAnsi="Angsana New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กลุ่มบริษัทจะประเมินว่าสัญญาเป็นสัญญาเช่าหรือประกอบด้วยสัญญาเช่าหรือไม่</w:t>
      </w:r>
      <w:r w:rsidR="00EB0E27" w:rsidRPr="00950A13">
        <w:rPr>
          <w:rFonts w:ascii="Angsana New" w:hAnsi="Angsana New"/>
          <w:sz w:val="30"/>
          <w:szCs w:val="30"/>
          <w:cs/>
        </w:rPr>
        <w:t xml:space="preserve">            </w:t>
      </w:r>
      <w:r w:rsidRPr="00950A13">
        <w:rPr>
          <w:rFonts w:ascii="Angsana New" w:hAnsi="Angsana New" w:hint="cs"/>
          <w:sz w:val="30"/>
          <w:szCs w:val="30"/>
          <w:cs/>
        </w:rPr>
        <w:t xml:space="preserve">กลุ่มบริษัทนำคำนิยามของสัญญาเช่าตาม </w:t>
      </w:r>
      <w:r w:rsidRPr="00950A13">
        <w:rPr>
          <w:rFonts w:ascii="Angsana New" w:hAnsi="Angsana New" w:hint="cs"/>
          <w:sz w:val="30"/>
          <w:szCs w:val="30"/>
        </w:rPr>
        <w:t>TFRS 16</w:t>
      </w:r>
      <w:r w:rsidRPr="00950A13">
        <w:rPr>
          <w:rFonts w:ascii="Angsana New" w:hAnsi="Angsana New" w:hint="cs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2236D564" w14:textId="00D762C2" w:rsidR="007A6CF5" w:rsidRPr="00950A13" w:rsidRDefault="00000EFE" w:rsidP="001A187C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 w:rsidRPr="00950A13" w:rsidDel="005868E9">
        <w:rPr>
          <w:rFonts w:ascii="Angsana New" w:hAnsi="Angsana New" w:hint="cs"/>
          <w:sz w:val="30"/>
          <w:szCs w:val="30"/>
          <w:shd w:val="clear" w:color="auto" w:fill="CCCCCC"/>
          <w:cs/>
        </w:rPr>
        <w:t xml:space="preserve"> </w:t>
      </w:r>
    </w:p>
    <w:p w14:paraId="592788A4" w14:textId="77777777" w:rsidR="00000EFE" w:rsidRPr="00950A13" w:rsidRDefault="00000EFE" w:rsidP="00000EFE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50A13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5CB1E287" w14:textId="77777777" w:rsidR="00000EFE" w:rsidRPr="00950A13" w:rsidRDefault="00000EFE" w:rsidP="00000EF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4C44EA" w14:textId="01BEC548" w:rsidR="00000EFE" w:rsidRPr="00950A13" w:rsidRDefault="00000EFE" w:rsidP="00EB0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451E8">
        <w:rPr>
          <w:rFonts w:ascii="Angsana New" w:hAnsi="Angsana New" w:hint="cs"/>
          <w:spacing w:val="-8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</w:t>
      </w:r>
      <w:r w:rsidR="006451E8">
        <w:rPr>
          <w:rFonts w:ascii="Angsana New" w:hAnsi="Angsana New"/>
          <w:sz w:val="30"/>
          <w:szCs w:val="30"/>
          <w:cs/>
        </w:rPr>
        <w:t xml:space="preserve">             </w:t>
      </w:r>
      <w:r w:rsidRPr="00950A13">
        <w:rPr>
          <w:rFonts w:ascii="Angsana New" w:hAnsi="Angsana New" w:hint="cs"/>
          <w:sz w:val="30"/>
          <w:szCs w:val="30"/>
          <w:cs/>
        </w:rPr>
        <w:t xml:space="preserve">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1680B27C" w14:textId="77777777" w:rsidR="008E08C0" w:rsidRPr="00950A13" w:rsidRDefault="008E08C0" w:rsidP="00000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i/>
          <w:iCs/>
          <w:sz w:val="30"/>
          <w:szCs w:val="30"/>
          <w:cs/>
        </w:rPr>
      </w:pPr>
    </w:p>
    <w:p w14:paraId="40BDD22D" w14:textId="177125A5" w:rsidR="00000EFE" w:rsidRDefault="00000EFE" w:rsidP="00EB0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ABDE29C" w14:textId="77777777" w:rsidR="00FB6C3C" w:rsidRPr="00950A13" w:rsidRDefault="00FB6C3C" w:rsidP="00EB0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5AD9B0" w14:textId="456394C6" w:rsidR="00000EFE" w:rsidRPr="00950A13" w:rsidRDefault="00000EFE" w:rsidP="00EB0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</w:t>
      </w:r>
      <w:r w:rsidRPr="00950A13">
        <w:rPr>
          <w:rFonts w:ascii="Angsana New" w:hAnsi="Angsana New" w:hint="cs"/>
          <w:sz w:val="30"/>
          <w:szCs w:val="30"/>
          <w:cs/>
        </w:rPr>
        <w:lastRenderedPageBreak/>
        <w:t>ในสัญญาเช่าที่ได้รับ</w:t>
      </w:r>
      <w:r w:rsidR="00EB0E27" w:rsidRPr="00950A13">
        <w:rPr>
          <w:rFonts w:ascii="Angsana New" w:hAnsi="Angsana New"/>
          <w:sz w:val="30"/>
          <w:szCs w:val="30"/>
          <w:cs/>
        </w:rPr>
        <w:t xml:space="preserve"> </w:t>
      </w:r>
      <w:r w:rsidRPr="00950A13">
        <w:rPr>
          <w:rFonts w:ascii="Angsana New" w:hAnsi="Angsana New" w:hint="cs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662997">
        <w:rPr>
          <w:rFonts w:ascii="Angsana New" w:hAnsi="Angsana New" w:hint="cs"/>
          <w:sz w:val="30"/>
          <w:szCs w:val="30"/>
          <w:cs/>
        </w:rPr>
        <w:t xml:space="preserve"> </w:t>
      </w:r>
      <w:r w:rsidRPr="00950A13">
        <w:rPr>
          <w:rFonts w:ascii="Angsana New" w:hAnsi="Angsana New" w:hint="cs"/>
          <w:sz w:val="30"/>
          <w:szCs w:val="30"/>
          <w:cs/>
        </w:rPr>
        <w:t>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7E5E2AB9" w14:textId="77777777" w:rsidR="00000EFE" w:rsidRPr="00950A13" w:rsidRDefault="00000EFE" w:rsidP="00000EFE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="Angsana New" w:hAnsi="Angsana New"/>
          <w:b/>
          <w:color w:val="0000FF"/>
          <w:sz w:val="30"/>
          <w:szCs w:val="30"/>
        </w:rPr>
      </w:pPr>
    </w:p>
    <w:p w14:paraId="7D99E9B9" w14:textId="41D87B43" w:rsidR="00000EFE" w:rsidRPr="00950A13" w:rsidRDefault="00000EFE" w:rsidP="00EB0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 กลุ่มบริษัทใช้อัตราดอกเบี้ยเงินกู้ยืมส่วนเพิ่มของกลุ่มบริษัท ค่าเช่ารวมถึงค่าเช่าคงที่หักสิ่งจูงใจตามสัญญาเช่าค้างรับ ค่าเช่าผันแปรที่ขึ้นอยู่กับดัชนีหรืออัตรา และจำนวนเงินที่คาดว่าต้องจ่ายภายใต้การรับประกันมูลค่าคงเหลือ ค่าเช่ายังรวมถึงจำนวนเงินที่ต้องจ่ายตามสิทธิเลือกซื้อ สิทธิเลือกในการขยายอายุสัญญาเช่าหรือสิทธิเลือกในการยกเลิกสัญญาเช่า หากกลุ่มบริษัทมีความแน่นอนอย่างสมเหตุสมผลที่จะใช้สิทธิ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</w:t>
      </w:r>
    </w:p>
    <w:p w14:paraId="14A85B6A" w14:textId="77777777" w:rsidR="00000EFE" w:rsidRPr="00950A13" w:rsidRDefault="00000EFE" w:rsidP="00000EFE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="Angsana New" w:hAnsi="Angsana New"/>
          <w:b/>
          <w:sz w:val="30"/>
          <w:szCs w:val="30"/>
        </w:rPr>
      </w:pPr>
    </w:p>
    <w:p w14:paraId="19C7B911" w14:textId="057A9AD0" w:rsidR="00000EFE" w:rsidRPr="00950A13" w:rsidRDefault="00000EFE" w:rsidP="00000EF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E138690" w14:textId="77777777" w:rsidR="00000EFE" w:rsidRPr="00950A13" w:rsidRDefault="00000EFE" w:rsidP="00000EFE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="Angsana New" w:hAnsi="Angsana New"/>
          <w:sz w:val="30"/>
          <w:szCs w:val="30"/>
        </w:rPr>
      </w:pPr>
    </w:p>
    <w:p w14:paraId="6E1DFD6E" w14:textId="49328437" w:rsidR="00000EFE" w:rsidRPr="00950A13" w:rsidRDefault="00000EFE" w:rsidP="00000EF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7A8D4A8A" w14:textId="77777777" w:rsidR="006D619F" w:rsidRPr="00950A13" w:rsidRDefault="006D619F" w:rsidP="00000EF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54125E54" w14:textId="25672402" w:rsidR="00EB0E27" w:rsidRPr="00950A13" w:rsidRDefault="00EB0E27" w:rsidP="00EB0E2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color w:val="0000FF"/>
          <w:sz w:val="30"/>
          <w:szCs w:val="30"/>
        </w:rPr>
      </w:pPr>
      <w:r w:rsidRPr="00950A1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950A13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1 </w:t>
      </w:r>
      <w:r w:rsidRPr="00950A1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มกราคม </w:t>
      </w:r>
      <w:r w:rsidRPr="00950A13">
        <w:rPr>
          <w:rFonts w:ascii="Angsana New" w:hAnsi="Angsana New" w:hint="cs"/>
          <w:b/>
          <w:bCs/>
          <w:i/>
          <w:iCs/>
          <w:sz w:val="30"/>
          <w:szCs w:val="30"/>
        </w:rPr>
        <w:t>2563</w:t>
      </w:r>
    </w:p>
    <w:p w14:paraId="5FB9AD82" w14:textId="77777777" w:rsidR="00EB0E27" w:rsidRPr="00950A13" w:rsidRDefault="00EB0E27" w:rsidP="00EB0E2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71422AC4" w14:textId="0C14B22B" w:rsidR="00EB0E27" w:rsidRPr="00950A13" w:rsidRDefault="00EB0E27" w:rsidP="00F9731D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>ในฐานะผู้เช่า สัญญา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 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14:paraId="3092A5F8" w14:textId="26D2941B" w:rsidR="00F9731D" w:rsidRDefault="00EB0E27" w:rsidP="007A6CF5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lastRenderedPageBreak/>
        <w:t>สินทรัพย์ภายใต้สัญญาเช่าอื่นได้จัดประเภทเป็นสัญญาเช่าดำเนินงานและค่าเช่าจ่ายบันทึกในกำไรหรือขาดทุนโดยวิธีเส้นตรงตลอดอายุสัญญาเช่า  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77889E7B" w14:textId="77777777" w:rsidR="007A6CF5" w:rsidRPr="007A6CF5" w:rsidRDefault="007A6CF5" w:rsidP="007A6CF5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F612FE" w14:textId="48354E50" w:rsidR="00607EC4" w:rsidRPr="00950A13" w:rsidRDefault="00607EC4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50A13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  <w:r w:rsidR="00F9731D" w:rsidRPr="00950A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สินทรัพย์ทางการเงิน</w:t>
      </w:r>
    </w:p>
    <w:p w14:paraId="400A2868" w14:textId="40731189" w:rsidR="00F9731D" w:rsidRPr="006D619F" w:rsidRDefault="00F9731D" w:rsidP="00F97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389AD95" w14:textId="77777777" w:rsidR="00F9731D" w:rsidRPr="00950A13" w:rsidRDefault="00F9731D" w:rsidP="00F97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50A1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950A13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1 </w:t>
      </w:r>
      <w:r w:rsidRPr="00950A1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มกราคม </w:t>
      </w:r>
      <w:r w:rsidRPr="00950A13">
        <w:rPr>
          <w:rFonts w:ascii="Angsana New" w:hAnsi="Angsana New" w:hint="cs"/>
          <w:b/>
          <w:bCs/>
          <w:i/>
          <w:iCs/>
          <w:sz w:val="30"/>
          <w:szCs w:val="30"/>
        </w:rPr>
        <w:t>2563</w:t>
      </w:r>
    </w:p>
    <w:p w14:paraId="53D4DE95" w14:textId="77777777" w:rsidR="00F9731D" w:rsidRPr="00950A13" w:rsidRDefault="00F9731D" w:rsidP="00F9731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86BCF79" w14:textId="36058890" w:rsidR="00F9731D" w:rsidRPr="00950A13" w:rsidRDefault="00F9731D" w:rsidP="0066012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ลูกหนี้การค้าและลูกหนี้อื่น รวมถึงเงินให้กู้ยืมแก่กิจการอื่นและกิจการที่เกี่ยวข้องกัน) เงินลงทุนในตราสารหนี้ที่วัดมูลค่าด้วยมูลค่ายุติธรรมผ่านกำไรขาดทุนเบ็ดเสร็จอื่น สินทรัพย์ที่เกิดจากสัญญา ลูกหนี้ตามสัญญาเช่าและวงเงินให้สินเชื่อที่อนุมัติและไม่ได้วัดมูลค่าด้วยมูลค่ายุติธรรมผ่านกำไรหรือขาดทุน</w:t>
      </w:r>
    </w:p>
    <w:p w14:paraId="5D91A921" w14:textId="77777777" w:rsidR="007A6CF5" w:rsidRDefault="007A6CF5" w:rsidP="001A187C">
      <w:pPr>
        <w:jc w:val="thaiDistribute"/>
        <w:rPr>
          <w:rFonts w:ascii="Angsana New" w:hAnsi="Angsana New"/>
          <w:sz w:val="30"/>
          <w:szCs w:val="30"/>
        </w:rPr>
      </w:pPr>
    </w:p>
    <w:p w14:paraId="53834127" w14:textId="77777777" w:rsidR="00F9731D" w:rsidRPr="00950A13" w:rsidRDefault="00F9731D" w:rsidP="00F9731D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950A13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6D675347" w14:textId="77777777" w:rsidR="00F9731D" w:rsidRPr="007A6CF5" w:rsidRDefault="00F9731D" w:rsidP="00F9731D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FF2AA07" w14:textId="3A1366D0" w:rsidR="00F9731D" w:rsidRPr="00950A13" w:rsidRDefault="00F9731D" w:rsidP="0066012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 w:rsidR="00B403FF">
        <w:rPr>
          <w:rFonts w:ascii="Angsana New" w:hAnsi="Angsana New"/>
          <w:sz w:val="30"/>
          <w:szCs w:val="30"/>
          <w:cs/>
        </w:rPr>
        <w:t xml:space="preserve">              </w:t>
      </w:r>
      <w:r w:rsidRPr="00B403FF">
        <w:rPr>
          <w:rFonts w:ascii="Angsana New" w:hAnsi="Angsana New" w:hint="cs"/>
          <w:spacing w:val="-6"/>
          <w:sz w:val="30"/>
          <w:szCs w:val="30"/>
          <w:cs/>
        </w:rPr>
        <w:t>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</w:t>
      </w:r>
      <w:r w:rsidRPr="00950A13">
        <w:rPr>
          <w:rFonts w:ascii="Angsana New" w:hAnsi="Angsana New" w:hint="cs"/>
          <w:sz w:val="30"/>
          <w:szCs w:val="30"/>
          <w:cs/>
        </w:rPr>
        <w:t>ที่กิจการจะต้องจ่ายตามสัญญาและกระแสเงินสดที่กลุ่มบริษัทคาดว่าจะได้รับ) ผลขาดทุนด้านเครดิตที่คาดว่าจะเกิดขึ้น</w:t>
      </w:r>
      <w:r w:rsidR="0066012E" w:rsidRPr="00950A13">
        <w:rPr>
          <w:rFonts w:ascii="Angsana New" w:hAnsi="Angsana New"/>
          <w:sz w:val="30"/>
          <w:szCs w:val="30"/>
          <w:cs/>
        </w:rPr>
        <w:t xml:space="preserve"> </w:t>
      </w:r>
      <w:r w:rsidRPr="00950A13">
        <w:rPr>
          <w:rFonts w:ascii="Angsana New" w:hAnsi="Angsana New" w:hint="cs"/>
          <w:sz w:val="30"/>
          <w:szCs w:val="30"/>
          <w:cs/>
        </w:rPr>
        <w:t xml:space="preserve">คิดลดด้วยอัตราดอกเบี้ยที่แท้จริงของสินทรัพย์ทางการเงิน </w:t>
      </w:r>
    </w:p>
    <w:p w14:paraId="537A272B" w14:textId="77777777" w:rsidR="006D619F" w:rsidRPr="007A6CF5" w:rsidRDefault="006D619F" w:rsidP="00B403FF">
      <w:pPr>
        <w:jc w:val="thaiDistribute"/>
        <w:rPr>
          <w:rFonts w:ascii="Angsana New" w:hAnsi="Angsana New"/>
          <w:sz w:val="22"/>
          <w:szCs w:val="22"/>
        </w:rPr>
      </w:pPr>
    </w:p>
    <w:p w14:paraId="21921212" w14:textId="77777777" w:rsidR="00F9731D" w:rsidRPr="00950A13" w:rsidRDefault="00F9731D" w:rsidP="00F9731D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950A13">
        <w:rPr>
          <w:rFonts w:ascii="Angsana New" w:hAnsi="Angsana New" w:hint="cs"/>
          <w:color w:val="000000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14:paraId="7BCBFB40" w14:textId="516C40E0" w:rsidR="00F9731D" w:rsidRPr="00950A13" w:rsidRDefault="00F9731D" w:rsidP="00F9731D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950A13">
        <w:rPr>
          <w:rFonts w:ascii="Angsana New" w:hAnsi="Angsana New" w:hint="cs"/>
          <w:color w:val="000000"/>
          <w:sz w:val="30"/>
          <w:szCs w:val="30"/>
          <w:cs/>
        </w:rPr>
        <w:t>ผลขาดทุนด้านเครดิตที่คาดว่าจะเกิดขึ้นในอีก</w:t>
      </w:r>
      <w:r w:rsidR="00956BC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50A13">
        <w:rPr>
          <w:rFonts w:ascii="Angsana New" w:hAnsi="Angsana New" w:hint="cs"/>
          <w:color w:val="000000"/>
          <w:sz w:val="30"/>
          <w:szCs w:val="30"/>
        </w:rPr>
        <w:t xml:space="preserve">12 </w:t>
      </w:r>
      <w:r w:rsidRPr="00950A13">
        <w:rPr>
          <w:rFonts w:ascii="Angsana New" w:hAnsi="Angsana New" w:hint="cs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950A13">
        <w:rPr>
          <w:rFonts w:ascii="Angsana New" w:hAnsi="Angsana New" w:hint="cs"/>
          <w:color w:val="000000"/>
          <w:sz w:val="30"/>
          <w:szCs w:val="30"/>
        </w:rPr>
        <w:t xml:space="preserve">12 </w:t>
      </w:r>
      <w:r w:rsidRPr="00950A13">
        <w:rPr>
          <w:rFonts w:ascii="Angsana New" w:hAnsi="Angsana New" w:hint="cs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 หรือ</w:t>
      </w:r>
    </w:p>
    <w:p w14:paraId="5B72C7BA" w14:textId="77777777" w:rsidR="00F9731D" w:rsidRPr="00950A13" w:rsidRDefault="00F9731D" w:rsidP="00F9731D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950A13">
        <w:rPr>
          <w:rFonts w:ascii="Angsana New" w:hAnsi="Angsana New" w:hint="cs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5D64FF9D" w14:textId="77777777" w:rsidR="00F9731D" w:rsidRPr="007A6CF5" w:rsidRDefault="00F9731D" w:rsidP="00F9731D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06AF0A19" w14:textId="4CCFA524" w:rsidR="00F9731D" w:rsidRPr="00950A13" w:rsidRDefault="00F9731D" w:rsidP="00F9731D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950A13">
        <w:rPr>
          <w:rFonts w:ascii="Angsana New" w:hAnsi="Angsana New" w:hint="cs"/>
          <w:color w:val="000000"/>
          <w:sz w:val="30"/>
          <w:szCs w:val="30"/>
          <w:cs/>
        </w:rPr>
        <w:t>ค่าเผื่อผลขาดทุนสำหรับลูกหนี้การค้า ลูกหนี้ตามสัญญาเช่า และสินทรัพย์ที่เกิดจากสัญญ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00F4CAC" w14:textId="76CCB43F" w:rsidR="00F9731D" w:rsidRPr="00950A13" w:rsidRDefault="00F9731D" w:rsidP="0066012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lastRenderedPageBreak/>
        <w:t xml:space="preserve">ค่าเผื่อผลขาดทุนด้านเครดิตสำหรับสินทรัพย์ทางการเงินอื่น 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950A13">
        <w:rPr>
          <w:rFonts w:ascii="Angsana New" w:hAnsi="Angsana New" w:hint="cs"/>
          <w:sz w:val="30"/>
          <w:szCs w:val="30"/>
        </w:rPr>
        <w:t xml:space="preserve">12 </w:t>
      </w:r>
      <w:r w:rsidRPr="00950A13">
        <w:rPr>
          <w:rFonts w:ascii="Angsana New" w:hAnsi="Angsana New" w:hint="cs"/>
          <w:sz w:val="30"/>
          <w:szCs w:val="30"/>
          <w:cs/>
        </w:rPr>
        <w:t xml:space="preserve"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         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262BD431" w14:textId="77777777" w:rsidR="00F9731D" w:rsidRPr="007A6CF5" w:rsidRDefault="00F9731D" w:rsidP="00F9731D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eastAsia="Calibri" w:hAnsi="Angsana New"/>
          <w:b/>
          <w:bCs/>
          <w:color w:val="0000FF"/>
          <w:sz w:val="22"/>
        </w:rPr>
      </w:pPr>
    </w:p>
    <w:p w14:paraId="75FD4FCD" w14:textId="77017F10" w:rsidR="00F9731D" w:rsidRPr="00950A13" w:rsidRDefault="00F9731D" w:rsidP="0066012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</w:t>
      </w:r>
    </w:p>
    <w:p w14:paraId="713075AE" w14:textId="77777777" w:rsidR="00F9731D" w:rsidRPr="007A6CF5" w:rsidRDefault="00F9731D" w:rsidP="0066012E">
      <w:pPr>
        <w:pStyle w:val="BodyText"/>
        <w:spacing w:after="0"/>
        <w:ind w:left="540"/>
        <w:jc w:val="thaiDistribute"/>
        <w:rPr>
          <w:rFonts w:ascii="Angsana New" w:hAnsi="Angsana New"/>
          <w:sz w:val="22"/>
          <w:szCs w:val="22"/>
        </w:rPr>
      </w:pPr>
    </w:p>
    <w:p w14:paraId="6B1F832D" w14:textId="758DCC69" w:rsidR="00F9731D" w:rsidRPr="00950A13" w:rsidRDefault="00F9731D" w:rsidP="0066012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950A13">
        <w:rPr>
          <w:rFonts w:ascii="Angsana New" w:hAnsi="Angsana New" w:hint="cs"/>
          <w:sz w:val="30"/>
          <w:szCs w:val="30"/>
        </w:rPr>
        <w:t xml:space="preserve">30 </w:t>
      </w:r>
      <w:r w:rsidRPr="00950A13">
        <w:rPr>
          <w:rFonts w:ascii="Angsana New" w:hAnsi="Angsana New" w:hint="cs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2F85600" w14:textId="77777777" w:rsidR="00F9731D" w:rsidRPr="00950A13" w:rsidRDefault="00F9731D" w:rsidP="00F9731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C081331" w14:textId="68AA9C44" w:rsidR="00F9731D" w:rsidRPr="00950A13" w:rsidRDefault="00F9731D" w:rsidP="00F9731D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950A13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950A13">
        <w:rPr>
          <w:rFonts w:ascii="Angsana New" w:hAnsi="Angsana New" w:hint="cs"/>
          <w:color w:val="000000"/>
          <w:sz w:val="30"/>
          <w:szCs w:val="30"/>
          <w:cs/>
        </w:rPr>
        <w:t xml:space="preserve">พิจารณาว่าสินทรัพย์ทางการเงินจะเกิดการผิดสัญญาเมื่อ </w:t>
      </w:r>
    </w:p>
    <w:p w14:paraId="5CD52CCB" w14:textId="4BAF4999" w:rsidR="00F9731D" w:rsidRPr="00950A13" w:rsidRDefault="00F9731D" w:rsidP="00F9731D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950A13">
        <w:rPr>
          <w:rFonts w:ascii="Angsana New" w:hAnsi="Angsana New" w:hint="cs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</w:t>
      </w:r>
      <w:r w:rsidRPr="00950A13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950A13">
        <w:rPr>
          <w:rFonts w:ascii="Angsana New" w:hAnsi="Angsana New" w:hint="cs"/>
          <w:color w:val="000000"/>
          <w:sz w:val="30"/>
          <w:szCs w:val="30"/>
          <w:cs/>
        </w:rPr>
        <w:t>ได้เต็มจำนวน อีกทั้ง</w:t>
      </w:r>
      <w:r w:rsidRPr="00950A13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950A13">
        <w:rPr>
          <w:rFonts w:ascii="Angsana New" w:hAnsi="Angsana New" w:hint="cs"/>
          <w:color w:val="000000"/>
          <w:sz w:val="30"/>
          <w:szCs w:val="30"/>
          <w:cs/>
        </w:rPr>
        <w:t xml:space="preserve">ไม่มีสิทธิในการไล่เบี้ย เช่น การยึดหลักประกัน (หากมีการวางหลักประกัน) หรือ </w:t>
      </w:r>
    </w:p>
    <w:p w14:paraId="79245A75" w14:textId="77777777" w:rsidR="00F9731D" w:rsidRPr="00950A13" w:rsidRDefault="00F9731D" w:rsidP="00F9731D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950A13">
        <w:rPr>
          <w:rFonts w:ascii="Angsana New" w:hAnsi="Angsana New" w:hint="cs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950A13">
        <w:rPr>
          <w:rFonts w:ascii="Angsana New" w:hAnsi="Angsana New" w:hint="cs"/>
          <w:color w:val="000000"/>
          <w:sz w:val="30"/>
          <w:szCs w:val="30"/>
        </w:rPr>
        <w:t xml:space="preserve">90 </w:t>
      </w:r>
      <w:r w:rsidRPr="00950A13">
        <w:rPr>
          <w:rFonts w:ascii="Angsana New" w:hAnsi="Angsana New" w:hint="cs"/>
          <w:color w:val="000000"/>
          <w:sz w:val="30"/>
          <w:szCs w:val="30"/>
          <w:cs/>
        </w:rPr>
        <w:t>วัน</w:t>
      </w:r>
    </w:p>
    <w:p w14:paraId="02AF3E3B" w14:textId="77777777" w:rsidR="00F9731D" w:rsidRPr="00950A13" w:rsidRDefault="00F9731D" w:rsidP="00F9731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F31D80" w14:textId="1EA73E56" w:rsidR="00F9731D" w:rsidRPr="00950A13" w:rsidRDefault="00F9731D" w:rsidP="0066012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161FE">
        <w:rPr>
          <w:rFonts w:ascii="Angsana New" w:hAnsi="Angsana New" w:hint="cs"/>
          <w:spacing w:val="2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</w:t>
      </w:r>
      <w:r w:rsidRPr="00950A13">
        <w:rPr>
          <w:rFonts w:ascii="Angsana New" w:hAnsi="Angsana New" w:hint="cs"/>
          <w:sz w:val="30"/>
          <w:szCs w:val="30"/>
          <w:cs/>
        </w:rPr>
        <w:t>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</w:t>
      </w:r>
    </w:p>
    <w:p w14:paraId="64BF7697" w14:textId="77777777" w:rsidR="00F9731D" w:rsidRPr="00950A13" w:rsidRDefault="00F9731D" w:rsidP="0066012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356D74" w14:textId="4A640199" w:rsidR="00F9731D" w:rsidRPr="00950A13" w:rsidRDefault="00F9731D" w:rsidP="0066012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50A13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เงินลงทุนในตราสารหนี้ที่วัดมูลค่าด้วยมูลค่ายุติธรรมผ่านกำไรขาดทุนเบ็ดเสร็จอื่นซึ่งกลุ่มบริษัทรับรู้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6D008501" w14:textId="77777777" w:rsidR="001A187C" w:rsidRPr="007A6CF5" w:rsidRDefault="001A187C" w:rsidP="007A6CF5">
      <w:pPr>
        <w:tabs>
          <w:tab w:val="left" w:pos="630"/>
          <w:tab w:val="left" w:pos="720"/>
        </w:tabs>
        <w:rPr>
          <w:rFonts w:ascii="Angsana New" w:eastAsia="EucrosiaUPCBold" w:hAnsi="Angsana New"/>
          <w:i/>
          <w:iCs/>
          <w:sz w:val="30"/>
          <w:szCs w:val="30"/>
        </w:rPr>
      </w:pPr>
    </w:p>
    <w:p w14:paraId="278499A3" w14:textId="77777777" w:rsidR="00E171FF" w:rsidRDefault="00E171FF" w:rsidP="00F9731D">
      <w:pPr>
        <w:pStyle w:val="ListParagraph"/>
        <w:tabs>
          <w:tab w:val="left" w:pos="630"/>
          <w:tab w:val="left" w:pos="720"/>
        </w:tabs>
        <w:ind w:left="540"/>
        <w:rPr>
          <w:rFonts w:ascii="Angsana New" w:eastAsia="EucrosiaUPCBold" w:hAnsi="Angsana New"/>
          <w:i/>
          <w:iCs/>
          <w:sz w:val="30"/>
          <w:szCs w:val="30"/>
        </w:rPr>
      </w:pPr>
    </w:p>
    <w:p w14:paraId="11D346AB" w14:textId="77777777" w:rsidR="00E171FF" w:rsidRDefault="00E171FF" w:rsidP="00F9731D">
      <w:pPr>
        <w:pStyle w:val="ListParagraph"/>
        <w:tabs>
          <w:tab w:val="left" w:pos="630"/>
          <w:tab w:val="left" w:pos="720"/>
        </w:tabs>
        <w:ind w:left="540"/>
        <w:rPr>
          <w:rFonts w:ascii="Angsana New" w:eastAsia="EucrosiaUPCBold" w:hAnsi="Angsana New"/>
          <w:i/>
          <w:iCs/>
          <w:sz w:val="30"/>
          <w:szCs w:val="30"/>
        </w:rPr>
      </w:pPr>
    </w:p>
    <w:p w14:paraId="5D19EEEF" w14:textId="77777777" w:rsidR="00E171FF" w:rsidRDefault="00E171FF" w:rsidP="00F9731D">
      <w:pPr>
        <w:pStyle w:val="ListParagraph"/>
        <w:tabs>
          <w:tab w:val="left" w:pos="630"/>
          <w:tab w:val="left" w:pos="720"/>
        </w:tabs>
        <w:ind w:left="540"/>
        <w:rPr>
          <w:rFonts w:ascii="Angsana New" w:eastAsia="EucrosiaUPCBold" w:hAnsi="Angsana New"/>
          <w:i/>
          <w:iCs/>
          <w:sz w:val="30"/>
          <w:szCs w:val="30"/>
        </w:rPr>
      </w:pPr>
    </w:p>
    <w:p w14:paraId="7B312E58" w14:textId="714AC950" w:rsidR="00F9731D" w:rsidRPr="00950A13" w:rsidRDefault="00F9731D" w:rsidP="00F9731D">
      <w:pPr>
        <w:pStyle w:val="ListParagraph"/>
        <w:tabs>
          <w:tab w:val="left" w:pos="630"/>
          <w:tab w:val="left" w:pos="720"/>
        </w:tabs>
        <w:ind w:left="540"/>
        <w:rPr>
          <w:rFonts w:ascii="Angsana New" w:eastAsia="EucrosiaUPCBold" w:hAnsi="Angsana New"/>
          <w:i/>
          <w:iCs/>
          <w:sz w:val="30"/>
          <w:szCs w:val="30"/>
        </w:rPr>
      </w:pPr>
      <w:r w:rsidRPr="00950A13">
        <w:rPr>
          <w:rFonts w:ascii="Angsana New" w:eastAsia="EucrosiaUPCBold" w:hAnsi="Angsana New" w:hint="cs"/>
          <w:i/>
          <w:iCs/>
          <w:sz w:val="30"/>
          <w:szCs w:val="30"/>
          <w:cs/>
        </w:rPr>
        <w:lastRenderedPageBreak/>
        <w:t>สินทรัพย์ทางการเงินที่มีการด้อยค่าด้านเครดิต</w:t>
      </w:r>
    </w:p>
    <w:p w14:paraId="28CBCF3F" w14:textId="77777777" w:rsidR="00F9731D" w:rsidRPr="00950A13" w:rsidRDefault="00F9731D" w:rsidP="00F9731D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DA5F4E" w14:textId="30A680FA" w:rsidR="00F9731D" w:rsidRPr="00F05F75" w:rsidRDefault="00F9731D" w:rsidP="00F05F75">
      <w:pPr>
        <w:pStyle w:val="BodyText"/>
        <w:spacing w:after="0"/>
        <w:ind w:left="540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F05F75">
        <w:rPr>
          <w:rFonts w:ascii="Angsana New" w:hAnsi="Angsana New" w:hint="cs"/>
          <w:spacing w:val="6"/>
          <w:sz w:val="30"/>
          <w:szCs w:val="30"/>
          <w:cs/>
        </w:rPr>
        <w:t>ณ วันที่รายงาน</w:t>
      </w:r>
      <w:r w:rsidR="0066012E" w:rsidRPr="00F05F75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F05F75">
        <w:rPr>
          <w:rFonts w:ascii="Angsana New" w:hAnsi="Angsana New" w:hint="cs"/>
          <w:spacing w:val="6"/>
          <w:sz w:val="30"/>
          <w:szCs w:val="30"/>
          <w:cs/>
        </w:rPr>
        <w:t>กลุ่มบริษัทประเมินว่าสินทรัพย์ทางการเงินที่วัดมูลค่าด้วยราคาทุนตัดจำหน่ายและตราสารหนี้ที่</w:t>
      </w:r>
      <w:r w:rsidRPr="00950A13">
        <w:rPr>
          <w:rFonts w:ascii="Angsana New" w:hAnsi="Angsana New" w:hint="cs"/>
          <w:sz w:val="30"/>
          <w:szCs w:val="30"/>
          <w:cs/>
        </w:rPr>
        <w:t>วัดมูลค่าด้วยมูลค่าด้วยมูลค่ายุติธรรมผ่านกำไรขาดทุนเบ็ดเสร็จอื่นเกิดการด้อยค่าด้านเครดิตหรือไม่ สินทรัพย์ทาง</w:t>
      </w:r>
      <w:r w:rsidRPr="00EB07D9">
        <w:rPr>
          <w:rFonts w:ascii="Angsana New" w:hAnsi="Angsana New" w:hint="cs"/>
          <w:spacing w:val="-2"/>
          <w:sz w:val="30"/>
          <w:szCs w:val="30"/>
          <w:cs/>
        </w:rPr>
        <w:t>การเงินมีการ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</w:t>
      </w:r>
      <w:r w:rsidRPr="00950A13">
        <w:rPr>
          <w:rFonts w:ascii="Angsana New" w:hAnsi="Angsana New" w:hint="cs"/>
          <w:sz w:val="30"/>
          <w:szCs w:val="30"/>
          <w:cs/>
        </w:rPr>
        <w:t xml:space="preserve">ต่อกระแสเงินสดที่คาดว่าจะเกิดขึ้นในอนาคตของสินทรัพย์ทางการเงิน สถานการณ์ที่เป็นข้อบ่งชี้ว่าสินทรัพย์ทางการเงินเกิดการด้อยค่าด้านเครดิตรวมถึง การที่ลูกหนี้ประสบปัญหาทางการเงินอย่างมีนัยสำคัญ การผิดสัญญา เช่น การค้างชำระเกินกว่า </w:t>
      </w:r>
      <w:r w:rsidRPr="00950A13">
        <w:rPr>
          <w:rFonts w:ascii="Angsana New" w:hAnsi="Angsana New" w:hint="cs"/>
          <w:sz w:val="30"/>
          <w:szCs w:val="30"/>
        </w:rPr>
        <w:t xml:space="preserve">90 </w:t>
      </w:r>
      <w:r w:rsidRPr="00950A13">
        <w:rPr>
          <w:rFonts w:ascii="Angsana New" w:hAnsi="Angsana New" w:hint="cs"/>
          <w:sz w:val="30"/>
          <w:szCs w:val="30"/>
          <w:cs/>
        </w:rPr>
        <w:t>วัน มีความเป็นไปได้ที่ลูกหนี้จะเข้าสู่การล้มละลาย เป็นต้น</w:t>
      </w:r>
    </w:p>
    <w:p w14:paraId="2D870EC0" w14:textId="46DAA505" w:rsidR="006F35FD" w:rsidRDefault="006F35FD" w:rsidP="001A187C">
      <w:pPr>
        <w:tabs>
          <w:tab w:val="left" w:pos="630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14DA64E" w14:textId="5206FC2E" w:rsidR="00F9731D" w:rsidRPr="00950A13" w:rsidRDefault="00F9731D" w:rsidP="00F9731D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="Angsana New" w:eastAsia="Calibri" w:hAnsi="Angsana New"/>
          <w:b/>
          <w:bCs/>
          <w:color w:val="0000FF"/>
          <w:sz w:val="30"/>
          <w:szCs w:val="30"/>
        </w:rPr>
      </w:pPr>
      <w:r w:rsidRPr="00950A13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การตัดจำหน่าย </w:t>
      </w:r>
    </w:p>
    <w:p w14:paraId="0AF1CDEA" w14:textId="77777777" w:rsidR="00F9731D" w:rsidRPr="00950A13" w:rsidRDefault="00F9731D" w:rsidP="00F9731D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797539BC" w14:textId="6AECC3AB" w:rsidR="00F9731D" w:rsidRPr="00950A13" w:rsidRDefault="00F9731D" w:rsidP="0066012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E267287" w14:textId="13EEE47C" w:rsidR="007A6CF5" w:rsidRPr="00950A13" w:rsidRDefault="00F9731D" w:rsidP="00F9731D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 w:rsidDel="00DE5E64">
        <w:rPr>
          <w:rFonts w:ascii="Angsana New" w:eastAsia="Calibri" w:hAnsi="Angsana New" w:hint="cs"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14:paraId="0309B0B4" w14:textId="77777777" w:rsidR="00F9731D" w:rsidRPr="00950A13" w:rsidRDefault="00F9731D" w:rsidP="00F97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50A1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950A13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1 </w:t>
      </w:r>
      <w:r w:rsidRPr="00950A1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มกราคม </w:t>
      </w:r>
      <w:r w:rsidRPr="00950A13">
        <w:rPr>
          <w:rFonts w:ascii="Angsana New" w:hAnsi="Angsana New" w:hint="cs"/>
          <w:b/>
          <w:bCs/>
          <w:i/>
          <w:iCs/>
          <w:sz w:val="30"/>
          <w:szCs w:val="30"/>
        </w:rPr>
        <w:t>2563</w:t>
      </w:r>
    </w:p>
    <w:p w14:paraId="20439A7A" w14:textId="77777777" w:rsidR="00607EC4" w:rsidRPr="00950A13" w:rsidRDefault="00607EC4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2BC8FFB" w14:textId="18417CD2" w:rsidR="0085117C" w:rsidRPr="006F35FD" w:rsidRDefault="00607EC4" w:rsidP="006F35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CC212A" w:rsidRPr="00950A13">
        <w:rPr>
          <w:rFonts w:ascii="Angsana New" w:hAnsi="Angsana New"/>
          <w:sz w:val="30"/>
          <w:szCs w:val="30"/>
          <w:cs/>
        </w:rPr>
        <w:t xml:space="preserve"> </w:t>
      </w:r>
      <w:r w:rsidR="00CC212A" w:rsidRPr="00950A13">
        <w:rPr>
          <w:rFonts w:ascii="Angsana New" w:hAnsi="Angsana New" w:hint="cs"/>
          <w:sz w:val="30"/>
          <w:szCs w:val="30"/>
          <w:cs/>
        </w:rPr>
        <w:br/>
      </w:r>
      <w:r w:rsidRPr="00950A13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D77CAB"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 xml:space="preserve"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</w:t>
      </w:r>
    </w:p>
    <w:p w14:paraId="26EC824D" w14:textId="77777777" w:rsidR="0085117C" w:rsidRPr="00950A13" w:rsidRDefault="0085117C" w:rsidP="007270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A4F8FF3" w14:textId="5F7A697E" w:rsidR="00336EF5" w:rsidRPr="00950A13" w:rsidRDefault="00607EC4" w:rsidP="007270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 xml:space="preserve"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ขาดทุนซึ่งเคยบันทึกในส่วนของผู้ถือหุ้นจะถูกบันทึกในกำไรหรือขาดทุนโดยไม่ต้องปรับกับสินทรัพย์ทางการเงินดังกล่าว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หักขาดทุนจากการด้อยค่าของสินทรัพย์ทางการเงินนั้นๆ ซึ่งเคยรับรู้แล้วในกำไรหรือขาดทุน </w:t>
      </w:r>
    </w:p>
    <w:p w14:paraId="39523E29" w14:textId="77777777" w:rsidR="004D013A" w:rsidRPr="00950A13" w:rsidRDefault="004D013A" w:rsidP="007270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color w:val="0000FF"/>
          <w:sz w:val="24"/>
          <w:szCs w:val="24"/>
        </w:rPr>
      </w:pPr>
    </w:p>
    <w:p w14:paraId="23277F6A" w14:textId="77777777" w:rsidR="00607EC4" w:rsidRPr="00950A13" w:rsidRDefault="00607EC4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950A13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3D4FDB27" w14:textId="77777777" w:rsidR="00607EC4" w:rsidRPr="00950A13" w:rsidRDefault="00607EC4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8E394FB" w14:textId="4B09B729" w:rsidR="00607EC4" w:rsidRPr="00950A13" w:rsidRDefault="00607EC4" w:rsidP="00DE4D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0F69DFB1" w14:textId="46F01DD1" w:rsidR="001A187C" w:rsidRDefault="001A187C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04B4B059" w14:textId="22DDFC82" w:rsidR="00E171FF" w:rsidRDefault="00E171FF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392CC737" w14:textId="05E36778" w:rsidR="00E171FF" w:rsidRDefault="00E171FF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00051BF2" w14:textId="77777777" w:rsidR="00E171FF" w:rsidRPr="00950A13" w:rsidRDefault="00E171FF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597273B6" w14:textId="77777777" w:rsidR="00607EC4" w:rsidRPr="00950A13" w:rsidRDefault="00607EC4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950A13">
        <w:rPr>
          <w:rFonts w:ascii="Angsana New" w:hAnsi="Angsana New"/>
          <w:iCs/>
          <w:sz w:val="30"/>
          <w:szCs w:val="30"/>
          <w:cs/>
        </w:rPr>
        <w:lastRenderedPageBreak/>
        <w:t>การกลับรายการด้อยค่า</w:t>
      </w:r>
    </w:p>
    <w:p w14:paraId="16CDFF29" w14:textId="77777777" w:rsidR="00607EC4" w:rsidRPr="00950A13" w:rsidRDefault="00607EC4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7C28CE7" w14:textId="5F44AFE2" w:rsidR="001848EA" w:rsidRPr="00950A13" w:rsidRDefault="00607EC4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ขาดทุนจากก</w:t>
      </w:r>
      <w:r w:rsidR="00184DFD" w:rsidRPr="00950A13">
        <w:rPr>
          <w:rFonts w:ascii="Angsana New" w:hAnsi="Angsana New"/>
          <w:sz w:val="30"/>
          <w:szCs w:val="30"/>
          <w:cs/>
        </w:rPr>
        <w:t>ารด้อยค่าของสินทรัพย์ทางการเงิน</w:t>
      </w:r>
      <w:r w:rsidRPr="00950A13">
        <w:rPr>
          <w:rFonts w:ascii="Angsana New" w:hAnsi="Angsana New"/>
          <w:sz w:val="30"/>
          <w:szCs w:val="30"/>
          <w:cs/>
        </w:rPr>
        <w:t>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</w:t>
      </w:r>
      <w:r w:rsidR="00D77CAB"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>สำหรับสินทรัพย์ทางการเงินที่เป็นตราสารทุนที่จัดประเภทเป็นหลักทรัพย์เผื่อขาย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691C519B" w14:textId="6BB741CB" w:rsidR="00DE4DB4" w:rsidRPr="007A6CF5" w:rsidRDefault="00DE4DB4" w:rsidP="001A18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2"/>
          <w:szCs w:val="22"/>
        </w:rPr>
      </w:pPr>
    </w:p>
    <w:p w14:paraId="59294F55" w14:textId="4B5C235A" w:rsidR="00DE4DB4" w:rsidRDefault="00DE4DB4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bookmarkStart w:id="1" w:name="OLE_LINK7"/>
      <w:bookmarkStart w:id="2" w:name="OLE_LINK8"/>
      <w:r w:rsidRPr="00DE4DB4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28C4FF26" w14:textId="368ECB99" w:rsidR="00DE4DB4" w:rsidRPr="007A6CF5" w:rsidRDefault="00DE4DB4" w:rsidP="00DE4D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4B9AE831" w14:textId="61FCA376" w:rsidR="00DE4DB4" w:rsidRPr="00DE4DB4" w:rsidRDefault="00DE4DB4" w:rsidP="00DE4D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4DB4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</w:t>
      </w:r>
      <w:r>
        <w:rPr>
          <w:rFonts w:ascii="Angsana New" w:hAnsi="Angsana New" w:hint="cs"/>
          <w:sz w:val="30"/>
          <w:szCs w:val="30"/>
          <w:cs/>
        </w:rPr>
        <w:t>ไ</w:t>
      </w:r>
      <w:r w:rsidRPr="00DE4DB4">
        <w:rPr>
          <w:rFonts w:ascii="Angsana New" w:hAnsi="Angsana New"/>
          <w:sz w:val="30"/>
          <w:szCs w:val="30"/>
          <w:cs/>
        </w:rPr>
        <w:t>ด้รับการทบทวน ณ ทุกวันที่รายงานว่ามีข้อบ่งชี้เรื่องการด้อยค่าหรือไม่</w:t>
      </w:r>
      <w:r w:rsidRPr="00DE4DB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DE4DB4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10CA7526" w14:textId="77777777" w:rsidR="00DE4DB4" w:rsidRPr="007A6CF5" w:rsidRDefault="00DE4DB4" w:rsidP="00DE4D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1D775134" w14:textId="7DB904CC" w:rsidR="00DE4DB4" w:rsidRPr="00DE4DB4" w:rsidRDefault="00DE4DB4" w:rsidP="007A6C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E4DB4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E4DB4">
        <w:rPr>
          <w:rFonts w:ascii="Angsana New" w:hAnsi="Angsana New"/>
          <w:sz w:val="30"/>
          <w:szCs w:val="30"/>
          <w:cs/>
        </w:rPr>
        <w:t>หรือมูลค่าตามบัญชีของหน่วยสินทรัพย์ที่ก่อให้เกิด</w:t>
      </w:r>
      <w:r w:rsidR="00864327">
        <w:rPr>
          <w:rFonts w:ascii="Angsana New" w:hAnsi="Angsana New"/>
          <w:sz w:val="30"/>
          <w:szCs w:val="30"/>
          <w:cs/>
        </w:rPr>
        <w:t xml:space="preserve"> </w:t>
      </w:r>
      <w:r w:rsidRPr="00DE4DB4">
        <w:rPr>
          <w:rFonts w:ascii="Angsana New" w:hAnsi="Angsana New"/>
          <w:sz w:val="30"/>
          <w:szCs w:val="30"/>
          <w:cs/>
        </w:rPr>
        <w:t xml:space="preserve">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 </w:t>
      </w:r>
    </w:p>
    <w:p w14:paraId="3AC2C8F7" w14:textId="77777777" w:rsidR="00864327" w:rsidRPr="00864327" w:rsidRDefault="00864327" w:rsidP="00DE4D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0572EFA4" w14:textId="3DF9FF45" w:rsidR="00DE4DB4" w:rsidRPr="00DE4DB4" w:rsidRDefault="00DE4DB4" w:rsidP="00DE4D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4DB4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  <w:r w:rsidRPr="00DE4DB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5601F73" w14:textId="77777777" w:rsidR="00DE4DB4" w:rsidRPr="00DE4DB4" w:rsidRDefault="00DE4DB4" w:rsidP="00DE4D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A35372" w14:textId="77777777" w:rsidR="00DE4DB4" w:rsidRPr="00DE4DB4" w:rsidRDefault="00DE4DB4" w:rsidP="00DE4D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4DB4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922A5A6" w14:textId="32EC0902" w:rsidR="00DE4DB4" w:rsidRPr="00DE4DB4" w:rsidRDefault="00DE4DB4" w:rsidP="007A6C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4693C8C" w14:textId="3A6A4428" w:rsidR="00DE4DB4" w:rsidRPr="00DE4DB4" w:rsidRDefault="00DE4DB4" w:rsidP="00DE4D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E4DB4">
        <w:rPr>
          <w:rFonts w:ascii="Angsana New" w:hAnsi="Angsana New"/>
          <w:i/>
          <w:iCs/>
          <w:sz w:val="30"/>
          <w:szCs w:val="30"/>
          <w:cs/>
        </w:rPr>
        <w:t xml:space="preserve">การกลับรายการด้อยค่า </w:t>
      </w:r>
    </w:p>
    <w:p w14:paraId="4444A891" w14:textId="77777777" w:rsidR="00DE4DB4" w:rsidRPr="00DE4DB4" w:rsidRDefault="00DE4DB4" w:rsidP="00DE4D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03971F" w14:textId="54FF3D67" w:rsidR="00DE4DB4" w:rsidRPr="00DE4DB4" w:rsidRDefault="00DE4DB4" w:rsidP="00DE4D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4DB4">
        <w:rPr>
          <w:rFonts w:ascii="Angsana New" w:hAnsi="Angsana New"/>
          <w:sz w:val="30"/>
          <w:szCs w:val="30"/>
          <w:cs/>
        </w:rPr>
        <w:t xml:space="preserve"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</w:t>
      </w:r>
      <w:r w:rsidR="0051392A">
        <w:rPr>
          <w:rFonts w:ascii="Angsana New" w:hAnsi="Angsana New"/>
          <w:sz w:val="30"/>
          <w:szCs w:val="30"/>
          <w:cs/>
        </w:rPr>
        <w:t xml:space="preserve">                     </w:t>
      </w:r>
      <w:r w:rsidRPr="00DE4DB4">
        <w:rPr>
          <w:rFonts w:ascii="Angsana New" w:hAnsi="Angsana New"/>
          <w:sz w:val="30"/>
          <w:szCs w:val="30"/>
          <w:cs/>
        </w:rPr>
        <w:t>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</w:t>
      </w:r>
      <w:r w:rsidRPr="00DE4DB4">
        <w:rPr>
          <w:rFonts w:ascii="Angsana New" w:hAnsi="Angsana New"/>
          <w:sz w:val="30"/>
          <w:szCs w:val="30"/>
          <w:cs/>
        </w:rPr>
        <w:lastRenderedPageBreak/>
        <w:t xml:space="preserve">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 </w:t>
      </w:r>
    </w:p>
    <w:p w14:paraId="6BDF1C58" w14:textId="77777777" w:rsidR="00DE4DB4" w:rsidRPr="00DE4DB4" w:rsidRDefault="00DE4DB4" w:rsidP="00DE4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46A2BFA" w14:textId="3942F7CD" w:rsidR="00607EC4" w:rsidRPr="00950A13" w:rsidRDefault="00607EC4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50A13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14:paraId="3825FC79" w14:textId="77777777" w:rsidR="00607EC4" w:rsidRPr="00950A13" w:rsidRDefault="00607EC4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245381F4" w14:textId="29033081" w:rsidR="00607EC4" w:rsidRDefault="00607EC4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</w:t>
      </w:r>
      <w:r w:rsidR="005E0287" w:rsidRPr="00950A13">
        <w:rPr>
          <w:rFonts w:ascii="Angsana New" w:hAnsi="Angsana New" w:hint="cs"/>
          <w:sz w:val="30"/>
          <w:szCs w:val="30"/>
          <w:cs/>
        </w:rPr>
        <w:t>ด้วย</w:t>
      </w:r>
      <w:r w:rsidR="00B722B7" w:rsidRPr="00950A13">
        <w:rPr>
          <w:rFonts w:ascii="Angsana New" w:hAnsi="Angsana New" w:hint="cs"/>
          <w:sz w:val="30"/>
          <w:szCs w:val="30"/>
          <w:cs/>
        </w:rPr>
        <w:t>ราคาทุน</w:t>
      </w:r>
    </w:p>
    <w:p w14:paraId="7A689CAD" w14:textId="77777777" w:rsidR="003F4703" w:rsidRPr="00950A13" w:rsidRDefault="003F4703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bookmarkEnd w:id="1"/>
    <w:bookmarkEnd w:id="2"/>
    <w:p w14:paraId="3A6B8493" w14:textId="77777777" w:rsidR="00607EC4" w:rsidRPr="00950A13" w:rsidRDefault="00607EC4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50A13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14:paraId="49C9D2C5" w14:textId="77777777" w:rsidR="00607EC4" w:rsidRPr="00950A13" w:rsidRDefault="00607EC4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5EA7A176" w14:textId="77777777" w:rsidR="00607EC4" w:rsidRPr="00950A13" w:rsidRDefault="00607EC4" w:rsidP="00727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626457EB" w14:textId="77777777" w:rsidR="00D1498F" w:rsidRPr="00950A13" w:rsidRDefault="00D1498F" w:rsidP="00BF3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32FA7F1F" w14:textId="77777777" w:rsidR="00607EC4" w:rsidRPr="00950A13" w:rsidRDefault="00607EC4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50A13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4EEB9523" w14:textId="77777777" w:rsidR="00D77CAB" w:rsidRPr="00950A13" w:rsidRDefault="00D77CAB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3EC5477E" w14:textId="77777777" w:rsidR="002A4C38" w:rsidRPr="00950A13" w:rsidRDefault="002A4C38" w:rsidP="00A8617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950A13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31547634" w14:textId="77777777" w:rsidR="002A4C38" w:rsidRPr="00950A13" w:rsidRDefault="002A4C38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10478308" w14:textId="77777777" w:rsidR="00C96D6F" w:rsidRPr="00950A13" w:rsidRDefault="00973266" w:rsidP="0029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950A13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</w:t>
      </w:r>
      <w:r w:rsidR="00293AC0" w:rsidRPr="00950A13">
        <w:rPr>
          <w:rFonts w:ascii="Angsana New" w:hAnsi="Angsana New"/>
          <w:i/>
          <w:sz w:val="30"/>
          <w:szCs w:val="30"/>
          <w:cs/>
        </w:rPr>
        <w:t>จ่ายพนักงานในกำไรหรือขาดทุนในรอบ</w:t>
      </w:r>
      <w:r w:rsidRPr="00950A13">
        <w:rPr>
          <w:rFonts w:ascii="Angsana New" w:hAnsi="Angsana New"/>
          <w:i/>
          <w:sz w:val="30"/>
          <w:szCs w:val="30"/>
          <w:cs/>
        </w:rPr>
        <w:t>ระยะเวลาที่พนักงานได้ทำงานให้กับกิจการ</w:t>
      </w:r>
    </w:p>
    <w:p w14:paraId="510764B2" w14:textId="77777777" w:rsidR="007A6CF5" w:rsidRPr="00950A13" w:rsidRDefault="007A6CF5" w:rsidP="00293AC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531CE843" w14:textId="77777777" w:rsidR="00E16F95" w:rsidRPr="00950A13" w:rsidRDefault="00E16F95" w:rsidP="00A8617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950A13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17072211" w14:textId="77777777" w:rsidR="00E16F95" w:rsidRPr="00950A13" w:rsidRDefault="00E16F95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07B2A3D8" w14:textId="77777777" w:rsidR="00E16F95" w:rsidRPr="00950A13" w:rsidRDefault="008D3D8F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950A13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950A13">
        <w:rPr>
          <w:rFonts w:ascii="Angsana New" w:hAnsi="Angsana New" w:hint="cs"/>
          <w:i/>
          <w:sz w:val="30"/>
          <w:szCs w:val="30"/>
          <w:cs/>
        </w:rPr>
        <w:t>งวด</w:t>
      </w:r>
      <w:r w:rsidRPr="00950A13">
        <w:rPr>
          <w:rFonts w:ascii="Angsana New" w:hAnsi="Angsana New"/>
          <w:i/>
          <w:sz w:val="30"/>
          <w:szCs w:val="30"/>
          <w:cs/>
        </w:rPr>
        <w:t>ปัจจุบันและงวดก่อนๆ ผลประโยชน์ดังกล่าวได้มีการคิดลดกระแสเงิน</w:t>
      </w:r>
      <w:r w:rsidRPr="00950A13">
        <w:rPr>
          <w:rFonts w:ascii="Angsana New" w:hAnsi="Angsana New" w:hint="cs"/>
          <w:i/>
          <w:sz w:val="30"/>
          <w:szCs w:val="30"/>
          <w:cs/>
        </w:rPr>
        <w:t>ส</w:t>
      </w:r>
      <w:r w:rsidRPr="00950A13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</w:t>
      </w:r>
    </w:p>
    <w:p w14:paraId="5E84318F" w14:textId="106E2CD8" w:rsidR="00F60988" w:rsidRDefault="00F60988" w:rsidP="00414D1E">
      <w:pPr>
        <w:jc w:val="thaiDistribute"/>
        <w:rPr>
          <w:rFonts w:ascii="Angsana New" w:hAnsi="Angsana New"/>
          <w:i/>
          <w:sz w:val="30"/>
          <w:szCs w:val="30"/>
        </w:rPr>
      </w:pPr>
    </w:p>
    <w:p w14:paraId="3C9CC861" w14:textId="5EE384C3" w:rsidR="00F60988" w:rsidRPr="00176F83" w:rsidRDefault="00F60988" w:rsidP="00F60988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176F83">
        <w:rPr>
          <w:rFonts w:ascii="Angsana New" w:hAnsi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</w:t>
      </w:r>
      <w:r w:rsidRPr="00176F83">
        <w:rPr>
          <w:rFonts w:ascii="Angsana New" w:hAnsi="Angsana New"/>
          <w:i/>
          <w:spacing w:val="8"/>
          <w:sz w:val="30"/>
          <w:szCs w:val="30"/>
          <w:cs/>
        </w:rPr>
        <w:t>อนุญาตเป็นประจำทุกปี โดยวิธีคิดลดแต่ละหน่วยที่ประมาณการไว้  ผลจากการคำนวณอาจทำให้กลุ่มบริษัทมี</w:t>
      </w:r>
      <w:r w:rsidRPr="00176F83">
        <w:rPr>
          <w:rFonts w:ascii="Angsana New" w:hAnsi="Angsana New"/>
          <w:i/>
          <w:sz w:val="30"/>
          <w:szCs w:val="30"/>
          <w:cs/>
        </w:rPr>
        <w:t>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ๆ</w:t>
      </w:r>
    </w:p>
    <w:p w14:paraId="4A7DCF45" w14:textId="77777777" w:rsidR="00F60988" w:rsidRPr="00950A13" w:rsidRDefault="00F60988" w:rsidP="00F60988">
      <w:pPr>
        <w:jc w:val="thaiDistribute"/>
        <w:rPr>
          <w:rFonts w:ascii="Angsana New" w:hAnsi="Angsana New"/>
          <w:iCs/>
          <w:sz w:val="24"/>
          <w:szCs w:val="24"/>
        </w:rPr>
      </w:pPr>
    </w:p>
    <w:p w14:paraId="1278E5E4" w14:textId="77777777" w:rsidR="00AE5DAE" w:rsidRPr="00950A13" w:rsidRDefault="008D3D8F" w:rsidP="00696103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950A13">
        <w:rPr>
          <w:rFonts w:ascii="Angsana New" w:hAnsi="Angsana New" w:hint="cs"/>
          <w:i/>
          <w:sz w:val="30"/>
          <w:szCs w:val="30"/>
          <w:cs/>
        </w:rPr>
        <w:t>ใน</w:t>
      </w:r>
      <w:r w:rsidRPr="00950A13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950A1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50A13">
        <w:rPr>
          <w:rFonts w:ascii="Angsana New" w:hAnsi="Angsana New"/>
          <w:i/>
          <w:sz w:val="30"/>
          <w:szCs w:val="30"/>
          <w:cs/>
        </w:rPr>
        <w:t>กำไร</w:t>
      </w:r>
      <w:r w:rsidRPr="00950A13">
        <w:rPr>
          <w:rFonts w:ascii="Angsana New" w:hAnsi="Angsana New" w:hint="cs"/>
          <w:i/>
          <w:sz w:val="30"/>
          <w:szCs w:val="30"/>
          <w:cs/>
        </w:rPr>
        <w:t>หรือ</w:t>
      </w:r>
      <w:r w:rsidRPr="00950A13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950A13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950A13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950A13">
        <w:rPr>
          <w:rFonts w:ascii="Angsana New" w:hAnsi="Angsana New" w:hint="cs"/>
          <w:i/>
          <w:sz w:val="30"/>
          <w:szCs w:val="30"/>
          <w:cs/>
        </w:rPr>
        <w:t>ทันที</w:t>
      </w:r>
      <w:r w:rsidRPr="00950A1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66E9A" w:rsidRPr="00950A13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950A13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950A13">
        <w:rPr>
          <w:rFonts w:ascii="Angsana New" w:hAnsi="Angsana New" w:hint="cs"/>
          <w:i/>
          <w:sz w:val="30"/>
          <w:szCs w:val="30"/>
          <w:cs/>
        </w:rPr>
        <w:t>ของ</w:t>
      </w:r>
      <w:r w:rsidRPr="00950A13">
        <w:rPr>
          <w:rFonts w:ascii="Angsana New" w:hAnsi="Angsana New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="00545675" w:rsidRPr="00950A13">
        <w:rPr>
          <w:rFonts w:ascii="Angsana New" w:hAnsi="Angsana New" w:hint="cs"/>
          <w:i/>
          <w:sz w:val="30"/>
          <w:szCs w:val="30"/>
          <w:cs/>
        </w:rPr>
        <w:t xml:space="preserve">   </w:t>
      </w:r>
      <w:r w:rsidRPr="00950A13">
        <w:rPr>
          <w:rFonts w:ascii="Angsana New" w:hAnsi="Angsana New"/>
          <w:i/>
          <w:sz w:val="30"/>
          <w:szCs w:val="30"/>
          <w:cs/>
        </w:rPr>
        <w:t>ต้นปี โดยคำนึงถึงการเปลี่ยนแปลงใดๆ</w:t>
      </w:r>
      <w:r w:rsidRPr="00950A13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950A13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</w:t>
      </w:r>
      <w:r w:rsidRPr="00950A13">
        <w:rPr>
          <w:rFonts w:ascii="Angsana New" w:hAnsi="Angsana New"/>
          <w:i/>
          <w:sz w:val="30"/>
          <w:szCs w:val="30"/>
          <w:cs/>
        </w:rPr>
        <w:lastRenderedPageBreak/>
        <w:t>การจ่ายชำระผลประโยชน์ ดอกเบี้ยจ่ายสุทธิและค่าใช้จ่ายอื่นๆ</w:t>
      </w:r>
      <w:r w:rsidRPr="00950A13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950A13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  <w:r w:rsidR="00AE5DAE" w:rsidRPr="00950A13">
        <w:rPr>
          <w:rFonts w:ascii="Angsana New" w:hAnsi="Angsana New"/>
          <w:i/>
          <w:sz w:val="30"/>
          <w:szCs w:val="30"/>
          <w:cs/>
        </w:rPr>
        <w:t xml:space="preserve"> </w:t>
      </w:r>
    </w:p>
    <w:p w14:paraId="43180FC1" w14:textId="77777777" w:rsidR="004E78C8" w:rsidRPr="00950A13" w:rsidRDefault="004E78C8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33586DF8" w14:textId="0E3C59BD" w:rsidR="00E964D2" w:rsidRPr="00950A13" w:rsidRDefault="004E24D3" w:rsidP="008E0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950A13">
        <w:rPr>
          <w:rFonts w:ascii="Angsana New" w:hAnsi="Angsana New" w:hint="cs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69035FCC" w14:textId="77777777" w:rsidR="00781E6D" w:rsidRDefault="00781E6D" w:rsidP="00E96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42F836C6" w14:textId="0A1F2CB9" w:rsidR="00E964D2" w:rsidRPr="00950A13" w:rsidRDefault="00E964D2" w:rsidP="00E96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950A13">
        <w:rPr>
          <w:rFonts w:ascii="Angsana New" w:hAnsi="Angsana New" w:hint="cs"/>
          <w:i/>
          <w:iCs/>
          <w:sz w:val="30"/>
          <w:szCs w:val="30"/>
          <w:cs/>
        </w:rPr>
        <w:t xml:space="preserve">ผลประโยชน์เมื่อเลิกจ้าง </w:t>
      </w:r>
    </w:p>
    <w:p w14:paraId="475A299D" w14:textId="77777777" w:rsidR="00E964D2" w:rsidRPr="00950A13" w:rsidRDefault="00E964D2" w:rsidP="00E96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11C3D67A" w14:textId="215E1B4E" w:rsidR="00E964D2" w:rsidRPr="004F7AA5" w:rsidRDefault="00E964D2" w:rsidP="004F7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F7AA5">
        <w:rPr>
          <w:rFonts w:ascii="Angsana New" w:hAnsi="Angsana New" w:hint="cs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</w:t>
      </w:r>
      <w:r w:rsidRPr="004F7AA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F7AA5">
        <w:rPr>
          <w:rFonts w:ascii="Angsana New" w:hAnsi="Angsana New" w:hint="cs"/>
          <w:i/>
          <w:sz w:val="30"/>
          <w:szCs w:val="30"/>
          <w:cs/>
        </w:rPr>
        <w:t xml:space="preserve">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="004F7AA5">
        <w:rPr>
          <w:rFonts w:ascii="Angsana New" w:hAnsi="Angsana New"/>
          <w:i/>
          <w:iCs/>
          <w:sz w:val="30"/>
          <w:szCs w:val="30"/>
          <w:cs/>
        </w:rPr>
        <w:t xml:space="preserve">        </w:t>
      </w:r>
      <w:r w:rsidRPr="004F7AA5">
        <w:rPr>
          <w:rFonts w:ascii="Angsana New" w:hAnsi="Angsana New" w:hint="cs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781E6D">
        <w:rPr>
          <w:rFonts w:ascii="Angsana New" w:hAnsi="Angsana New"/>
          <w:sz w:val="30"/>
          <w:szCs w:val="30"/>
        </w:rPr>
        <w:t>12</w:t>
      </w:r>
      <w:r w:rsidRPr="004F7AA5">
        <w:rPr>
          <w:rFonts w:ascii="Angsana New" w:hAnsi="Angsana New" w:hint="cs"/>
          <w:i/>
          <w:sz w:val="30"/>
          <w:szCs w:val="30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54C2E7B5" w14:textId="77777777" w:rsidR="00414D1E" w:rsidRPr="00950A13" w:rsidRDefault="00414D1E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  <w:cs/>
        </w:rPr>
      </w:pPr>
    </w:p>
    <w:p w14:paraId="4AAE5957" w14:textId="77777777" w:rsidR="00607EC4" w:rsidRPr="00950A13" w:rsidRDefault="00607EC4" w:rsidP="00A8617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950A13">
        <w:rPr>
          <w:rFonts w:ascii="Angsana New" w:hAnsi="Angsana New" w:hint="cs"/>
          <w:iCs/>
          <w:sz w:val="30"/>
          <w:szCs w:val="30"/>
          <w:cs/>
        </w:rPr>
        <w:t>ผลประโยชน์ระยะสั้นของพนักงาน</w:t>
      </w:r>
    </w:p>
    <w:p w14:paraId="1DA63B98" w14:textId="77777777" w:rsidR="00607EC4" w:rsidRPr="00950A13" w:rsidRDefault="00607EC4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0D48F9A8" w14:textId="77777777" w:rsidR="00A800EB" w:rsidRPr="00950A13" w:rsidRDefault="004E24D3" w:rsidP="004E2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950A13">
        <w:rPr>
          <w:rFonts w:ascii="Angsana New" w:hAnsi="Angsana New" w:hint="cs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950A1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950A13">
        <w:rPr>
          <w:rFonts w:ascii="Angsana New" w:hAnsi="Angsana New" w:hint="cs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</w:t>
      </w:r>
      <w:r w:rsidRPr="00950A13">
        <w:rPr>
          <w:rFonts w:ascii="Angsana New" w:hAnsi="Angsana New"/>
          <w:i/>
          <w:sz w:val="30"/>
          <w:szCs w:val="30"/>
          <w:cs/>
        </w:rPr>
        <w:t>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39E67CA" w14:textId="4EC0292F" w:rsidR="00D77CAB" w:rsidRDefault="00D77CAB" w:rsidP="004E2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Cs/>
          <w:sz w:val="28"/>
          <w:szCs w:val="28"/>
        </w:rPr>
      </w:pPr>
    </w:p>
    <w:p w14:paraId="2F008E58" w14:textId="77777777" w:rsidR="0012303C" w:rsidRPr="00950A13" w:rsidRDefault="0012303C" w:rsidP="004E2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Cs/>
          <w:sz w:val="30"/>
          <w:szCs w:val="30"/>
        </w:rPr>
      </w:pPr>
      <w:r w:rsidRPr="00950A13">
        <w:rPr>
          <w:rFonts w:ascii="Angsana New" w:hAnsi="Angsana New"/>
          <w:iCs/>
          <w:sz w:val="30"/>
          <w:szCs w:val="30"/>
          <w:cs/>
        </w:rPr>
        <w:t>โครงการสะสมหุ้นสำหรับพนักงานบริษัทจดทะเบียน</w:t>
      </w:r>
    </w:p>
    <w:p w14:paraId="43619744" w14:textId="77777777" w:rsidR="00CC212A" w:rsidRPr="00F20933" w:rsidRDefault="00CC212A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1F4E89E" w14:textId="77777777" w:rsidR="0012303C" w:rsidRPr="00950A13" w:rsidRDefault="0012303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กลุ่มบริษัทได้จัดตั้งโครงการสะสมหุ้นสำหรับพนักงานบริษัทจดทะเบียน เพื่อให้พนักงานของกลุ่มบริษัทได้ซื้อหุ้นของบริษัทผ่านโครงการหุ้นสำหรับพนักงานบริษัทจดทะเบียน โดยใช้แผนการกำหนดอัตราการจ่ายสมทบโดยที่สินทรัพย์ของโครงการได้แยกออกจากสินทรัพย์ของกลุ่มบริษัทและบริหารโดยตัวแทนดำเนินโครงการ โครงการดังกล่าวได้รับเงินเข้าสมทบโครงการจากพนักงานและกลุ่มบริษัท เงินจ่ายสมทบเข้าโครงการของกลุ่มบริษัท บันทึกเป็นค่าใช้จ่ายในกำไรหรือขาดทุนสำหรับรอบระยะเวลาบัญชีที่เกิดรายการนั้น</w:t>
      </w:r>
    </w:p>
    <w:p w14:paraId="7C758DDA" w14:textId="2E555E2E" w:rsidR="00E171FF" w:rsidRDefault="00E171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29E4985" w14:textId="79DCCEBB" w:rsidR="0038673A" w:rsidRPr="00950A13" w:rsidRDefault="0038673A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50A1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การจ่ายโดยใช้หุ้นเป็นเกณฑ์</w:t>
      </w:r>
    </w:p>
    <w:p w14:paraId="29C2D0A3" w14:textId="26F3E02F" w:rsidR="0038673A" w:rsidRPr="00F20933" w:rsidRDefault="0038673A" w:rsidP="003867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1C569B9" w14:textId="30F227B0" w:rsidR="0038673A" w:rsidRPr="00950A13" w:rsidRDefault="0038673A" w:rsidP="00386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มูลค่ายุติธรรมของสิทธิซื้อหุ้น ณ วันที่ให้สิทธิแก่พนักงาน (ชำระด้วยตราสารทุน) รับรู้เป็นค่าใช้จ่ายพร้อมๆ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</w:t>
      </w:r>
      <w:r w:rsidRPr="00E15149">
        <w:rPr>
          <w:rFonts w:ascii="Angsana New" w:hAnsi="Angsana New"/>
          <w:spacing w:val="-2"/>
          <w:sz w:val="30"/>
          <w:szCs w:val="30"/>
          <w:cs/>
        </w:rPr>
        <w:t>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7C910FFC" w14:textId="77777777" w:rsidR="00FD4170" w:rsidRDefault="00FD4170" w:rsidP="00386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686296" w14:textId="42CD47BF" w:rsidR="0038673A" w:rsidRPr="00950A13" w:rsidRDefault="0038673A" w:rsidP="00FD4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มูลค่ายุติธรรมของจำนวนที่จ่ายให้แก่พนักงานจากราคาหุ้นที่เพิ่มขึ้นที่ชำระด้วยเงินสดรับรู้เป็นค่าใช้จ่ายพร้อมๆ ไป</w:t>
      </w:r>
      <w:r w:rsidRPr="000562A9">
        <w:rPr>
          <w:rFonts w:ascii="Angsana New" w:hAnsi="Angsana New"/>
          <w:spacing w:val="2"/>
          <w:sz w:val="30"/>
          <w:szCs w:val="30"/>
          <w:cs/>
        </w:rPr>
        <w:t>กับการเพิ่มขึ้นในส่วนของหนี้สิน ตลอดระยะเวลาที่พนักงานมีสิทธิได้รับชำระอย่างไม่มีเงื่อนไข หนี้สินถูกวัดมูลค่า</w:t>
      </w:r>
      <w:r w:rsidRPr="00950A13">
        <w:rPr>
          <w:rFonts w:ascii="Angsana New" w:hAnsi="Angsana New"/>
          <w:sz w:val="30"/>
          <w:szCs w:val="30"/>
          <w:cs/>
        </w:rPr>
        <w:t>ใหม่ทุกๆ วันที่ในรายงานและวันที่จ่ายชำระ 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14:paraId="209313D2" w14:textId="04C960C8" w:rsidR="007A6CF5" w:rsidRDefault="007A6CF5" w:rsidP="008E0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F905B87" w14:textId="3D776DF9" w:rsidR="00934F73" w:rsidRPr="00950A13" w:rsidRDefault="00934F73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50A1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ประมาณการหนี้สิน </w:t>
      </w:r>
    </w:p>
    <w:p w14:paraId="401427C7" w14:textId="77777777" w:rsidR="00CC212A" w:rsidRPr="00F20933" w:rsidRDefault="00CC212A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both"/>
        <w:rPr>
          <w:rFonts w:ascii="Angsana New" w:hAnsi="Angsana New"/>
          <w:sz w:val="30"/>
          <w:szCs w:val="30"/>
        </w:rPr>
      </w:pPr>
    </w:p>
    <w:p w14:paraId="6046E00C" w14:textId="77777777" w:rsidR="00934F73" w:rsidRPr="00950A13" w:rsidRDefault="00934F73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7644AF" w:rsidRPr="00950A13">
        <w:rPr>
          <w:rFonts w:ascii="Angsana New" w:hAnsi="Angsana New" w:hint="cs"/>
          <w:sz w:val="30"/>
          <w:szCs w:val="30"/>
          <w:cs/>
        </w:rPr>
        <w:t>ผูกพัน</w:t>
      </w:r>
      <w:r w:rsidRPr="00950A13">
        <w:rPr>
          <w:rFonts w:ascii="Angsana New" w:hAnsi="Angsana New"/>
          <w:sz w:val="30"/>
          <w:szCs w:val="30"/>
          <w:cs/>
        </w:rPr>
        <w:t>ตามกฎหมาย</w:t>
      </w:r>
      <w:r w:rsidR="007644AF" w:rsidRPr="00950A13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950A13">
        <w:rPr>
          <w:rFonts w:ascii="Angsana New" w:hAnsi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7644AF" w:rsidRPr="00950A13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950A13">
        <w:rPr>
          <w:rFonts w:ascii="Angsana New" w:hAnsi="Angsana New"/>
          <w:sz w:val="30"/>
          <w:szCs w:val="30"/>
          <w:cs/>
        </w:rPr>
        <w:t xml:space="preserve"> และมี</w:t>
      </w:r>
      <w:r w:rsidRPr="00405CB8">
        <w:rPr>
          <w:rFonts w:ascii="Angsana New" w:hAnsi="Angsana New"/>
          <w:spacing w:val="-4"/>
          <w:sz w:val="30"/>
          <w:szCs w:val="30"/>
          <w:cs/>
        </w:rPr>
        <w:t>ความเป็นไปได้ค่อนข้างแน่นอนว่าประโยชน์เชิงเศรษฐกิจจะต้องถูกจ่ายไปเพื่อชำระภาระ</w:t>
      </w:r>
      <w:r w:rsidR="00696103" w:rsidRPr="00405CB8">
        <w:rPr>
          <w:rFonts w:ascii="Angsana New" w:hAnsi="Angsana New" w:hint="cs"/>
          <w:spacing w:val="-4"/>
          <w:sz w:val="30"/>
          <w:szCs w:val="30"/>
          <w:cs/>
        </w:rPr>
        <w:t>ผูกพัน</w:t>
      </w:r>
      <w:r w:rsidRPr="00405CB8">
        <w:rPr>
          <w:rFonts w:ascii="Angsana New" w:hAnsi="Angsana New"/>
          <w:spacing w:val="-4"/>
          <w:sz w:val="30"/>
          <w:szCs w:val="30"/>
          <w:cs/>
        </w:rPr>
        <w:t>ดังกล่าว ประมาณการ</w:t>
      </w:r>
      <w:r w:rsidRPr="00950A13">
        <w:rPr>
          <w:rFonts w:ascii="Angsana New" w:hAnsi="Angsana New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</w:t>
      </w:r>
      <w:r w:rsidR="00545675" w:rsidRPr="00950A13">
        <w:rPr>
          <w:rFonts w:ascii="Angsana New" w:hAnsi="Angsana New" w:hint="cs"/>
          <w:sz w:val="30"/>
          <w:szCs w:val="30"/>
          <w:cs/>
        </w:rPr>
        <w:t>ถึง</w:t>
      </w:r>
      <w:r w:rsidRPr="00950A13">
        <w:rPr>
          <w:rFonts w:ascii="Angsana New" w:hAnsi="Angsana New"/>
          <w:sz w:val="30"/>
          <w:szCs w:val="30"/>
          <w:cs/>
        </w:rPr>
        <w:t xml:space="preserve"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0D923CC5" w14:textId="6570CF1D" w:rsidR="00C8472B" w:rsidRDefault="00C8472B" w:rsidP="00ED7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3C67496" w14:textId="5F736B4B" w:rsidR="00E171FF" w:rsidRDefault="00E171FF" w:rsidP="00ED7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9E7FD0D" w14:textId="03E3CFA4" w:rsidR="00E171FF" w:rsidRDefault="00E171FF" w:rsidP="00ED7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5A179FA" w14:textId="2ED15CE3" w:rsidR="00E171FF" w:rsidRDefault="00E171FF" w:rsidP="00ED7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0E54DFA" w14:textId="67ED3DAB" w:rsidR="00E171FF" w:rsidRDefault="00E171FF" w:rsidP="00ED7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363BEC3" w14:textId="7499F90E" w:rsidR="00E171FF" w:rsidRDefault="00E171FF" w:rsidP="00ED7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51F49375" w14:textId="2EC9D5A2" w:rsidR="00E171FF" w:rsidRDefault="00E171FF" w:rsidP="00ED7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015716F" w14:textId="21AD710A" w:rsidR="00E171FF" w:rsidRDefault="00E171FF" w:rsidP="00ED7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5D64B93" w14:textId="77777777" w:rsidR="00E171FF" w:rsidRPr="00F20933" w:rsidRDefault="00E171FF" w:rsidP="00ED7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80FA332" w14:textId="53780ED6" w:rsidR="0032166F" w:rsidRDefault="0032166F" w:rsidP="00E964D2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3FDE1117" w14:textId="77777777" w:rsidR="0032166F" w:rsidRPr="00F20933" w:rsidRDefault="0032166F" w:rsidP="003216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25BE6FA" w14:textId="3C929C8B" w:rsidR="0032166F" w:rsidRPr="0032166F" w:rsidRDefault="0032166F" w:rsidP="001A187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166F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32166F">
        <w:rPr>
          <w:rFonts w:ascii="Angsana New" w:hAnsi="Angsana New" w:hint="cs"/>
          <w:sz w:val="30"/>
          <w:szCs w:val="30"/>
          <w:cs/>
        </w:rPr>
        <w:t>ชำระ</w:t>
      </w:r>
      <w:r w:rsidRPr="0032166F">
        <w:rPr>
          <w:rFonts w:ascii="Angsana New" w:hAnsi="Angsana New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23F443A0" w14:textId="77777777" w:rsidR="00F20933" w:rsidRDefault="00F20933" w:rsidP="0032166F">
      <w:pPr>
        <w:pStyle w:val="BodyText"/>
        <w:shd w:val="clear" w:color="auto" w:fill="FFFFFF"/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AB8D3F2" w14:textId="5F8C49B3" w:rsidR="0032166F" w:rsidRPr="0032166F" w:rsidRDefault="0032166F" w:rsidP="0032166F">
      <w:pPr>
        <w:pStyle w:val="BodyText"/>
        <w:shd w:val="clear" w:color="auto" w:fill="FFFFFF"/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32166F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</w:t>
      </w:r>
      <w:r w:rsidR="007E440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2166F">
        <w:rPr>
          <w:rFonts w:ascii="Angsana New" w:hAnsi="Angsana New"/>
          <w:sz w:val="30"/>
          <w:szCs w:val="30"/>
          <w:cs/>
        </w:rPr>
        <w:t xml:space="preserve">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0FA7BD90" w14:textId="77777777" w:rsidR="0032166F" w:rsidRPr="0032166F" w:rsidRDefault="0032166F" w:rsidP="003216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311FFE34" w14:textId="6CD324AB" w:rsidR="0032166F" w:rsidRPr="0032166F" w:rsidRDefault="007E4407" w:rsidP="0032166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E4407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="0032166F" w:rsidRPr="007E4407">
        <w:rPr>
          <w:rFonts w:ascii="Angsana New" w:hAnsi="Angsana New"/>
          <w:spacing w:val="-2"/>
          <w:sz w:val="30"/>
          <w:szCs w:val="30"/>
          <w:cs/>
        </w:rPr>
        <w:t>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</w:t>
      </w:r>
      <w:r w:rsidR="0032166F" w:rsidRPr="0032166F">
        <w:rPr>
          <w:rFonts w:ascii="Angsana New" w:hAnsi="Angsana New"/>
          <w:sz w:val="30"/>
          <w:szCs w:val="30"/>
          <w:cs/>
        </w:rPr>
        <w:t xml:space="preserve"> ตลาดจะถือว่ามี ‘สภาพคล่อง’ 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3367CFE8" w14:textId="77777777" w:rsidR="0032166F" w:rsidRPr="0032166F" w:rsidRDefault="0032166F" w:rsidP="003216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309FC7E8" w14:textId="533DD667" w:rsidR="0032166F" w:rsidRPr="0032166F" w:rsidRDefault="0032166F" w:rsidP="0032166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166F">
        <w:rPr>
          <w:rFonts w:ascii="Angsana New" w:hAnsi="Angsana New"/>
          <w:sz w:val="30"/>
          <w:szCs w:val="30"/>
          <w:cs/>
        </w:rPr>
        <w:t>หากไม่มีราคาเสนอซื้อขายในตลาดที่มีสภาพคล่อง</w:t>
      </w:r>
      <w:r w:rsidR="007E4407">
        <w:rPr>
          <w:rFonts w:ascii="Angsana New" w:hAnsi="Angsana New"/>
          <w:sz w:val="30"/>
          <w:szCs w:val="30"/>
          <w:cs/>
        </w:rPr>
        <w:t>กลุ่มบริษัท</w:t>
      </w:r>
      <w:r w:rsidRPr="0032166F">
        <w:rPr>
          <w:rFonts w:ascii="Angsana New" w:hAnsi="Angsana New"/>
          <w:sz w:val="30"/>
          <w:szCs w:val="30"/>
          <w:cs/>
        </w:rPr>
        <w:t xml:space="preserve">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32166F">
        <w:rPr>
          <w:rFonts w:ascii="Angsana New" w:hAnsi="Angsana New" w:hint="cs"/>
          <w:sz w:val="30"/>
          <w:szCs w:val="30"/>
          <w:cs/>
        </w:rPr>
        <w:t>การเลือก</w:t>
      </w:r>
      <w:r w:rsidRPr="0032166F">
        <w:rPr>
          <w:rFonts w:ascii="Angsana New" w:hAnsi="Angsana New"/>
          <w:sz w:val="30"/>
          <w:szCs w:val="30"/>
          <w:cs/>
        </w:rPr>
        <w:t>เทคนิคการประเมินมูลค่า</w:t>
      </w:r>
      <w:r w:rsidRPr="0032166F">
        <w:rPr>
          <w:rFonts w:ascii="Angsana New" w:hAnsi="Angsana New" w:hint="cs"/>
          <w:sz w:val="30"/>
          <w:szCs w:val="30"/>
          <w:cs/>
        </w:rPr>
        <w:t>จะ</w:t>
      </w:r>
      <w:r w:rsidRPr="0032166F">
        <w:rPr>
          <w:rFonts w:ascii="Angsana New" w:hAnsi="Angsana New"/>
          <w:sz w:val="30"/>
          <w:szCs w:val="30"/>
          <w:cs/>
        </w:rPr>
        <w:t xml:space="preserve">พิจารณาปัจจัยทั้งหมดที่ผู้ร่วมตลาดคำนึงถึงในการกำหนดราคาของรายการ </w:t>
      </w:r>
    </w:p>
    <w:p w14:paraId="7CC4D3D6" w14:textId="77777777" w:rsidR="0032166F" w:rsidRPr="0032166F" w:rsidRDefault="0032166F" w:rsidP="003216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25FFC0AA" w14:textId="56C979BB" w:rsidR="0032166F" w:rsidRPr="0032166F" w:rsidRDefault="0032166F" w:rsidP="0032166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166F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7E4407">
        <w:rPr>
          <w:rFonts w:ascii="Angsana New" w:hAnsi="Angsana New"/>
          <w:sz w:val="30"/>
          <w:szCs w:val="30"/>
          <w:cs/>
        </w:rPr>
        <w:t>กลุ่มบริษัท</w:t>
      </w:r>
      <w:r w:rsidRPr="0032166F">
        <w:rPr>
          <w:rFonts w:ascii="Angsana New" w:hAnsi="Angsana New"/>
          <w:sz w:val="30"/>
          <w:szCs w:val="30"/>
          <w:cs/>
        </w:rPr>
        <w:t>วัดมูลค่าสินทรัพย์และสถาน</w:t>
      </w:r>
      <w:r w:rsidR="00E171FF">
        <w:rPr>
          <w:rFonts w:ascii="Angsana New" w:hAnsi="Angsana New" w:hint="cs"/>
          <w:sz w:val="30"/>
          <w:szCs w:val="30"/>
          <w:cs/>
        </w:rPr>
        <w:t>ะ</w:t>
      </w:r>
      <w:r w:rsidRPr="0032166F">
        <w:rPr>
          <w:rFonts w:ascii="Angsana New" w:hAnsi="Angsana New"/>
          <w:sz w:val="30"/>
          <w:szCs w:val="30"/>
          <w:cs/>
        </w:rPr>
        <w:t>กา</w:t>
      </w:r>
      <w:r w:rsidR="00E171FF">
        <w:rPr>
          <w:rFonts w:ascii="Angsana New" w:hAnsi="Angsana New" w:hint="cs"/>
          <w:sz w:val="30"/>
          <w:szCs w:val="30"/>
          <w:cs/>
        </w:rPr>
        <w:t>ร</w:t>
      </w:r>
      <w:r w:rsidRPr="0032166F">
        <w:rPr>
          <w:rFonts w:ascii="Angsana New" w:hAnsi="Angsana New"/>
          <w:sz w:val="30"/>
          <w:szCs w:val="30"/>
          <w:cs/>
        </w:rPr>
        <w:t xml:space="preserve">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5F8F006A" w14:textId="77777777" w:rsidR="0032166F" w:rsidRPr="0032166F" w:rsidRDefault="0032166F" w:rsidP="003216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0C0FC75D" w14:textId="5059505C" w:rsidR="0032166F" w:rsidRPr="0032166F" w:rsidRDefault="0032166F" w:rsidP="0032166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166F">
        <w:rPr>
          <w:rFonts w:ascii="Angsana New" w:hAnsi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="007E4407">
        <w:rPr>
          <w:rFonts w:ascii="Angsana New" w:hAnsi="Angsana New"/>
          <w:sz w:val="30"/>
          <w:szCs w:val="30"/>
          <w:cs/>
        </w:rPr>
        <w:t>กลุ่มบริษัท</w:t>
      </w:r>
      <w:r w:rsidRPr="0032166F">
        <w:rPr>
          <w:rFonts w:ascii="Angsana New" w:hAnsi="Angsana New"/>
          <w:sz w:val="30"/>
          <w:szCs w:val="30"/>
          <w:cs/>
        </w:rPr>
        <w:t>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32166F">
        <w:rPr>
          <w:rFonts w:ascii="Angsana New" w:hAnsi="Angsana New" w:hint="cs"/>
          <w:sz w:val="30"/>
          <w:szCs w:val="30"/>
          <w:cs/>
        </w:rPr>
        <w:t>ได้มาจาก</w:t>
      </w:r>
      <w:r w:rsidRPr="0032166F">
        <w:rPr>
          <w:rFonts w:ascii="Angsana New" w:hAnsi="Angsana New"/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32166F">
        <w:rPr>
          <w:rFonts w:ascii="Angsana New" w:hAnsi="Angsana New" w:hint="cs"/>
          <w:sz w:val="30"/>
          <w:szCs w:val="30"/>
          <w:cs/>
        </w:rPr>
        <w:t>า</w:t>
      </w:r>
      <w:r w:rsidRPr="0032166F">
        <w:rPr>
          <w:rFonts w:ascii="Angsana New" w:hAnsi="Angsana New"/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32166F">
        <w:rPr>
          <w:rFonts w:ascii="Angsana New" w:hAnsi="Angsana New" w:hint="cs"/>
          <w:sz w:val="30"/>
          <w:szCs w:val="30"/>
          <w:cs/>
        </w:rPr>
        <w:t>และรับรู้เป็นรายการรอตัดบัญชีซึ่ง</w:t>
      </w:r>
      <w:r w:rsidRPr="0032166F">
        <w:rPr>
          <w:rFonts w:ascii="Angsana New" w:hAnsi="Angsana New"/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32166F">
        <w:rPr>
          <w:rFonts w:ascii="Angsana New" w:hAnsi="Angsana New" w:hint="cs"/>
          <w:sz w:val="30"/>
          <w:szCs w:val="30"/>
          <w:cs/>
        </w:rPr>
        <w:t>ทางการเงิน</w:t>
      </w:r>
      <w:r w:rsidRPr="0032166F">
        <w:rPr>
          <w:rFonts w:ascii="Angsana New" w:hAnsi="Angsana New"/>
          <w:sz w:val="30"/>
          <w:szCs w:val="30"/>
          <w:cs/>
        </w:rPr>
        <w:t xml:space="preserve"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 </w:t>
      </w:r>
    </w:p>
    <w:p w14:paraId="546000FE" w14:textId="77777777" w:rsidR="0032166F" w:rsidRPr="0032166F" w:rsidRDefault="0032166F" w:rsidP="0032166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0212F1AF" w14:textId="21A6BAAA" w:rsidR="0032166F" w:rsidRDefault="0032166F" w:rsidP="0032166F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2166F">
        <w:rPr>
          <w:rFonts w:ascii="Angsana New" w:hAnsi="Angsana New"/>
          <w:sz w:val="30"/>
          <w:szCs w:val="30"/>
          <w:cs/>
        </w:rPr>
        <w:lastRenderedPageBreak/>
        <w:t xml:space="preserve">การวัดมูลค่ายุติธรรมของสินทรัพย์หรือหนี้สิน </w:t>
      </w:r>
      <w:r w:rsidR="007E4407">
        <w:rPr>
          <w:rFonts w:ascii="Angsana New" w:hAnsi="Angsana New"/>
          <w:sz w:val="30"/>
          <w:szCs w:val="30"/>
          <w:cs/>
        </w:rPr>
        <w:t>กลุ่มบริษัท</w:t>
      </w:r>
      <w:r w:rsidRPr="0032166F">
        <w:rPr>
          <w:rFonts w:ascii="Angsana New" w:hAnsi="Angsana New"/>
          <w:sz w:val="30"/>
          <w:szCs w:val="30"/>
          <w:cs/>
        </w:rPr>
        <w:t xml:space="preserve"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1453D15F" w14:textId="77777777" w:rsidR="0029225C" w:rsidRPr="0032166F" w:rsidRDefault="0029225C" w:rsidP="0032166F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CE7F26" w14:textId="77777777" w:rsidR="0032166F" w:rsidRPr="0032166F" w:rsidRDefault="0032166F" w:rsidP="0032166F">
      <w:pPr>
        <w:pStyle w:val="block"/>
        <w:numPr>
          <w:ilvl w:val="0"/>
          <w:numId w:val="33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2166F">
        <w:rPr>
          <w:rFonts w:ascii="Angsana New" w:hAnsi="Angsana New"/>
          <w:sz w:val="30"/>
          <w:szCs w:val="30"/>
          <w:cs/>
          <w:lang w:val="en-US" w:bidi="th-TH"/>
        </w:rPr>
        <w:t xml:space="preserve">ข้อมูลระดับ </w:t>
      </w:r>
      <w:r w:rsidRPr="0032166F">
        <w:rPr>
          <w:rFonts w:ascii="Angsana New" w:hAnsi="Angsana New"/>
          <w:sz w:val="30"/>
          <w:szCs w:val="30"/>
          <w:lang w:val="en-US" w:bidi="th-TH"/>
        </w:rPr>
        <w:t xml:space="preserve">1  </w:t>
      </w:r>
      <w:r w:rsidRPr="0032166F">
        <w:rPr>
          <w:rFonts w:ascii="Angsana New" w:hAnsi="Angsana New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BF08D9B" w14:textId="77777777" w:rsidR="0032166F" w:rsidRPr="0032166F" w:rsidRDefault="0032166F" w:rsidP="0032166F">
      <w:pPr>
        <w:pStyle w:val="block"/>
        <w:numPr>
          <w:ilvl w:val="0"/>
          <w:numId w:val="33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2166F">
        <w:rPr>
          <w:rFonts w:ascii="Angsana New" w:hAnsi="Angsana New"/>
          <w:sz w:val="30"/>
          <w:szCs w:val="30"/>
          <w:cs/>
          <w:lang w:val="en-US" w:bidi="th-TH"/>
        </w:rPr>
        <w:t>ข้อมูลระดับ</w:t>
      </w:r>
      <w:r w:rsidRPr="0032166F">
        <w:rPr>
          <w:rFonts w:ascii="Angsana New" w:hAnsi="Angsana New"/>
          <w:sz w:val="30"/>
          <w:szCs w:val="30"/>
          <w:lang w:val="en-US" w:bidi="th-TH"/>
        </w:rPr>
        <w:t xml:space="preserve"> 2  </w:t>
      </w:r>
      <w:r w:rsidRPr="0032166F">
        <w:rPr>
          <w:rFonts w:ascii="Angsana New" w:hAnsi="Angsana New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2166F">
        <w:rPr>
          <w:rFonts w:ascii="Angsana New" w:hAnsi="Angsana New"/>
          <w:sz w:val="30"/>
          <w:szCs w:val="30"/>
          <w:lang w:val="en-US" w:bidi="th-TH"/>
        </w:rPr>
        <w:t>1</w:t>
      </w:r>
    </w:p>
    <w:p w14:paraId="18FE8BF1" w14:textId="631D98F4" w:rsidR="0032166F" w:rsidRDefault="0032166F" w:rsidP="0029225C">
      <w:pPr>
        <w:pStyle w:val="block"/>
        <w:numPr>
          <w:ilvl w:val="0"/>
          <w:numId w:val="33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2166F">
        <w:rPr>
          <w:rFonts w:ascii="Angsana New" w:hAnsi="Angsana New"/>
          <w:sz w:val="30"/>
          <w:szCs w:val="30"/>
          <w:cs/>
          <w:lang w:val="en-US" w:bidi="th-TH"/>
        </w:rPr>
        <w:t>ข้อมูลระดับ</w:t>
      </w:r>
      <w:r w:rsidRPr="0032166F">
        <w:rPr>
          <w:rFonts w:ascii="Angsana New" w:hAnsi="Angsana New"/>
          <w:sz w:val="30"/>
          <w:szCs w:val="30"/>
          <w:lang w:val="en-US" w:bidi="th-TH"/>
        </w:rPr>
        <w:t xml:space="preserve"> 3  </w:t>
      </w:r>
      <w:r w:rsidRPr="0032166F">
        <w:rPr>
          <w:rFonts w:ascii="Angsana New" w:hAnsi="Angsana New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181B298" w14:textId="77777777" w:rsidR="00FB6C3C" w:rsidRPr="0029225C" w:rsidRDefault="00FB6C3C" w:rsidP="00FB6C3C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84B5FD5" w14:textId="7B32A243" w:rsidR="0032166F" w:rsidRPr="0032166F" w:rsidRDefault="0032166F" w:rsidP="0032166F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2166F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EA872EC" w14:textId="77777777" w:rsidR="0032166F" w:rsidRPr="0032166F" w:rsidRDefault="0032166F" w:rsidP="0032166F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A6741B" w14:textId="669DBBB4" w:rsidR="0032166F" w:rsidRPr="0032166F" w:rsidRDefault="007E4407" w:rsidP="003216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32166F" w:rsidRPr="0032166F">
        <w:rPr>
          <w:rFonts w:ascii="Angsana New" w:hAnsi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B473B43" w14:textId="77777777" w:rsidR="0032166F" w:rsidRPr="0029225C" w:rsidRDefault="0032166F" w:rsidP="00292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A189CD8" w14:textId="77777777" w:rsidR="00E964D2" w:rsidRPr="00F73530" w:rsidRDefault="00E964D2" w:rsidP="00F73530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F735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หุ้นทุนซื้อคืน</w:t>
      </w:r>
    </w:p>
    <w:p w14:paraId="6D45CC07" w14:textId="77777777" w:rsidR="00E964D2" w:rsidRPr="00950A13" w:rsidRDefault="00E964D2" w:rsidP="00E964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BAA63DC" w14:textId="29B12646" w:rsidR="00E964D2" w:rsidRPr="00950A13" w:rsidRDefault="00E964D2" w:rsidP="00E964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950A13">
        <w:rPr>
          <w:rFonts w:ascii="Angsana New" w:hAnsi="Angsana New" w:hint="cs"/>
          <w:spacing w:val="2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0A963F6F" w14:textId="77777777" w:rsidR="007A6CF5" w:rsidRPr="00F20933" w:rsidRDefault="007A6CF5" w:rsidP="008E0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960C98F" w14:textId="77777777" w:rsidR="00D23539" w:rsidRPr="00950A13" w:rsidRDefault="00D23539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50A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</w:p>
    <w:p w14:paraId="0793315A" w14:textId="77777777" w:rsidR="007E34A4" w:rsidRPr="00950A13" w:rsidRDefault="007E34A4" w:rsidP="00386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34D90890" w14:textId="77777777" w:rsidR="007E34A4" w:rsidRPr="00950A13" w:rsidRDefault="007E34A4" w:rsidP="00ED7AB1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950A13">
        <w:rPr>
          <w:rFonts w:ascii="Angsana New" w:hAnsi="Angsana New" w:hint="cs"/>
          <w:i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F80F21" w:rsidRPr="00950A1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D7AB1" w:rsidRPr="00950A13">
        <w:rPr>
          <w:rFonts w:ascii="Angsana New" w:hAnsi="Angsana New" w:hint="cs"/>
          <w:i/>
          <w:sz w:val="30"/>
          <w:szCs w:val="30"/>
          <w:cs/>
        </w:rPr>
        <w:t xml:space="preserve">  </w:t>
      </w:r>
      <w:r w:rsidRPr="00950A13">
        <w:rPr>
          <w:rFonts w:ascii="Angsana New" w:hAnsi="Angsana New" w:hint="cs"/>
          <w:i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</w:t>
      </w:r>
      <w:r w:rsidR="00F80F21" w:rsidRPr="00950A1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950A13">
        <w:rPr>
          <w:rFonts w:ascii="Angsana New" w:hAnsi="Angsana New" w:hint="cs"/>
          <w:i/>
          <w:sz w:val="30"/>
          <w:szCs w:val="30"/>
          <w:cs/>
        </w:rPr>
        <w:t>และแสดงสุทธิจากส่วนลดการค้า และส่วนลดตามปริมาณ</w:t>
      </w:r>
    </w:p>
    <w:p w14:paraId="38D7E89B" w14:textId="67AD1E8C" w:rsidR="00864327" w:rsidRDefault="00864327" w:rsidP="00D361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79DCF0" w14:textId="77777777" w:rsidR="00FB6C3C" w:rsidRPr="00950A13" w:rsidRDefault="00FB6C3C" w:rsidP="00D361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0BFAFCD" w14:textId="77777777" w:rsidR="007E34A4" w:rsidRPr="00950A13" w:rsidRDefault="007E34A4" w:rsidP="007E34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50A13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การขายสินค้าและบริการ</w:t>
      </w:r>
    </w:p>
    <w:p w14:paraId="14C82C48" w14:textId="77777777" w:rsidR="007E34A4" w:rsidRPr="00950A13" w:rsidRDefault="007E34A4" w:rsidP="007E3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E5793B5" w14:textId="77777777" w:rsidR="007E34A4" w:rsidRPr="00950A13" w:rsidRDefault="007E34A4" w:rsidP="00ED7A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60CA6084" w14:textId="77777777" w:rsidR="002F3A5F" w:rsidRPr="00F20933" w:rsidRDefault="002F3A5F" w:rsidP="00ED7A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2C3253" w14:textId="191DE710" w:rsidR="007E34A4" w:rsidRDefault="00E964D2" w:rsidP="00AC22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pacing w:val="2"/>
          <w:sz w:val="30"/>
          <w:szCs w:val="30"/>
          <w:cs/>
        </w:rPr>
        <w:t xml:space="preserve">รายได้จากการให้บริการรับรู้ตลอดช่วงเวลาหนึ่งเมื่อได้ให้บริการ </w:t>
      </w:r>
      <w:r w:rsidRPr="00950A13">
        <w:rPr>
          <w:rFonts w:ascii="Angsana New" w:hAnsi="Angsana New"/>
          <w:sz w:val="30"/>
          <w:szCs w:val="30"/>
          <w:cs/>
        </w:rPr>
        <w:t>ต้นทุนทั้งสิ้นต้นทุนที่เกี่ยวข้องรับรู้ในกำไรหรือขาดทุนเมื่อเกิดขึ้น</w:t>
      </w:r>
    </w:p>
    <w:p w14:paraId="2B361EAA" w14:textId="77777777" w:rsidR="00FB6C3C" w:rsidRPr="00AC2291" w:rsidRDefault="00FB6C3C" w:rsidP="00AC22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2754DCF2" w14:textId="77777777" w:rsidR="00A528F5" w:rsidRPr="00950A13" w:rsidRDefault="00A528F5" w:rsidP="00A528F5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50A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อื่น</w:t>
      </w:r>
    </w:p>
    <w:p w14:paraId="7DACE675" w14:textId="77777777" w:rsidR="00A528F5" w:rsidRPr="00F20933" w:rsidRDefault="00A528F5" w:rsidP="00A528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D121FB2" w14:textId="1AED7CCC" w:rsidR="00A528F5" w:rsidRDefault="00A528F5" w:rsidP="00A528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รายได้</w:t>
      </w:r>
      <w:r>
        <w:rPr>
          <w:rFonts w:ascii="Angsana New" w:hAnsi="Angsana New" w:hint="cs"/>
          <w:sz w:val="30"/>
          <w:szCs w:val="30"/>
          <w:cs/>
        </w:rPr>
        <w:t>อื่น</w:t>
      </w:r>
      <w:r w:rsidRPr="00950A13">
        <w:rPr>
          <w:rFonts w:ascii="Angsana New" w:hAnsi="Angsana New"/>
          <w:sz w:val="30"/>
          <w:szCs w:val="30"/>
          <w:cs/>
        </w:rPr>
        <w:t>ประกอบด้วยเงินปันผล</w:t>
      </w:r>
      <w:r w:rsidR="001D7D4A">
        <w:rPr>
          <w:rFonts w:ascii="Angsana New" w:hAnsi="Angsana New"/>
          <w:sz w:val="30"/>
          <w:szCs w:val="30"/>
          <w:cs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>ดอกเบี้ยรับ</w:t>
      </w:r>
      <w:r>
        <w:rPr>
          <w:rFonts w:ascii="Angsana New" w:hAnsi="Angsana New" w:hint="cs"/>
          <w:sz w:val="30"/>
          <w:szCs w:val="30"/>
          <w:cs/>
        </w:rPr>
        <w:t>และอื่นๆ</w:t>
      </w:r>
      <w:r w:rsidRPr="00950A13">
        <w:rPr>
          <w:rFonts w:ascii="Angsana New" w:hAnsi="Angsana New"/>
          <w:sz w:val="30"/>
          <w:szCs w:val="30"/>
          <w:cs/>
        </w:rPr>
        <w:t xml:space="preserve"> โดยเงินปันผลรับบันทึกในกำไรหรือขาดทุนในวันที่กลุ่มบริษัทมีสิทธิได้รับเงินปันผล ดอกเบี้ยรับ</w:t>
      </w:r>
      <w:r>
        <w:rPr>
          <w:rFonts w:ascii="Angsana New" w:hAnsi="Angsana New" w:hint="cs"/>
          <w:sz w:val="30"/>
          <w:szCs w:val="30"/>
          <w:cs/>
        </w:rPr>
        <w:t>และอื่นๆ</w:t>
      </w:r>
      <w:r w:rsidRPr="00950A13">
        <w:rPr>
          <w:rFonts w:ascii="Angsana New" w:hAnsi="Angsana New"/>
          <w:sz w:val="30"/>
          <w:szCs w:val="30"/>
          <w:cs/>
        </w:rPr>
        <w:t>บันทึกในกำไรหรือขาดทุนตามเกณฑ์คงค้าง</w:t>
      </w:r>
    </w:p>
    <w:p w14:paraId="6B56DFFB" w14:textId="77777777" w:rsidR="00A528F5" w:rsidRPr="00176F83" w:rsidRDefault="00A528F5" w:rsidP="00A528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90287F" w14:textId="10E826F1" w:rsidR="00D23539" w:rsidRPr="00950A13" w:rsidRDefault="00A57EB7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50A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ดอกเบี้ย</w:t>
      </w:r>
    </w:p>
    <w:p w14:paraId="116E4FE7" w14:textId="77777777" w:rsidR="00D57C8A" w:rsidRPr="00F20933" w:rsidRDefault="00D57C8A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18"/>
        <w:jc w:val="thaiDistribute"/>
        <w:rPr>
          <w:rFonts w:ascii="Angsana New" w:hAnsi="Angsana New"/>
          <w:iCs/>
          <w:sz w:val="30"/>
          <w:szCs w:val="30"/>
        </w:rPr>
      </w:pPr>
    </w:p>
    <w:p w14:paraId="1D96FEDE" w14:textId="77777777" w:rsidR="00A57EB7" w:rsidRPr="00950A13" w:rsidRDefault="00A57EB7" w:rsidP="00A57EB7">
      <w:pPr>
        <w:pStyle w:val="Pa18"/>
        <w:spacing w:line="240" w:lineRule="auto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</w:pPr>
      <w:r w:rsidRPr="00950A1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950A13">
        <w:rPr>
          <w:rFonts w:ascii="Angsana New" w:hAnsi="Angsana New" w:cs="Angsana New" w:hint="cs"/>
          <w:b/>
          <w:bCs/>
          <w:i/>
          <w:iCs/>
          <w:sz w:val="30"/>
          <w:szCs w:val="30"/>
        </w:rPr>
        <w:t xml:space="preserve">1 </w:t>
      </w:r>
      <w:r w:rsidRPr="00950A1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มกราคม </w:t>
      </w:r>
      <w:r w:rsidRPr="00950A13">
        <w:rPr>
          <w:rFonts w:ascii="Angsana New" w:hAnsi="Angsana New" w:cs="Angsana New" w:hint="cs"/>
          <w:b/>
          <w:bCs/>
          <w:i/>
          <w:iCs/>
          <w:sz w:val="30"/>
          <w:szCs w:val="30"/>
        </w:rPr>
        <w:t xml:space="preserve">2563 </w:t>
      </w:r>
    </w:p>
    <w:p w14:paraId="44BC398E" w14:textId="77777777" w:rsidR="00A57EB7" w:rsidRPr="00950A13" w:rsidRDefault="00A57EB7" w:rsidP="00A57EB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3F8CB31" w14:textId="0B1C69B1" w:rsidR="00A57EB7" w:rsidRPr="00950A13" w:rsidRDefault="00A57EB7" w:rsidP="00A57EB7">
      <w:pPr>
        <w:pStyle w:val="Pa18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950A13">
        <w:rPr>
          <w:rFonts w:ascii="Angsana New" w:hAnsi="Angsana New" w:cs="Angsana New" w:hint="cs"/>
          <w:i/>
          <w:iCs/>
          <w:sz w:val="30"/>
          <w:szCs w:val="30"/>
          <w:cs/>
        </w:rPr>
        <w:t>อัตราดอกเบี้ยที่แท้จริง</w:t>
      </w:r>
      <w:r w:rsidRPr="00950A13">
        <w:rPr>
          <w:rFonts w:ascii="Angsana New" w:hAnsi="Angsana New" w:cs="Angsana New" w:hint="cs"/>
          <w:b/>
          <w:bCs/>
          <w:color w:val="0000FF"/>
          <w:sz w:val="30"/>
          <w:szCs w:val="30"/>
          <w:cs/>
          <w:lang w:val="en-GB" w:bidi="th-TH"/>
        </w:rPr>
        <w:t xml:space="preserve"> </w:t>
      </w:r>
    </w:p>
    <w:p w14:paraId="7A97B8AA" w14:textId="77777777" w:rsidR="00A57EB7" w:rsidRPr="00950A13" w:rsidRDefault="00A57EB7" w:rsidP="00A57EB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99455DC" w14:textId="77777777" w:rsidR="00A57EB7" w:rsidRPr="00950A13" w:rsidRDefault="00A57EB7" w:rsidP="00A57EB7">
      <w:pPr>
        <w:pStyle w:val="NoSpacing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50A13">
        <w:rPr>
          <w:rFonts w:ascii="Angsana New" w:hAnsi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3AAE9564" w14:textId="77777777" w:rsidR="00A57EB7" w:rsidRPr="00950A13" w:rsidRDefault="00A57EB7" w:rsidP="00A57EB7">
      <w:pPr>
        <w:pStyle w:val="NoSpacing"/>
        <w:numPr>
          <w:ilvl w:val="0"/>
          <w:numId w:val="28"/>
        </w:numPr>
        <w:tabs>
          <w:tab w:val="clear" w:pos="454"/>
          <w:tab w:val="clear" w:pos="680"/>
          <w:tab w:val="left" w:pos="810"/>
        </w:tabs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35A3B9D7" w14:textId="02414B9E" w:rsidR="00A57EB7" w:rsidRDefault="00A57EB7" w:rsidP="008E08C0">
      <w:pPr>
        <w:pStyle w:val="NoSpacing"/>
        <w:numPr>
          <w:ilvl w:val="0"/>
          <w:numId w:val="28"/>
        </w:numPr>
        <w:tabs>
          <w:tab w:val="clear" w:pos="454"/>
          <w:tab w:val="clear" w:pos="680"/>
          <w:tab w:val="left" w:pos="810"/>
        </w:tabs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>ราคาทุนตัดจำหน่ายของหนี้สินทางการเงิน</w:t>
      </w:r>
    </w:p>
    <w:p w14:paraId="1DFEA01A" w14:textId="77777777" w:rsidR="00DF1EC7" w:rsidRPr="00950A13" w:rsidRDefault="00DF1EC7" w:rsidP="00DF1EC7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651D41EC" w14:textId="77777777" w:rsidR="00A57EB7" w:rsidRPr="00950A13" w:rsidRDefault="00A57EB7" w:rsidP="00A57EB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E76EC41" w14:textId="77777777" w:rsidR="00A57EB7" w:rsidRPr="00950A13" w:rsidRDefault="00A57EB7" w:rsidP="00A57EB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A55F8F8" w14:textId="2956801A" w:rsidR="00A57EB7" w:rsidRPr="00950A13" w:rsidRDefault="00A57EB7" w:rsidP="00A57E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Pr="00950A13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1 </w:t>
      </w:r>
      <w:r w:rsidRPr="00950A1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มกราคม </w:t>
      </w:r>
      <w:r w:rsidR="0052671C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444EC98D" w14:textId="77777777" w:rsidR="00A57EB7" w:rsidRPr="00F20933" w:rsidRDefault="00A57EB7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D3193A" w14:textId="77777777" w:rsidR="00D244A6" w:rsidRPr="00D244A6" w:rsidRDefault="00D244A6" w:rsidP="00D244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244A6">
        <w:rPr>
          <w:rFonts w:ascii="Angsana New" w:hAnsi="Angsana New"/>
          <w:sz w:val="30"/>
          <w:szCs w:val="30"/>
          <w:cs/>
        </w:rPr>
        <w:t>ดอกเบี้ย</w:t>
      </w:r>
      <w:r w:rsidRPr="00D244A6">
        <w:rPr>
          <w:rFonts w:ascii="Angsana New" w:hAnsi="Angsana New" w:hint="cs"/>
          <w:sz w:val="30"/>
          <w:szCs w:val="30"/>
          <w:cs/>
        </w:rPr>
        <w:t>รับรับรู้ในกำไรหรือขาดทุนในอัตราที่ระบุในสัญญา</w:t>
      </w:r>
    </w:p>
    <w:p w14:paraId="775AC20B" w14:textId="77777777" w:rsidR="00D244A6" w:rsidRPr="00F20933" w:rsidRDefault="00D244A6" w:rsidP="00D244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FFC1A7F" w14:textId="10390AA9" w:rsidR="00D57C8A" w:rsidRPr="00950A13" w:rsidRDefault="00EF6FD6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 xml:space="preserve"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 </w:t>
      </w:r>
    </w:p>
    <w:p w14:paraId="6408DF44" w14:textId="2232E596" w:rsidR="006C5BA2" w:rsidRPr="00F20933" w:rsidRDefault="006C5BA2" w:rsidP="00A57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3A10A68" w14:textId="77777777" w:rsidR="008610F1" w:rsidRPr="00950A13" w:rsidRDefault="008610F1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50A13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4418F705" w14:textId="77777777" w:rsidR="00D57C8A" w:rsidRPr="00F20933" w:rsidRDefault="00D57C8A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18"/>
        <w:jc w:val="thaiDistribute"/>
        <w:rPr>
          <w:rFonts w:ascii="Angsana New" w:hAnsi="Angsana New"/>
          <w:iCs/>
          <w:sz w:val="30"/>
          <w:szCs w:val="30"/>
        </w:rPr>
      </w:pPr>
    </w:p>
    <w:p w14:paraId="2481EE88" w14:textId="6A42BC7D" w:rsidR="00D57C8A" w:rsidRPr="001A187C" w:rsidRDefault="00397BF3" w:rsidP="001A1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</w:t>
      </w:r>
      <w:r w:rsidR="00B722B7" w:rsidRPr="00950A13">
        <w:rPr>
          <w:rFonts w:ascii="Angsana New" w:hAnsi="Angsana New"/>
          <w:sz w:val="30"/>
          <w:szCs w:val="30"/>
          <w:cs/>
        </w:rPr>
        <w:t>อขาดทุนเว้นแต่ในส่วนที่เกี่ยวกั</w:t>
      </w:r>
      <w:r w:rsidR="00B722B7" w:rsidRPr="00950A13">
        <w:rPr>
          <w:rFonts w:ascii="Angsana New" w:hAnsi="Angsana New" w:hint="cs"/>
          <w:sz w:val="30"/>
          <w:szCs w:val="30"/>
          <w:cs/>
        </w:rPr>
        <w:t>บ</w:t>
      </w:r>
      <w:r w:rsidRPr="00950A13">
        <w:rPr>
          <w:rFonts w:ascii="Angsana New" w:hAnsi="Angsana New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336CDC56" w14:textId="77777777" w:rsidR="00F20933" w:rsidRDefault="00F20933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A893BA" w14:textId="4E9B35D4" w:rsidR="00397BF3" w:rsidRPr="00950A13" w:rsidRDefault="00397BF3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950A13">
        <w:rPr>
          <w:rFonts w:ascii="Angsana New" w:hAnsi="Angsana New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09380284" w14:textId="77777777" w:rsidR="00EF6FD6" w:rsidRPr="00F20933" w:rsidRDefault="00EF6FD6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44C5416B" w14:textId="77777777" w:rsidR="00397BF3" w:rsidRPr="00950A13" w:rsidRDefault="00397BF3" w:rsidP="00A8617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="00855984" w:rsidRPr="00950A13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950A13">
        <w:rPr>
          <w:rFonts w:ascii="Angsana New" w:hAnsi="Angsana New"/>
          <w:sz w:val="30"/>
          <w:szCs w:val="30"/>
          <w:cs/>
        </w:rPr>
        <w:t xml:space="preserve">หากเป็นไปได้ว่าจะไม่มีการกลับรายการในอนาคตอันใกล้   </w:t>
      </w:r>
    </w:p>
    <w:p w14:paraId="5E6B79F0" w14:textId="77777777" w:rsidR="00D57C8A" w:rsidRPr="00F20933" w:rsidRDefault="00D57C8A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5C31E4BF" w14:textId="77777777" w:rsidR="0013288E" w:rsidRPr="00950A13" w:rsidRDefault="00397BF3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การวัดมู</w:t>
      </w:r>
      <w:r w:rsidR="0013288E" w:rsidRPr="00950A13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797D94DA" w14:textId="77777777" w:rsidR="00C8472B" w:rsidRPr="00F20933" w:rsidRDefault="00C8472B" w:rsidP="00A57E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iCs/>
          <w:sz w:val="30"/>
          <w:szCs w:val="30"/>
        </w:rPr>
      </w:pPr>
    </w:p>
    <w:p w14:paraId="771ACA8A" w14:textId="77777777" w:rsidR="00397BF3" w:rsidRPr="00950A13" w:rsidRDefault="0013288E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</w:t>
      </w:r>
    </w:p>
    <w:p w14:paraId="759CC43D" w14:textId="410C4038" w:rsidR="00D57C8A" w:rsidRPr="007A6CF5" w:rsidRDefault="0013288E" w:rsidP="007A6C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ใช้อัตราภาษีที่ประกาศใช้หรือที่คาดว่ามีผลบังคับใช้ ณ วันที่รายงาน</w:t>
      </w:r>
    </w:p>
    <w:p w14:paraId="71073A14" w14:textId="77777777" w:rsidR="00864327" w:rsidRDefault="00864327" w:rsidP="00A8617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3E8EF594" w14:textId="77777777" w:rsidR="00E171FF" w:rsidRDefault="00E171FF" w:rsidP="00A8617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1EF58940" w14:textId="77777777" w:rsidR="00E171FF" w:rsidRDefault="00E171FF" w:rsidP="00A8617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0D957F76" w14:textId="77777777" w:rsidR="00E171FF" w:rsidRDefault="00E171FF" w:rsidP="00A8617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1A214136" w14:textId="41E771BC" w:rsidR="004A3311" w:rsidRPr="00950A13" w:rsidRDefault="008610F1" w:rsidP="00A8617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lastRenderedPageBreak/>
        <w:t>ในการกำหนดมูลค่าของภาษีเงินได้</w:t>
      </w:r>
      <w:r w:rsidR="00710DEE" w:rsidRPr="00950A13">
        <w:rPr>
          <w:rFonts w:ascii="Angsana New" w:hAnsi="Angsana New"/>
          <w:sz w:val="30"/>
          <w:szCs w:val="30"/>
          <w:cs/>
        </w:rPr>
        <w:t>ของงวด</w:t>
      </w:r>
      <w:r w:rsidR="00B254DF" w:rsidRPr="00950A13">
        <w:rPr>
          <w:rFonts w:ascii="Angsana New" w:hAnsi="Angsana New"/>
          <w:sz w:val="30"/>
          <w:szCs w:val="30"/>
          <w:cs/>
        </w:rPr>
        <w:t>ปัจจุบัน</w:t>
      </w:r>
      <w:r w:rsidR="00B254DF" w:rsidRPr="00950A13">
        <w:rPr>
          <w:rFonts w:ascii="Angsana New" w:hAnsi="Angsana New" w:hint="cs"/>
          <w:sz w:val="30"/>
          <w:szCs w:val="30"/>
          <w:cs/>
        </w:rPr>
        <w:t>และภาษีเงินได้รอการตัดบัญชี</w:t>
      </w:r>
      <w:r w:rsidR="00B254DF" w:rsidRPr="00950A13">
        <w:rPr>
          <w:rFonts w:ascii="Angsana New" w:hAnsi="Angsana New"/>
          <w:sz w:val="30"/>
          <w:szCs w:val="30"/>
          <w:cs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>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</w:t>
      </w:r>
      <w:r w:rsidR="00EB3705" w:rsidRPr="00950A13">
        <w:rPr>
          <w:rFonts w:ascii="Angsana New" w:hAnsi="Angsana New"/>
          <w:sz w:val="30"/>
          <w:szCs w:val="30"/>
          <w:cs/>
        </w:rPr>
        <w:t xml:space="preserve">อกเบี้ยที่ต้องชำระ </w:t>
      </w:r>
      <w:r w:rsidR="008443CA">
        <w:rPr>
          <w:rFonts w:ascii="Angsana New" w:hAnsi="Angsana New"/>
          <w:sz w:val="30"/>
          <w:szCs w:val="30"/>
          <w:cs/>
        </w:rPr>
        <w:t xml:space="preserve">         </w:t>
      </w:r>
      <w:r w:rsidR="00EB3705" w:rsidRPr="00950A13">
        <w:rPr>
          <w:rFonts w:ascii="Angsana New" w:hAnsi="Angsana New"/>
          <w:sz w:val="30"/>
          <w:szCs w:val="30"/>
          <w:cs/>
        </w:rPr>
        <w:t>กลุ่มบริษัท</w:t>
      </w:r>
      <w:r w:rsidRPr="00950A13">
        <w:rPr>
          <w:rFonts w:ascii="Angsana New" w:hAnsi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</w:t>
      </w:r>
      <w:r w:rsidR="00E171FF">
        <w:rPr>
          <w:rFonts w:ascii="Angsana New" w:hAnsi="Angsana New" w:hint="cs"/>
          <w:sz w:val="30"/>
          <w:szCs w:val="30"/>
          <w:cs/>
        </w:rPr>
        <w:t>ฎ</w:t>
      </w:r>
      <w:r w:rsidRPr="00950A13">
        <w:rPr>
          <w:rFonts w:ascii="Angsana New" w:hAnsi="Angsana New"/>
          <w:sz w:val="30"/>
          <w:szCs w:val="30"/>
          <w:cs/>
        </w:rPr>
        <w:t>หมายภาษี และจากประสบการณ์ในอดีต การประเมินนี้อยู่บนพ</w:t>
      </w:r>
      <w:r w:rsidR="0062658E" w:rsidRPr="00950A13">
        <w:rPr>
          <w:rFonts w:ascii="Angsana New" w:hAnsi="Angsana New"/>
          <w:sz w:val="30"/>
          <w:szCs w:val="30"/>
          <w:cs/>
        </w:rPr>
        <w:t>ื้นฐานการประมาณการและข้อสมมติ</w:t>
      </w:r>
      <w:r w:rsidRPr="00950A13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</w:t>
      </w:r>
      <w:r w:rsidR="008443CA">
        <w:rPr>
          <w:rFonts w:ascii="Angsana New" w:hAnsi="Angsana New"/>
          <w:sz w:val="30"/>
          <w:szCs w:val="30"/>
          <w:cs/>
        </w:rPr>
        <w:t xml:space="preserve">                  </w:t>
      </w:r>
      <w:r w:rsidRPr="00950A13">
        <w:rPr>
          <w:rFonts w:ascii="Angsana New" w:hAnsi="Angsana New"/>
          <w:sz w:val="30"/>
          <w:szCs w:val="30"/>
          <w:cs/>
        </w:rPr>
        <w:t xml:space="preserve">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</w:t>
      </w:r>
      <w:r w:rsidR="008443CA">
        <w:rPr>
          <w:rFonts w:ascii="Angsana New" w:hAnsi="Angsana New"/>
          <w:sz w:val="30"/>
          <w:szCs w:val="30"/>
          <w:cs/>
        </w:rPr>
        <w:t xml:space="preserve">           </w:t>
      </w:r>
      <w:r w:rsidRPr="00950A13">
        <w:rPr>
          <w:rFonts w:ascii="Angsana New" w:hAnsi="Angsana New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77F3A28A" w14:textId="77777777" w:rsidR="005B0BD4" w:rsidRPr="00F20933" w:rsidRDefault="005B0BD4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8AF8902" w14:textId="77777777" w:rsidR="0013288E" w:rsidRPr="00950A13" w:rsidRDefault="0013288E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3E75A4">
        <w:rPr>
          <w:rFonts w:ascii="Angsana New" w:hAnsi="Angsana New"/>
          <w:spacing w:val="-2"/>
          <w:sz w:val="30"/>
          <w:szCs w:val="30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</w:t>
      </w:r>
      <w:r w:rsidRPr="00950A13">
        <w:rPr>
          <w:rFonts w:ascii="Angsana New" w:hAnsi="Angsana New"/>
          <w:sz w:val="30"/>
          <w:szCs w:val="30"/>
          <w:cs/>
        </w:rPr>
        <w:t>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6ECB7D5B" w14:textId="77777777" w:rsidR="001050C7" w:rsidRPr="00F20933" w:rsidRDefault="001050C7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5F1CF6A" w14:textId="77777777" w:rsidR="0013288E" w:rsidRPr="00950A13" w:rsidRDefault="0013288E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</w:t>
      </w:r>
      <w:r w:rsidR="003E109F" w:rsidRPr="00950A13">
        <w:rPr>
          <w:rFonts w:ascii="Angsana New" w:hAnsi="Angsana New"/>
          <w:sz w:val="30"/>
          <w:szCs w:val="30"/>
          <w:cs/>
        </w:rPr>
        <w:t>เมื่อมีความเป็นไปได้ค่อนข้างแน่</w:t>
      </w:r>
      <w:r w:rsidRPr="00950A13">
        <w:rPr>
          <w:rFonts w:ascii="Angsana New" w:hAnsi="Angsana New"/>
          <w:sz w:val="30"/>
          <w:szCs w:val="30"/>
          <w:cs/>
        </w:rPr>
        <w:t xml:space="preserve">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="003E109F" w:rsidRPr="00950A13">
        <w:rPr>
          <w:rFonts w:ascii="Angsana New" w:hAnsi="Angsana New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Pr="00950A13">
        <w:rPr>
          <w:rFonts w:ascii="Angsana New" w:hAnsi="Angsana New"/>
          <w:sz w:val="30"/>
          <w:szCs w:val="30"/>
          <w:cs/>
        </w:rPr>
        <w:t xml:space="preserve">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CA7C360" w14:textId="77777777" w:rsidR="009B2E85" w:rsidRPr="00F20933" w:rsidRDefault="009B2E85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8E4C93B" w14:textId="77777777" w:rsidR="008610F1" w:rsidRPr="00950A13" w:rsidRDefault="008610F1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50A1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6C08AEC7" w14:textId="77777777" w:rsidR="008610F1" w:rsidRPr="00F20933" w:rsidRDefault="008610F1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2425FA09" w14:textId="77777777" w:rsidR="00D57C8A" w:rsidRPr="00950A13" w:rsidRDefault="00B722B7" w:rsidP="003F6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b/>
          <w:sz w:val="30"/>
          <w:szCs w:val="30"/>
        </w:rPr>
      </w:pPr>
      <w:r w:rsidRPr="00950A13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="008610F1" w:rsidRPr="00950A13">
        <w:rPr>
          <w:rFonts w:ascii="Angsana New" w:hAnsi="Angsana New"/>
          <w:b/>
          <w:sz w:val="30"/>
          <w:szCs w:val="30"/>
          <w:cs/>
        </w:rPr>
        <w:t>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</w:t>
      </w:r>
      <w:r w:rsidR="008263F1" w:rsidRPr="00950A13">
        <w:rPr>
          <w:rFonts w:ascii="Angsana New" w:hAnsi="Angsana New"/>
          <w:b/>
          <w:sz w:val="30"/>
          <w:szCs w:val="30"/>
          <w:cs/>
        </w:rPr>
        <w:t>ือหุ</w:t>
      </w:r>
      <w:r w:rsidRPr="00950A13">
        <w:rPr>
          <w:rFonts w:ascii="Angsana New" w:hAnsi="Angsana New"/>
          <w:b/>
          <w:sz w:val="30"/>
          <w:szCs w:val="30"/>
          <w:cs/>
        </w:rPr>
        <w:t>้นสามัญของ</w:t>
      </w:r>
      <w:r w:rsidR="008263F1" w:rsidRPr="00950A13">
        <w:rPr>
          <w:rFonts w:ascii="Angsana New" w:hAnsi="Angsana New"/>
          <w:b/>
          <w:sz w:val="30"/>
          <w:szCs w:val="30"/>
          <w:cs/>
        </w:rPr>
        <w:t>บริษัท</w:t>
      </w:r>
      <w:r w:rsidR="008610F1" w:rsidRPr="00950A13">
        <w:rPr>
          <w:rFonts w:ascii="Angsana New" w:hAnsi="Angsana New"/>
          <w:b/>
          <w:sz w:val="30"/>
          <w:szCs w:val="30"/>
          <w:cs/>
        </w:rPr>
        <w:t xml:space="preserve"> ด้วยจำนวนหุ้นสามัญถัวเฉลี่ยถ่วงน้ำหนักที่ออกจำหน่ายระหว่างปี</w:t>
      </w:r>
      <w:r w:rsidRPr="00950A13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5FF5FAEB" w14:textId="77777777" w:rsidR="006C5BA2" w:rsidRPr="00F20933" w:rsidRDefault="006C5BA2" w:rsidP="003F6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AA7E66E" w14:textId="77777777" w:rsidR="006C5BA2" w:rsidRPr="00950A13" w:rsidRDefault="006C5BA2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50A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163FFABB" w14:textId="77777777" w:rsidR="006C5BA2" w:rsidRPr="00F20933" w:rsidRDefault="006C5BA2" w:rsidP="009A0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b/>
          <w:sz w:val="30"/>
          <w:szCs w:val="30"/>
        </w:rPr>
      </w:pPr>
    </w:p>
    <w:p w14:paraId="404D343F" w14:textId="724D8C4E" w:rsidR="006C5BA2" w:rsidRDefault="006C5BA2" w:rsidP="007A6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b/>
          <w:sz w:val="30"/>
          <w:szCs w:val="30"/>
        </w:rPr>
      </w:pPr>
      <w:r w:rsidRPr="00950A13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950A13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950A13">
        <w:rPr>
          <w:rFonts w:ascii="Angsana New" w:hAnsi="Angsana New"/>
          <w:b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950A13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950A13">
        <w:rPr>
          <w:rFonts w:ascii="Angsana New" w:hAnsi="Angsana New"/>
          <w:b/>
          <w:sz w:val="30"/>
          <w:szCs w:val="30"/>
          <w:cs/>
        </w:rPr>
        <w:t>หรือกลุ่ม</w:t>
      </w:r>
      <w:r w:rsidRPr="00950A13">
        <w:rPr>
          <w:rFonts w:ascii="Angsana New" w:hAnsi="Angsana New"/>
          <w:b/>
          <w:sz w:val="30"/>
          <w:szCs w:val="30"/>
          <w:cs/>
        </w:rPr>
        <w:lastRenderedPageBreak/>
        <w:t>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3A662E4" w14:textId="412C91EE" w:rsidR="00F20933" w:rsidRDefault="00F20933" w:rsidP="007A6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b/>
          <w:sz w:val="30"/>
          <w:szCs w:val="30"/>
        </w:rPr>
      </w:pPr>
    </w:p>
    <w:p w14:paraId="6CDA1E8A" w14:textId="77777777" w:rsidR="009172C3" w:rsidRPr="00950A13" w:rsidRDefault="009172C3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50A1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รายงานทางการเงินจำแนกตามส่วนงาน </w:t>
      </w:r>
    </w:p>
    <w:p w14:paraId="06D2832E" w14:textId="77777777" w:rsidR="00D57C8A" w:rsidRPr="00950A13" w:rsidRDefault="00D57C8A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 w:right="29"/>
        <w:jc w:val="thaiDistribute"/>
        <w:rPr>
          <w:rFonts w:ascii="Angsana New" w:hAnsi="Angsana New"/>
          <w:sz w:val="24"/>
          <w:szCs w:val="24"/>
        </w:rPr>
      </w:pPr>
    </w:p>
    <w:p w14:paraId="54FF36AE" w14:textId="77777777" w:rsidR="00713BBF" w:rsidRPr="00950A13" w:rsidRDefault="009172C3" w:rsidP="00AB4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b/>
          <w:sz w:val="30"/>
          <w:szCs w:val="30"/>
        </w:rPr>
      </w:pPr>
      <w:r w:rsidRPr="00950A13">
        <w:rPr>
          <w:rFonts w:ascii="Angsana New" w:hAnsi="Angsana New"/>
          <w:b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</w:t>
      </w:r>
      <w:r w:rsidR="00F61A2A" w:rsidRPr="00950A13">
        <w:rPr>
          <w:rFonts w:ascii="Angsana New" w:hAnsi="Angsana New"/>
          <w:b/>
          <w:sz w:val="30"/>
          <w:szCs w:val="30"/>
          <w:cs/>
        </w:rPr>
        <w:t>้ส่วนใหญ่เป็นรายการ</w:t>
      </w:r>
      <w:r w:rsidR="00B55A57" w:rsidRPr="00950A13">
        <w:rPr>
          <w:rFonts w:ascii="Angsana New" w:hAnsi="Angsana New" w:hint="cs"/>
          <w:b/>
          <w:sz w:val="30"/>
          <w:szCs w:val="30"/>
          <w:cs/>
        </w:rPr>
        <w:t xml:space="preserve">เงินลงทุน </w:t>
      </w:r>
      <w:r w:rsidRPr="00950A13">
        <w:rPr>
          <w:rFonts w:ascii="Angsana New" w:hAnsi="Angsana New"/>
          <w:b/>
          <w:sz w:val="30"/>
          <w:szCs w:val="30"/>
          <w:cs/>
        </w:rPr>
        <w:t>สินทรัพย์ภาษีเงินได้</w:t>
      </w:r>
      <w:r w:rsidR="0057539B" w:rsidRPr="00950A13">
        <w:rPr>
          <w:rFonts w:ascii="Angsana New" w:hAnsi="Angsana New"/>
          <w:b/>
          <w:sz w:val="30"/>
          <w:szCs w:val="30"/>
          <w:cs/>
        </w:rPr>
        <w:br/>
      </w:r>
      <w:r w:rsidR="00EF6FD6" w:rsidRPr="00950A13">
        <w:rPr>
          <w:rFonts w:ascii="Angsana New" w:hAnsi="Angsana New" w:hint="cs"/>
          <w:b/>
          <w:sz w:val="30"/>
          <w:szCs w:val="30"/>
          <w:cs/>
        </w:rPr>
        <w:t>รอ</w:t>
      </w:r>
      <w:r w:rsidR="00B254DF" w:rsidRPr="00950A13">
        <w:rPr>
          <w:rFonts w:ascii="Angsana New" w:hAnsi="Angsana New" w:hint="cs"/>
          <w:b/>
          <w:sz w:val="30"/>
          <w:szCs w:val="30"/>
          <w:cs/>
        </w:rPr>
        <w:t>การ</w:t>
      </w:r>
      <w:r w:rsidR="00EF6FD6" w:rsidRPr="00950A13">
        <w:rPr>
          <w:rFonts w:ascii="Angsana New" w:hAnsi="Angsana New" w:hint="cs"/>
          <w:b/>
          <w:sz w:val="30"/>
          <w:szCs w:val="30"/>
          <w:cs/>
        </w:rPr>
        <w:t>ตัดบัญชี</w:t>
      </w:r>
      <w:r w:rsidR="00B55A57" w:rsidRPr="00950A13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F61A2A" w:rsidRPr="00950A13">
        <w:rPr>
          <w:rFonts w:ascii="Angsana New" w:hAnsi="Angsana New" w:hint="cs"/>
          <w:b/>
          <w:sz w:val="30"/>
          <w:szCs w:val="30"/>
          <w:cs/>
        </w:rPr>
        <w:t>และสินทรัพย์อื่น</w:t>
      </w:r>
    </w:p>
    <w:p w14:paraId="5DE1892D" w14:textId="77777777" w:rsidR="00AB4A82" w:rsidRPr="00F20933" w:rsidRDefault="00AB4A82" w:rsidP="00713B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305866A1" w14:textId="01F2E469" w:rsidR="003E6A5C" w:rsidRPr="00950A13" w:rsidRDefault="00CF6BBA" w:rsidP="00696103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950A13">
        <w:rPr>
          <w:rFonts w:ascii="Angsana New" w:hAnsi="Angsana New"/>
          <w:sz w:val="30"/>
          <w:szCs w:val="30"/>
          <w:u w:val="none"/>
        </w:rPr>
        <w:t>5</w:t>
      </w:r>
      <w:r w:rsidR="00713BBF" w:rsidRPr="00950A13">
        <w:rPr>
          <w:rFonts w:ascii="Angsana New" w:hAnsi="Angsana New"/>
          <w:sz w:val="30"/>
          <w:szCs w:val="30"/>
          <w:u w:val="none"/>
        </w:rPr>
        <w:tab/>
      </w:r>
      <w:r w:rsidR="009172C3" w:rsidRPr="00950A13">
        <w:rPr>
          <w:rFonts w:ascii="Angsana New" w:hAnsi="Angsana New"/>
          <w:sz w:val="30"/>
          <w:szCs w:val="30"/>
          <w:u w:val="none"/>
          <w:cs/>
        </w:rPr>
        <w:t>บุคคลหรือกิจการที่เกี่ยวข้องกัน</w:t>
      </w:r>
    </w:p>
    <w:p w14:paraId="4A65FBD0" w14:textId="77777777" w:rsidR="00D57C8A" w:rsidRPr="00950A13" w:rsidRDefault="00D57C8A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457A45C9" w14:textId="474C50BF" w:rsidR="00B254DF" w:rsidRPr="00950A13" w:rsidRDefault="008C334B" w:rsidP="00BA1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950A13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3E109F" w:rsidRPr="00950A13">
        <w:rPr>
          <w:rFonts w:ascii="Angsana New" w:hAnsi="Angsana New"/>
          <w:b/>
          <w:sz w:val="30"/>
          <w:szCs w:val="30"/>
          <w:cs/>
        </w:rPr>
        <w:t>บริษัทย่อย</w:t>
      </w:r>
      <w:r w:rsidR="001050C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050C7">
        <w:rPr>
          <w:rFonts w:ascii="Angsana New" w:hAnsi="Angsana New" w:hint="cs"/>
          <w:b/>
          <w:sz w:val="30"/>
          <w:szCs w:val="30"/>
          <w:cs/>
        </w:rPr>
        <w:t>บริษัทร่วม</w:t>
      </w:r>
      <w:r w:rsidR="003E109F" w:rsidRPr="00950A13">
        <w:rPr>
          <w:rFonts w:ascii="Angsana New" w:hAnsi="Angsana New" w:hint="cs"/>
          <w:b/>
          <w:sz w:val="30"/>
          <w:szCs w:val="30"/>
          <w:cs/>
        </w:rPr>
        <w:t>และ</w:t>
      </w:r>
      <w:r w:rsidR="00466C02" w:rsidRPr="00950A13">
        <w:rPr>
          <w:rFonts w:ascii="Angsana New" w:hAnsi="Angsana New" w:hint="cs"/>
          <w:b/>
          <w:sz w:val="30"/>
          <w:szCs w:val="30"/>
          <w:cs/>
        </w:rPr>
        <w:t>การร่วมค้า</w:t>
      </w:r>
      <w:r w:rsidR="00F51E71" w:rsidRPr="00950A13">
        <w:rPr>
          <w:rFonts w:ascii="Angsana New" w:hAnsi="Angsana New"/>
          <w:b/>
          <w:sz w:val="30"/>
          <w:szCs w:val="30"/>
          <w:cs/>
        </w:rPr>
        <w:t xml:space="preserve">ได้เปิดเผยในหมายเหตุข้อ </w:t>
      </w:r>
      <w:r w:rsidR="00377145" w:rsidRPr="00950A13">
        <w:rPr>
          <w:rFonts w:ascii="Angsana New" w:hAnsi="Angsana New"/>
          <w:bCs/>
          <w:sz w:val="30"/>
          <w:szCs w:val="30"/>
        </w:rPr>
        <w:t>1</w:t>
      </w:r>
      <w:r w:rsidR="009B2E85">
        <w:rPr>
          <w:rFonts w:ascii="Angsana New" w:hAnsi="Angsana New"/>
          <w:bCs/>
          <w:sz w:val="30"/>
          <w:szCs w:val="30"/>
        </w:rPr>
        <w:t>1</w:t>
      </w:r>
      <w:r w:rsidR="00F51E71" w:rsidRPr="00950A1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466C02" w:rsidRPr="00950A13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466C02" w:rsidRPr="00950A13">
        <w:rPr>
          <w:rFonts w:ascii="Angsana New" w:hAnsi="Angsana New"/>
          <w:bCs/>
          <w:sz w:val="30"/>
          <w:szCs w:val="30"/>
        </w:rPr>
        <w:t>1</w:t>
      </w:r>
      <w:r w:rsidR="009B2E85">
        <w:rPr>
          <w:rFonts w:ascii="Angsana New" w:hAnsi="Angsana New"/>
          <w:bCs/>
          <w:sz w:val="30"/>
          <w:szCs w:val="30"/>
        </w:rPr>
        <w:t>2</w:t>
      </w:r>
      <w:r w:rsidR="00466C02" w:rsidRPr="00950A13">
        <w:rPr>
          <w:rFonts w:ascii="Angsana New" w:hAnsi="Angsana New"/>
          <w:bCs/>
          <w:sz w:val="30"/>
          <w:szCs w:val="30"/>
          <w:cs/>
        </w:rPr>
        <w:t xml:space="preserve"> </w:t>
      </w:r>
      <w:r w:rsidR="006C5BA2" w:rsidRPr="00950A13">
        <w:rPr>
          <w:rFonts w:ascii="Angsana New" w:hAnsi="Angsana New" w:hint="cs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="006C5BA2" w:rsidRPr="00950A1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6C5BA2" w:rsidRPr="00950A13">
        <w:rPr>
          <w:rFonts w:ascii="Angsana New" w:hAnsi="Angsana New" w:hint="cs"/>
          <w:b/>
          <w:sz w:val="30"/>
          <w:szCs w:val="30"/>
          <w:cs/>
        </w:rPr>
        <w:t>ในระหว่างปีมีดังต่อไปนี้</w:t>
      </w:r>
    </w:p>
    <w:p w14:paraId="50CE6762" w14:textId="758A7201" w:rsidR="006C5BA2" w:rsidRPr="00950A13" w:rsidRDefault="006C5BA2" w:rsidP="001A18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4410"/>
      </w:tblGrid>
      <w:tr w:rsidR="003E6A5C" w:rsidRPr="00950A13" w14:paraId="1AF34A6B" w14:textId="77777777" w:rsidTr="00C21993">
        <w:trPr>
          <w:trHeight w:val="20"/>
          <w:tblHeader/>
        </w:trPr>
        <w:tc>
          <w:tcPr>
            <w:tcW w:w="3690" w:type="dxa"/>
          </w:tcPr>
          <w:p w14:paraId="2720B361" w14:textId="77777777" w:rsidR="003E6A5C" w:rsidRPr="00950A13" w:rsidRDefault="003E6A5C" w:rsidP="00A86171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2C8E68BB" w14:textId="77777777" w:rsidR="003E6A5C" w:rsidRPr="00950A13" w:rsidRDefault="003E6A5C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6E549543" w14:textId="77777777" w:rsidR="003E6A5C" w:rsidRPr="00950A13" w:rsidRDefault="003E6A5C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4410" w:type="dxa"/>
          </w:tcPr>
          <w:p w14:paraId="3DEF288C" w14:textId="77777777" w:rsidR="003E6A5C" w:rsidRPr="00950A13" w:rsidRDefault="003E6A5C" w:rsidP="00A86171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F584B" w:rsidRPr="00950A13" w14:paraId="71E1D2CD" w14:textId="77777777" w:rsidTr="00C21993">
        <w:trPr>
          <w:trHeight w:val="20"/>
        </w:trPr>
        <w:tc>
          <w:tcPr>
            <w:tcW w:w="3690" w:type="dxa"/>
          </w:tcPr>
          <w:p w14:paraId="027AB042" w14:textId="77777777" w:rsidR="007F584B" w:rsidRPr="00950A13" w:rsidRDefault="007F584B" w:rsidP="00A8617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บริษัท ที.เค.เอส.</w:t>
            </w:r>
            <w:r w:rsidR="00EF244F"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เทคโนโลยี จำกัด</w:t>
            </w:r>
            <w:r w:rsidR="00FB0520" w:rsidRPr="00950A13">
              <w:rPr>
                <w:rFonts w:ascii="Angsana New" w:hAnsi="Angsana New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350" w:type="dxa"/>
          </w:tcPr>
          <w:p w14:paraId="37C88F19" w14:textId="77777777" w:rsidR="007F584B" w:rsidRPr="00950A13" w:rsidRDefault="00460D5A" w:rsidP="00B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242671A0" w14:textId="77777777" w:rsidR="007F584B" w:rsidRPr="00950A13" w:rsidRDefault="00460D5A" w:rsidP="00A86171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ถือหุ้น</w:t>
            </w:r>
            <w:r w:rsidR="00374857" w:rsidRPr="00950A13">
              <w:rPr>
                <w:rFonts w:ascii="Angsana New" w:hAnsi="Angsana New" w:hint="cs"/>
                <w:sz w:val="30"/>
                <w:szCs w:val="30"/>
                <w:cs/>
              </w:rPr>
              <w:t>ในบริษัท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="001C07C3" w:rsidRPr="00950A13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="00825D81" w:rsidRPr="00950A13">
              <w:rPr>
                <w:rFonts w:ascii="Angsana New" w:hAnsi="Angsana New"/>
                <w:sz w:val="30"/>
                <w:szCs w:val="30"/>
              </w:rPr>
              <w:t>8</w:t>
            </w:r>
            <w:r w:rsidR="001C07C3" w:rsidRPr="00950A1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825D81" w:rsidRPr="00950A13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7F584B" w:rsidRPr="00950A13" w14:paraId="49A3F273" w14:textId="77777777" w:rsidTr="00C21993">
        <w:trPr>
          <w:trHeight w:val="20"/>
        </w:trPr>
        <w:tc>
          <w:tcPr>
            <w:tcW w:w="3690" w:type="dxa"/>
          </w:tcPr>
          <w:p w14:paraId="7F60EDD7" w14:textId="77777777" w:rsidR="007F584B" w:rsidRPr="00950A13" w:rsidRDefault="007F584B" w:rsidP="00A8617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King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’</w:t>
            </w:r>
            <w:r w:rsidRPr="00950A13">
              <w:rPr>
                <w:rFonts w:ascii="Angsana New" w:hAnsi="Angsana New"/>
                <w:sz w:val="30"/>
                <w:szCs w:val="30"/>
              </w:rPr>
              <w:t>s Eye Investments Ltd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  <w:p w14:paraId="44915C8C" w14:textId="77777777" w:rsidR="0012303C" w:rsidRPr="00950A13" w:rsidRDefault="0012303C" w:rsidP="00A8617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98420D" w14:textId="77777777" w:rsidR="007F584B" w:rsidRPr="00950A13" w:rsidRDefault="00E20959" w:rsidP="00B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บริติช เวอร์จิ้น ไอร์แลนด์</w:t>
            </w:r>
          </w:p>
        </w:tc>
        <w:tc>
          <w:tcPr>
            <w:tcW w:w="4410" w:type="dxa"/>
          </w:tcPr>
          <w:p w14:paraId="472AA25F" w14:textId="77777777" w:rsidR="007F584B" w:rsidRPr="00950A13" w:rsidRDefault="007F584B" w:rsidP="00A8617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ถือหุ้น</w:t>
            </w:r>
            <w:r w:rsidR="00374857" w:rsidRPr="00950A13">
              <w:rPr>
                <w:rFonts w:ascii="Angsana New" w:hAnsi="Angsana New" w:hint="cs"/>
                <w:sz w:val="30"/>
                <w:szCs w:val="30"/>
                <w:cs/>
              </w:rPr>
              <w:t>ในบริษัท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="001C07C3" w:rsidRPr="00950A13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="00825D81" w:rsidRPr="00950A13">
              <w:rPr>
                <w:rFonts w:ascii="Angsana New" w:hAnsi="Angsana New"/>
                <w:sz w:val="30"/>
                <w:szCs w:val="30"/>
              </w:rPr>
              <w:t>4</w:t>
            </w:r>
            <w:r w:rsidR="001C07C3" w:rsidRPr="00950A1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825D81" w:rsidRPr="00950A13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7F584B" w:rsidRPr="00950A13" w14:paraId="16B74C82" w14:textId="77777777" w:rsidTr="00C21993">
        <w:trPr>
          <w:trHeight w:val="20"/>
        </w:trPr>
        <w:tc>
          <w:tcPr>
            <w:tcW w:w="3690" w:type="dxa"/>
          </w:tcPr>
          <w:p w14:paraId="3198FABF" w14:textId="77777777" w:rsidR="007F584B" w:rsidRPr="00950A13" w:rsidRDefault="00006DD5" w:rsidP="00B254DF">
            <w:pPr>
              <w:spacing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</w:t>
            </w:r>
            <w:r w:rsidR="007F584B" w:rsidRPr="00950A13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ที.เค.เอส.สยามเพรส แมเนจเม้นท์</w:t>
            </w:r>
            <w:r w:rsidR="00FB0520" w:rsidRPr="00950A1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54D84A7A" w14:textId="77777777" w:rsidR="007F584B" w:rsidRPr="00950A13" w:rsidRDefault="007F584B" w:rsidP="00B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08AE030A" w14:textId="77777777" w:rsidR="007F584B" w:rsidRPr="00950A13" w:rsidRDefault="007F584B" w:rsidP="00A8617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มีผู้ถือหุ้น</w:t>
            </w:r>
            <w:r w:rsidR="006D4112" w:rsidRPr="00950A13">
              <w:rPr>
                <w:rFonts w:ascii="Angsana New" w:hAnsi="Angsana New" w:hint="cs"/>
                <w:sz w:val="30"/>
                <w:szCs w:val="30"/>
                <w:cs/>
              </w:rPr>
              <w:t>และกรรมการบางส่วน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DF0D68" w:rsidRPr="00950A13" w14:paraId="031409ED" w14:textId="77777777" w:rsidTr="00C21993">
        <w:trPr>
          <w:trHeight w:val="20"/>
        </w:trPr>
        <w:tc>
          <w:tcPr>
            <w:tcW w:w="3690" w:type="dxa"/>
          </w:tcPr>
          <w:p w14:paraId="484594A3" w14:textId="7619FB46" w:rsidR="00DF0D68" w:rsidRPr="00950A13" w:rsidRDefault="009F19E9" w:rsidP="004B6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บริษัท ทีบีเอสพี จำกัด (มหาชน)</w:t>
            </w:r>
          </w:p>
        </w:tc>
        <w:tc>
          <w:tcPr>
            <w:tcW w:w="1350" w:type="dxa"/>
          </w:tcPr>
          <w:p w14:paraId="3063FF5E" w14:textId="77777777" w:rsidR="00DF0D68" w:rsidRPr="00950A13" w:rsidRDefault="00DD7C48" w:rsidP="00B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07487DF0" w14:textId="77777777" w:rsidR="00DF0D68" w:rsidRPr="00950A13" w:rsidRDefault="00DF0D68" w:rsidP="00A8617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มีผู้ถือหุ้น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และกรรมการบางส่วน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3E109F" w:rsidRPr="00950A13" w14:paraId="17A6DCD1" w14:textId="77777777" w:rsidTr="00C21993">
        <w:trPr>
          <w:trHeight w:val="20"/>
        </w:trPr>
        <w:tc>
          <w:tcPr>
            <w:tcW w:w="3690" w:type="dxa"/>
          </w:tcPr>
          <w:p w14:paraId="32CD833E" w14:textId="77777777" w:rsidR="003E109F" w:rsidRPr="00950A13" w:rsidRDefault="003E109F" w:rsidP="003E109F">
            <w:pPr>
              <w:spacing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1350" w:type="dxa"/>
          </w:tcPr>
          <w:p w14:paraId="1130B992" w14:textId="77777777" w:rsidR="003E109F" w:rsidRPr="00950A13" w:rsidRDefault="003E109F" w:rsidP="003E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154BCA91" w14:textId="77777777" w:rsidR="003E109F" w:rsidRPr="00950A13" w:rsidRDefault="003E109F" w:rsidP="003E109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มีผู้ถือหุ้น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และกรรมการบางส่วน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3E109F" w:rsidRPr="00950A13" w14:paraId="2DD7DCB7" w14:textId="77777777" w:rsidTr="00C21993">
        <w:trPr>
          <w:trHeight w:val="20"/>
        </w:trPr>
        <w:tc>
          <w:tcPr>
            <w:tcW w:w="3690" w:type="dxa"/>
          </w:tcPr>
          <w:p w14:paraId="777203FB" w14:textId="77777777" w:rsidR="003E109F" w:rsidRPr="00950A13" w:rsidRDefault="003E109F" w:rsidP="003E109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Synnex Global Ltd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350" w:type="dxa"/>
          </w:tcPr>
          <w:p w14:paraId="6C0FAE04" w14:textId="77777777" w:rsidR="003E109F" w:rsidRPr="00950A13" w:rsidRDefault="003E109F" w:rsidP="003E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บริติช เวอร์จิ้น ไอร์แลนด์</w:t>
            </w:r>
          </w:p>
        </w:tc>
        <w:tc>
          <w:tcPr>
            <w:tcW w:w="4410" w:type="dxa"/>
          </w:tcPr>
          <w:p w14:paraId="3093B6C8" w14:textId="77777777" w:rsidR="003E109F" w:rsidRPr="00950A13" w:rsidRDefault="003E109F" w:rsidP="003E109F">
            <w:pPr>
              <w:spacing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50A1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ถือหุ้นบริษัททางอ้อมผ่าน </w:t>
            </w:r>
            <w:r w:rsidRPr="00950A13">
              <w:rPr>
                <w:rFonts w:ascii="Angsana New" w:hAnsi="Angsana New"/>
                <w:spacing w:val="-4"/>
                <w:sz w:val="30"/>
                <w:szCs w:val="30"/>
              </w:rPr>
              <w:t>King</w:t>
            </w:r>
            <w:r w:rsidRPr="00950A13">
              <w:rPr>
                <w:rFonts w:ascii="Angsana New" w:hAnsi="Angsana New"/>
                <w:spacing w:val="-4"/>
                <w:sz w:val="30"/>
                <w:szCs w:val="30"/>
                <w:cs/>
              </w:rPr>
              <w:t>’</w:t>
            </w:r>
            <w:r w:rsidRPr="00950A13">
              <w:rPr>
                <w:rFonts w:ascii="Angsana New" w:hAnsi="Angsana New"/>
                <w:spacing w:val="-4"/>
                <w:sz w:val="30"/>
                <w:szCs w:val="30"/>
              </w:rPr>
              <w:t>s Eye Investments Ltd</w:t>
            </w:r>
            <w:r w:rsidRPr="00950A13">
              <w:rPr>
                <w:rFonts w:ascii="Angsana New" w:hAnsi="Angsana New"/>
                <w:spacing w:val="-4"/>
                <w:sz w:val="30"/>
                <w:szCs w:val="30"/>
                <w:cs/>
              </w:rPr>
              <w:t>.</w:t>
            </w:r>
          </w:p>
        </w:tc>
      </w:tr>
      <w:tr w:rsidR="003E109F" w:rsidRPr="00950A13" w14:paraId="50E4A5F7" w14:textId="77777777" w:rsidTr="00C21993">
        <w:trPr>
          <w:trHeight w:val="20"/>
        </w:trPr>
        <w:tc>
          <w:tcPr>
            <w:tcW w:w="3690" w:type="dxa"/>
          </w:tcPr>
          <w:p w14:paraId="4D3B2BF3" w14:textId="77777777" w:rsidR="003E109F" w:rsidRPr="00950A13" w:rsidRDefault="003E109F" w:rsidP="003E109F">
            <w:pPr>
              <w:tabs>
                <w:tab w:val="clear" w:pos="227"/>
                <w:tab w:val="left" w:pos="1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 xml:space="preserve">Synnex Technology International 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50A13">
              <w:rPr>
                <w:rFonts w:ascii="Angsana New" w:hAnsi="Angsana New"/>
                <w:sz w:val="30"/>
                <w:szCs w:val="30"/>
              </w:rPr>
              <w:t>Corporation</w:t>
            </w:r>
          </w:p>
        </w:tc>
        <w:tc>
          <w:tcPr>
            <w:tcW w:w="1350" w:type="dxa"/>
          </w:tcPr>
          <w:p w14:paraId="7211F073" w14:textId="77777777" w:rsidR="003E109F" w:rsidRPr="00950A13" w:rsidRDefault="003E109F" w:rsidP="003E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4410" w:type="dxa"/>
          </w:tcPr>
          <w:p w14:paraId="3542708D" w14:textId="77777777" w:rsidR="003E109F" w:rsidRPr="00950A13" w:rsidRDefault="003E109F" w:rsidP="003E109F">
            <w:pPr>
              <w:spacing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50A1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ถือหุ้นบริษัททางอ้อมผ่าน </w:t>
            </w:r>
            <w:r w:rsidRPr="00950A13">
              <w:rPr>
                <w:rFonts w:ascii="Angsana New" w:hAnsi="Angsana New"/>
                <w:spacing w:val="-4"/>
                <w:sz w:val="30"/>
                <w:szCs w:val="30"/>
              </w:rPr>
              <w:t>King</w:t>
            </w:r>
            <w:r w:rsidRPr="00950A13">
              <w:rPr>
                <w:rFonts w:ascii="Angsana New" w:hAnsi="Angsana New"/>
                <w:spacing w:val="-4"/>
                <w:sz w:val="30"/>
                <w:szCs w:val="30"/>
                <w:cs/>
              </w:rPr>
              <w:t>’</w:t>
            </w:r>
            <w:r w:rsidRPr="00950A13">
              <w:rPr>
                <w:rFonts w:ascii="Angsana New" w:hAnsi="Angsana New"/>
                <w:spacing w:val="-4"/>
                <w:sz w:val="30"/>
                <w:szCs w:val="30"/>
              </w:rPr>
              <w:t>s Eye Investments Ltd</w:t>
            </w:r>
            <w:r w:rsidRPr="00950A13">
              <w:rPr>
                <w:rFonts w:ascii="Angsana New" w:hAnsi="Angsana New"/>
                <w:spacing w:val="-4"/>
                <w:sz w:val="30"/>
                <w:szCs w:val="30"/>
                <w:cs/>
              </w:rPr>
              <w:t>.</w:t>
            </w:r>
          </w:p>
        </w:tc>
      </w:tr>
      <w:tr w:rsidR="003E109F" w:rsidRPr="00950A13" w14:paraId="5321118A" w14:textId="77777777" w:rsidTr="00C21993">
        <w:trPr>
          <w:trHeight w:val="20"/>
        </w:trPr>
        <w:tc>
          <w:tcPr>
            <w:tcW w:w="3690" w:type="dxa"/>
          </w:tcPr>
          <w:p w14:paraId="6EBFDF47" w14:textId="77777777" w:rsidR="003E109F" w:rsidRPr="00950A13" w:rsidRDefault="003E109F" w:rsidP="003E109F">
            <w:pPr>
              <w:tabs>
                <w:tab w:val="clear" w:pos="227"/>
                <w:tab w:val="left" w:pos="1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51E58BDF" w14:textId="77777777" w:rsidR="003E109F" w:rsidRPr="00950A13" w:rsidRDefault="003E109F" w:rsidP="003E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ไทย, ไต้หวัน</w:t>
            </w:r>
          </w:p>
        </w:tc>
        <w:tc>
          <w:tcPr>
            <w:tcW w:w="4410" w:type="dxa"/>
          </w:tcPr>
          <w:p w14:paraId="6E33C532" w14:textId="59691FB4" w:rsidR="003E109F" w:rsidRPr="00950A13" w:rsidRDefault="003E109F" w:rsidP="003E109F">
            <w:pPr>
              <w:tabs>
                <w:tab w:val="clear" w:pos="4451"/>
                <w:tab w:val="left" w:pos="4302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    </w:t>
            </w:r>
            <w:r w:rsidR="00C21993" w:rsidRPr="00950A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950A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62393CF1" w14:textId="77777777" w:rsidR="004B6697" w:rsidRPr="001A187C" w:rsidRDefault="004B6697" w:rsidP="009B2E85">
      <w:pPr>
        <w:pStyle w:val="block"/>
        <w:spacing w:after="0" w:line="240" w:lineRule="auto"/>
        <w:ind w:left="0" w:right="-45"/>
        <w:jc w:val="thaiDistribute"/>
        <w:rPr>
          <w:rFonts w:ascii="Angsana New" w:hAnsi="Angsana New"/>
          <w:bCs/>
          <w:sz w:val="12"/>
          <w:szCs w:val="12"/>
          <w:cs/>
          <w:lang w:bidi="th-TH"/>
        </w:rPr>
      </w:pPr>
    </w:p>
    <w:p w14:paraId="3747D666" w14:textId="77777777" w:rsidR="007A6CF5" w:rsidRDefault="007A6CF5" w:rsidP="00A86171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  <w:cs/>
          <w:lang w:bidi="th-TH"/>
        </w:rPr>
      </w:pPr>
      <w:r>
        <w:rPr>
          <w:rFonts w:ascii="Angsana New" w:hAnsi="Angsana New"/>
          <w:b/>
          <w:sz w:val="30"/>
          <w:szCs w:val="30"/>
          <w:cs/>
          <w:lang w:bidi="th-TH"/>
        </w:rPr>
        <w:br w:type="page"/>
      </w:r>
    </w:p>
    <w:p w14:paraId="1794547D" w14:textId="6E7C72AA" w:rsidR="003E6A5C" w:rsidRPr="00950A13" w:rsidRDefault="003E6A5C" w:rsidP="00A86171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950A13">
        <w:rPr>
          <w:rFonts w:ascii="Angsana New" w:hAnsi="Angsana New"/>
          <w:b/>
          <w:sz w:val="30"/>
          <w:szCs w:val="30"/>
          <w:cs/>
          <w:lang w:bidi="th-TH"/>
        </w:rPr>
        <w:lastRenderedPageBreak/>
        <w:t>นโยบายการกำหนดราคาสำหรับรายการ</w:t>
      </w:r>
      <w:r w:rsidR="000E5F36" w:rsidRPr="00950A13">
        <w:rPr>
          <w:rFonts w:ascii="Angsana New" w:hAnsi="Angsana New" w:hint="cs"/>
          <w:b/>
          <w:sz w:val="30"/>
          <w:szCs w:val="30"/>
          <w:cs/>
          <w:lang w:bidi="th-TH"/>
        </w:rPr>
        <w:t xml:space="preserve">แต่ละประเภท </w:t>
      </w:r>
      <w:r w:rsidRPr="00950A13">
        <w:rPr>
          <w:rFonts w:ascii="Angsana New" w:hAnsi="Angsana New"/>
          <w:b/>
          <w:sz w:val="30"/>
          <w:szCs w:val="30"/>
          <w:cs/>
          <w:lang w:bidi="th-TH"/>
        </w:rPr>
        <w:t>อธิบายได้ดังต่อไปนี้</w:t>
      </w:r>
    </w:p>
    <w:p w14:paraId="3079ECBE" w14:textId="77777777" w:rsidR="00D57C8A" w:rsidRPr="007A6CF5" w:rsidRDefault="00D57C8A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3992"/>
        <w:gridCol w:w="5053"/>
      </w:tblGrid>
      <w:tr w:rsidR="003E6A5C" w:rsidRPr="00950A13" w14:paraId="54F7A168" w14:textId="77777777" w:rsidTr="00C21993">
        <w:tc>
          <w:tcPr>
            <w:tcW w:w="3992" w:type="dxa"/>
          </w:tcPr>
          <w:p w14:paraId="507C0ABE" w14:textId="77777777" w:rsidR="003E6A5C" w:rsidRPr="00950A13" w:rsidRDefault="003E6A5C" w:rsidP="00A86171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รายการ </w:t>
            </w:r>
          </w:p>
        </w:tc>
        <w:tc>
          <w:tcPr>
            <w:tcW w:w="5053" w:type="dxa"/>
          </w:tcPr>
          <w:p w14:paraId="41B4ED12" w14:textId="77777777" w:rsidR="003E6A5C" w:rsidRPr="00950A13" w:rsidRDefault="003E6A5C" w:rsidP="00A86171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นโยบายการกำหนดราคา </w:t>
            </w:r>
          </w:p>
        </w:tc>
      </w:tr>
      <w:tr w:rsidR="004E24D3" w:rsidRPr="00950A13" w14:paraId="245DA3C0" w14:textId="77777777" w:rsidTr="00C21993">
        <w:tc>
          <w:tcPr>
            <w:tcW w:w="3992" w:type="dxa"/>
          </w:tcPr>
          <w:p w14:paraId="3AF7F2C4" w14:textId="77777777" w:rsidR="004E24D3" w:rsidRPr="00950A13" w:rsidRDefault="004E24D3" w:rsidP="004E24D3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053" w:type="dxa"/>
          </w:tcPr>
          <w:p w14:paraId="552916D4" w14:textId="77777777" w:rsidR="004E24D3" w:rsidRPr="00950A13" w:rsidRDefault="004E24D3" w:rsidP="004E24D3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ราคาตลาด </w:t>
            </w:r>
          </w:p>
        </w:tc>
      </w:tr>
      <w:tr w:rsidR="004E24D3" w:rsidRPr="00950A13" w14:paraId="6A7A3688" w14:textId="77777777" w:rsidTr="00C21993">
        <w:tc>
          <w:tcPr>
            <w:tcW w:w="3992" w:type="dxa"/>
          </w:tcPr>
          <w:p w14:paraId="375FC355" w14:textId="77777777" w:rsidR="004E24D3" w:rsidRPr="00950A13" w:rsidRDefault="004E24D3" w:rsidP="004E24D3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การให้บริการ</w:t>
            </w:r>
          </w:p>
        </w:tc>
        <w:tc>
          <w:tcPr>
            <w:tcW w:w="5053" w:type="dxa"/>
          </w:tcPr>
          <w:p w14:paraId="6FD571C3" w14:textId="77777777" w:rsidR="004E24D3" w:rsidRPr="00950A13" w:rsidRDefault="004E24D3" w:rsidP="004E24D3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4E24D3" w:rsidRPr="00950A13" w14:paraId="05A557FF" w14:textId="77777777" w:rsidTr="00C21993">
        <w:tc>
          <w:tcPr>
            <w:tcW w:w="3992" w:type="dxa"/>
          </w:tcPr>
          <w:p w14:paraId="6D8AE070" w14:textId="77777777" w:rsidR="004E24D3" w:rsidRPr="00950A13" w:rsidRDefault="004E24D3" w:rsidP="004E24D3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ซื้อสินค้า </w:t>
            </w:r>
          </w:p>
        </w:tc>
        <w:tc>
          <w:tcPr>
            <w:tcW w:w="5053" w:type="dxa"/>
          </w:tcPr>
          <w:p w14:paraId="03D10B26" w14:textId="77777777" w:rsidR="004E24D3" w:rsidRPr="00950A13" w:rsidRDefault="004E24D3" w:rsidP="004E24D3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4E24D3" w:rsidRPr="00950A13" w14:paraId="13350FC1" w14:textId="77777777" w:rsidTr="00C21993">
        <w:tc>
          <w:tcPr>
            <w:tcW w:w="3992" w:type="dxa"/>
          </w:tcPr>
          <w:p w14:paraId="332D850A" w14:textId="77777777" w:rsidR="004E24D3" w:rsidRPr="00950A13" w:rsidRDefault="004E24D3" w:rsidP="004E24D3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รับบริการ</w:t>
            </w:r>
          </w:p>
        </w:tc>
        <w:tc>
          <w:tcPr>
            <w:tcW w:w="5053" w:type="dxa"/>
          </w:tcPr>
          <w:p w14:paraId="74559B55" w14:textId="77777777" w:rsidR="004E24D3" w:rsidRPr="00950A13" w:rsidRDefault="004E24D3" w:rsidP="004E24D3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C8472B" w:rsidRPr="00950A13" w14:paraId="311F58F4" w14:textId="77777777" w:rsidTr="00C21993">
        <w:tc>
          <w:tcPr>
            <w:tcW w:w="3992" w:type="dxa"/>
          </w:tcPr>
          <w:p w14:paraId="33F76188" w14:textId="74B430C7" w:rsidR="00C8472B" w:rsidRPr="00950A13" w:rsidRDefault="00C8472B" w:rsidP="00C8472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053" w:type="dxa"/>
          </w:tcPr>
          <w:p w14:paraId="346566A3" w14:textId="1755DB95" w:rsidR="00C8472B" w:rsidRPr="00950A13" w:rsidRDefault="00C8472B" w:rsidP="00C8472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950A1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950A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 w:rsidR="00950A13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- </w:t>
            </w: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ต่อปี</w:t>
            </w:r>
          </w:p>
        </w:tc>
      </w:tr>
      <w:tr w:rsidR="00C8472B" w:rsidRPr="00950A13" w14:paraId="6AA08E04" w14:textId="77777777" w:rsidTr="00C21993">
        <w:tc>
          <w:tcPr>
            <w:tcW w:w="3992" w:type="dxa"/>
          </w:tcPr>
          <w:p w14:paraId="044A75B1" w14:textId="49DB80E3" w:rsidR="00C8472B" w:rsidRPr="00950A13" w:rsidRDefault="00C8472B" w:rsidP="00C8472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5053" w:type="dxa"/>
          </w:tcPr>
          <w:p w14:paraId="3791ACD7" w14:textId="39415109" w:rsidR="00C8472B" w:rsidRPr="00950A13" w:rsidRDefault="00A05C7E" w:rsidP="00C8472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75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C8472B" w:rsidRPr="00950A13" w14:paraId="3A913A19" w14:textId="77777777" w:rsidTr="00C21993">
        <w:tc>
          <w:tcPr>
            <w:tcW w:w="3992" w:type="dxa"/>
          </w:tcPr>
          <w:p w14:paraId="75AA2CF6" w14:textId="71529D62" w:rsidR="00C8472B" w:rsidRPr="00950A13" w:rsidRDefault="00C8472B" w:rsidP="00C8472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ขายสินทรัพย์</w:t>
            </w:r>
          </w:p>
        </w:tc>
        <w:tc>
          <w:tcPr>
            <w:tcW w:w="5053" w:type="dxa"/>
          </w:tcPr>
          <w:p w14:paraId="1C8BCF02" w14:textId="77777777" w:rsidR="00C8472B" w:rsidRPr="00950A13" w:rsidRDefault="00C8472B" w:rsidP="00C8472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C8472B" w:rsidRPr="00950A13" w14:paraId="3E4CAE58" w14:textId="77777777" w:rsidTr="00C21993">
        <w:tc>
          <w:tcPr>
            <w:tcW w:w="3992" w:type="dxa"/>
          </w:tcPr>
          <w:p w14:paraId="706E97A9" w14:textId="77777777" w:rsidR="00C8472B" w:rsidRPr="00950A13" w:rsidRDefault="00C8472B" w:rsidP="00C8472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ค่าความช่วยเหลือทางเทคนิคและบริการอื่น</w:t>
            </w:r>
          </w:p>
        </w:tc>
        <w:tc>
          <w:tcPr>
            <w:tcW w:w="5053" w:type="dxa"/>
          </w:tcPr>
          <w:p w14:paraId="5DBD32A4" w14:textId="278ABC37" w:rsidR="00C8472B" w:rsidRPr="00950A13" w:rsidRDefault="00A05C7E" w:rsidP="00C8472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75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C8472B" w:rsidRPr="00950A13" w14:paraId="54FF3566" w14:textId="77777777" w:rsidTr="00C21993">
        <w:tc>
          <w:tcPr>
            <w:tcW w:w="3992" w:type="dxa"/>
          </w:tcPr>
          <w:p w14:paraId="2A2F50A8" w14:textId="77777777" w:rsidR="00C8472B" w:rsidRPr="00950A13" w:rsidRDefault="00C8472B" w:rsidP="00C8472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ค่าบริการบริหารคลังสินค้า</w:t>
            </w:r>
          </w:p>
        </w:tc>
        <w:tc>
          <w:tcPr>
            <w:tcW w:w="5053" w:type="dxa"/>
          </w:tcPr>
          <w:p w14:paraId="7435F4DA" w14:textId="4DF6B81C" w:rsidR="00C8472B" w:rsidRPr="00950A13" w:rsidRDefault="00A05C7E" w:rsidP="00C8472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75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C8472B" w:rsidRPr="00950A13" w14:paraId="35D2C23C" w14:textId="77777777" w:rsidTr="00C21993">
        <w:tc>
          <w:tcPr>
            <w:tcW w:w="3992" w:type="dxa"/>
          </w:tcPr>
          <w:p w14:paraId="5DB05A9A" w14:textId="77777777" w:rsidR="00C8472B" w:rsidRPr="00950A13" w:rsidRDefault="00C8472B" w:rsidP="00C8472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ค่าบริการสิ่งพิมพ์</w:t>
            </w:r>
          </w:p>
        </w:tc>
        <w:tc>
          <w:tcPr>
            <w:tcW w:w="5053" w:type="dxa"/>
          </w:tcPr>
          <w:p w14:paraId="5190A9E6" w14:textId="77777777" w:rsidR="00C8472B" w:rsidRPr="00950A13" w:rsidRDefault="00C8472B" w:rsidP="00C8472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ราคาตลาด</w:t>
            </w:r>
          </w:p>
        </w:tc>
      </w:tr>
      <w:tr w:rsidR="00C8472B" w:rsidRPr="00950A13" w14:paraId="6725A653" w14:textId="77777777" w:rsidTr="00C21993">
        <w:tc>
          <w:tcPr>
            <w:tcW w:w="3992" w:type="dxa"/>
          </w:tcPr>
          <w:p w14:paraId="71723DED" w14:textId="77777777" w:rsidR="00C8472B" w:rsidRPr="00950A13" w:rsidRDefault="00C8472B" w:rsidP="00C8472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053" w:type="dxa"/>
          </w:tcPr>
          <w:p w14:paraId="46BEADE6" w14:textId="77777777" w:rsidR="00C8472B" w:rsidRPr="00950A13" w:rsidRDefault="00C8472B" w:rsidP="00C8472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ตามหลักเกณฑ์ที่กำหนดโดยคณะกรรมการสรรหา</w:t>
            </w:r>
          </w:p>
          <w:p w14:paraId="1C2233B0" w14:textId="77777777" w:rsidR="00C8472B" w:rsidRPr="00950A13" w:rsidRDefault="00C8472B" w:rsidP="00C8472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และกำหนดค่าตอบแทน และนโยบายบริษัท</w:t>
            </w:r>
          </w:p>
        </w:tc>
      </w:tr>
      <w:tr w:rsidR="009B2E85" w:rsidRPr="00950A13" w14:paraId="3977C5C3" w14:textId="77777777" w:rsidTr="001A187C">
        <w:trPr>
          <w:trHeight w:val="218"/>
        </w:trPr>
        <w:tc>
          <w:tcPr>
            <w:tcW w:w="3992" w:type="dxa"/>
          </w:tcPr>
          <w:p w14:paraId="15A534FB" w14:textId="1A1D81E2" w:rsidR="009B2E85" w:rsidRPr="00950A13" w:rsidRDefault="009B2E85" w:rsidP="009B2E85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75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รายได้ค่าเช่า</w:t>
            </w:r>
          </w:p>
        </w:tc>
        <w:tc>
          <w:tcPr>
            <w:tcW w:w="5053" w:type="dxa"/>
          </w:tcPr>
          <w:p w14:paraId="7DEE491C" w14:textId="790C735F" w:rsidR="009B2E85" w:rsidRPr="00950A13" w:rsidRDefault="009B2E85" w:rsidP="009B2E85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75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9B2E85" w:rsidRPr="00950A13" w14:paraId="2CCDDC1D" w14:textId="77777777" w:rsidTr="00C21993">
        <w:tc>
          <w:tcPr>
            <w:tcW w:w="3992" w:type="dxa"/>
          </w:tcPr>
          <w:p w14:paraId="474E6FE4" w14:textId="6DB2ED28" w:rsidR="009B2E85" w:rsidRPr="00950A13" w:rsidRDefault="009B2E85" w:rsidP="009B2E85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759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ค่าเช่าจ่าย</w:t>
            </w:r>
          </w:p>
        </w:tc>
        <w:tc>
          <w:tcPr>
            <w:tcW w:w="5053" w:type="dxa"/>
          </w:tcPr>
          <w:p w14:paraId="27276156" w14:textId="04411C3C" w:rsidR="009B2E85" w:rsidRPr="00950A13" w:rsidRDefault="009B2E85" w:rsidP="009B2E85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75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</w:tbl>
    <w:p w14:paraId="1AAA41BA" w14:textId="77777777" w:rsidR="007A6CF5" w:rsidRDefault="007A6CF5" w:rsidP="0012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="Angsana New" w:hAnsi="Angsana New"/>
          <w:sz w:val="30"/>
          <w:szCs w:val="30"/>
        </w:rPr>
      </w:pPr>
    </w:p>
    <w:p w14:paraId="5A2CD0B7" w14:textId="10A82B41" w:rsidR="00F4336B" w:rsidRDefault="00DE0DE1" w:rsidP="0012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รายการที่สำคัญกับ</w:t>
      </w:r>
      <w:r w:rsidR="00F733D9" w:rsidRPr="00950A13">
        <w:rPr>
          <w:rFonts w:ascii="Angsana New" w:hAnsi="Angsana New" w:hint="cs"/>
          <w:sz w:val="30"/>
          <w:szCs w:val="30"/>
          <w:cs/>
        </w:rPr>
        <w:t>บุคคลหรือ</w:t>
      </w:r>
      <w:r w:rsidRPr="00950A13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84026F" w:rsidRPr="00950A13">
        <w:rPr>
          <w:rFonts w:ascii="Angsana New" w:hAnsi="Angsana New"/>
          <w:sz w:val="30"/>
          <w:szCs w:val="30"/>
          <w:cs/>
        </w:rPr>
        <w:t>แต่ละปี</w:t>
      </w:r>
      <w:r w:rsidRPr="00950A1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4026F" w:rsidRPr="00950A13">
        <w:rPr>
          <w:rFonts w:ascii="Angsana New" w:hAnsi="Angsana New"/>
          <w:sz w:val="30"/>
          <w:szCs w:val="30"/>
        </w:rPr>
        <w:t>31</w:t>
      </w:r>
      <w:r w:rsidRPr="00950A13">
        <w:rPr>
          <w:rFonts w:ascii="Angsana New" w:hAnsi="Angsana New"/>
          <w:sz w:val="30"/>
          <w:szCs w:val="30"/>
          <w:cs/>
        </w:rPr>
        <w:t xml:space="preserve"> </w:t>
      </w:r>
      <w:r w:rsidR="0084026F" w:rsidRPr="00950A13">
        <w:rPr>
          <w:rFonts w:ascii="Angsana New" w:hAnsi="Angsana New"/>
          <w:sz w:val="30"/>
          <w:szCs w:val="30"/>
          <w:cs/>
        </w:rPr>
        <w:t>ธันวาคม</w:t>
      </w:r>
      <w:r w:rsidRPr="00950A13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044FDFEA" w14:textId="77777777" w:rsidR="00E03B6D" w:rsidRPr="007A6CF5" w:rsidRDefault="00E03B6D" w:rsidP="007A6C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72"/>
        <w:gridCol w:w="292"/>
        <w:gridCol w:w="1095"/>
        <w:gridCol w:w="266"/>
        <w:gridCol w:w="1078"/>
        <w:gridCol w:w="236"/>
        <w:gridCol w:w="1170"/>
      </w:tblGrid>
      <w:tr w:rsidR="003E6A5C" w:rsidRPr="00950A13" w14:paraId="2D870B05" w14:textId="77777777" w:rsidTr="00E66B81">
        <w:trPr>
          <w:tblHeader/>
        </w:trPr>
        <w:tc>
          <w:tcPr>
            <w:tcW w:w="2164" w:type="pct"/>
          </w:tcPr>
          <w:p w14:paraId="074DC8E9" w14:textId="77777777" w:rsidR="005E14AB" w:rsidRPr="00950A13" w:rsidRDefault="005E14AB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4E214F43" w14:textId="77777777" w:rsidR="003E6A5C" w:rsidRPr="00950A13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2" w:type="pct"/>
          </w:tcPr>
          <w:p w14:paraId="6EEA9527" w14:textId="77777777" w:rsidR="003E6A5C" w:rsidRPr="00950A13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3868F4E0" w14:textId="77777777" w:rsidR="003E6A5C" w:rsidRPr="00950A13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27A02" w:rsidRPr="00950A13" w14:paraId="11A1AFE9" w14:textId="77777777" w:rsidTr="00E66B81">
        <w:trPr>
          <w:tblHeader/>
        </w:trPr>
        <w:tc>
          <w:tcPr>
            <w:tcW w:w="2164" w:type="pct"/>
          </w:tcPr>
          <w:p w14:paraId="30BE89E5" w14:textId="77777777" w:rsidR="00727A02" w:rsidRPr="00950A13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26" w:type="pct"/>
          </w:tcPr>
          <w:p w14:paraId="18BCF02F" w14:textId="7BAF0819" w:rsidR="00727A02" w:rsidRPr="00950A13" w:rsidRDefault="007A78C7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6" w:type="pct"/>
          </w:tcPr>
          <w:p w14:paraId="2356F452" w14:textId="77777777" w:rsidR="00727A02" w:rsidRPr="00950A13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9E7BEEF" w14:textId="65BCDD07" w:rsidR="00727A02" w:rsidRPr="00950A13" w:rsidRDefault="007A78C7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14:paraId="2A94CC2A" w14:textId="77777777" w:rsidR="00727A02" w:rsidRPr="00950A13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9692BF8" w14:textId="66D3DF58" w:rsidR="00727A02" w:rsidRPr="00950A13" w:rsidRDefault="007A78C7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" w:type="pct"/>
          </w:tcPr>
          <w:p w14:paraId="42C89239" w14:textId="77777777" w:rsidR="00727A02" w:rsidRPr="00950A13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39E7956" w14:textId="7FDA0838" w:rsidR="00727A02" w:rsidRPr="00950A13" w:rsidRDefault="007A78C7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27A02" w:rsidRPr="00950A13" w14:paraId="65200821" w14:textId="77777777" w:rsidTr="00E66B81">
        <w:trPr>
          <w:tblHeader/>
        </w:trPr>
        <w:tc>
          <w:tcPr>
            <w:tcW w:w="2164" w:type="pct"/>
          </w:tcPr>
          <w:p w14:paraId="02E6450E" w14:textId="77777777" w:rsidR="00727A02" w:rsidRPr="00950A13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6" w:type="pct"/>
            <w:gridSpan w:val="7"/>
          </w:tcPr>
          <w:p w14:paraId="56F3E188" w14:textId="77777777" w:rsidR="00727A02" w:rsidRPr="00950A13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7A02" w:rsidRPr="00950A13" w14:paraId="5484BC1A" w14:textId="77777777" w:rsidTr="00E66B81">
        <w:tc>
          <w:tcPr>
            <w:tcW w:w="2164" w:type="pct"/>
          </w:tcPr>
          <w:p w14:paraId="18E4D626" w14:textId="77777777" w:rsidR="00727A02" w:rsidRPr="00950A13" w:rsidRDefault="00727A02" w:rsidP="0072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</w:tcPr>
          <w:p w14:paraId="1DF82275" w14:textId="77777777" w:rsidR="00727A02" w:rsidRPr="00950A13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534EB440" w14:textId="77777777" w:rsidR="00727A02" w:rsidRPr="00950A13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D65DB9C" w14:textId="77777777" w:rsidR="00727A02" w:rsidRPr="00950A13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7A6B9C7" w14:textId="77777777" w:rsidR="00727A02" w:rsidRPr="00950A13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231D36B" w14:textId="77777777" w:rsidR="00727A02" w:rsidRPr="00950A13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7C889EB0" w14:textId="77777777" w:rsidR="00727A02" w:rsidRPr="00950A13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03CB8A8" w14:textId="77777777" w:rsidR="00727A02" w:rsidRPr="00950A13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45A2" w:rsidRPr="00950A13" w14:paraId="1AA9DDFD" w14:textId="77777777" w:rsidTr="00E66B81">
        <w:tc>
          <w:tcPr>
            <w:tcW w:w="2164" w:type="pct"/>
          </w:tcPr>
          <w:p w14:paraId="03311EB2" w14:textId="77777777" w:rsidR="005C45A2" w:rsidRPr="00950A13" w:rsidRDefault="005C45A2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26" w:type="pct"/>
          </w:tcPr>
          <w:p w14:paraId="0E733FB3" w14:textId="51A36765" w:rsidR="005C45A2" w:rsidRPr="00950A13" w:rsidRDefault="005C45A2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6" w:type="pct"/>
          </w:tcPr>
          <w:p w14:paraId="765F6FDF" w14:textId="77777777" w:rsidR="005C45A2" w:rsidRPr="00950A13" w:rsidRDefault="005C45A2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653B78C" w14:textId="77777777" w:rsidR="005C45A2" w:rsidRPr="00950A13" w:rsidRDefault="005C45A2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14B54151" w14:textId="77777777" w:rsidR="005C45A2" w:rsidRPr="00950A13" w:rsidRDefault="005C45A2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8977089" w14:textId="1C9DDD62" w:rsidR="005C45A2" w:rsidRPr="00950A13" w:rsidRDefault="005C45A2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163,128</w:t>
            </w:r>
          </w:p>
        </w:tc>
        <w:tc>
          <w:tcPr>
            <w:tcW w:w="126" w:type="pct"/>
          </w:tcPr>
          <w:p w14:paraId="34C4DC69" w14:textId="77777777" w:rsidR="005C45A2" w:rsidRPr="00950A13" w:rsidRDefault="005C45A2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F487B29" w14:textId="028FE29F" w:rsidR="005C45A2" w:rsidRPr="00950A13" w:rsidRDefault="005C45A2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134,556</w:t>
            </w:r>
          </w:p>
        </w:tc>
      </w:tr>
      <w:tr w:rsidR="005C45A2" w:rsidRPr="00950A13" w14:paraId="32214DB7" w14:textId="77777777" w:rsidTr="00E66B81">
        <w:tc>
          <w:tcPr>
            <w:tcW w:w="2164" w:type="pct"/>
          </w:tcPr>
          <w:p w14:paraId="01B603C3" w14:textId="77777777" w:rsidR="005C45A2" w:rsidRPr="00950A13" w:rsidRDefault="005C45A2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626" w:type="pct"/>
          </w:tcPr>
          <w:p w14:paraId="3EBB02F1" w14:textId="04C27D1D" w:rsidR="005C45A2" w:rsidRPr="00950A13" w:rsidRDefault="005C45A2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6" w:type="pct"/>
          </w:tcPr>
          <w:p w14:paraId="276CACC0" w14:textId="77777777" w:rsidR="005C45A2" w:rsidRPr="00950A13" w:rsidRDefault="005C45A2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F2BFA06" w14:textId="77777777" w:rsidR="005C45A2" w:rsidRPr="00950A13" w:rsidRDefault="005C45A2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25237B78" w14:textId="77777777" w:rsidR="005C45A2" w:rsidRPr="00950A13" w:rsidRDefault="005C45A2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D44626A" w14:textId="061F3E26" w:rsidR="005C45A2" w:rsidRPr="00950A13" w:rsidRDefault="005C45A2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2,929</w:t>
            </w:r>
          </w:p>
        </w:tc>
        <w:tc>
          <w:tcPr>
            <w:tcW w:w="126" w:type="pct"/>
          </w:tcPr>
          <w:p w14:paraId="238062B6" w14:textId="77777777" w:rsidR="005C45A2" w:rsidRPr="00950A13" w:rsidRDefault="005C45A2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F57B0AB" w14:textId="3C296A80" w:rsidR="005C45A2" w:rsidRPr="00950A13" w:rsidRDefault="005C45A2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4,868</w:t>
            </w:r>
          </w:p>
        </w:tc>
      </w:tr>
      <w:tr w:rsidR="005C45A2" w:rsidRPr="00950A13" w14:paraId="09FCB14E" w14:textId="77777777" w:rsidTr="00E66B81">
        <w:tc>
          <w:tcPr>
            <w:tcW w:w="2164" w:type="pct"/>
          </w:tcPr>
          <w:p w14:paraId="42AF24CC" w14:textId="77777777" w:rsidR="005C45A2" w:rsidRPr="00950A13" w:rsidRDefault="005C45A2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6" w:type="pct"/>
          </w:tcPr>
          <w:p w14:paraId="54236C3E" w14:textId="344678D5" w:rsidR="005C45A2" w:rsidRPr="00950A13" w:rsidRDefault="005C45A2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6" w:type="pct"/>
          </w:tcPr>
          <w:p w14:paraId="6DFC60F6" w14:textId="77777777" w:rsidR="005C45A2" w:rsidRPr="00950A13" w:rsidRDefault="005C45A2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620A06D" w14:textId="77777777" w:rsidR="005C45A2" w:rsidRPr="00950A13" w:rsidRDefault="005C45A2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2CB72E2C" w14:textId="77777777" w:rsidR="005C45A2" w:rsidRPr="00950A13" w:rsidRDefault="005C45A2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A7306C9" w14:textId="51780300" w:rsidR="005C45A2" w:rsidRPr="00950A13" w:rsidRDefault="005C45A2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672</w:t>
            </w:r>
          </w:p>
        </w:tc>
        <w:tc>
          <w:tcPr>
            <w:tcW w:w="126" w:type="pct"/>
          </w:tcPr>
          <w:p w14:paraId="79D7F45B" w14:textId="77777777" w:rsidR="005C45A2" w:rsidRPr="00950A13" w:rsidRDefault="005C45A2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CC62EC2" w14:textId="1E1D2CFC" w:rsidR="005C45A2" w:rsidRPr="00950A13" w:rsidRDefault="005C45A2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866</w:t>
            </w:r>
          </w:p>
        </w:tc>
      </w:tr>
      <w:tr w:rsidR="005C45A2" w:rsidRPr="00950A13" w14:paraId="3B46A5F6" w14:textId="77777777" w:rsidTr="00E66B81">
        <w:tc>
          <w:tcPr>
            <w:tcW w:w="2164" w:type="pct"/>
          </w:tcPr>
          <w:p w14:paraId="609174ED" w14:textId="020D8440" w:rsidR="005C45A2" w:rsidRPr="00950A13" w:rsidRDefault="005C45A2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6" w:type="pct"/>
          </w:tcPr>
          <w:p w14:paraId="473F9E8F" w14:textId="0E965F2B" w:rsidR="005C45A2" w:rsidRPr="00950A13" w:rsidRDefault="005C45A2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6" w:type="pct"/>
          </w:tcPr>
          <w:p w14:paraId="6EB2B474" w14:textId="77777777" w:rsidR="005C45A2" w:rsidRPr="00950A13" w:rsidRDefault="005C45A2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8C1C48B" w14:textId="53E3DC07" w:rsidR="005C45A2" w:rsidRPr="00950A13" w:rsidRDefault="005C45A2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1C9DF2D2" w14:textId="77777777" w:rsidR="005C45A2" w:rsidRPr="00950A13" w:rsidRDefault="005C45A2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2793276" w14:textId="66EDC9B2" w:rsidR="005C45A2" w:rsidRPr="00950A13" w:rsidRDefault="005C45A2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1,224</w:t>
            </w:r>
          </w:p>
        </w:tc>
        <w:tc>
          <w:tcPr>
            <w:tcW w:w="126" w:type="pct"/>
          </w:tcPr>
          <w:p w14:paraId="2E91C058" w14:textId="77777777" w:rsidR="005C45A2" w:rsidRPr="00950A13" w:rsidRDefault="005C45A2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88CC3F7" w14:textId="7F0B60D8" w:rsidR="005C45A2" w:rsidRPr="00950A13" w:rsidRDefault="005C45A2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934</w:t>
            </w:r>
          </w:p>
        </w:tc>
      </w:tr>
      <w:tr w:rsidR="005C45A2" w:rsidRPr="00950A13" w14:paraId="6A29531B" w14:textId="77777777" w:rsidTr="00E66B81">
        <w:tc>
          <w:tcPr>
            <w:tcW w:w="2164" w:type="pct"/>
          </w:tcPr>
          <w:p w14:paraId="3E2AB54F" w14:textId="77777777" w:rsidR="005C45A2" w:rsidRPr="00950A13" w:rsidRDefault="005C45A2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626" w:type="pct"/>
          </w:tcPr>
          <w:p w14:paraId="077A657B" w14:textId="39CDBBA7" w:rsidR="005C45A2" w:rsidRPr="00950A13" w:rsidRDefault="005C45A2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6" w:type="pct"/>
          </w:tcPr>
          <w:p w14:paraId="7D93C19F" w14:textId="77777777" w:rsidR="005C45A2" w:rsidRPr="00950A13" w:rsidRDefault="005C45A2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877FBD5" w14:textId="77777777" w:rsidR="005C45A2" w:rsidRPr="00950A13" w:rsidRDefault="005C45A2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1E04D2A7" w14:textId="77777777" w:rsidR="005C45A2" w:rsidRPr="00950A13" w:rsidRDefault="005C45A2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A1213F4" w14:textId="0F9009E6" w:rsidR="005C45A2" w:rsidRPr="00950A13" w:rsidRDefault="005C45A2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126" w:type="pct"/>
          </w:tcPr>
          <w:p w14:paraId="629455D3" w14:textId="77777777" w:rsidR="005C45A2" w:rsidRPr="00950A13" w:rsidRDefault="005C45A2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FAD65DA" w14:textId="7CC5D9D5" w:rsidR="005C45A2" w:rsidRPr="00950A13" w:rsidRDefault="005C45A2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401</w:t>
            </w:r>
          </w:p>
        </w:tc>
      </w:tr>
      <w:tr w:rsidR="00E14043" w:rsidRPr="00950A13" w14:paraId="5AADFA12" w14:textId="77777777" w:rsidTr="00E66B81">
        <w:tc>
          <w:tcPr>
            <w:tcW w:w="2164" w:type="pct"/>
          </w:tcPr>
          <w:p w14:paraId="6EDF43DA" w14:textId="77777777" w:rsidR="00E14043" w:rsidRPr="00950A13" w:rsidRDefault="00E14043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6" w:type="pct"/>
          </w:tcPr>
          <w:p w14:paraId="063AEEEC" w14:textId="77777777" w:rsidR="00E14043" w:rsidRPr="00950A13" w:rsidRDefault="00E14043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6" w:type="pct"/>
          </w:tcPr>
          <w:p w14:paraId="1DEC766E" w14:textId="77777777" w:rsidR="00E14043" w:rsidRPr="00950A13" w:rsidRDefault="00E14043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</w:tcPr>
          <w:p w14:paraId="13881143" w14:textId="77777777" w:rsidR="00E14043" w:rsidRPr="00950A13" w:rsidRDefault="00E14043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pct"/>
          </w:tcPr>
          <w:p w14:paraId="660AECC3" w14:textId="77777777" w:rsidR="00E14043" w:rsidRPr="00950A13" w:rsidRDefault="00E14043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" w:type="pct"/>
          </w:tcPr>
          <w:p w14:paraId="4C29E23C" w14:textId="77777777" w:rsidR="00E14043" w:rsidRPr="00950A13" w:rsidRDefault="00E14043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" w:type="pct"/>
          </w:tcPr>
          <w:p w14:paraId="7DD8F920" w14:textId="77777777" w:rsidR="00E14043" w:rsidRPr="00950A13" w:rsidRDefault="00E14043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5" w:type="pct"/>
          </w:tcPr>
          <w:p w14:paraId="07DA3EF5" w14:textId="77777777" w:rsidR="00E14043" w:rsidRPr="00950A13" w:rsidRDefault="00E14043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A6CF5" w:rsidRPr="00950A13" w14:paraId="76A4F0A7" w14:textId="77777777" w:rsidTr="00E66B81">
        <w:tc>
          <w:tcPr>
            <w:tcW w:w="2164" w:type="pct"/>
          </w:tcPr>
          <w:p w14:paraId="39770996" w14:textId="77777777" w:rsidR="007A6CF5" w:rsidRPr="00950A13" w:rsidRDefault="007A6CF5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6" w:type="pct"/>
          </w:tcPr>
          <w:p w14:paraId="26B798CF" w14:textId="77777777" w:rsidR="007A6CF5" w:rsidRPr="00950A13" w:rsidRDefault="007A6CF5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6" w:type="pct"/>
          </w:tcPr>
          <w:p w14:paraId="6C6E0474" w14:textId="77777777" w:rsidR="007A6CF5" w:rsidRPr="00950A13" w:rsidRDefault="007A6CF5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</w:tcPr>
          <w:p w14:paraId="53ADCC60" w14:textId="77777777" w:rsidR="007A6CF5" w:rsidRPr="00950A13" w:rsidRDefault="007A6CF5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pct"/>
          </w:tcPr>
          <w:p w14:paraId="4D8670FE" w14:textId="77777777" w:rsidR="007A6CF5" w:rsidRPr="00950A13" w:rsidRDefault="007A6CF5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" w:type="pct"/>
          </w:tcPr>
          <w:p w14:paraId="39A98C40" w14:textId="77777777" w:rsidR="007A6CF5" w:rsidRPr="00950A13" w:rsidRDefault="007A6CF5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" w:type="pct"/>
          </w:tcPr>
          <w:p w14:paraId="38765422" w14:textId="77777777" w:rsidR="007A6CF5" w:rsidRPr="00950A13" w:rsidRDefault="007A6CF5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5" w:type="pct"/>
          </w:tcPr>
          <w:p w14:paraId="2E8670DF" w14:textId="77777777" w:rsidR="007A6CF5" w:rsidRPr="00950A13" w:rsidRDefault="007A6CF5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A6CF5" w:rsidRPr="00950A13" w14:paraId="726EDC13" w14:textId="77777777" w:rsidTr="00E66B81">
        <w:tc>
          <w:tcPr>
            <w:tcW w:w="2164" w:type="pct"/>
          </w:tcPr>
          <w:p w14:paraId="17231B78" w14:textId="77777777" w:rsidR="007A6CF5" w:rsidRPr="00950A13" w:rsidRDefault="007A6CF5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6" w:type="pct"/>
          </w:tcPr>
          <w:p w14:paraId="38E18749" w14:textId="77777777" w:rsidR="007A6CF5" w:rsidRPr="00950A13" w:rsidRDefault="007A6CF5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6" w:type="pct"/>
          </w:tcPr>
          <w:p w14:paraId="3F0FDA4E" w14:textId="77777777" w:rsidR="007A6CF5" w:rsidRPr="00950A13" w:rsidRDefault="007A6CF5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</w:tcPr>
          <w:p w14:paraId="5E36B38F" w14:textId="77777777" w:rsidR="007A6CF5" w:rsidRPr="00950A13" w:rsidRDefault="007A6CF5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pct"/>
          </w:tcPr>
          <w:p w14:paraId="73934AE4" w14:textId="77777777" w:rsidR="007A6CF5" w:rsidRPr="00950A13" w:rsidRDefault="007A6CF5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" w:type="pct"/>
          </w:tcPr>
          <w:p w14:paraId="74ACF3C7" w14:textId="77777777" w:rsidR="007A6CF5" w:rsidRPr="00950A13" w:rsidRDefault="007A6CF5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" w:type="pct"/>
          </w:tcPr>
          <w:p w14:paraId="2A110950" w14:textId="77777777" w:rsidR="007A6CF5" w:rsidRPr="00950A13" w:rsidRDefault="007A6CF5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5" w:type="pct"/>
          </w:tcPr>
          <w:p w14:paraId="6A9F0AD1" w14:textId="77777777" w:rsidR="007A6CF5" w:rsidRPr="00950A13" w:rsidRDefault="007A6CF5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A6CF5" w:rsidRPr="00950A13" w14:paraId="0A6F58B7" w14:textId="77777777" w:rsidTr="00E66B81">
        <w:tc>
          <w:tcPr>
            <w:tcW w:w="2164" w:type="pct"/>
          </w:tcPr>
          <w:p w14:paraId="7FE94192" w14:textId="77777777" w:rsidR="007A6CF5" w:rsidRPr="00950A13" w:rsidRDefault="007A6CF5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6" w:type="pct"/>
          </w:tcPr>
          <w:p w14:paraId="32857BC5" w14:textId="77777777" w:rsidR="007A6CF5" w:rsidRPr="00950A13" w:rsidRDefault="007A6CF5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6" w:type="pct"/>
          </w:tcPr>
          <w:p w14:paraId="45EA069D" w14:textId="77777777" w:rsidR="007A6CF5" w:rsidRPr="00950A13" w:rsidRDefault="007A6CF5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</w:tcPr>
          <w:p w14:paraId="3E0C8AE7" w14:textId="77777777" w:rsidR="007A6CF5" w:rsidRPr="00950A13" w:rsidRDefault="007A6CF5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pct"/>
          </w:tcPr>
          <w:p w14:paraId="02399FE8" w14:textId="77777777" w:rsidR="007A6CF5" w:rsidRPr="00950A13" w:rsidRDefault="007A6CF5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" w:type="pct"/>
          </w:tcPr>
          <w:p w14:paraId="77B82E8A" w14:textId="77777777" w:rsidR="007A6CF5" w:rsidRPr="00950A13" w:rsidRDefault="007A6CF5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" w:type="pct"/>
          </w:tcPr>
          <w:p w14:paraId="6FDE6B3A" w14:textId="77777777" w:rsidR="007A6CF5" w:rsidRPr="00950A13" w:rsidRDefault="007A6CF5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5" w:type="pct"/>
          </w:tcPr>
          <w:p w14:paraId="42C49405" w14:textId="77777777" w:rsidR="007A6CF5" w:rsidRPr="00950A13" w:rsidRDefault="007A6CF5" w:rsidP="005C4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14043" w:rsidRPr="00950A13" w14:paraId="524F86B8" w14:textId="77777777" w:rsidTr="00E66B81">
        <w:tc>
          <w:tcPr>
            <w:tcW w:w="2164" w:type="pct"/>
          </w:tcPr>
          <w:p w14:paraId="5FDEC525" w14:textId="614DA8E9" w:rsidR="00E14043" w:rsidRPr="00950A13" w:rsidRDefault="00E14043" w:rsidP="00E1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ค่าตอบแทน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6" w:type="pct"/>
          </w:tcPr>
          <w:p w14:paraId="003DFA08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64ADB35C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6C6C1F0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20B0388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B934F40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1D5411BC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D3917B6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043" w:rsidRPr="00950A13" w14:paraId="6271460F" w14:textId="77777777" w:rsidTr="00E66B81">
        <w:tc>
          <w:tcPr>
            <w:tcW w:w="2164" w:type="pct"/>
          </w:tcPr>
          <w:p w14:paraId="55D9AA9B" w14:textId="266C4D44" w:rsidR="00E14043" w:rsidRPr="00950A13" w:rsidRDefault="00E14043" w:rsidP="00E1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6" w:type="pct"/>
          </w:tcPr>
          <w:p w14:paraId="1A72CECF" w14:textId="054F8DFF" w:rsidR="00E14043" w:rsidRPr="00950A13" w:rsidRDefault="002E6539" w:rsidP="002E6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156" w:type="pct"/>
          </w:tcPr>
          <w:p w14:paraId="41748E27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F7E356D" w14:textId="6FF207C5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17D46679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A6BFB8F" w14:textId="504CB3E4" w:rsidR="00E14043" w:rsidRPr="00950A13" w:rsidRDefault="002E6539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126" w:type="pct"/>
          </w:tcPr>
          <w:p w14:paraId="2B9E815B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AD542D1" w14:textId="156234C4" w:rsidR="00E14043" w:rsidRPr="00950A13" w:rsidRDefault="00E14043" w:rsidP="003E4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14043" w:rsidRPr="00950A13" w14:paraId="155461CD" w14:textId="77777777" w:rsidTr="00E66B81">
        <w:tc>
          <w:tcPr>
            <w:tcW w:w="2164" w:type="pct"/>
          </w:tcPr>
          <w:p w14:paraId="1E5E9BC4" w14:textId="738F03CA" w:rsidR="00E14043" w:rsidRPr="00950A13" w:rsidRDefault="00E14043" w:rsidP="00E1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6" w:type="pct"/>
          </w:tcPr>
          <w:p w14:paraId="2E8A6521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0E566770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3CAF79D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C89FB8B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483D9DB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214953F8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527076B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043" w:rsidRPr="00950A13" w14:paraId="34DC28FA" w14:textId="77777777" w:rsidTr="00E66B81">
        <w:tc>
          <w:tcPr>
            <w:tcW w:w="2164" w:type="pct"/>
          </w:tcPr>
          <w:p w14:paraId="0ECD246A" w14:textId="50914C40" w:rsidR="00E14043" w:rsidRPr="00950A13" w:rsidRDefault="00E14043" w:rsidP="00E1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626" w:type="pct"/>
          </w:tcPr>
          <w:p w14:paraId="6EFAC15C" w14:textId="67F55A90" w:rsidR="00E14043" w:rsidRPr="00950A13" w:rsidRDefault="002E6539" w:rsidP="002E6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45,857</w:t>
            </w:r>
          </w:p>
        </w:tc>
        <w:tc>
          <w:tcPr>
            <w:tcW w:w="156" w:type="pct"/>
          </w:tcPr>
          <w:p w14:paraId="24D8D1DF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CF81DC5" w14:textId="7438CAFC" w:rsidR="00E14043" w:rsidRPr="00950A13" w:rsidRDefault="002E6539" w:rsidP="007D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44412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44125"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142" w:type="pct"/>
          </w:tcPr>
          <w:p w14:paraId="459AEC87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370C857" w14:textId="171DBC50" w:rsidR="00E14043" w:rsidRPr="00950A13" w:rsidRDefault="002E6539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45,857</w:t>
            </w:r>
          </w:p>
        </w:tc>
        <w:tc>
          <w:tcPr>
            <w:tcW w:w="126" w:type="pct"/>
          </w:tcPr>
          <w:p w14:paraId="78C28E83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AE240C8" w14:textId="7D3E56DB" w:rsidR="00E14043" w:rsidRPr="00950A13" w:rsidRDefault="002E6539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44412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44125">
              <w:rPr>
                <w:rFonts w:ascii="Angsana New" w:hAnsi="Angsana New"/>
                <w:sz w:val="30"/>
                <w:szCs w:val="30"/>
              </w:rPr>
              <w:t>952</w:t>
            </w:r>
          </w:p>
        </w:tc>
      </w:tr>
      <w:tr w:rsidR="00E14043" w:rsidRPr="00950A13" w14:paraId="3CE0C061" w14:textId="77777777" w:rsidTr="00E66B81">
        <w:tc>
          <w:tcPr>
            <w:tcW w:w="2164" w:type="pct"/>
          </w:tcPr>
          <w:p w14:paraId="0DB5FCB3" w14:textId="176CC8B8" w:rsidR="00E14043" w:rsidRPr="00950A13" w:rsidRDefault="00E14043" w:rsidP="00E1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การจ่ายโดยใช้หุ้นเป็นเกณฑ์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19AC259D" w14:textId="08BDAAA4" w:rsidR="00E14043" w:rsidRPr="00950A13" w:rsidRDefault="00345D05" w:rsidP="007D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3,173</w:t>
            </w:r>
          </w:p>
        </w:tc>
        <w:tc>
          <w:tcPr>
            <w:tcW w:w="156" w:type="pct"/>
          </w:tcPr>
          <w:p w14:paraId="7C2BAF8E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2FACB47" w14:textId="5EE1F4F3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5A5543D3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417D81C" w14:textId="4B15290F" w:rsidR="00E14043" w:rsidRPr="00950A13" w:rsidRDefault="00345D05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3,173</w:t>
            </w:r>
          </w:p>
        </w:tc>
        <w:tc>
          <w:tcPr>
            <w:tcW w:w="126" w:type="pct"/>
          </w:tcPr>
          <w:p w14:paraId="71CA7792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7F5A0E3A" w14:textId="2DB77DBA" w:rsidR="00E14043" w:rsidRPr="00950A13" w:rsidRDefault="00E14043" w:rsidP="003E4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14043" w:rsidRPr="00950A13" w14:paraId="1450DB2E" w14:textId="77777777" w:rsidTr="00E66B81">
        <w:tc>
          <w:tcPr>
            <w:tcW w:w="2164" w:type="pct"/>
          </w:tcPr>
          <w:p w14:paraId="63A49692" w14:textId="735F26AD" w:rsidR="00E14043" w:rsidRPr="00B44CB7" w:rsidRDefault="00E14043" w:rsidP="00E1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44C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3C314923" w14:textId="644709DD" w:rsidR="00E14043" w:rsidRPr="002E6539" w:rsidRDefault="002E6539" w:rsidP="002E6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6539">
              <w:rPr>
                <w:rFonts w:ascii="Angsana New" w:hAnsi="Angsana New"/>
                <w:b/>
                <w:bCs/>
                <w:sz w:val="30"/>
                <w:szCs w:val="30"/>
              </w:rPr>
              <w:t>49,446</w:t>
            </w:r>
          </w:p>
        </w:tc>
        <w:tc>
          <w:tcPr>
            <w:tcW w:w="156" w:type="pct"/>
          </w:tcPr>
          <w:p w14:paraId="49CFA559" w14:textId="77777777" w:rsidR="00E14043" w:rsidRPr="00950A13" w:rsidRDefault="00E14043" w:rsidP="002E6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E0714CF" w14:textId="5973F131" w:rsidR="00E14043" w:rsidRPr="00950A13" w:rsidRDefault="002E6539" w:rsidP="007D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44412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44125">
              <w:rPr>
                <w:rFonts w:ascii="Angsana New" w:hAnsi="Angsana New"/>
                <w:b/>
                <w:bCs/>
                <w:sz w:val="30"/>
                <w:szCs w:val="30"/>
              </w:rPr>
              <w:t>688</w:t>
            </w:r>
          </w:p>
        </w:tc>
        <w:tc>
          <w:tcPr>
            <w:tcW w:w="142" w:type="pct"/>
          </w:tcPr>
          <w:p w14:paraId="30B61BFF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55CD476" w14:textId="45941447" w:rsidR="00E14043" w:rsidRPr="002E6539" w:rsidRDefault="002E6539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6539">
              <w:rPr>
                <w:rFonts w:ascii="Angsana New" w:hAnsi="Angsana New"/>
                <w:b/>
                <w:bCs/>
                <w:sz w:val="30"/>
                <w:szCs w:val="30"/>
              </w:rPr>
              <w:t>49,446</w:t>
            </w:r>
          </w:p>
        </w:tc>
        <w:tc>
          <w:tcPr>
            <w:tcW w:w="126" w:type="pct"/>
          </w:tcPr>
          <w:p w14:paraId="654F9000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385447BC" w14:textId="541EACFA" w:rsidR="00E14043" w:rsidRPr="00950A13" w:rsidRDefault="002E6539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44412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44125">
              <w:rPr>
                <w:rFonts w:ascii="Angsana New" w:hAnsi="Angsana New"/>
                <w:b/>
                <w:bCs/>
                <w:sz w:val="30"/>
                <w:szCs w:val="30"/>
              </w:rPr>
              <w:t>952</w:t>
            </w:r>
          </w:p>
        </w:tc>
      </w:tr>
      <w:tr w:rsidR="00B44CB7" w:rsidRPr="00950A13" w14:paraId="7A3895DF" w14:textId="77777777" w:rsidTr="00E66B81">
        <w:tc>
          <w:tcPr>
            <w:tcW w:w="2164" w:type="pct"/>
          </w:tcPr>
          <w:p w14:paraId="273E499F" w14:textId="77777777" w:rsidR="00B44CB7" w:rsidRPr="00950A13" w:rsidRDefault="00B44CB7" w:rsidP="00E1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1B9B1C80" w14:textId="77777777" w:rsidR="00B44CB7" w:rsidRPr="003569F4" w:rsidRDefault="00B44CB7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6" w:type="pct"/>
          </w:tcPr>
          <w:p w14:paraId="28A115C5" w14:textId="77777777" w:rsidR="00B44CB7" w:rsidRPr="00950A13" w:rsidRDefault="00B44CB7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46CCF40B" w14:textId="77777777" w:rsidR="00B44CB7" w:rsidRPr="00950A13" w:rsidRDefault="00B44CB7" w:rsidP="007D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FBB1CCB" w14:textId="77777777" w:rsidR="00B44CB7" w:rsidRPr="00950A13" w:rsidRDefault="00B44CB7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084C6693" w14:textId="77777777" w:rsidR="00B44CB7" w:rsidRPr="003569F4" w:rsidRDefault="00B44CB7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" w:type="pct"/>
          </w:tcPr>
          <w:p w14:paraId="7607CC2C" w14:textId="77777777" w:rsidR="00B44CB7" w:rsidRPr="00950A13" w:rsidRDefault="00B44CB7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2430ABB9" w14:textId="77777777" w:rsidR="00B44CB7" w:rsidRPr="00950A13" w:rsidRDefault="00B44CB7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4043" w:rsidRPr="00950A13" w14:paraId="3876BB63" w14:textId="77777777" w:rsidTr="00E66B81">
        <w:tc>
          <w:tcPr>
            <w:tcW w:w="2164" w:type="pct"/>
          </w:tcPr>
          <w:p w14:paraId="0511E61A" w14:textId="6A48D689" w:rsidR="00E14043" w:rsidRPr="00950A13" w:rsidRDefault="00172157" w:rsidP="00E1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บริษัทร่วมและ</w:t>
            </w:r>
            <w:r w:rsidR="00E14043"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6" w:type="pct"/>
          </w:tcPr>
          <w:p w14:paraId="1AB533F6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</w:tcPr>
          <w:p w14:paraId="349726E8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5BC5126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481E17E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5B46B93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58FC736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7DA302A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043" w:rsidRPr="00950A13" w14:paraId="081C20F9" w14:textId="77777777" w:rsidTr="00E66B81">
        <w:tc>
          <w:tcPr>
            <w:tcW w:w="2164" w:type="pct"/>
          </w:tcPr>
          <w:p w14:paraId="3DFF8FAB" w14:textId="77777777" w:rsidR="00E14043" w:rsidRPr="00950A13" w:rsidRDefault="00E14043" w:rsidP="00E1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26" w:type="pct"/>
          </w:tcPr>
          <w:p w14:paraId="103770A3" w14:textId="034CD5EA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156" w:type="pct"/>
          </w:tcPr>
          <w:p w14:paraId="39E8C4B4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1CEFCAA" w14:textId="003614A8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2,098</w:t>
            </w:r>
          </w:p>
        </w:tc>
        <w:tc>
          <w:tcPr>
            <w:tcW w:w="142" w:type="pct"/>
          </w:tcPr>
          <w:p w14:paraId="6CBFE657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8F4769E" w14:textId="01383C7E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126" w:type="pct"/>
          </w:tcPr>
          <w:p w14:paraId="75774B29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C8B53D6" w14:textId="3AB8C7DE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743</w:t>
            </w:r>
          </w:p>
        </w:tc>
      </w:tr>
      <w:tr w:rsidR="00E14043" w:rsidRPr="00950A13" w14:paraId="35392082" w14:textId="77777777" w:rsidTr="00E66B81">
        <w:tc>
          <w:tcPr>
            <w:tcW w:w="2164" w:type="pct"/>
          </w:tcPr>
          <w:p w14:paraId="3A29970C" w14:textId="77777777" w:rsidR="00E14043" w:rsidRPr="00950A13" w:rsidRDefault="00E14043" w:rsidP="00E1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626" w:type="pct"/>
          </w:tcPr>
          <w:p w14:paraId="68946FBD" w14:textId="4C39D8E5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5,765</w:t>
            </w:r>
          </w:p>
        </w:tc>
        <w:tc>
          <w:tcPr>
            <w:tcW w:w="156" w:type="pct"/>
          </w:tcPr>
          <w:p w14:paraId="218F9156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BC74465" w14:textId="1748C45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8,233</w:t>
            </w:r>
          </w:p>
        </w:tc>
        <w:tc>
          <w:tcPr>
            <w:tcW w:w="142" w:type="pct"/>
          </w:tcPr>
          <w:p w14:paraId="46979A5A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109495C" w14:textId="30029CFB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5,765</w:t>
            </w:r>
          </w:p>
        </w:tc>
        <w:tc>
          <w:tcPr>
            <w:tcW w:w="126" w:type="pct"/>
          </w:tcPr>
          <w:p w14:paraId="1C502005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8E9323D" w14:textId="4F5154BE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8,233</w:t>
            </w:r>
          </w:p>
        </w:tc>
      </w:tr>
      <w:tr w:rsidR="00E14043" w:rsidRPr="00950A13" w14:paraId="3D927762" w14:textId="77777777" w:rsidTr="00E66B81">
        <w:tc>
          <w:tcPr>
            <w:tcW w:w="2164" w:type="pct"/>
          </w:tcPr>
          <w:p w14:paraId="6BA0E69A" w14:textId="77777777" w:rsidR="00E14043" w:rsidRPr="00950A13" w:rsidRDefault="00E14043" w:rsidP="00E1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6" w:type="pct"/>
          </w:tcPr>
          <w:p w14:paraId="16BB97CF" w14:textId="42738525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156" w:type="pct"/>
          </w:tcPr>
          <w:p w14:paraId="35BBAF66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C44B5AA" w14:textId="012291C1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1,315</w:t>
            </w:r>
          </w:p>
        </w:tc>
        <w:tc>
          <w:tcPr>
            <w:tcW w:w="142" w:type="pct"/>
          </w:tcPr>
          <w:p w14:paraId="72FA4440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6193115" w14:textId="3AC3CC7D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126" w:type="pct"/>
          </w:tcPr>
          <w:p w14:paraId="0F7CA06A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B22B54F" w14:textId="17F3FCB4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1,315</w:t>
            </w:r>
          </w:p>
        </w:tc>
      </w:tr>
      <w:tr w:rsidR="00E14043" w:rsidRPr="00950A13" w14:paraId="5A0BF12A" w14:textId="77777777" w:rsidTr="00E66B81">
        <w:tc>
          <w:tcPr>
            <w:tcW w:w="2164" w:type="pct"/>
          </w:tcPr>
          <w:p w14:paraId="36FAC2B8" w14:textId="77777777" w:rsidR="00E14043" w:rsidRPr="00950A13" w:rsidRDefault="00E14043" w:rsidP="00E1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6" w:type="pct"/>
          </w:tcPr>
          <w:p w14:paraId="4D0CD7B2" w14:textId="46CB108C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156" w:type="pct"/>
          </w:tcPr>
          <w:p w14:paraId="00BBB31E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BD32525" w14:textId="3FF8C3ED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142" w:type="pct"/>
          </w:tcPr>
          <w:p w14:paraId="2E44CC78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064D63C" w14:textId="17F261A3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126" w:type="pct"/>
          </w:tcPr>
          <w:p w14:paraId="577B8FF1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A4DE9B7" w14:textId="51155ECD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660</w:t>
            </w:r>
          </w:p>
        </w:tc>
      </w:tr>
      <w:tr w:rsidR="00E14043" w:rsidRPr="00950A13" w14:paraId="27C2490F" w14:textId="77777777" w:rsidTr="00E66B81">
        <w:tc>
          <w:tcPr>
            <w:tcW w:w="2164" w:type="pct"/>
          </w:tcPr>
          <w:p w14:paraId="03A5A9E0" w14:textId="77777777" w:rsidR="00E14043" w:rsidRPr="00950A13" w:rsidRDefault="00E14043" w:rsidP="00E1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6" w:type="pct"/>
          </w:tcPr>
          <w:p w14:paraId="0572A62F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" w:type="pct"/>
          </w:tcPr>
          <w:p w14:paraId="1A5E0835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</w:tcPr>
          <w:p w14:paraId="246D9666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</w:tcPr>
          <w:p w14:paraId="1B2F82ED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6" w:type="pct"/>
          </w:tcPr>
          <w:p w14:paraId="08BE7699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" w:type="pct"/>
          </w:tcPr>
          <w:p w14:paraId="0DD87D6A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pct"/>
          </w:tcPr>
          <w:p w14:paraId="454FF6F7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4043" w:rsidRPr="00950A13" w14:paraId="60A5E09D" w14:textId="77777777" w:rsidTr="00E66B81">
        <w:tc>
          <w:tcPr>
            <w:tcW w:w="2164" w:type="pct"/>
          </w:tcPr>
          <w:p w14:paraId="63798A6E" w14:textId="77777777" w:rsidR="00E14043" w:rsidRPr="00950A13" w:rsidRDefault="00E14043" w:rsidP="00E1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6" w:type="pct"/>
          </w:tcPr>
          <w:p w14:paraId="48C090D3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</w:tcPr>
          <w:p w14:paraId="1E80D9F4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0361D50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70F5E54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3A2954F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7F46B48A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688FEDA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043" w:rsidRPr="00950A13" w14:paraId="2EA73923" w14:textId="77777777" w:rsidTr="00E66B81">
        <w:tc>
          <w:tcPr>
            <w:tcW w:w="2164" w:type="pct"/>
          </w:tcPr>
          <w:p w14:paraId="56A6C4B2" w14:textId="77777777" w:rsidR="00E14043" w:rsidRPr="00950A13" w:rsidRDefault="00E14043" w:rsidP="00E1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26" w:type="pct"/>
          </w:tcPr>
          <w:p w14:paraId="56D4BC73" w14:textId="003D0664" w:rsidR="00E14043" w:rsidRPr="00950A13" w:rsidRDefault="007D21AF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14,575</w:t>
            </w:r>
          </w:p>
        </w:tc>
        <w:tc>
          <w:tcPr>
            <w:tcW w:w="156" w:type="pct"/>
          </w:tcPr>
          <w:p w14:paraId="3A4E752C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EF1FA50" w14:textId="379D0CB4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16,345</w:t>
            </w:r>
          </w:p>
        </w:tc>
        <w:tc>
          <w:tcPr>
            <w:tcW w:w="142" w:type="pct"/>
          </w:tcPr>
          <w:p w14:paraId="541CCD64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00058C1" w14:textId="15508264" w:rsidR="00E14043" w:rsidRPr="00950A13" w:rsidRDefault="007D21AF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12,549</w:t>
            </w:r>
          </w:p>
        </w:tc>
        <w:tc>
          <w:tcPr>
            <w:tcW w:w="126" w:type="pct"/>
          </w:tcPr>
          <w:p w14:paraId="5859E5BD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BCF66CB" w14:textId="3F9F6CCF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14,153</w:t>
            </w:r>
          </w:p>
        </w:tc>
      </w:tr>
      <w:tr w:rsidR="00E14043" w:rsidRPr="00950A13" w14:paraId="0D0DCD0E" w14:textId="77777777" w:rsidTr="00E66B81">
        <w:tc>
          <w:tcPr>
            <w:tcW w:w="2164" w:type="pct"/>
          </w:tcPr>
          <w:p w14:paraId="6047C0D0" w14:textId="77777777" w:rsidR="00E14043" w:rsidRPr="00950A13" w:rsidRDefault="00E14043" w:rsidP="00E1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626" w:type="pct"/>
          </w:tcPr>
          <w:p w14:paraId="3BBCE83E" w14:textId="4E02F6F2" w:rsidR="00E14043" w:rsidRPr="00950A13" w:rsidRDefault="007D21AF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209,938</w:t>
            </w:r>
          </w:p>
        </w:tc>
        <w:tc>
          <w:tcPr>
            <w:tcW w:w="156" w:type="pct"/>
          </w:tcPr>
          <w:p w14:paraId="592675F4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387ECE8" w14:textId="6E1029E2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243,347</w:t>
            </w:r>
          </w:p>
        </w:tc>
        <w:tc>
          <w:tcPr>
            <w:tcW w:w="142" w:type="pct"/>
          </w:tcPr>
          <w:p w14:paraId="00983CE7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B651B5E" w14:textId="4862C1C2" w:rsidR="00E14043" w:rsidRPr="00950A13" w:rsidRDefault="007D21AF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209,914</w:t>
            </w:r>
          </w:p>
        </w:tc>
        <w:tc>
          <w:tcPr>
            <w:tcW w:w="126" w:type="pct"/>
          </w:tcPr>
          <w:p w14:paraId="20D7E0DC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4DA12BE" w14:textId="38B53828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242,147</w:t>
            </w:r>
          </w:p>
        </w:tc>
      </w:tr>
      <w:tr w:rsidR="00E14043" w:rsidRPr="00950A13" w14:paraId="71B1F636" w14:textId="77777777" w:rsidTr="00E66B81">
        <w:tc>
          <w:tcPr>
            <w:tcW w:w="2164" w:type="pct"/>
          </w:tcPr>
          <w:p w14:paraId="69BE6B89" w14:textId="20E8FE70" w:rsidR="00E14043" w:rsidRPr="00950A13" w:rsidRDefault="00E14043" w:rsidP="00E1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6" w:type="pct"/>
          </w:tcPr>
          <w:p w14:paraId="493062B3" w14:textId="62B6961A" w:rsidR="00E14043" w:rsidRPr="00950A13" w:rsidRDefault="007D21AF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887</w:t>
            </w:r>
          </w:p>
        </w:tc>
        <w:tc>
          <w:tcPr>
            <w:tcW w:w="156" w:type="pct"/>
          </w:tcPr>
          <w:p w14:paraId="60475780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BF4A79D" w14:textId="601F580C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1,144</w:t>
            </w:r>
          </w:p>
        </w:tc>
        <w:tc>
          <w:tcPr>
            <w:tcW w:w="142" w:type="pct"/>
          </w:tcPr>
          <w:p w14:paraId="63CEEAE7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4169AF4" w14:textId="438CB795" w:rsidR="00E14043" w:rsidRPr="00950A13" w:rsidRDefault="007D21AF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887</w:t>
            </w:r>
          </w:p>
        </w:tc>
        <w:tc>
          <w:tcPr>
            <w:tcW w:w="126" w:type="pct"/>
          </w:tcPr>
          <w:p w14:paraId="42433FDB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8F59DC2" w14:textId="56E94F92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1,119</w:t>
            </w:r>
          </w:p>
        </w:tc>
      </w:tr>
      <w:tr w:rsidR="00E14043" w:rsidRPr="00950A13" w14:paraId="131BDC47" w14:textId="77777777" w:rsidTr="00E66B81">
        <w:tc>
          <w:tcPr>
            <w:tcW w:w="2164" w:type="pct"/>
          </w:tcPr>
          <w:p w14:paraId="6580573E" w14:textId="77777777" w:rsidR="00E14043" w:rsidRPr="00950A13" w:rsidRDefault="00E14043" w:rsidP="00E1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ขายอาคารและอุปกรณ์</w:t>
            </w:r>
          </w:p>
        </w:tc>
        <w:tc>
          <w:tcPr>
            <w:tcW w:w="626" w:type="pct"/>
          </w:tcPr>
          <w:p w14:paraId="079FD878" w14:textId="11A957BD" w:rsidR="00E14043" w:rsidRPr="00950A13" w:rsidRDefault="007D21AF" w:rsidP="003E4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6" w:type="pct"/>
          </w:tcPr>
          <w:p w14:paraId="1A401923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8110744" w14:textId="626AC781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42" w:type="pct"/>
          </w:tcPr>
          <w:p w14:paraId="30509458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E57C93D" w14:textId="086BAA52" w:rsidR="00E14043" w:rsidRPr="00950A13" w:rsidRDefault="007D21AF" w:rsidP="007D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28CFF7C3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D60BC12" w14:textId="0B0CCC5F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E14043" w:rsidRPr="00950A13" w14:paraId="2865F48E" w14:textId="77777777" w:rsidTr="00E66B81">
        <w:tc>
          <w:tcPr>
            <w:tcW w:w="2164" w:type="pct"/>
          </w:tcPr>
          <w:p w14:paraId="60BF1B3D" w14:textId="736037DB" w:rsidR="00E14043" w:rsidRPr="00950A13" w:rsidRDefault="00E14043" w:rsidP="00E1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26" w:type="pct"/>
          </w:tcPr>
          <w:p w14:paraId="1E84E787" w14:textId="0FC7B001" w:rsidR="00E14043" w:rsidRPr="00950A13" w:rsidRDefault="007D21AF" w:rsidP="007D2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8,391</w:t>
            </w:r>
          </w:p>
        </w:tc>
        <w:tc>
          <w:tcPr>
            <w:tcW w:w="156" w:type="pct"/>
          </w:tcPr>
          <w:p w14:paraId="6BB2DCE3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7D0EF2B" w14:textId="112CE8D5" w:rsidR="00E14043" w:rsidRPr="00950A13" w:rsidRDefault="007D21AF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9,769</w:t>
            </w:r>
          </w:p>
        </w:tc>
        <w:tc>
          <w:tcPr>
            <w:tcW w:w="142" w:type="pct"/>
          </w:tcPr>
          <w:p w14:paraId="35742475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3A75C31" w14:textId="50E4152E" w:rsidR="00E14043" w:rsidRPr="00950A13" w:rsidRDefault="007D21AF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8,391</w:t>
            </w:r>
          </w:p>
        </w:tc>
        <w:tc>
          <w:tcPr>
            <w:tcW w:w="126" w:type="pct"/>
          </w:tcPr>
          <w:p w14:paraId="0688ACC7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4591420" w14:textId="796636DF" w:rsidR="00E14043" w:rsidRPr="00950A13" w:rsidRDefault="007D21AF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9,769</w:t>
            </w:r>
          </w:p>
        </w:tc>
      </w:tr>
      <w:tr w:rsidR="00E14043" w:rsidRPr="00950A13" w14:paraId="4AF475ED" w14:textId="77777777" w:rsidTr="00E66B81">
        <w:tc>
          <w:tcPr>
            <w:tcW w:w="2164" w:type="pct"/>
          </w:tcPr>
          <w:p w14:paraId="046376B5" w14:textId="77777777" w:rsidR="00E14043" w:rsidRPr="00950A13" w:rsidRDefault="00E14043" w:rsidP="00E1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ค่าบริการบริหารคลังสินค้า</w:t>
            </w:r>
          </w:p>
        </w:tc>
        <w:tc>
          <w:tcPr>
            <w:tcW w:w="626" w:type="pct"/>
          </w:tcPr>
          <w:p w14:paraId="76CDB93E" w14:textId="6E93F3F9" w:rsidR="00E14043" w:rsidRPr="00950A13" w:rsidRDefault="007D21AF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5,646</w:t>
            </w:r>
          </w:p>
        </w:tc>
        <w:tc>
          <w:tcPr>
            <w:tcW w:w="156" w:type="pct"/>
          </w:tcPr>
          <w:p w14:paraId="4D488844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2A08592" w14:textId="681CAF3F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6,284</w:t>
            </w:r>
          </w:p>
        </w:tc>
        <w:tc>
          <w:tcPr>
            <w:tcW w:w="142" w:type="pct"/>
          </w:tcPr>
          <w:p w14:paraId="13312F52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0F12B3D" w14:textId="69DF82FA" w:rsidR="00E14043" w:rsidRPr="00950A13" w:rsidRDefault="007D21AF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5,646</w:t>
            </w:r>
          </w:p>
        </w:tc>
        <w:tc>
          <w:tcPr>
            <w:tcW w:w="126" w:type="pct"/>
          </w:tcPr>
          <w:p w14:paraId="1F14A3D2" w14:textId="77777777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5DD6EE6" w14:textId="74E4CA82" w:rsidR="00E14043" w:rsidRPr="00950A13" w:rsidRDefault="00E14043" w:rsidP="00E14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6,284</w:t>
            </w:r>
          </w:p>
        </w:tc>
      </w:tr>
    </w:tbl>
    <w:p w14:paraId="753DACCA" w14:textId="6FF86B45" w:rsidR="009B2E85" w:rsidRDefault="009B2E85" w:rsidP="001A1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28382DA7" w14:textId="0E3C359D" w:rsidR="00E41E92" w:rsidRDefault="00E41E92" w:rsidP="001A1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36E188A0" w14:textId="05432BA2" w:rsidR="00E41E92" w:rsidRDefault="00E41E92" w:rsidP="001A1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CEDA098" w14:textId="4336D0A5" w:rsidR="00E41E92" w:rsidRDefault="00E41E92" w:rsidP="001A1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28EF134C" w14:textId="76C41DC7" w:rsidR="00E41E92" w:rsidRDefault="00E41E92" w:rsidP="001A1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5CB74CF5" w14:textId="7F1041F8" w:rsidR="00E41E92" w:rsidRDefault="00E41E92" w:rsidP="001A1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2DBFC7AC" w14:textId="315BDFA3" w:rsidR="00E41E92" w:rsidRDefault="00E41E92" w:rsidP="001A1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2C9F3500" w14:textId="72C11118" w:rsidR="00E41E92" w:rsidRDefault="00E41E92" w:rsidP="001A1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3B9CC96" w14:textId="77777777" w:rsidR="00E41E92" w:rsidRPr="00950A13" w:rsidRDefault="00E41E92" w:rsidP="001A1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56288B57" w14:textId="6355564F" w:rsidR="00F4336B" w:rsidRPr="00950A13" w:rsidRDefault="003E6A5C" w:rsidP="00002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6C00A9" w:rsidRPr="00950A13">
        <w:rPr>
          <w:rFonts w:ascii="Angsana New" w:hAnsi="Angsana New"/>
          <w:sz w:val="30"/>
          <w:szCs w:val="30"/>
          <w:cs/>
        </w:rPr>
        <w:t>กับ</w:t>
      </w:r>
      <w:r w:rsidR="00816589">
        <w:rPr>
          <w:rFonts w:ascii="Angsana New" w:hAnsi="Angsana New" w:hint="cs"/>
          <w:sz w:val="30"/>
          <w:szCs w:val="30"/>
          <w:cs/>
        </w:rPr>
        <w:t>บุคคลหรือ</w:t>
      </w:r>
      <w:r w:rsidR="00F4336B" w:rsidRPr="00950A13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950A13">
        <w:rPr>
          <w:rFonts w:ascii="Angsana New" w:hAnsi="Angsana New"/>
          <w:sz w:val="30"/>
          <w:szCs w:val="30"/>
          <w:cs/>
        </w:rPr>
        <w:t xml:space="preserve"> </w:t>
      </w:r>
      <w:r w:rsidR="00F4336B" w:rsidRPr="00950A13">
        <w:rPr>
          <w:rFonts w:ascii="Angsana New" w:hAnsi="Angsana New"/>
          <w:sz w:val="30"/>
          <w:szCs w:val="30"/>
          <w:cs/>
        </w:rPr>
        <w:t>ณ วันที่</w:t>
      </w:r>
      <w:r w:rsidR="00F4336B" w:rsidRPr="00950A13">
        <w:rPr>
          <w:rFonts w:ascii="Angsana New" w:hAnsi="Angsana New"/>
          <w:sz w:val="30"/>
          <w:szCs w:val="30"/>
        </w:rPr>
        <w:t xml:space="preserve"> 31 </w:t>
      </w:r>
      <w:r w:rsidR="00F4336B" w:rsidRPr="00950A13">
        <w:rPr>
          <w:rFonts w:ascii="Angsana New" w:hAnsi="Angsana New"/>
          <w:sz w:val="30"/>
          <w:szCs w:val="30"/>
          <w:cs/>
        </w:rPr>
        <w:t>ธันวาคม</w:t>
      </w:r>
      <w:r w:rsidR="00D36A35" w:rsidRPr="00950A13">
        <w:rPr>
          <w:rFonts w:ascii="Angsana New" w:hAnsi="Angsana New"/>
          <w:sz w:val="30"/>
          <w:szCs w:val="30"/>
          <w:cs/>
        </w:rPr>
        <w:t xml:space="preserve"> </w:t>
      </w:r>
      <w:r w:rsidR="00F4336B" w:rsidRPr="00950A13">
        <w:rPr>
          <w:rFonts w:ascii="Angsana New" w:hAnsi="Angsana New"/>
          <w:sz w:val="30"/>
          <w:szCs w:val="30"/>
          <w:cs/>
        </w:rPr>
        <w:t>มีดังนี้</w:t>
      </w:r>
    </w:p>
    <w:p w14:paraId="6C767434" w14:textId="77777777" w:rsidR="00E03B6D" w:rsidRPr="00950A13" w:rsidRDefault="00E03B6D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2"/>
          <w:szCs w:val="22"/>
        </w:rPr>
      </w:pP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173"/>
        <w:gridCol w:w="269"/>
        <w:gridCol w:w="1079"/>
        <w:gridCol w:w="272"/>
        <w:gridCol w:w="1101"/>
        <w:gridCol w:w="256"/>
        <w:gridCol w:w="1191"/>
        <w:gridCol w:w="6"/>
      </w:tblGrid>
      <w:tr w:rsidR="00076626" w:rsidRPr="00950A13" w14:paraId="12E3A80F" w14:textId="77777777" w:rsidTr="00E35C7C">
        <w:trPr>
          <w:tblHeader/>
        </w:trPr>
        <w:tc>
          <w:tcPr>
            <w:tcW w:w="2155" w:type="pct"/>
          </w:tcPr>
          <w:p w14:paraId="1754D971" w14:textId="7D647B46" w:rsidR="003E6A5C" w:rsidRPr="00950A13" w:rsidRDefault="003E6A5C" w:rsidP="00A861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2D2682EB" w14:textId="77777777" w:rsidR="003E6A5C" w:rsidRPr="00950A13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5" w:type="pct"/>
          </w:tcPr>
          <w:p w14:paraId="3979340F" w14:textId="77777777" w:rsidR="003E6A5C" w:rsidRPr="00950A13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pct"/>
            <w:gridSpan w:val="4"/>
          </w:tcPr>
          <w:p w14:paraId="79CEF03F" w14:textId="77777777" w:rsidR="003E6A5C" w:rsidRPr="00950A13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35C7C" w:rsidRPr="00950A13" w14:paraId="3A663007" w14:textId="77777777" w:rsidTr="00E35C7C">
        <w:trPr>
          <w:tblHeader/>
        </w:trPr>
        <w:tc>
          <w:tcPr>
            <w:tcW w:w="2155" w:type="pct"/>
          </w:tcPr>
          <w:p w14:paraId="42B31500" w14:textId="73EA68DC" w:rsidR="006E4FF1" w:rsidRPr="00950A13" w:rsidRDefault="000B5D3D" w:rsidP="000B5D3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24" w:type="pct"/>
          </w:tcPr>
          <w:p w14:paraId="6B397AC3" w14:textId="5A9F9A6C" w:rsidR="006E4FF1" w:rsidRPr="00950A13" w:rsidRDefault="007A78C7" w:rsidP="006E4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17277BE9" w14:textId="77777777" w:rsidR="006E4FF1" w:rsidRPr="00950A13" w:rsidRDefault="006E4FF1" w:rsidP="006E4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0C950DD" w14:textId="31DB5865" w:rsidR="006E4FF1" w:rsidRPr="00950A13" w:rsidRDefault="007A78C7" w:rsidP="006E4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26302978" w14:textId="77777777" w:rsidR="006E4FF1" w:rsidRPr="00950A13" w:rsidRDefault="006E4FF1" w:rsidP="006E4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0B3ABC0" w14:textId="3D28D59C" w:rsidR="006E4FF1" w:rsidRPr="00950A13" w:rsidRDefault="007A78C7" w:rsidP="006E4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6" w:type="pct"/>
          </w:tcPr>
          <w:p w14:paraId="27D09F59" w14:textId="77777777" w:rsidR="006E4FF1" w:rsidRPr="00950A13" w:rsidRDefault="006E4FF1" w:rsidP="006E4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097DCE76" w14:textId="262879B7" w:rsidR="006E4FF1" w:rsidRPr="00950A13" w:rsidRDefault="007A78C7" w:rsidP="006E4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27A02" w:rsidRPr="00950A13" w14:paraId="78A24EF5" w14:textId="77777777" w:rsidTr="00E35C7C">
        <w:trPr>
          <w:gridAfter w:val="1"/>
          <w:wAfter w:w="3" w:type="pct"/>
          <w:tblHeader/>
        </w:trPr>
        <w:tc>
          <w:tcPr>
            <w:tcW w:w="2155" w:type="pct"/>
          </w:tcPr>
          <w:p w14:paraId="7D4D47FE" w14:textId="77777777" w:rsidR="00727A02" w:rsidRPr="00950A13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2" w:type="pct"/>
            <w:gridSpan w:val="7"/>
          </w:tcPr>
          <w:p w14:paraId="18CFD81B" w14:textId="77777777" w:rsidR="00727A02" w:rsidRPr="00950A13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5C7C" w:rsidRPr="00950A13" w14:paraId="53131E65" w14:textId="77777777" w:rsidTr="00E35C7C">
        <w:tc>
          <w:tcPr>
            <w:tcW w:w="2155" w:type="pct"/>
          </w:tcPr>
          <w:p w14:paraId="30802F39" w14:textId="3E4666D2" w:rsidR="00804468" w:rsidRPr="00950A13" w:rsidRDefault="00804468" w:rsidP="0080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446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</w:tcPr>
          <w:p w14:paraId="40A06544" w14:textId="5AF8DEC2" w:rsidR="00804468" w:rsidRPr="00950A13" w:rsidRDefault="00804468" w:rsidP="00E66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6459A716" w14:textId="77777777" w:rsidR="00804468" w:rsidRPr="00950A13" w:rsidRDefault="00804468" w:rsidP="0080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E6BD879" w14:textId="7FA7A813" w:rsidR="00804468" w:rsidRPr="00950A13" w:rsidRDefault="00804468" w:rsidP="00E3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6A5C7FDB" w14:textId="77777777" w:rsidR="00804468" w:rsidRPr="00950A13" w:rsidRDefault="00804468" w:rsidP="0080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9A1F5F5" w14:textId="22F0235A" w:rsidR="00804468" w:rsidRPr="00950A13" w:rsidRDefault="00804468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45,627</w:t>
            </w:r>
          </w:p>
        </w:tc>
        <w:tc>
          <w:tcPr>
            <w:tcW w:w="136" w:type="pct"/>
          </w:tcPr>
          <w:p w14:paraId="5565AC71" w14:textId="77777777" w:rsidR="00804468" w:rsidRPr="00950A13" w:rsidRDefault="00804468" w:rsidP="0080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38954F61" w14:textId="2ED3D53B" w:rsidR="00804468" w:rsidRPr="00950A13" w:rsidRDefault="00804468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29,162</w:t>
            </w:r>
          </w:p>
        </w:tc>
      </w:tr>
      <w:tr w:rsidR="00E35C7C" w:rsidRPr="00950A13" w14:paraId="22F753F4" w14:textId="77777777" w:rsidTr="00E35C7C">
        <w:tc>
          <w:tcPr>
            <w:tcW w:w="2155" w:type="pct"/>
          </w:tcPr>
          <w:p w14:paraId="1F81E096" w14:textId="2521713C" w:rsidR="00804468" w:rsidRPr="00950A13" w:rsidRDefault="00804468" w:rsidP="0080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04468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4" w:type="pct"/>
          </w:tcPr>
          <w:p w14:paraId="54919071" w14:textId="0F01C279" w:rsidR="00804468" w:rsidRPr="00804468" w:rsidRDefault="00804468" w:rsidP="00E66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43" w:type="pct"/>
          </w:tcPr>
          <w:p w14:paraId="6F5F107F" w14:textId="77777777" w:rsidR="00804468" w:rsidRPr="00804468" w:rsidRDefault="00804468" w:rsidP="0080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D08C2FC" w14:textId="518E4DDC" w:rsidR="00804468" w:rsidRPr="00804468" w:rsidRDefault="00804468" w:rsidP="00E3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5" w:type="pct"/>
          </w:tcPr>
          <w:p w14:paraId="442D1849" w14:textId="77777777" w:rsidR="00804468" w:rsidRPr="00804468" w:rsidRDefault="00804468" w:rsidP="0080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1098117" w14:textId="5B4DC9B6" w:rsidR="00804468" w:rsidRPr="00804468" w:rsidRDefault="00804468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36" w:type="pct"/>
          </w:tcPr>
          <w:p w14:paraId="34A9F74B" w14:textId="77777777" w:rsidR="00804468" w:rsidRPr="00804468" w:rsidRDefault="00804468" w:rsidP="0080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7780CAF7" w14:textId="52402E52" w:rsidR="00804468" w:rsidRPr="00804468" w:rsidRDefault="00804468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E35C7C" w:rsidRPr="00950A13" w14:paraId="1A23590F" w14:textId="77777777" w:rsidTr="00E35C7C">
        <w:tc>
          <w:tcPr>
            <w:tcW w:w="2155" w:type="pct"/>
          </w:tcPr>
          <w:p w14:paraId="251A58A1" w14:textId="12F27112" w:rsidR="00804468" w:rsidRPr="00950A13" w:rsidRDefault="00804468" w:rsidP="0080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4" w:type="pct"/>
          </w:tcPr>
          <w:p w14:paraId="7EC6D64D" w14:textId="067D0C98" w:rsidR="00804468" w:rsidRPr="00950A13" w:rsidRDefault="00804468" w:rsidP="00E66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2D18428F" w14:textId="77777777" w:rsidR="00804468" w:rsidRPr="00950A13" w:rsidRDefault="00804468" w:rsidP="0080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6BE21B9" w14:textId="700498BB" w:rsidR="00804468" w:rsidRPr="00950A13" w:rsidRDefault="00804468" w:rsidP="00E3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617</w:t>
            </w:r>
          </w:p>
        </w:tc>
        <w:tc>
          <w:tcPr>
            <w:tcW w:w="145" w:type="pct"/>
          </w:tcPr>
          <w:p w14:paraId="17206B69" w14:textId="77777777" w:rsidR="00804468" w:rsidRPr="00950A13" w:rsidRDefault="00804468" w:rsidP="0080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1C54D45" w14:textId="1F351CA8" w:rsidR="00804468" w:rsidRPr="00950A13" w:rsidRDefault="00804468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6" w:type="pct"/>
          </w:tcPr>
          <w:p w14:paraId="19323DC4" w14:textId="77777777" w:rsidR="00804468" w:rsidRPr="00950A13" w:rsidRDefault="00804468" w:rsidP="0080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377838AF" w14:textId="500C9253" w:rsidR="00804468" w:rsidRPr="00950A13" w:rsidRDefault="00804468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35C7C" w:rsidRPr="00950A13" w14:paraId="72305728" w14:textId="77777777" w:rsidTr="00E35C7C">
        <w:tc>
          <w:tcPr>
            <w:tcW w:w="2155" w:type="pct"/>
          </w:tcPr>
          <w:p w14:paraId="591C52DD" w14:textId="779B0079" w:rsidR="00804468" w:rsidRPr="00950A13" w:rsidRDefault="00804468" w:rsidP="0080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446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4" w:type="pct"/>
          </w:tcPr>
          <w:p w14:paraId="2EA3CDE4" w14:textId="7DEE589E" w:rsidR="00804468" w:rsidRPr="00950A13" w:rsidRDefault="00804468" w:rsidP="00E66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2,644</w:t>
            </w:r>
          </w:p>
        </w:tc>
        <w:tc>
          <w:tcPr>
            <w:tcW w:w="143" w:type="pct"/>
          </w:tcPr>
          <w:p w14:paraId="5D1E62FE" w14:textId="77777777" w:rsidR="00804468" w:rsidRPr="00950A13" w:rsidRDefault="00804468" w:rsidP="0080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1C888D5" w14:textId="6CF2C7B3" w:rsidR="00804468" w:rsidRPr="00950A13" w:rsidRDefault="00804468" w:rsidP="00E3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3,617</w:t>
            </w:r>
          </w:p>
        </w:tc>
        <w:tc>
          <w:tcPr>
            <w:tcW w:w="145" w:type="pct"/>
          </w:tcPr>
          <w:p w14:paraId="3536360F" w14:textId="77777777" w:rsidR="00804468" w:rsidRPr="00950A13" w:rsidRDefault="00804468" w:rsidP="0080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BC4BFD4" w14:textId="3A87A776" w:rsidR="00804468" w:rsidRPr="00950A13" w:rsidRDefault="00804468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2,512</w:t>
            </w:r>
          </w:p>
        </w:tc>
        <w:tc>
          <w:tcPr>
            <w:tcW w:w="136" w:type="pct"/>
          </w:tcPr>
          <w:p w14:paraId="460014D0" w14:textId="77777777" w:rsidR="00804468" w:rsidRPr="00950A13" w:rsidRDefault="00804468" w:rsidP="0080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0C2B3F84" w14:textId="57367BF1" w:rsidR="00804468" w:rsidRPr="00950A13" w:rsidRDefault="00804468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2,137</w:t>
            </w:r>
          </w:p>
        </w:tc>
      </w:tr>
      <w:tr w:rsidR="00E35C7C" w:rsidRPr="00950A13" w14:paraId="0408592C" w14:textId="77777777" w:rsidTr="00E35C7C">
        <w:tc>
          <w:tcPr>
            <w:tcW w:w="2155" w:type="pct"/>
          </w:tcPr>
          <w:p w14:paraId="773DC8F7" w14:textId="77777777" w:rsidR="00804468" w:rsidRPr="00950A13" w:rsidRDefault="00804468" w:rsidP="0080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1853ADE2" w14:textId="59F171DA" w:rsidR="00804468" w:rsidRPr="00D75B50" w:rsidRDefault="00804468" w:rsidP="00E66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5B50">
              <w:rPr>
                <w:rFonts w:ascii="Angsana New" w:hAnsi="Angsana New"/>
                <w:b/>
                <w:bCs/>
                <w:sz w:val="30"/>
                <w:szCs w:val="30"/>
              </w:rPr>
              <w:t>2,685</w:t>
            </w:r>
          </w:p>
        </w:tc>
        <w:tc>
          <w:tcPr>
            <w:tcW w:w="143" w:type="pct"/>
          </w:tcPr>
          <w:p w14:paraId="5D427E35" w14:textId="77777777" w:rsidR="00804468" w:rsidRPr="00D75B50" w:rsidRDefault="00804468" w:rsidP="0080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5AF09F8E" w14:textId="50595D69" w:rsidR="00804468" w:rsidRPr="00D75B50" w:rsidRDefault="00804468" w:rsidP="00E3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5B50">
              <w:rPr>
                <w:rFonts w:ascii="Angsana New" w:hAnsi="Angsana New"/>
                <w:b/>
                <w:bCs/>
                <w:sz w:val="30"/>
                <w:szCs w:val="30"/>
              </w:rPr>
              <w:t>4,255</w:t>
            </w:r>
          </w:p>
        </w:tc>
        <w:tc>
          <w:tcPr>
            <w:tcW w:w="145" w:type="pct"/>
          </w:tcPr>
          <w:p w14:paraId="5C25DE6E" w14:textId="77777777" w:rsidR="00804468" w:rsidRPr="00D75B50" w:rsidRDefault="00804468" w:rsidP="0080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33D3059E" w14:textId="0EF36BDE" w:rsidR="00804468" w:rsidRPr="00D75B50" w:rsidRDefault="00804468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5B50">
              <w:rPr>
                <w:rFonts w:ascii="Angsana New" w:hAnsi="Angsana New"/>
                <w:b/>
                <w:bCs/>
                <w:sz w:val="30"/>
                <w:szCs w:val="30"/>
              </w:rPr>
              <w:t>48,180</w:t>
            </w:r>
          </w:p>
        </w:tc>
        <w:tc>
          <w:tcPr>
            <w:tcW w:w="136" w:type="pct"/>
          </w:tcPr>
          <w:p w14:paraId="418B4834" w14:textId="77777777" w:rsidR="00804468" w:rsidRPr="00D75B50" w:rsidRDefault="00804468" w:rsidP="00804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5DC983" w14:textId="3382C42B" w:rsidR="00804468" w:rsidRPr="00D75B50" w:rsidRDefault="00804468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5B50">
              <w:rPr>
                <w:rFonts w:ascii="Angsana New" w:hAnsi="Angsana New"/>
                <w:b/>
                <w:bCs/>
                <w:sz w:val="30"/>
                <w:szCs w:val="30"/>
              </w:rPr>
              <w:t>31,320</w:t>
            </w:r>
          </w:p>
        </w:tc>
      </w:tr>
    </w:tbl>
    <w:p w14:paraId="4F519166" w14:textId="77777777" w:rsidR="00D57C8A" w:rsidRPr="00804468" w:rsidRDefault="00D57C8A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2"/>
        <w:gridCol w:w="270"/>
        <w:gridCol w:w="1077"/>
        <w:gridCol w:w="270"/>
        <w:gridCol w:w="1081"/>
        <w:gridCol w:w="270"/>
        <w:gridCol w:w="1174"/>
      </w:tblGrid>
      <w:tr w:rsidR="009A18F5" w:rsidRPr="00950A13" w14:paraId="6BADA20D" w14:textId="77777777" w:rsidTr="00D75B50">
        <w:tc>
          <w:tcPr>
            <w:tcW w:w="2163" w:type="pct"/>
          </w:tcPr>
          <w:p w14:paraId="0743DA8A" w14:textId="0C5E8538" w:rsidR="009A18F5" w:rsidRPr="00950A13" w:rsidRDefault="009A18F5" w:rsidP="002325E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pct"/>
            <w:gridSpan w:val="3"/>
          </w:tcPr>
          <w:p w14:paraId="51238380" w14:textId="77777777" w:rsidR="009A18F5" w:rsidRPr="00950A13" w:rsidRDefault="009A18F5" w:rsidP="009A1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A789526" w14:textId="77777777" w:rsidR="009A18F5" w:rsidRPr="00950A13" w:rsidRDefault="009A18F5" w:rsidP="009A1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pct"/>
            <w:gridSpan w:val="3"/>
          </w:tcPr>
          <w:p w14:paraId="5EFEAFDD" w14:textId="77777777" w:rsidR="009A18F5" w:rsidRPr="00950A13" w:rsidRDefault="009A18F5" w:rsidP="009A1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5B50" w:rsidRPr="00950A13" w14:paraId="16A56CEF" w14:textId="77777777" w:rsidTr="00D75B50">
        <w:tc>
          <w:tcPr>
            <w:tcW w:w="2163" w:type="pct"/>
          </w:tcPr>
          <w:p w14:paraId="7F2EB4B8" w14:textId="39E55627" w:rsidR="009A18F5" w:rsidRPr="00950A13" w:rsidRDefault="000B5D3D" w:rsidP="000B5D3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26" w:type="pct"/>
          </w:tcPr>
          <w:p w14:paraId="3DD7FB8B" w14:textId="3A46B3F4" w:rsidR="009A18F5" w:rsidRPr="00950A13" w:rsidRDefault="007A78C7" w:rsidP="009A1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21D9D159" w14:textId="77777777" w:rsidR="009A18F5" w:rsidRPr="00950A13" w:rsidRDefault="009A18F5" w:rsidP="009A1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C41129B" w14:textId="2CB4D217" w:rsidR="009A18F5" w:rsidRPr="00950A13" w:rsidRDefault="007A78C7" w:rsidP="009A1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2773A4E5" w14:textId="77777777" w:rsidR="009A18F5" w:rsidRPr="00950A13" w:rsidRDefault="009A18F5" w:rsidP="009A1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A899DD7" w14:textId="29DA26DA" w:rsidR="009A18F5" w:rsidRPr="00950A13" w:rsidRDefault="007A78C7" w:rsidP="009A1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2C7900DF" w14:textId="77777777" w:rsidR="009A18F5" w:rsidRPr="00950A13" w:rsidRDefault="009A18F5" w:rsidP="009A1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9233498" w14:textId="3FCCBE32" w:rsidR="009A18F5" w:rsidRPr="00950A13" w:rsidRDefault="007A78C7" w:rsidP="009A1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A18F5" w:rsidRPr="00950A13" w14:paraId="50BCAB9A" w14:textId="77777777" w:rsidTr="00D75B50">
        <w:trPr>
          <w:trHeight w:val="263"/>
        </w:trPr>
        <w:tc>
          <w:tcPr>
            <w:tcW w:w="2163" w:type="pct"/>
          </w:tcPr>
          <w:p w14:paraId="6350CBC3" w14:textId="77777777" w:rsidR="009A18F5" w:rsidRPr="00950A13" w:rsidRDefault="009A18F5" w:rsidP="009A1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7" w:type="pct"/>
            <w:gridSpan w:val="7"/>
          </w:tcPr>
          <w:p w14:paraId="2DA5E7DC" w14:textId="77777777" w:rsidR="009A18F5" w:rsidRPr="00950A13" w:rsidRDefault="009A18F5" w:rsidP="009A1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5B50" w:rsidRPr="00950A13" w14:paraId="580780B8" w14:textId="77777777" w:rsidTr="00D75B50">
        <w:tc>
          <w:tcPr>
            <w:tcW w:w="2163" w:type="pct"/>
          </w:tcPr>
          <w:p w14:paraId="405B66E1" w14:textId="54D58B21" w:rsidR="007A78C7" w:rsidRPr="00950A13" w:rsidRDefault="00BE1D15" w:rsidP="00BE1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D15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6" w:type="pct"/>
          </w:tcPr>
          <w:p w14:paraId="0D86A87F" w14:textId="15521FA5" w:rsidR="004A239E" w:rsidRPr="00950A13" w:rsidRDefault="004A239E" w:rsidP="00E3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01FAD30D" w14:textId="77777777" w:rsidR="007A78C7" w:rsidRPr="00950A13" w:rsidRDefault="007A78C7" w:rsidP="007A7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E7F5512" w14:textId="51C2EC45" w:rsidR="007A78C7" w:rsidRPr="00950A13" w:rsidRDefault="007A78C7" w:rsidP="00E3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381</w:t>
            </w:r>
          </w:p>
        </w:tc>
        <w:tc>
          <w:tcPr>
            <w:tcW w:w="144" w:type="pct"/>
          </w:tcPr>
          <w:p w14:paraId="45EF419F" w14:textId="77777777" w:rsidR="007A78C7" w:rsidRPr="00950A13" w:rsidRDefault="007A78C7" w:rsidP="007A7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6B55671" w14:textId="7C955895" w:rsidR="004A239E" w:rsidRPr="00950A13" w:rsidRDefault="004A239E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5C1F32E" w14:textId="77777777" w:rsidR="007A78C7" w:rsidRPr="00950A13" w:rsidRDefault="007A78C7" w:rsidP="007A7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2C9B2C84" w14:textId="13B83E4C" w:rsidR="007A78C7" w:rsidRPr="00950A13" w:rsidRDefault="007A78C7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381</w:t>
            </w:r>
          </w:p>
        </w:tc>
      </w:tr>
      <w:tr w:rsidR="00D75B50" w:rsidRPr="00950A13" w14:paraId="295E0057" w14:textId="77777777" w:rsidTr="00D75B50">
        <w:trPr>
          <w:trHeight w:val="46"/>
        </w:trPr>
        <w:tc>
          <w:tcPr>
            <w:tcW w:w="2163" w:type="pct"/>
          </w:tcPr>
          <w:p w14:paraId="32E1F899" w14:textId="77777777" w:rsidR="007A78C7" w:rsidRPr="00950A13" w:rsidRDefault="007A78C7" w:rsidP="007A7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220AD2AF" w14:textId="61304883" w:rsidR="007A78C7" w:rsidRPr="00E66B81" w:rsidRDefault="004A239E" w:rsidP="00E66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6B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144159E5" w14:textId="77777777" w:rsidR="007A78C7" w:rsidRPr="00950A13" w:rsidRDefault="007A78C7" w:rsidP="007A7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2A226342" w14:textId="6026D6B0" w:rsidR="007A78C7" w:rsidRPr="00950A13" w:rsidRDefault="007A78C7" w:rsidP="00E3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381</w:t>
            </w:r>
          </w:p>
        </w:tc>
        <w:tc>
          <w:tcPr>
            <w:tcW w:w="144" w:type="pct"/>
          </w:tcPr>
          <w:p w14:paraId="0446B63E" w14:textId="77777777" w:rsidR="007A78C7" w:rsidRPr="00950A13" w:rsidRDefault="007A78C7" w:rsidP="007A7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CA2524" w14:textId="172C7904" w:rsidR="007A78C7" w:rsidRPr="00950A13" w:rsidRDefault="004A239E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10FFADE6" w14:textId="77777777" w:rsidR="007A78C7" w:rsidRPr="00950A13" w:rsidRDefault="007A78C7" w:rsidP="007A7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EFF89" w14:textId="7A455B0D" w:rsidR="007A78C7" w:rsidRPr="00146207" w:rsidRDefault="007A78C7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6207">
              <w:rPr>
                <w:rFonts w:ascii="Angsana New" w:hAnsi="Angsana New"/>
                <w:b/>
                <w:bCs/>
                <w:sz w:val="30"/>
                <w:szCs w:val="30"/>
              </w:rPr>
              <w:t>381</w:t>
            </w:r>
          </w:p>
        </w:tc>
      </w:tr>
    </w:tbl>
    <w:p w14:paraId="6AC5C4AA" w14:textId="2DC88817" w:rsidR="000154EB" w:rsidRDefault="000154EB" w:rsidP="003604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8"/>
        <w:gridCol w:w="1264"/>
        <w:gridCol w:w="1166"/>
        <w:gridCol w:w="270"/>
        <w:gridCol w:w="1078"/>
        <w:gridCol w:w="279"/>
        <w:gridCol w:w="1073"/>
        <w:gridCol w:w="270"/>
        <w:gridCol w:w="1172"/>
      </w:tblGrid>
      <w:tr w:rsidR="000941DE" w:rsidRPr="00950A13" w14:paraId="2EBEBCD8" w14:textId="77777777" w:rsidTr="00E66B81">
        <w:tc>
          <w:tcPr>
            <w:tcW w:w="1490" w:type="pct"/>
          </w:tcPr>
          <w:p w14:paraId="401696E2" w14:textId="77777777" w:rsidR="00673746" w:rsidRPr="00950A13" w:rsidRDefault="00673746" w:rsidP="0011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" w:type="pct"/>
          </w:tcPr>
          <w:p w14:paraId="3DA72FF2" w14:textId="77777777" w:rsidR="00673746" w:rsidRPr="000154EB" w:rsidRDefault="00673746" w:rsidP="0011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54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835" w:type="pct"/>
            <w:gridSpan w:val="7"/>
          </w:tcPr>
          <w:p w14:paraId="51E73A91" w14:textId="77777777" w:rsidR="00673746" w:rsidRPr="000154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54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750190" w:rsidRPr="000154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941DE" w:rsidRPr="00950A13" w14:paraId="09E0ABEB" w14:textId="77777777" w:rsidTr="00E66B81">
        <w:tc>
          <w:tcPr>
            <w:tcW w:w="1490" w:type="pct"/>
          </w:tcPr>
          <w:p w14:paraId="665F8115" w14:textId="77777777" w:rsidR="00673746" w:rsidRPr="00950A13" w:rsidRDefault="00673746" w:rsidP="0011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75" w:type="pct"/>
          </w:tcPr>
          <w:p w14:paraId="78E801EE" w14:textId="77777777" w:rsidR="00673746" w:rsidRPr="000154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54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23" w:type="pct"/>
          </w:tcPr>
          <w:p w14:paraId="779EF899" w14:textId="77777777" w:rsidR="00673746" w:rsidRPr="000154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54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pct"/>
          </w:tcPr>
          <w:p w14:paraId="28B41093" w14:textId="77777777" w:rsidR="00673746" w:rsidRPr="000154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1EECAF25" w14:textId="77777777" w:rsidR="00673746" w:rsidRPr="000154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907ECD0" w14:textId="77777777" w:rsidR="00673746" w:rsidRPr="000154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4014E79E" w14:textId="0A8140F9" w:rsidR="00673746" w:rsidRPr="000154EB" w:rsidRDefault="00BF5188" w:rsidP="00BF5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54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</w:t>
            </w:r>
          </w:p>
        </w:tc>
        <w:tc>
          <w:tcPr>
            <w:tcW w:w="144" w:type="pct"/>
          </w:tcPr>
          <w:p w14:paraId="7D065C35" w14:textId="77777777" w:rsidR="00673746" w:rsidRPr="000154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780C45DA" w14:textId="77777777" w:rsidR="00673746" w:rsidRPr="000154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54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0941DE" w:rsidRPr="00950A13" w14:paraId="76F0B1DE" w14:textId="77777777" w:rsidTr="00E66B81">
        <w:tc>
          <w:tcPr>
            <w:tcW w:w="1490" w:type="pct"/>
          </w:tcPr>
          <w:p w14:paraId="0B300342" w14:textId="6053EFAB" w:rsidR="00673746" w:rsidRPr="00950A13" w:rsidRDefault="003E3AC1" w:rsidP="003E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675" w:type="pct"/>
          </w:tcPr>
          <w:p w14:paraId="4BF9A6E2" w14:textId="77777777" w:rsidR="00673746" w:rsidRPr="000154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54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154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3" w:type="pct"/>
          </w:tcPr>
          <w:p w14:paraId="438416E0" w14:textId="77777777" w:rsidR="00673746" w:rsidRPr="000154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54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154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44" w:type="pct"/>
          </w:tcPr>
          <w:p w14:paraId="3D6E62FF" w14:textId="77777777" w:rsidR="00673746" w:rsidRPr="000154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4ED89F63" w14:textId="77777777" w:rsidR="00673746" w:rsidRPr="000154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54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9" w:type="pct"/>
          </w:tcPr>
          <w:p w14:paraId="67676F21" w14:textId="77777777" w:rsidR="00673746" w:rsidRPr="000154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061F40D9" w14:textId="3B7265C7" w:rsidR="00673746" w:rsidRPr="000154EB" w:rsidRDefault="00BF5188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โอนออก</w:t>
            </w:r>
          </w:p>
        </w:tc>
        <w:tc>
          <w:tcPr>
            <w:tcW w:w="144" w:type="pct"/>
          </w:tcPr>
          <w:p w14:paraId="780781F8" w14:textId="77777777" w:rsidR="00673746" w:rsidRPr="000154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53120FB0" w14:textId="77777777" w:rsidR="00673746" w:rsidRPr="000154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54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154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0941DE" w:rsidRPr="00950A13" w14:paraId="53FB772F" w14:textId="77777777" w:rsidTr="00E66B81">
        <w:tc>
          <w:tcPr>
            <w:tcW w:w="1490" w:type="pct"/>
          </w:tcPr>
          <w:p w14:paraId="0AE4972D" w14:textId="77777777" w:rsidR="00673746" w:rsidRPr="00950A13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75" w:type="pct"/>
          </w:tcPr>
          <w:p w14:paraId="7E8840D5" w14:textId="77777777" w:rsidR="00673746" w:rsidRPr="00950A13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835" w:type="pct"/>
            <w:gridSpan w:val="7"/>
          </w:tcPr>
          <w:p w14:paraId="4C2C2104" w14:textId="77777777" w:rsidR="00673746" w:rsidRPr="00950A13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41DE" w:rsidRPr="00950A13" w14:paraId="73796EBE" w14:textId="77777777" w:rsidTr="00E66B81">
        <w:tc>
          <w:tcPr>
            <w:tcW w:w="1490" w:type="pct"/>
          </w:tcPr>
          <w:p w14:paraId="71183304" w14:textId="72947B91" w:rsidR="00673746" w:rsidRPr="00950A13" w:rsidRDefault="006C7AC9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675" w:type="pct"/>
          </w:tcPr>
          <w:p w14:paraId="486A24B4" w14:textId="77777777" w:rsidR="00673746" w:rsidRPr="00950A13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pct"/>
            <w:gridSpan w:val="7"/>
          </w:tcPr>
          <w:p w14:paraId="2B0ED7CC" w14:textId="77777777" w:rsidR="00673746" w:rsidRPr="00950A13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941DE" w:rsidRPr="00950A13" w14:paraId="4E9424EF" w14:textId="77777777" w:rsidTr="00E66B81">
        <w:tc>
          <w:tcPr>
            <w:tcW w:w="1490" w:type="pct"/>
          </w:tcPr>
          <w:p w14:paraId="7DFD64B8" w14:textId="1690096D" w:rsidR="00673746" w:rsidRPr="00950A13" w:rsidRDefault="007C315D" w:rsidP="005A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5" w:type="pct"/>
          </w:tcPr>
          <w:p w14:paraId="7D0DEDC9" w14:textId="14210084" w:rsidR="00673746" w:rsidRPr="00950A13" w:rsidRDefault="005A2769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23" w:type="pct"/>
          </w:tcPr>
          <w:p w14:paraId="1A683D78" w14:textId="7ABEF09C" w:rsidR="00673746" w:rsidRPr="00950A13" w:rsidRDefault="005A2769" w:rsidP="00E66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144" w:type="pct"/>
          </w:tcPr>
          <w:p w14:paraId="2C0AEB67" w14:textId="77777777" w:rsidR="00673746" w:rsidRPr="00950A13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E4234CD" w14:textId="218F61D2" w:rsidR="003E3AC1" w:rsidRPr="00950A13" w:rsidRDefault="00BB7341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6CF05843" w14:textId="77777777" w:rsidR="00673746" w:rsidRPr="00950A13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B770098" w14:textId="71B51FD0" w:rsidR="00673746" w:rsidRPr="00950A13" w:rsidRDefault="00BB7341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50,000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</w:tcPr>
          <w:p w14:paraId="7F5EA39A" w14:textId="77777777" w:rsidR="00673746" w:rsidRPr="00950A13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6CB749B9" w14:textId="4C9260D4" w:rsidR="00673746" w:rsidRPr="00950A13" w:rsidRDefault="00BB7341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941DE" w:rsidRPr="00950A13" w14:paraId="13341B99" w14:textId="77777777" w:rsidTr="00E66B81">
        <w:tc>
          <w:tcPr>
            <w:tcW w:w="1490" w:type="pct"/>
          </w:tcPr>
          <w:p w14:paraId="5E687209" w14:textId="0BBA55B6" w:rsidR="00DA756C" w:rsidRPr="007C315D" w:rsidRDefault="00DA756C" w:rsidP="00D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C315D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75" w:type="pct"/>
          </w:tcPr>
          <w:p w14:paraId="67EBB323" w14:textId="64CD52F7" w:rsidR="00DA756C" w:rsidRPr="007C315D" w:rsidRDefault="00BB7341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15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23" w:type="pct"/>
          </w:tcPr>
          <w:p w14:paraId="584426D2" w14:textId="20C51EE9" w:rsidR="00DA756C" w:rsidRPr="007C315D" w:rsidRDefault="005A2769" w:rsidP="00E66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C315D"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  <w:tc>
          <w:tcPr>
            <w:tcW w:w="144" w:type="pct"/>
          </w:tcPr>
          <w:p w14:paraId="49922FB7" w14:textId="77777777" w:rsidR="00DA756C" w:rsidRPr="007C315D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83D48C4" w14:textId="2D333BF1" w:rsidR="00DA756C" w:rsidRPr="007C315D" w:rsidRDefault="00BB7341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C315D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149" w:type="pct"/>
          </w:tcPr>
          <w:p w14:paraId="321D2D0B" w14:textId="77777777" w:rsidR="00DA756C" w:rsidRPr="007C315D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455CE6C" w14:textId="663447F7" w:rsidR="00DA756C" w:rsidRPr="007C315D" w:rsidRDefault="00BB7341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C315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C315D">
              <w:rPr>
                <w:rFonts w:ascii="Angsana New" w:hAnsi="Angsana New"/>
                <w:sz w:val="30"/>
                <w:szCs w:val="30"/>
              </w:rPr>
              <w:t>1,360</w:t>
            </w:r>
            <w:r w:rsidRPr="007C315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</w:tcPr>
          <w:p w14:paraId="0ADCCD65" w14:textId="77777777" w:rsidR="00DA756C" w:rsidRPr="007C315D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53C04C18" w14:textId="4BCE4287" w:rsidR="00DA756C" w:rsidRPr="007C315D" w:rsidRDefault="00BB7341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C315D">
              <w:rPr>
                <w:rFonts w:ascii="Angsana New" w:hAnsi="Angsana New"/>
                <w:sz w:val="30"/>
                <w:szCs w:val="30"/>
              </w:rPr>
              <w:t>8,570</w:t>
            </w:r>
          </w:p>
        </w:tc>
      </w:tr>
      <w:tr w:rsidR="000941DE" w:rsidRPr="00950A13" w14:paraId="099D4CDE" w14:textId="77777777" w:rsidTr="00E66B81">
        <w:tc>
          <w:tcPr>
            <w:tcW w:w="1490" w:type="pct"/>
          </w:tcPr>
          <w:p w14:paraId="2459BFDD" w14:textId="77777777" w:rsidR="00DA756C" w:rsidRPr="00950A13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675" w:type="pct"/>
          </w:tcPr>
          <w:p w14:paraId="22224F5D" w14:textId="77777777" w:rsidR="00DA756C" w:rsidRPr="00950A13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194B609B" w14:textId="670FF5C9" w:rsidR="00DA756C" w:rsidRPr="00D75B50" w:rsidRDefault="00BB7341" w:rsidP="00E66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5B50">
              <w:rPr>
                <w:rFonts w:ascii="Angsana New" w:hAnsi="Angsana New"/>
                <w:b/>
                <w:bCs/>
                <w:sz w:val="30"/>
                <w:szCs w:val="30"/>
              </w:rPr>
              <w:t>59,600</w:t>
            </w:r>
          </w:p>
        </w:tc>
        <w:tc>
          <w:tcPr>
            <w:tcW w:w="144" w:type="pct"/>
          </w:tcPr>
          <w:p w14:paraId="7BC5C829" w14:textId="77777777" w:rsidR="00DA756C" w:rsidRPr="00D75B50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D9CD363" w14:textId="7F3A0A4E" w:rsidR="00DA756C" w:rsidRPr="00D75B50" w:rsidRDefault="00BB7341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5B50">
              <w:rPr>
                <w:rFonts w:ascii="Angsana New" w:hAnsi="Angsana New"/>
                <w:b/>
                <w:bCs/>
                <w:sz w:val="30"/>
                <w:szCs w:val="30"/>
              </w:rPr>
              <w:t>330</w:t>
            </w:r>
          </w:p>
        </w:tc>
        <w:tc>
          <w:tcPr>
            <w:tcW w:w="149" w:type="pct"/>
          </w:tcPr>
          <w:p w14:paraId="34667EF7" w14:textId="77777777" w:rsidR="00DA756C" w:rsidRPr="000941DE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5B21A943" w14:textId="3D0E152F" w:rsidR="00DA756C" w:rsidRPr="000941DE" w:rsidRDefault="00BB7341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1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0941D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4C4A98" w:rsidRPr="000941D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941DE">
              <w:rPr>
                <w:rFonts w:ascii="Angsana New" w:hAnsi="Angsana New"/>
                <w:b/>
                <w:bCs/>
                <w:sz w:val="30"/>
                <w:szCs w:val="30"/>
              </w:rPr>
              <w:t>,360</w:t>
            </w:r>
            <w:r w:rsidRPr="000941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</w:tcPr>
          <w:p w14:paraId="35675FE2" w14:textId="77777777" w:rsidR="00DA756C" w:rsidRPr="000941DE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59D63432" w14:textId="31529392" w:rsidR="00DA756C" w:rsidRPr="000941DE" w:rsidRDefault="00BB7341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1DE">
              <w:rPr>
                <w:rFonts w:ascii="Angsana New" w:hAnsi="Angsana New"/>
                <w:b/>
                <w:bCs/>
                <w:sz w:val="30"/>
                <w:szCs w:val="30"/>
              </w:rPr>
              <w:t>8,570</w:t>
            </w:r>
          </w:p>
        </w:tc>
      </w:tr>
      <w:tr w:rsidR="000941DE" w:rsidRPr="00950A13" w14:paraId="6FEE6E79" w14:textId="77777777" w:rsidTr="00E66B81">
        <w:tc>
          <w:tcPr>
            <w:tcW w:w="1490" w:type="pct"/>
          </w:tcPr>
          <w:p w14:paraId="729A86EF" w14:textId="77777777" w:rsidR="00DA756C" w:rsidRPr="00950A13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75" w:type="pct"/>
          </w:tcPr>
          <w:p w14:paraId="2D37780F" w14:textId="77777777" w:rsidR="00DA756C" w:rsidRPr="00950A13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4405AD64" w14:textId="77777777" w:rsidR="00DA756C" w:rsidRPr="00950A13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" w:type="pct"/>
          </w:tcPr>
          <w:p w14:paraId="28D9BC48" w14:textId="77777777" w:rsidR="00DA756C" w:rsidRPr="00950A13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4418DFA9" w14:textId="77777777" w:rsidR="00DA756C" w:rsidRPr="00950A13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9" w:type="pct"/>
          </w:tcPr>
          <w:p w14:paraId="09493781" w14:textId="77777777" w:rsidR="00DA756C" w:rsidRPr="00950A13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58E312EC" w14:textId="77777777" w:rsidR="00DA756C" w:rsidRPr="00950A13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" w:type="pct"/>
          </w:tcPr>
          <w:p w14:paraId="1A59D761" w14:textId="77777777" w:rsidR="00DA756C" w:rsidRPr="00950A13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03A87072" w14:textId="77777777" w:rsidR="00DA756C" w:rsidRPr="00950A13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0941DE" w:rsidRPr="00950A13" w14:paraId="3FA3A433" w14:textId="77777777" w:rsidTr="00E66B81">
        <w:tc>
          <w:tcPr>
            <w:tcW w:w="1490" w:type="pct"/>
          </w:tcPr>
          <w:p w14:paraId="327352DC" w14:textId="615001D3" w:rsidR="006C7AC9" w:rsidRPr="00950A13" w:rsidRDefault="006C7AC9" w:rsidP="006C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675" w:type="pct"/>
          </w:tcPr>
          <w:p w14:paraId="0D3E892F" w14:textId="77777777" w:rsidR="006C7AC9" w:rsidRPr="00950A13" w:rsidRDefault="006C7AC9" w:rsidP="006C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33217996" w14:textId="77777777" w:rsidR="006C7AC9" w:rsidRPr="00950A13" w:rsidRDefault="006C7AC9" w:rsidP="006C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6423B19" w14:textId="77777777" w:rsidR="006C7AC9" w:rsidRPr="00950A13" w:rsidRDefault="006C7AC9" w:rsidP="006C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55E1EC1F" w14:textId="77777777" w:rsidR="006C7AC9" w:rsidRPr="00950A13" w:rsidRDefault="006C7AC9" w:rsidP="006C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72C4A63" w14:textId="77777777" w:rsidR="006C7AC9" w:rsidRPr="00950A13" w:rsidRDefault="006C7AC9" w:rsidP="006C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592E8BBC" w14:textId="77777777" w:rsidR="006C7AC9" w:rsidRPr="00950A13" w:rsidRDefault="006C7AC9" w:rsidP="006C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9B387FB" w14:textId="77777777" w:rsidR="006C7AC9" w:rsidRPr="00950A13" w:rsidRDefault="006C7AC9" w:rsidP="006C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27749C79" w14:textId="77777777" w:rsidR="006C7AC9" w:rsidRPr="00950A13" w:rsidRDefault="006C7AC9" w:rsidP="006C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941DE" w:rsidRPr="00950A13" w14:paraId="11FCCFAA" w14:textId="77777777" w:rsidTr="00E66B81">
        <w:tc>
          <w:tcPr>
            <w:tcW w:w="1490" w:type="pct"/>
          </w:tcPr>
          <w:p w14:paraId="6A891137" w14:textId="620256ED" w:rsidR="006C7AC9" w:rsidRPr="00950A13" w:rsidRDefault="007C315D" w:rsidP="00BB73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75" w:type="pct"/>
          </w:tcPr>
          <w:p w14:paraId="27664F9C" w14:textId="55D3C954" w:rsidR="006C7AC9" w:rsidRPr="00950A13" w:rsidRDefault="006C7AC9" w:rsidP="006C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4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50A1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23" w:type="pct"/>
          </w:tcPr>
          <w:p w14:paraId="1B08EB57" w14:textId="38DF8F81" w:rsidR="006C7AC9" w:rsidRPr="00950A13" w:rsidRDefault="006C7AC9" w:rsidP="00E3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40393003" w14:textId="77777777" w:rsidR="006C7AC9" w:rsidRPr="00950A13" w:rsidRDefault="006C7AC9" w:rsidP="006C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6CF3C0E6" w14:textId="0841181A" w:rsidR="006C7AC9" w:rsidRPr="007C315D" w:rsidRDefault="006C7AC9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  <w:tc>
          <w:tcPr>
            <w:tcW w:w="149" w:type="pct"/>
          </w:tcPr>
          <w:p w14:paraId="5E3C2147" w14:textId="77777777" w:rsidR="006C7AC9" w:rsidRPr="00950A13" w:rsidRDefault="006C7AC9" w:rsidP="006C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43D58605" w14:textId="22CF3C2B" w:rsidR="006C7AC9" w:rsidRPr="000941DE" w:rsidRDefault="006C7AC9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40,000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</w:tcPr>
          <w:p w14:paraId="718356DD" w14:textId="77777777" w:rsidR="006C7AC9" w:rsidRPr="00950A13" w:rsidRDefault="006C7AC9" w:rsidP="006C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56A84F73" w14:textId="0343F54C" w:rsidR="006C7AC9" w:rsidRPr="000941DE" w:rsidRDefault="006C7AC9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</w:tr>
      <w:tr w:rsidR="000941DE" w:rsidRPr="00950A13" w14:paraId="04C5626D" w14:textId="77777777" w:rsidTr="00E66B81">
        <w:tc>
          <w:tcPr>
            <w:tcW w:w="1490" w:type="pct"/>
          </w:tcPr>
          <w:p w14:paraId="4FAF2E68" w14:textId="17291B73" w:rsidR="006C7AC9" w:rsidRPr="007C315D" w:rsidRDefault="006C7AC9" w:rsidP="006C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C315D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75" w:type="pct"/>
          </w:tcPr>
          <w:p w14:paraId="0E942F97" w14:textId="151E2459" w:rsidR="006C7AC9" w:rsidRPr="00950A13" w:rsidRDefault="006C7AC9" w:rsidP="006C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65F2653B" w14:textId="01B9C570" w:rsidR="006C7AC9" w:rsidRPr="00950A13" w:rsidRDefault="006C7AC9" w:rsidP="00E3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1F227D2D" w14:textId="77777777" w:rsidR="006C7AC9" w:rsidRPr="00950A13" w:rsidRDefault="006C7AC9" w:rsidP="006C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928DAAD" w14:textId="4F3C0FED" w:rsidR="006C7AC9" w:rsidRPr="00950A13" w:rsidRDefault="006C7AC9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  <w:tc>
          <w:tcPr>
            <w:tcW w:w="149" w:type="pct"/>
          </w:tcPr>
          <w:p w14:paraId="7F59E294" w14:textId="77777777" w:rsidR="006C7AC9" w:rsidRPr="00950A13" w:rsidRDefault="006C7AC9" w:rsidP="006C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36564FC3" w14:textId="68D3CCF6" w:rsidR="006C7AC9" w:rsidRPr="00950A13" w:rsidRDefault="006C7AC9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tcBorders>
              <w:bottom w:val="single" w:sz="4" w:space="0" w:color="auto"/>
            </w:tcBorders>
          </w:tcPr>
          <w:p w14:paraId="283EB964" w14:textId="77777777" w:rsidR="006C7AC9" w:rsidRPr="00950A13" w:rsidRDefault="006C7AC9" w:rsidP="006C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95B0B19" w14:textId="3DD0A2F1" w:rsidR="006C7AC9" w:rsidRPr="000941DE" w:rsidRDefault="006C7AC9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</w:tr>
      <w:tr w:rsidR="000941DE" w:rsidRPr="00950A13" w14:paraId="73CD603F" w14:textId="77777777" w:rsidTr="00E66B81">
        <w:tc>
          <w:tcPr>
            <w:tcW w:w="1490" w:type="pct"/>
          </w:tcPr>
          <w:p w14:paraId="235DA6BF" w14:textId="300CAE96" w:rsidR="006C7AC9" w:rsidRPr="00950A13" w:rsidRDefault="006C7AC9" w:rsidP="006C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675" w:type="pct"/>
          </w:tcPr>
          <w:p w14:paraId="5AD2BB3C" w14:textId="77777777" w:rsidR="006C7AC9" w:rsidRPr="00950A13" w:rsidRDefault="006C7AC9" w:rsidP="006C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6165E26F" w14:textId="1BF48605" w:rsidR="006C7AC9" w:rsidRPr="000941DE" w:rsidRDefault="006C7AC9" w:rsidP="00E3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1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1CAC9CE9" w14:textId="77777777" w:rsidR="006C7AC9" w:rsidRPr="000941DE" w:rsidRDefault="006C7AC9" w:rsidP="006C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50C4F4B" w14:textId="66AF5599" w:rsidR="006C7AC9" w:rsidRPr="00BD5457" w:rsidRDefault="006C7AC9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457">
              <w:rPr>
                <w:rFonts w:ascii="Angsana New" w:hAnsi="Angsana New"/>
                <w:b/>
                <w:bCs/>
                <w:sz w:val="30"/>
                <w:szCs w:val="30"/>
              </w:rPr>
              <w:t>99,600</w:t>
            </w:r>
          </w:p>
        </w:tc>
        <w:tc>
          <w:tcPr>
            <w:tcW w:w="149" w:type="pct"/>
          </w:tcPr>
          <w:p w14:paraId="644AB002" w14:textId="77777777" w:rsidR="006C7AC9" w:rsidRPr="000941DE" w:rsidRDefault="006C7AC9" w:rsidP="006C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204F2CAC" w14:textId="48130F3A" w:rsidR="006C7AC9" w:rsidRPr="000941DE" w:rsidRDefault="006C7AC9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1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0941DE">
              <w:rPr>
                <w:rFonts w:ascii="Angsana New" w:hAnsi="Angsana New"/>
                <w:b/>
                <w:bCs/>
                <w:sz w:val="30"/>
                <w:szCs w:val="30"/>
              </w:rPr>
              <w:t>40,000</w:t>
            </w:r>
            <w:r w:rsidRPr="000941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14:paraId="18718433" w14:textId="77777777" w:rsidR="006C7AC9" w:rsidRPr="000941DE" w:rsidRDefault="006C7AC9" w:rsidP="006C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55E95777" w14:textId="7EFBA024" w:rsidR="006C7AC9" w:rsidRPr="000941DE" w:rsidRDefault="006C7AC9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1DE">
              <w:rPr>
                <w:rFonts w:ascii="Angsana New" w:hAnsi="Angsana New"/>
                <w:b/>
                <w:bCs/>
                <w:sz w:val="30"/>
                <w:szCs w:val="30"/>
              </w:rPr>
              <w:t>59,600</w:t>
            </w:r>
          </w:p>
        </w:tc>
      </w:tr>
    </w:tbl>
    <w:p w14:paraId="702A6D30" w14:textId="26ABAAB9" w:rsidR="00DF42B8" w:rsidRPr="00950A13" w:rsidRDefault="00DF42B8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5"/>
        <w:gridCol w:w="1264"/>
        <w:gridCol w:w="1166"/>
        <w:gridCol w:w="243"/>
        <w:gridCol w:w="1108"/>
        <w:gridCol w:w="268"/>
        <w:gridCol w:w="1078"/>
        <w:gridCol w:w="270"/>
        <w:gridCol w:w="1168"/>
      </w:tblGrid>
      <w:tr w:rsidR="00656AF1" w:rsidRPr="00950A13" w14:paraId="7BE67C1E" w14:textId="77777777" w:rsidTr="00E66B81">
        <w:trPr>
          <w:tblHeader/>
        </w:trPr>
        <w:tc>
          <w:tcPr>
            <w:tcW w:w="1493" w:type="pct"/>
          </w:tcPr>
          <w:p w14:paraId="708B6ECA" w14:textId="77777777" w:rsidR="00651F7B" w:rsidRPr="00950A13" w:rsidRDefault="00651F7B" w:rsidP="0098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75" w:type="pct"/>
          </w:tcPr>
          <w:p w14:paraId="302639B7" w14:textId="77777777" w:rsidR="00651F7B" w:rsidRPr="00A47769" w:rsidRDefault="00651F7B" w:rsidP="0098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77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832" w:type="pct"/>
            <w:gridSpan w:val="7"/>
          </w:tcPr>
          <w:p w14:paraId="4580DE8C" w14:textId="77777777" w:rsidR="00651F7B" w:rsidRPr="00950A13" w:rsidRDefault="00651F7B" w:rsidP="0098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6B81" w:rsidRPr="00950A13" w14:paraId="0158DB53" w14:textId="77777777" w:rsidTr="00E66B81">
        <w:trPr>
          <w:tblHeader/>
        </w:trPr>
        <w:tc>
          <w:tcPr>
            <w:tcW w:w="1493" w:type="pct"/>
          </w:tcPr>
          <w:p w14:paraId="5434943E" w14:textId="77777777" w:rsidR="00E66B81" w:rsidRPr="00950A13" w:rsidRDefault="00E66B81" w:rsidP="00E66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75" w:type="pct"/>
          </w:tcPr>
          <w:p w14:paraId="0027E66B" w14:textId="77777777" w:rsidR="00E66B81" w:rsidRPr="00A47769" w:rsidRDefault="00E66B81" w:rsidP="00E66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77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23" w:type="pct"/>
          </w:tcPr>
          <w:p w14:paraId="15BF4CD3" w14:textId="77777777" w:rsidR="00E66B81" w:rsidRPr="00A47769" w:rsidRDefault="00E66B81" w:rsidP="00E66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77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0" w:type="pct"/>
          </w:tcPr>
          <w:p w14:paraId="66F2E5BC" w14:textId="77777777" w:rsidR="00E66B81" w:rsidRPr="00A47769" w:rsidRDefault="00E66B81" w:rsidP="00E66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0F645684" w14:textId="77777777" w:rsidR="00E66B81" w:rsidRPr="00A47769" w:rsidRDefault="00E66B81" w:rsidP="00E66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757BD41" w14:textId="77777777" w:rsidR="00E66B81" w:rsidRPr="00A47769" w:rsidRDefault="00E66B81" w:rsidP="00E66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1C041C0A" w14:textId="7D32201A" w:rsidR="00E66B81" w:rsidRPr="00A47769" w:rsidRDefault="00E66B81" w:rsidP="00E66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54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</w:t>
            </w:r>
          </w:p>
        </w:tc>
        <w:tc>
          <w:tcPr>
            <w:tcW w:w="144" w:type="pct"/>
          </w:tcPr>
          <w:p w14:paraId="64B472AA" w14:textId="77777777" w:rsidR="00E66B81" w:rsidRPr="00A47769" w:rsidRDefault="00E66B81" w:rsidP="00E66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799FC516" w14:textId="77777777" w:rsidR="00E66B81" w:rsidRPr="00A47769" w:rsidRDefault="00E66B81" w:rsidP="00E66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77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E66B81" w:rsidRPr="00950A13" w14:paraId="7034FE48" w14:textId="77777777" w:rsidTr="00E66B81">
        <w:trPr>
          <w:tblHeader/>
        </w:trPr>
        <w:tc>
          <w:tcPr>
            <w:tcW w:w="1493" w:type="pct"/>
          </w:tcPr>
          <w:p w14:paraId="48E2BC38" w14:textId="10F825EA" w:rsidR="00E66B81" w:rsidRPr="00950A13" w:rsidRDefault="00E66B81" w:rsidP="00E66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675" w:type="pct"/>
          </w:tcPr>
          <w:p w14:paraId="3D5B8B9C" w14:textId="77777777" w:rsidR="00E66B81" w:rsidRPr="00A47769" w:rsidRDefault="00E66B81" w:rsidP="00E66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776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477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3" w:type="pct"/>
          </w:tcPr>
          <w:p w14:paraId="7C07A7C0" w14:textId="77777777" w:rsidR="00E66B81" w:rsidRPr="00A47769" w:rsidRDefault="00E66B81" w:rsidP="00E66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776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477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30" w:type="pct"/>
          </w:tcPr>
          <w:p w14:paraId="4CBB66E9" w14:textId="77777777" w:rsidR="00E66B81" w:rsidRPr="00A47769" w:rsidRDefault="00E66B81" w:rsidP="00E66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4C67E3B7" w14:textId="77777777" w:rsidR="00E66B81" w:rsidRPr="00A47769" w:rsidRDefault="00E66B81" w:rsidP="00E66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77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" w:type="pct"/>
          </w:tcPr>
          <w:p w14:paraId="4897D2F9" w14:textId="77777777" w:rsidR="00E66B81" w:rsidRPr="00A47769" w:rsidRDefault="00E66B81" w:rsidP="00E66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03857F17" w14:textId="1F398EF4" w:rsidR="00E66B81" w:rsidRPr="00A47769" w:rsidRDefault="00E66B81" w:rsidP="00E66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โอนออก</w:t>
            </w:r>
          </w:p>
        </w:tc>
        <w:tc>
          <w:tcPr>
            <w:tcW w:w="144" w:type="pct"/>
          </w:tcPr>
          <w:p w14:paraId="336946A9" w14:textId="77777777" w:rsidR="00E66B81" w:rsidRPr="00A47769" w:rsidRDefault="00E66B81" w:rsidP="00E66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68C888CD" w14:textId="77777777" w:rsidR="00E66B81" w:rsidRPr="00A47769" w:rsidRDefault="00E66B81" w:rsidP="00E66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776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477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2D0F39" w:rsidRPr="00950A13" w14:paraId="4BDDDA75" w14:textId="77777777" w:rsidTr="00E66B81">
        <w:trPr>
          <w:tblHeader/>
        </w:trPr>
        <w:tc>
          <w:tcPr>
            <w:tcW w:w="1493" w:type="pct"/>
          </w:tcPr>
          <w:p w14:paraId="3C0BF9E1" w14:textId="77777777" w:rsidR="002D0F39" w:rsidRPr="00950A13" w:rsidRDefault="002D0F39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75" w:type="pct"/>
          </w:tcPr>
          <w:p w14:paraId="327E11F8" w14:textId="77777777" w:rsidR="002D0F39" w:rsidRPr="00950A13" w:rsidRDefault="002D0F39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832" w:type="pct"/>
            <w:gridSpan w:val="7"/>
          </w:tcPr>
          <w:p w14:paraId="298419C8" w14:textId="77777777" w:rsidR="002D0F39" w:rsidRPr="00950A13" w:rsidRDefault="002D0F39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0F39" w:rsidRPr="00950A13" w14:paraId="6EB00453" w14:textId="77777777" w:rsidTr="00E66B81">
        <w:tc>
          <w:tcPr>
            <w:tcW w:w="1493" w:type="pct"/>
          </w:tcPr>
          <w:p w14:paraId="19129B50" w14:textId="4FAF05F2" w:rsidR="002D0F39" w:rsidRPr="00950A13" w:rsidRDefault="002D0F39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604C6"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75" w:type="pct"/>
          </w:tcPr>
          <w:p w14:paraId="79DD199C" w14:textId="77777777" w:rsidR="002D0F39" w:rsidRPr="00950A13" w:rsidRDefault="002D0F39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2" w:type="pct"/>
            <w:gridSpan w:val="7"/>
          </w:tcPr>
          <w:p w14:paraId="322C75CD" w14:textId="77777777" w:rsidR="002D0F39" w:rsidRPr="00950A13" w:rsidRDefault="002D0F39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D21B2" w:rsidRPr="00950A13" w14:paraId="685C15F0" w14:textId="77777777" w:rsidTr="00E66B81">
        <w:tc>
          <w:tcPr>
            <w:tcW w:w="1493" w:type="pct"/>
          </w:tcPr>
          <w:p w14:paraId="71A2CF99" w14:textId="44611915" w:rsidR="002D0F39" w:rsidRPr="00950A13" w:rsidRDefault="00FF5A00" w:rsidP="002D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F5A0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5" w:type="pct"/>
          </w:tcPr>
          <w:p w14:paraId="0E030CB5" w14:textId="44FB543E" w:rsidR="002D0F39" w:rsidRPr="00950A13" w:rsidRDefault="00BB7341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50A13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623" w:type="pct"/>
          </w:tcPr>
          <w:p w14:paraId="260B336D" w14:textId="471ABCDE" w:rsidR="002D0F39" w:rsidRPr="00950A13" w:rsidRDefault="00BB7341" w:rsidP="00E3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32,000</w:t>
            </w:r>
          </w:p>
        </w:tc>
        <w:tc>
          <w:tcPr>
            <w:tcW w:w="130" w:type="pct"/>
          </w:tcPr>
          <w:p w14:paraId="16C0B4DE" w14:textId="77777777" w:rsidR="002D0F39" w:rsidRPr="00950A13" w:rsidRDefault="002D0F39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9E75B12" w14:textId="5FE8ACF4" w:rsidR="002D0F39" w:rsidRPr="00950A13" w:rsidRDefault="00505622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3B9DCB1C" w14:textId="77777777" w:rsidR="002D0F39" w:rsidRPr="00950A13" w:rsidRDefault="002D0F39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F85B788" w14:textId="7C242C98" w:rsidR="002D0F39" w:rsidRPr="00950A13" w:rsidRDefault="00505622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4,000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</w:tcPr>
          <w:p w14:paraId="37DEA563" w14:textId="77777777" w:rsidR="002D0F39" w:rsidRPr="00950A13" w:rsidRDefault="002D0F39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737B9DA7" w14:textId="618DADB9" w:rsidR="002D0F39" w:rsidRPr="00950A13" w:rsidRDefault="00505622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28,000</w:t>
            </w:r>
          </w:p>
        </w:tc>
      </w:tr>
      <w:tr w:rsidR="00BB7341" w:rsidRPr="00950A13" w14:paraId="0CA11E7A" w14:textId="77777777" w:rsidTr="00E66B81">
        <w:tc>
          <w:tcPr>
            <w:tcW w:w="1493" w:type="pct"/>
          </w:tcPr>
          <w:p w14:paraId="60522361" w14:textId="4184070B" w:rsidR="00BB7341" w:rsidRPr="00950A13" w:rsidRDefault="00FF5A00" w:rsidP="00FF5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5A00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5" w:type="pct"/>
          </w:tcPr>
          <w:p w14:paraId="4A2421A5" w14:textId="4F48759F" w:rsidR="00BB7341" w:rsidRPr="00950A13" w:rsidRDefault="00BB7341" w:rsidP="00BB73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23" w:type="pct"/>
          </w:tcPr>
          <w:p w14:paraId="672B95E0" w14:textId="685C2CFD" w:rsidR="00BB7341" w:rsidRPr="00950A13" w:rsidRDefault="00BB7341" w:rsidP="00E3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130" w:type="pct"/>
          </w:tcPr>
          <w:p w14:paraId="0E21918A" w14:textId="77777777" w:rsidR="00BB7341" w:rsidRPr="00950A13" w:rsidRDefault="00BB7341" w:rsidP="00BB73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8D90279" w14:textId="021AD934" w:rsidR="00BB7341" w:rsidRPr="00950A13" w:rsidRDefault="00BB7341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78409D4B" w14:textId="77777777" w:rsidR="00BB7341" w:rsidRPr="00950A13" w:rsidRDefault="00BB7341" w:rsidP="00BB73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1DF2F12" w14:textId="5B0B492D" w:rsidR="00BB7341" w:rsidRPr="00950A13" w:rsidRDefault="00BB7341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50,000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</w:tcPr>
          <w:p w14:paraId="4A1DA3E0" w14:textId="77777777" w:rsidR="00BB7341" w:rsidRPr="00950A13" w:rsidRDefault="00BB7341" w:rsidP="00BB73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6E249626" w14:textId="5B032069" w:rsidR="00BB7341" w:rsidRPr="00950A13" w:rsidRDefault="00BB7341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B7341" w:rsidRPr="00950A13" w14:paraId="77B39DFB" w14:textId="77777777" w:rsidTr="00E66B81">
        <w:tc>
          <w:tcPr>
            <w:tcW w:w="1493" w:type="pct"/>
          </w:tcPr>
          <w:p w14:paraId="76A60603" w14:textId="0375EDC1" w:rsidR="00BB7341" w:rsidRPr="00FF5A00" w:rsidRDefault="00BB7341" w:rsidP="00BB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5A00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75" w:type="pct"/>
          </w:tcPr>
          <w:p w14:paraId="5A418AD0" w14:textId="33F4BECC" w:rsidR="00BB7341" w:rsidRPr="00FF5A00" w:rsidRDefault="00BB7341" w:rsidP="00BB73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5A0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23" w:type="pct"/>
          </w:tcPr>
          <w:p w14:paraId="1F7732CB" w14:textId="7E8E6FC8" w:rsidR="00BB7341" w:rsidRPr="00FF5A00" w:rsidRDefault="00BB7341" w:rsidP="00E3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F5A00"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  <w:tc>
          <w:tcPr>
            <w:tcW w:w="130" w:type="pct"/>
          </w:tcPr>
          <w:p w14:paraId="3AE4586F" w14:textId="77777777" w:rsidR="00BB7341" w:rsidRPr="00FF5A00" w:rsidRDefault="00BB7341" w:rsidP="00BB73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5216720" w14:textId="396351DB" w:rsidR="00BB7341" w:rsidRPr="00FF5A00" w:rsidRDefault="00BB7341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F5A00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143" w:type="pct"/>
          </w:tcPr>
          <w:p w14:paraId="4D7E176F" w14:textId="77777777" w:rsidR="00BB7341" w:rsidRPr="00FF5A00" w:rsidRDefault="00BB7341" w:rsidP="00BB73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955CADF" w14:textId="3247FE53" w:rsidR="00BB7341" w:rsidRPr="00FF5A00" w:rsidRDefault="00BB7341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F5A0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F5A00">
              <w:rPr>
                <w:rFonts w:ascii="Angsana New" w:hAnsi="Angsana New"/>
                <w:sz w:val="30"/>
                <w:szCs w:val="30"/>
              </w:rPr>
              <w:t>1,360</w:t>
            </w:r>
            <w:r w:rsidRPr="00FF5A0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</w:tcPr>
          <w:p w14:paraId="6B54CD23" w14:textId="49D3C8BA" w:rsidR="00BB7341" w:rsidRPr="00FF5A00" w:rsidRDefault="00BB7341" w:rsidP="00BB73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2F4EA8EF" w14:textId="0EF47FBC" w:rsidR="00BB7341" w:rsidRPr="00FF5A00" w:rsidRDefault="00BB7341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F5A00">
              <w:rPr>
                <w:rFonts w:ascii="Angsana New" w:hAnsi="Angsana New"/>
                <w:sz w:val="30"/>
                <w:szCs w:val="30"/>
              </w:rPr>
              <w:t>8,570</w:t>
            </w:r>
          </w:p>
        </w:tc>
      </w:tr>
      <w:tr w:rsidR="00505622" w:rsidRPr="00950A13" w14:paraId="500F2A10" w14:textId="77777777" w:rsidTr="00E66B81">
        <w:tc>
          <w:tcPr>
            <w:tcW w:w="1493" w:type="pct"/>
          </w:tcPr>
          <w:p w14:paraId="1C1AECBD" w14:textId="77777777" w:rsidR="00505622" w:rsidRPr="00950A13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675" w:type="pct"/>
          </w:tcPr>
          <w:p w14:paraId="4FF8CDE6" w14:textId="77777777" w:rsidR="00505622" w:rsidRPr="00950A13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16FFD616" w14:textId="4D20018F" w:rsidR="00505622" w:rsidRPr="00D75B50" w:rsidRDefault="00505622" w:rsidP="00E3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5B50">
              <w:rPr>
                <w:rFonts w:ascii="Angsana New" w:hAnsi="Angsana New"/>
                <w:b/>
                <w:bCs/>
                <w:sz w:val="30"/>
                <w:szCs w:val="30"/>
              </w:rPr>
              <w:t>91,600</w:t>
            </w:r>
          </w:p>
        </w:tc>
        <w:tc>
          <w:tcPr>
            <w:tcW w:w="130" w:type="pct"/>
          </w:tcPr>
          <w:p w14:paraId="6FC4C230" w14:textId="77777777" w:rsidR="00505622" w:rsidRPr="00D75B50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A5A8E1E" w14:textId="2364A8EC" w:rsidR="00505622" w:rsidRPr="00D75B50" w:rsidRDefault="00505622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5B50">
              <w:rPr>
                <w:rFonts w:ascii="Angsana New" w:hAnsi="Angsana New"/>
                <w:b/>
                <w:bCs/>
                <w:sz w:val="30"/>
                <w:szCs w:val="30"/>
              </w:rPr>
              <w:t>330</w:t>
            </w:r>
          </w:p>
        </w:tc>
        <w:tc>
          <w:tcPr>
            <w:tcW w:w="143" w:type="pct"/>
          </w:tcPr>
          <w:p w14:paraId="2F0AF748" w14:textId="77777777" w:rsidR="00505622" w:rsidRPr="00D75B50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2BD4B97" w14:textId="1068CF63" w:rsidR="00505622" w:rsidRPr="00D75B50" w:rsidRDefault="00505622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5B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D75B5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4C4A98" w:rsidRPr="00D75B5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D75B50">
              <w:rPr>
                <w:rFonts w:ascii="Angsana New" w:hAnsi="Angsana New"/>
                <w:b/>
                <w:bCs/>
                <w:sz w:val="30"/>
                <w:szCs w:val="30"/>
              </w:rPr>
              <w:t>,360</w:t>
            </w:r>
            <w:r w:rsidRPr="00D75B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</w:tcPr>
          <w:p w14:paraId="4309AFCE" w14:textId="77777777" w:rsidR="00505622" w:rsidRPr="00D75B50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65AA4468" w14:textId="73F5AA79" w:rsidR="00505622" w:rsidRPr="00D75B50" w:rsidRDefault="00505622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5B50">
              <w:rPr>
                <w:rFonts w:ascii="Angsana New" w:hAnsi="Angsana New"/>
                <w:b/>
                <w:bCs/>
                <w:sz w:val="30"/>
                <w:szCs w:val="30"/>
              </w:rPr>
              <w:t>36,570</w:t>
            </w:r>
          </w:p>
        </w:tc>
      </w:tr>
      <w:tr w:rsidR="00505622" w:rsidRPr="00950A13" w14:paraId="2BC6DA9E" w14:textId="77777777" w:rsidTr="00E66B81">
        <w:tc>
          <w:tcPr>
            <w:tcW w:w="1493" w:type="pct"/>
          </w:tcPr>
          <w:p w14:paraId="78A4E280" w14:textId="0A6154C6" w:rsidR="00505622" w:rsidRPr="00950A13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5" w:type="pct"/>
          </w:tcPr>
          <w:p w14:paraId="68924913" w14:textId="77777777" w:rsidR="00505622" w:rsidRPr="00950A13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4F0A526A" w14:textId="77777777" w:rsidR="00505622" w:rsidRPr="00950A13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</w:tcPr>
          <w:p w14:paraId="5A0897A7" w14:textId="77777777" w:rsidR="00505622" w:rsidRPr="00950A13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16AED822" w14:textId="77777777" w:rsidR="00505622" w:rsidRPr="00950A13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</w:tcPr>
          <w:p w14:paraId="4CA64A7F" w14:textId="77777777" w:rsidR="00505622" w:rsidRPr="00950A13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2284C22E" w14:textId="77777777" w:rsidR="00505622" w:rsidRPr="00950A13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" w:type="pct"/>
          </w:tcPr>
          <w:p w14:paraId="5A1A2298" w14:textId="77777777" w:rsidR="00505622" w:rsidRPr="00950A13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37AE10CA" w14:textId="77777777" w:rsidR="00505622" w:rsidRPr="00950A13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505622" w:rsidRPr="00950A13" w14:paraId="5572D6CF" w14:textId="77777777" w:rsidTr="00E66B81">
        <w:tc>
          <w:tcPr>
            <w:tcW w:w="1493" w:type="pct"/>
          </w:tcPr>
          <w:p w14:paraId="7776A7B0" w14:textId="21C23C93" w:rsidR="00505622" w:rsidRPr="00950A13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675" w:type="pct"/>
          </w:tcPr>
          <w:p w14:paraId="1E0BF856" w14:textId="77777777" w:rsidR="00505622" w:rsidRPr="00950A13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C42B636" w14:textId="77777777" w:rsidR="00505622" w:rsidRPr="00950A13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6550D95" w14:textId="77777777" w:rsidR="00505622" w:rsidRPr="00950A13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77F6F068" w14:textId="77777777" w:rsidR="00505622" w:rsidRPr="00950A13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771B978" w14:textId="77777777" w:rsidR="00505622" w:rsidRPr="00950A13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40E51BD1" w14:textId="77777777" w:rsidR="00505622" w:rsidRPr="00950A13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068F7FE" w14:textId="77777777" w:rsidR="00505622" w:rsidRPr="00950A13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45FEA7A9" w14:textId="77777777" w:rsidR="00505622" w:rsidRPr="00950A13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5622" w:rsidRPr="00950A13" w14:paraId="1A98ACC6" w14:textId="77777777" w:rsidTr="00E66B81">
        <w:tc>
          <w:tcPr>
            <w:tcW w:w="1493" w:type="pct"/>
          </w:tcPr>
          <w:p w14:paraId="02DC038D" w14:textId="3A9E42AC" w:rsidR="00505622" w:rsidRPr="00950A13" w:rsidRDefault="00FF5A00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F5A0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5" w:type="pct"/>
          </w:tcPr>
          <w:p w14:paraId="4D80D8BE" w14:textId="701F6C08" w:rsidR="00505622" w:rsidRPr="00950A13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50A13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950A13">
              <w:rPr>
                <w:rFonts w:ascii="Angsana New" w:hAnsi="Angsana New"/>
                <w:sz w:val="30"/>
                <w:szCs w:val="30"/>
              </w:rPr>
              <w:t>2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50A13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623" w:type="pct"/>
          </w:tcPr>
          <w:p w14:paraId="6307C46B" w14:textId="00806CA4" w:rsidR="00505622" w:rsidRPr="00950A13" w:rsidRDefault="00505622" w:rsidP="00E3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41,000</w:t>
            </w:r>
          </w:p>
        </w:tc>
        <w:tc>
          <w:tcPr>
            <w:tcW w:w="130" w:type="pct"/>
          </w:tcPr>
          <w:p w14:paraId="3C073415" w14:textId="77777777" w:rsidR="00505622" w:rsidRPr="00950A13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7B65E317" w14:textId="59D47B43" w:rsidR="00505622" w:rsidRPr="00950A13" w:rsidRDefault="00505622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0EC5E4EA" w14:textId="77777777" w:rsidR="00505622" w:rsidRPr="00950A13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58EBACB7" w14:textId="47898F35" w:rsidR="00505622" w:rsidRPr="00D75B50" w:rsidRDefault="00505622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9,000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</w:tcPr>
          <w:p w14:paraId="644DBBCD" w14:textId="77777777" w:rsidR="00505622" w:rsidRPr="00950A13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152A80B7" w14:textId="0347CFB5" w:rsidR="00505622" w:rsidRPr="00950A13" w:rsidRDefault="00505622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32,000</w:t>
            </w:r>
          </w:p>
        </w:tc>
      </w:tr>
      <w:tr w:rsidR="00505622" w:rsidRPr="00950A13" w14:paraId="72724E17" w14:textId="77777777" w:rsidTr="00E66B81">
        <w:tc>
          <w:tcPr>
            <w:tcW w:w="1493" w:type="pct"/>
          </w:tcPr>
          <w:p w14:paraId="0FE57B6F" w14:textId="0EDC0E73" w:rsidR="00505622" w:rsidRPr="00950A13" w:rsidRDefault="00FD3E76" w:rsidP="00C10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75" w:type="pct"/>
          </w:tcPr>
          <w:p w14:paraId="71BD16B5" w14:textId="05476291" w:rsidR="00505622" w:rsidRPr="00950A13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4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50A1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23" w:type="pct"/>
          </w:tcPr>
          <w:p w14:paraId="7E1CFF3B" w14:textId="1E9CFB57" w:rsidR="00505622" w:rsidRPr="00950A13" w:rsidRDefault="00505622" w:rsidP="00E3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397886C6" w14:textId="77777777" w:rsidR="00505622" w:rsidRPr="00950A13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5FD73C02" w14:textId="076307F5" w:rsidR="00505622" w:rsidRPr="00950A13" w:rsidRDefault="00505622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  <w:tc>
          <w:tcPr>
            <w:tcW w:w="143" w:type="pct"/>
          </w:tcPr>
          <w:p w14:paraId="5F261003" w14:textId="77777777" w:rsidR="00505622" w:rsidRPr="00950A13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2412386" w14:textId="7D350330" w:rsidR="00505622" w:rsidRPr="00950A13" w:rsidRDefault="00505622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40,000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</w:tcPr>
          <w:p w14:paraId="27FC9CC1" w14:textId="77777777" w:rsidR="00505622" w:rsidRPr="00950A13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2116601F" w14:textId="75C849B0" w:rsidR="00505622" w:rsidRPr="00950A13" w:rsidRDefault="00505622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</w:tr>
      <w:tr w:rsidR="00505622" w:rsidRPr="00950A13" w14:paraId="0F9B46AF" w14:textId="77777777" w:rsidTr="00E66B81">
        <w:tc>
          <w:tcPr>
            <w:tcW w:w="1493" w:type="pct"/>
          </w:tcPr>
          <w:p w14:paraId="355D465E" w14:textId="1FBFCB84" w:rsidR="00505622" w:rsidRPr="00FD3E76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D3E76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75" w:type="pct"/>
          </w:tcPr>
          <w:p w14:paraId="566153CC" w14:textId="1BEF540F" w:rsidR="00505622" w:rsidRPr="00950A13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6ED8962B" w14:textId="47787367" w:rsidR="00505622" w:rsidRPr="00950A13" w:rsidRDefault="00505622" w:rsidP="00E3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0605E064" w14:textId="77777777" w:rsidR="00505622" w:rsidRPr="00950A13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A7E1E0B" w14:textId="72F019D8" w:rsidR="00505622" w:rsidRPr="00950A13" w:rsidRDefault="00505622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  <w:tc>
          <w:tcPr>
            <w:tcW w:w="143" w:type="pct"/>
          </w:tcPr>
          <w:p w14:paraId="43534AF0" w14:textId="77777777" w:rsidR="00505622" w:rsidRPr="00950A13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D6EA2D7" w14:textId="001C7519" w:rsidR="00505622" w:rsidRPr="00950A13" w:rsidRDefault="00505622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486A0126" w14:textId="438124BA" w:rsidR="00505622" w:rsidRPr="00950A13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25BAF023" w14:textId="4624F696" w:rsidR="00505622" w:rsidRPr="00950A13" w:rsidRDefault="00505622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</w:tr>
      <w:tr w:rsidR="00505622" w:rsidRPr="00950A13" w14:paraId="6B7F25EC" w14:textId="77777777" w:rsidTr="00E66B81">
        <w:tc>
          <w:tcPr>
            <w:tcW w:w="1493" w:type="pct"/>
          </w:tcPr>
          <w:p w14:paraId="52F3647D" w14:textId="1314B3FC" w:rsidR="00505622" w:rsidRPr="00950A13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675" w:type="pct"/>
          </w:tcPr>
          <w:p w14:paraId="5E630319" w14:textId="77777777" w:rsidR="00505622" w:rsidRPr="00950A13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177AC14F" w14:textId="1C4975B5" w:rsidR="00505622" w:rsidRPr="00950A13" w:rsidRDefault="00505622" w:rsidP="00E3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41,000</w:t>
            </w:r>
          </w:p>
        </w:tc>
        <w:tc>
          <w:tcPr>
            <w:tcW w:w="130" w:type="pct"/>
          </w:tcPr>
          <w:p w14:paraId="5B56A467" w14:textId="77777777" w:rsidR="00505622" w:rsidRPr="00D774B0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25EDDFCE" w14:textId="49356C35" w:rsidR="00505622" w:rsidRPr="00D774B0" w:rsidRDefault="00505622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74B0">
              <w:rPr>
                <w:rFonts w:ascii="Angsana New" w:hAnsi="Angsana New"/>
                <w:b/>
                <w:bCs/>
                <w:sz w:val="30"/>
                <w:szCs w:val="30"/>
              </w:rPr>
              <w:t>99,600</w:t>
            </w:r>
          </w:p>
        </w:tc>
        <w:tc>
          <w:tcPr>
            <w:tcW w:w="143" w:type="pct"/>
          </w:tcPr>
          <w:p w14:paraId="31AFBA41" w14:textId="77777777" w:rsidR="00505622" w:rsidRPr="00950A13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D890FFA" w14:textId="218503B9" w:rsidR="00505622" w:rsidRPr="00D75B50" w:rsidRDefault="00505622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5B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D75B50">
              <w:rPr>
                <w:rFonts w:ascii="Angsana New" w:hAnsi="Angsana New"/>
                <w:b/>
                <w:bCs/>
                <w:sz w:val="30"/>
                <w:szCs w:val="30"/>
              </w:rPr>
              <w:t>49,000</w:t>
            </w:r>
            <w:r w:rsidRPr="00D75B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</w:tcPr>
          <w:p w14:paraId="4E36C4C8" w14:textId="77777777" w:rsidR="00505622" w:rsidRPr="00950A13" w:rsidRDefault="00505622" w:rsidP="00505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26281A21" w14:textId="15112586" w:rsidR="00505622" w:rsidRPr="00950A13" w:rsidRDefault="00F80953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 w:rsidR="00505622" w:rsidRPr="00950A13">
              <w:rPr>
                <w:rFonts w:ascii="Angsana New" w:hAnsi="Angsana New"/>
                <w:b/>
                <w:bCs/>
                <w:sz w:val="30"/>
                <w:szCs w:val="30"/>
              </w:rPr>
              <w:t>,600</w:t>
            </w:r>
          </w:p>
        </w:tc>
      </w:tr>
    </w:tbl>
    <w:p w14:paraId="15D0BE18" w14:textId="0119A7C3" w:rsidR="00792007" w:rsidRDefault="00792007" w:rsidP="004C4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172"/>
        <w:gridCol w:w="270"/>
        <w:gridCol w:w="1084"/>
        <w:gridCol w:w="281"/>
        <w:gridCol w:w="1069"/>
        <w:gridCol w:w="256"/>
        <w:gridCol w:w="1179"/>
      </w:tblGrid>
      <w:tr w:rsidR="001111B4" w:rsidRPr="00950A13" w14:paraId="4465B80C" w14:textId="77777777" w:rsidTr="00E66B81">
        <w:tc>
          <w:tcPr>
            <w:tcW w:w="2163" w:type="pct"/>
          </w:tcPr>
          <w:p w14:paraId="08CFA949" w14:textId="1235462F" w:rsidR="001111B4" w:rsidRPr="00950A13" w:rsidRDefault="004E24D3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16"/>
                <w:szCs w:val="16"/>
                <w:cs/>
              </w:rPr>
              <w:br w:type="page"/>
            </w:r>
            <w:r w:rsidR="00E3023D" w:rsidRPr="00950A1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C30C63" w:rsidRPr="00950A1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E03B6D" w:rsidRPr="00950A1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1111B4" w:rsidRPr="00950A1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48" w:type="pct"/>
            <w:gridSpan w:val="3"/>
          </w:tcPr>
          <w:p w14:paraId="219DFFEE" w14:textId="77777777" w:rsidR="001111B4" w:rsidRPr="00950A13" w:rsidRDefault="001111B4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0" w:type="pct"/>
          </w:tcPr>
          <w:p w14:paraId="45701FF5" w14:textId="77777777" w:rsidR="001111B4" w:rsidRPr="00950A13" w:rsidRDefault="001111B4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14:paraId="7986D351" w14:textId="77777777" w:rsidR="001111B4" w:rsidRPr="00950A13" w:rsidRDefault="001111B4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56B77" w:rsidRPr="00950A13" w14:paraId="42C880F7" w14:textId="77777777" w:rsidTr="00E66B81">
        <w:tc>
          <w:tcPr>
            <w:tcW w:w="2163" w:type="pct"/>
          </w:tcPr>
          <w:p w14:paraId="0D527450" w14:textId="5AF7A766" w:rsidR="00DA2305" w:rsidRPr="00950A13" w:rsidRDefault="0094503E" w:rsidP="00DA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</w:t>
            </w: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</w:p>
        </w:tc>
        <w:tc>
          <w:tcPr>
            <w:tcW w:w="626" w:type="pct"/>
          </w:tcPr>
          <w:p w14:paraId="2F44CD46" w14:textId="02F70745" w:rsidR="00DA2305" w:rsidRPr="00950A13" w:rsidRDefault="00281ACF" w:rsidP="00DA2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7D83B059" w14:textId="77777777" w:rsidR="00DA2305" w:rsidRPr="00950A13" w:rsidRDefault="00DA2305" w:rsidP="00DA2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0112FD5" w14:textId="48BA6296" w:rsidR="00DA2305" w:rsidRPr="00950A13" w:rsidRDefault="00DA2305" w:rsidP="00DA2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 w:rsidR="00281ACF" w:rsidRPr="00950A1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14:paraId="6E64CEA0" w14:textId="77777777" w:rsidR="00DA2305" w:rsidRPr="00950A13" w:rsidRDefault="00DA2305" w:rsidP="00DA2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2C57BE92" w14:textId="46FAB85B" w:rsidR="00DA2305" w:rsidRPr="00950A13" w:rsidRDefault="00281ACF" w:rsidP="00DA2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7" w:type="pct"/>
          </w:tcPr>
          <w:p w14:paraId="3D36B6FD" w14:textId="77777777" w:rsidR="00DA2305" w:rsidRPr="00950A13" w:rsidRDefault="00DA2305" w:rsidP="00DA2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716DA7A" w14:textId="0E26FBA3" w:rsidR="00DA2305" w:rsidRPr="00950A13" w:rsidRDefault="00281ACF" w:rsidP="00DA2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85D7B" w:rsidRPr="00950A13" w14:paraId="122BAB8D" w14:textId="77777777" w:rsidTr="00E66B81">
        <w:tc>
          <w:tcPr>
            <w:tcW w:w="2163" w:type="pct"/>
          </w:tcPr>
          <w:p w14:paraId="21086D4F" w14:textId="77777777" w:rsidR="00385D7B" w:rsidRPr="00792007" w:rsidRDefault="00385D7B" w:rsidP="0038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37" w:type="pct"/>
            <w:gridSpan w:val="7"/>
          </w:tcPr>
          <w:p w14:paraId="5B56208D" w14:textId="77777777" w:rsidR="00385D7B" w:rsidRPr="00950A13" w:rsidRDefault="00385D7B" w:rsidP="00385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1ACF" w:rsidRPr="00950A13" w14:paraId="766923CF" w14:textId="77777777" w:rsidTr="00E66B81">
        <w:tc>
          <w:tcPr>
            <w:tcW w:w="2163" w:type="pct"/>
          </w:tcPr>
          <w:p w14:paraId="5FF20C4D" w14:textId="03EE70DA" w:rsidR="00281ACF" w:rsidRPr="00950A13" w:rsidRDefault="003604F4" w:rsidP="0028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6" w:type="pct"/>
          </w:tcPr>
          <w:p w14:paraId="63CEDD8E" w14:textId="0C0C583D" w:rsidR="00281ACF" w:rsidRPr="00950A13" w:rsidRDefault="007A55C2" w:rsidP="00E3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144" w:type="pct"/>
          </w:tcPr>
          <w:p w14:paraId="12168CE5" w14:textId="77777777" w:rsidR="00281ACF" w:rsidRPr="00950A13" w:rsidRDefault="00281ACF" w:rsidP="00281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627EDC9" w14:textId="5070C95A" w:rsidR="00281ACF" w:rsidRPr="00950A13" w:rsidRDefault="00281ACF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689</w:t>
            </w:r>
          </w:p>
        </w:tc>
        <w:tc>
          <w:tcPr>
            <w:tcW w:w="150" w:type="pct"/>
          </w:tcPr>
          <w:p w14:paraId="44D9DB29" w14:textId="77777777" w:rsidR="00281ACF" w:rsidRPr="00950A13" w:rsidRDefault="00281ACF" w:rsidP="00281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74B99500" w14:textId="42384469" w:rsidR="00281ACF" w:rsidRPr="00950A13" w:rsidRDefault="007A55C2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137" w:type="pct"/>
          </w:tcPr>
          <w:p w14:paraId="0E960A6D" w14:textId="77777777" w:rsidR="00281ACF" w:rsidRPr="00950A13" w:rsidRDefault="00281ACF" w:rsidP="00281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D1AC0F4" w14:textId="4CCF572B" w:rsidR="00281ACF" w:rsidRPr="00950A13" w:rsidRDefault="00281ACF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689</w:t>
            </w:r>
          </w:p>
        </w:tc>
      </w:tr>
      <w:tr w:rsidR="00281ACF" w:rsidRPr="00950A13" w14:paraId="5D809437" w14:textId="77777777" w:rsidTr="00E66B81">
        <w:tc>
          <w:tcPr>
            <w:tcW w:w="2163" w:type="pct"/>
          </w:tcPr>
          <w:p w14:paraId="3A8FADDE" w14:textId="76768F47" w:rsidR="00281ACF" w:rsidRPr="00950A13" w:rsidRDefault="003604F4" w:rsidP="0028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4F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6" w:type="pct"/>
          </w:tcPr>
          <w:p w14:paraId="350DE641" w14:textId="550762DD" w:rsidR="00281ACF" w:rsidRPr="00950A13" w:rsidRDefault="003604F4" w:rsidP="00E3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22,119</w:t>
            </w:r>
          </w:p>
        </w:tc>
        <w:tc>
          <w:tcPr>
            <w:tcW w:w="144" w:type="pct"/>
          </w:tcPr>
          <w:p w14:paraId="714725D3" w14:textId="77777777" w:rsidR="00281ACF" w:rsidRPr="00950A13" w:rsidRDefault="00281ACF" w:rsidP="0028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183042A" w14:textId="42AAB416" w:rsidR="00281ACF" w:rsidRPr="00950A13" w:rsidRDefault="003604F4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27,378</w:t>
            </w:r>
          </w:p>
        </w:tc>
        <w:tc>
          <w:tcPr>
            <w:tcW w:w="150" w:type="pct"/>
          </w:tcPr>
          <w:p w14:paraId="2A43AA7B" w14:textId="77777777" w:rsidR="00281ACF" w:rsidRPr="00950A13" w:rsidRDefault="00281ACF" w:rsidP="0028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00F007C1" w14:textId="4A65DABC" w:rsidR="00281ACF" w:rsidRPr="00950A13" w:rsidRDefault="003604F4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22,119</w:t>
            </w:r>
          </w:p>
        </w:tc>
        <w:tc>
          <w:tcPr>
            <w:tcW w:w="137" w:type="pct"/>
          </w:tcPr>
          <w:p w14:paraId="13662D24" w14:textId="77777777" w:rsidR="00281ACF" w:rsidRPr="00950A13" w:rsidRDefault="00281ACF" w:rsidP="0028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1DE7021" w14:textId="262DC984" w:rsidR="00281ACF" w:rsidRPr="00950A13" w:rsidRDefault="003604F4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27,378</w:t>
            </w:r>
          </w:p>
        </w:tc>
      </w:tr>
      <w:tr w:rsidR="00281ACF" w:rsidRPr="00950A13" w14:paraId="2C639D3B" w14:textId="77777777" w:rsidTr="00E66B81">
        <w:tc>
          <w:tcPr>
            <w:tcW w:w="2163" w:type="pct"/>
          </w:tcPr>
          <w:p w14:paraId="5D9A8690" w14:textId="77777777" w:rsidR="00281ACF" w:rsidRPr="00950A13" w:rsidRDefault="00281ACF" w:rsidP="0028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0C293837" w14:textId="27B076B2" w:rsidR="00281ACF" w:rsidRPr="00950A13" w:rsidRDefault="007A55C2" w:rsidP="00E3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22,257</w:t>
            </w:r>
          </w:p>
        </w:tc>
        <w:tc>
          <w:tcPr>
            <w:tcW w:w="144" w:type="pct"/>
          </w:tcPr>
          <w:p w14:paraId="245E555F" w14:textId="77777777" w:rsidR="00281ACF" w:rsidRPr="00950A13" w:rsidRDefault="00281ACF" w:rsidP="00281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51FDEA9D" w14:textId="0ACDD141" w:rsidR="00281ACF" w:rsidRPr="00D75B50" w:rsidRDefault="00281ACF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5B50">
              <w:rPr>
                <w:rFonts w:ascii="Angsana New" w:hAnsi="Angsana New"/>
                <w:b/>
                <w:bCs/>
                <w:sz w:val="30"/>
                <w:szCs w:val="30"/>
              </w:rPr>
              <w:t>28,067</w:t>
            </w:r>
          </w:p>
        </w:tc>
        <w:tc>
          <w:tcPr>
            <w:tcW w:w="150" w:type="pct"/>
          </w:tcPr>
          <w:p w14:paraId="151E5F5B" w14:textId="77777777" w:rsidR="00281ACF" w:rsidRPr="00950A13" w:rsidRDefault="00281ACF" w:rsidP="00281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93CE320" w14:textId="2F5730EC" w:rsidR="00281ACF" w:rsidRPr="00950A13" w:rsidRDefault="007A55C2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22,257</w:t>
            </w:r>
          </w:p>
        </w:tc>
        <w:tc>
          <w:tcPr>
            <w:tcW w:w="137" w:type="pct"/>
          </w:tcPr>
          <w:p w14:paraId="3FE21DE3" w14:textId="77777777" w:rsidR="00281ACF" w:rsidRPr="00950A13" w:rsidRDefault="00281ACF" w:rsidP="00281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0A17072" w14:textId="43B0C947" w:rsidR="00281ACF" w:rsidRPr="00950A13" w:rsidRDefault="00281ACF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28,067</w:t>
            </w:r>
          </w:p>
        </w:tc>
      </w:tr>
    </w:tbl>
    <w:p w14:paraId="1752F036" w14:textId="63D5FEC3" w:rsidR="00792007" w:rsidRPr="00792007" w:rsidRDefault="00792007">
      <w:pPr>
        <w:rPr>
          <w:sz w:val="14"/>
          <w:szCs w:val="14"/>
        </w:rPr>
      </w:pPr>
    </w:p>
    <w:p w14:paraId="239B730E" w14:textId="77777777" w:rsidR="00792007" w:rsidRPr="00792007" w:rsidRDefault="00792007">
      <w:pPr>
        <w:rPr>
          <w:sz w:val="14"/>
          <w:szCs w:val="14"/>
        </w:rPr>
      </w:pPr>
    </w:p>
    <w:tbl>
      <w:tblPr>
        <w:tblW w:w="94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2"/>
        <w:gridCol w:w="1178"/>
        <w:gridCol w:w="270"/>
        <w:gridCol w:w="1087"/>
        <w:gridCol w:w="282"/>
        <w:gridCol w:w="1167"/>
        <w:gridCol w:w="255"/>
        <w:gridCol w:w="1172"/>
      </w:tblGrid>
      <w:tr w:rsidR="00DB50CA" w:rsidRPr="00950A13" w14:paraId="0087216D" w14:textId="77777777" w:rsidTr="00D75B50">
        <w:trPr>
          <w:tblHeader/>
        </w:trPr>
        <w:tc>
          <w:tcPr>
            <w:tcW w:w="2138" w:type="pct"/>
          </w:tcPr>
          <w:p w14:paraId="31B168DD" w14:textId="2DDC8EAA" w:rsidR="00DB50CA" w:rsidRPr="00950A13" w:rsidRDefault="00D66A20" w:rsidP="0093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39" w:type="pct"/>
            <w:gridSpan w:val="3"/>
          </w:tcPr>
          <w:p w14:paraId="7E10AA64" w14:textId="77777777" w:rsidR="00DB50CA" w:rsidRPr="00950A13" w:rsidRDefault="00DB50CA" w:rsidP="00DB50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9" w:type="pct"/>
          </w:tcPr>
          <w:p w14:paraId="6065C2CD" w14:textId="77777777" w:rsidR="00DB50CA" w:rsidRPr="00950A13" w:rsidRDefault="00DB50CA" w:rsidP="00DB50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3AEF11B5" w14:textId="77777777" w:rsidR="00DB50CA" w:rsidRPr="00950A13" w:rsidRDefault="00DB50CA" w:rsidP="00680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81ACF" w:rsidRPr="00950A13" w14:paraId="0D580A8F" w14:textId="77777777" w:rsidTr="00D75B50">
        <w:trPr>
          <w:tblHeader/>
        </w:trPr>
        <w:tc>
          <w:tcPr>
            <w:tcW w:w="2138" w:type="pct"/>
          </w:tcPr>
          <w:p w14:paraId="5B1A0FD0" w14:textId="7B094658" w:rsidR="00281ACF" w:rsidRPr="00950A13" w:rsidRDefault="0094503E" w:rsidP="0028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23" w:type="pct"/>
          </w:tcPr>
          <w:p w14:paraId="11DD87C4" w14:textId="3BF297AC" w:rsidR="00281ACF" w:rsidRPr="00950A13" w:rsidRDefault="00281ACF" w:rsidP="00281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7AAE2A0A" w14:textId="77777777" w:rsidR="00281ACF" w:rsidRPr="00950A13" w:rsidRDefault="00281ACF" w:rsidP="00281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68FB88C" w14:textId="065981E6" w:rsidR="00281ACF" w:rsidRPr="00950A13" w:rsidRDefault="00281ACF" w:rsidP="00281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14:paraId="52A79086" w14:textId="77777777" w:rsidR="00281ACF" w:rsidRPr="00950A13" w:rsidRDefault="00281ACF" w:rsidP="00281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1605154" w14:textId="4C0D2175" w:rsidR="00281ACF" w:rsidRPr="00950A13" w:rsidRDefault="00281ACF" w:rsidP="00281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" w:type="pct"/>
          </w:tcPr>
          <w:p w14:paraId="671CC587" w14:textId="77777777" w:rsidR="00281ACF" w:rsidRPr="00950A13" w:rsidRDefault="00281ACF" w:rsidP="00281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5D2A6DB" w14:textId="7CEB9531" w:rsidR="00281ACF" w:rsidRPr="00950A13" w:rsidRDefault="00281ACF" w:rsidP="00281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85D7B" w:rsidRPr="00950A13" w14:paraId="1E128907" w14:textId="77777777" w:rsidTr="00D75B50">
        <w:trPr>
          <w:tblHeader/>
        </w:trPr>
        <w:tc>
          <w:tcPr>
            <w:tcW w:w="2138" w:type="pct"/>
          </w:tcPr>
          <w:p w14:paraId="0599D21D" w14:textId="77777777" w:rsidR="00385D7B" w:rsidRPr="00792007" w:rsidRDefault="00385D7B" w:rsidP="0038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60" w:type="pct"/>
            <w:gridSpan w:val="7"/>
          </w:tcPr>
          <w:p w14:paraId="791E64EB" w14:textId="77777777" w:rsidR="00385D7B" w:rsidRPr="00950A13" w:rsidRDefault="00385D7B" w:rsidP="00385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1ACF" w:rsidRPr="00950A13" w14:paraId="46ABAD4F" w14:textId="77777777" w:rsidTr="00D75B50">
        <w:tc>
          <w:tcPr>
            <w:tcW w:w="2138" w:type="pct"/>
          </w:tcPr>
          <w:p w14:paraId="2E6E1DC1" w14:textId="581B0A43" w:rsidR="00281ACF" w:rsidRPr="00950A13" w:rsidRDefault="003604F4" w:rsidP="0028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4F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3" w:type="pct"/>
          </w:tcPr>
          <w:p w14:paraId="5178491B" w14:textId="18632653" w:rsidR="00281ACF" w:rsidRPr="00950A13" w:rsidRDefault="007A55C2" w:rsidP="00E3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0E998267" w14:textId="77777777" w:rsidR="00281ACF" w:rsidRPr="00950A13" w:rsidRDefault="00281ACF" w:rsidP="00281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22C6AFB" w14:textId="5A78BA43" w:rsidR="00281ACF" w:rsidRPr="00950A13" w:rsidRDefault="00281ACF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6D10F68C" w14:textId="77777777" w:rsidR="00281ACF" w:rsidRPr="00950A13" w:rsidRDefault="00281ACF" w:rsidP="00281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3ECF511F" w14:textId="0E39B0A1" w:rsidR="00281ACF" w:rsidRPr="00950A13" w:rsidRDefault="007A55C2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1,196</w:t>
            </w:r>
          </w:p>
        </w:tc>
        <w:tc>
          <w:tcPr>
            <w:tcW w:w="135" w:type="pct"/>
          </w:tcPr>
          <w:p w14:paraId="3267DA45" w14:textId="77777777" w:rsidR="00281ACF" w:rsidRPr="00950A13" w:rsidRDefault="00281ACF" w:rsidP="00281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52D51E5" w14:textId="4579336C" w:rsidR="00281ACF" w:rsidRPr="00950A13" w:rsidRDefault="00281ACF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1,483</w:t>
            </w:r>
          </w:p>
        </w:tc>
      </w:tr>
      <w:tr w:rsidR="00281ACF" w:rsidRPr="00950A13" w14:paraId="02425B81" w14:textId="77777777" w:rsidTr="00D75B50">
        <w:tc>
          <w:tcPr>
            <w:tcW w:w="2138" w:type="pct"/>
          </w:tcPr>
          <w:p w14:paraId="3955589F" w14:textId="49A91F37" w:rsidR="00281ACF" w:rsidRPr="00950A13" w:rsidRDefault="003604F4" w:rsidP="0028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4F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3" w:type="pct"/>
          </w:tcPr>
          <w:p w14:paraId="1A35A90D" w14:textId="7EF7B470" w:rsidR="00281ACF" w:rsidRPr="00950A13" w:rsidRDefault="003604F4" w:rsidP="00E3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3,096</w:t>
            </w:r>
          </w:p>
        </w:tc>
        <w:tc>
          <w:tcPr>
            <w:tcW w:w="143" w:type="pct"/>
          </w:tcPr>
          <w:p w14:paraId="17A310AC" w14:textId="77777777" w:rsidR="00281ACF" w:rsidRPr="00950A13" w:rsidRDefault="00281ACF" w:rsidP="0028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5C34BC2" w14:textId="791124BD" w:rsidR="00281ACF" w:rsidRPr="00950A13" w:rsidRDefault="003604F4" w:rsidP="00130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3,527</w:t>
            </w:r>
          </w:p>
        </w:tc>
        <w:tc>
          <w:tcPr>
            <w:tcW w:w="149" w:type="pct"/>
          </w:tcPr>
          <w:p w14:paraId="103E30F0" w14:textId="77777777" w:rsidR="00281ACF" w:rsidRPr="00950A13" w:rsidRDefault="00281ACF" w:rsidP="0028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3CE82A66" w14:textId="4E67B074" w:rsidR="00281ACF" w:rsidRPr="00950A13" w:rsidRDefault="003604F4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3,096</w:t>
            </w:r>
          </w:p>
        </w:tc>
        <w:tc>
          <w:tcPr>
            <w:tcW w:w="135" w:type="pct"/>
          </w:tcPr>
          <w:p w14:paraId="31AF6246" w14:textId="77777777" w:rsidR="00281ACF" w:rsidRPr="00950A13" w:rsidRDefault="00281ACF" w:rsidP="0028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059DB64" w14:textId="4D2AAAE8" w:rsidR="00281ACF" w:rsidRPr="00950A13" w:rsidRDefault="003F7644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3,527</w:t>
            </w:r>
          </w:p>
        </w:tc>
      </w:tr>
      <w:tr w:rsidR="00281ACF" w:rsidRPr="00950A13" w14:paraId="46B839A7" w14:textId="77777777" w:rsidTr="00D75B50">
        <w:tc>
          <w:tcPr>
            <w:tcW w:w="2138" w:type="pct"/>
          </w:tcPr>
          <w:p w14:paraId="47729CB0" w14:textId="77777777" w:rsidR="00281ACF" w:rsidRPr="00950A13" w:rsidRDefault="00281ACF" w:rsidP="0028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12F1E3FB" w14:textId="5532BF73" w:rsidR="00281ACF" w:rsidRPr="00D75B50" w:rsidRDefault="007A55C2" w:rsidP="00E3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5B50">
              <w:rPr>
                <w:rFonts w:ascii="Angsana New" w:hAnsi="Angsana New"/>
                <w:b/>
                <w:bCs/>
                <w:sz w:val="30"/>
                <w:szCs w:val="30"/>
              </w:rPr>
              <w:t>3,096</w:t>
            </w:r>
          </w:p>
        </w:tc>
        <w:tc>
          <w:tcPr>
            <w:tcW w:w="143" w:type="pct"/>
          </w:tcPr>
          <w:p w14:paraId="64C3D811" w14:textId="77777777" w:rsidR="00281ACF" w:rsidRPr="00950A13" w:rsidRDefault="00281ACF" w:rsidP="00281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4844F3BE" w14:textId="453FBD13" w:rsidR="00281ACF" w:rsidRPr="00130BC9" w:rsidRDefault="00281ACF" w:rsidP="00130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0BC9">
              <w:rPr>
                <w:rFonts w:ascii="Angsana New" w:hAnsi="Angsana New"/>
                <w:b/>
                <w:bCs/>
                <w:sz w:val="30"/>
                <w:szCs w:val="30"/>
              </w:rPr>
              <w:t>3,527</w:t>
            </w:r>
          </w:p>
        </w:tc>
        <w:tc>
          <w:tcPr>
            <w:tcW w:w="149" w:type="pct"/>
          </w:tcPr>
          <w:p w14:paraId="1847ABA0" w14:textId="77777777" w:rsidR="00281ACF" w:rsidRPr="00950A13" w:rsidRDefault="00281ACF" w:rsidP="00281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108FC64F" w14:textId="4B3C9A99" w:rsidR="00281ACF" w:rsidRPr="00130BC9" w:rsidRDefault="007A55C2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0BC9">
              <w:rPr>
                <w:rFonts w:ascii="Angsana New" w:hAnsi="Angsana New"/>
                <w:b/>
                <w:bCs/>
                <w:sz w:val="30"/>
                <w:szCs w:val="30"/>
              </w:rPr>
              <w:t>4,292</w:t>
            </w:r>
          </w:p>
        </w:tc>
        <w:tc>
          <w:tcPr>
            <w:tcW w:w="135" w:type="pct"/>
          </w:tcPr>
          <w:p w14:paraId="76B78C7A" w14:textId="77777777" w:rsidR="00281ACF" w:rsidRPr="00950A13" w:rsidRDefault="00281ACF" w:rsidP="00281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A9524F8" w14:textId="64360C02" w:rsidR="00281ACF" w:rsidRPr="00950A13" w:rsidRDefault="00281ACF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5,010</w:t>
            </w:r>
          </w:p>
        </w:tc>
      </w:tr>
    </w:tbl>
    <w:p w14:paraId="1192FD96" w14:textId="67488471" w:rsidR="00792007" w:rsidRDefault="00792007" w:rsidP="00A86171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  <w:r>
        <w:rPr>
          <w:rFonts w:ascii="Angsana New" w:hAnsi="Angsana New"/>
          <w:b/>
          <w:bCs/>
          <w:i/>
          <w:iCs/>
          <w:sz w:val="24"/>
          <w:szCs w:val="24"/>
          <w:cs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7"/>
        <w:gridCol w:w="1174"/>
        <w:gridCol w:w="270"/>
        <w:gridCol w:w="1087"/>
        <w:gridCol w:w="270"/>
        <w:gridCol w:w="9"/>
        <w:gridCol w:w="1166"/>
        <w:gridCol w:w="259"/>
        <w:gridCol w:w="1168"/>
      </w:tblGrid>
      <w:tr w:rsidR="009C360A" w:rsidRPr="00950A13" w14:paraId="6B9F2293" w14:textId="77777777" w:rsidTr="00D75B50">
        <w:tc>
          <w:tcPr>
            <w:tcW w:w="2141" w:type="pct"/>
          </w:tcPr>
          <w:p w14:paraId="21927C6F" w14:textId="74870AD9" w:rsidR="00F601F1" w:rsidRPr="00950A13" w:rsidRDefault="00F601F1" w:rsidP="00A0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9" w:type="pct"/>
            <w:gridSpan w:val="3"/>
          </w:tcPr>
          <w:p w14:paraId="0BBC8193" w14:textId="77777777" w:rsidR="00F601F1" w:rsidRPr="00950A13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8" w:type="pct"/>
            <w:gridSpan w:val="2"/>
          </w:tcPr>
          <w:p w14:paraId="59C3904F" w14:textId="77777777" w:rsidR="00F601F1" w:rsidRPr="00950A13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3E841179" w14:textId="77777777" w:rsidR="00F601F1" w:rsidRPr="00950A13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601F1" w:rsidRPr="00950A13" w14:paraId="1013C221" w14:textId="77777777" w:rsidTr="00D75B50">
        <w:tc>
          <w:tcPr>
            <w:tcW w:w="2141" w:type="pct"/>
          </w:tcPr>
          <w:p w14:paraId="52FE5684" w14:textId="5A9DD87D" w:rsidR="00F601F1" w:rsidRPr="00950A13" w:rsidRDefault="0094503E" w:rsidP="00A0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621" w:type="pct"/>
          </w:tcPr>
          <w:p w14:paraId="0249DC33" w14:textId="63DC483E" w:rsidR="00F601F1" w:rsidRPr="00950A13" w:rsidRDefault="00281ACF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669146A0" w14:textId="77777777" w:rsidR="00F601F1" w:rsidRPr="00950A13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E4F4782" w14:textId="1FB57396" w:rsidR="00F601F1" w:rsidRPr="00950A13" w:rsidRDefault="00281ACF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  <w:gridSpan w:val="2"/>
          </w:tcPr>
          <w:p w14:paraId="72773FD5" w14:textId="77777777" w:rsidR="00F601F1" w:rsidRPr="00950A13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3D8C716" w14:textId="72437EDB" w:rsidR="00F601F1" w:rsidRPr="00950A13" w:rsidRDefault="00281ACF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7" w:type="pct"/>
          </w:tcPr>
          <w:p w14:paraId="0E5A88D0" w14:textId="77777777" w:rsidR="00F601F1" w:rsidRPr="00950A13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23F43AB" w14:textId="696A2E85" w:rsidR="00F601F1" w:rsidRPr="00950A13" w:rsidRDefault="00281ACF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601F1" w:rsidRPr="00950A13" w14:paraId="578C7842" w14:textId="77777777" w:rsidTr="00D75B50">
        <w:tc>
          <w:tcPr>
            <w:tcW w:w="2141" w:type="pct"/>
          </w:tcPr>
          <w:p w14:paraId="610B18A5" w14:textId="77777777" w:rsidR="00F601F1" w:rsidRPr="00792007" w:rsidRDefault="00F601F1" w:rsidP="00A0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59" w:type="pct"/>
            <w:gridSpan w:val="8"/>
          </w:tcPr>
          <w:p w14:paraId="01BD55AD" w14:textId="77777777" w:rsidR="00F601F1" w:rsidRPr="00950A13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1ACF" w:rsidRPr="00950A13" w14:paraId="4A54C848" w14:textId="77777777" w:rsidTr="00D75B50">
        <w:tc>
          <w:tcPr>
            <w:tcW w:w="2141" w:type="pct"/>
          </w:tcPr>
          <w:p w14:paraId="4EFD74DA" w14:textId="7CC04600" w:rsidR="00281ACF" w:rsidRPr="00950A13" w:rsidRDefault="003F7644" w:rsidP="0028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1" w:type="pct"/>
          </w:tcPr>
          <w:p w14:paraId="6C78A463" w14:textId="4DEB6CA4" w:rsidR="00281ACF" w:rsidRPr="00950A13" w:rsidRDefault="00703B65" w:rsidP="00E3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6B4757F5" w14:textId="77777777" w:rsidR="00281ACF" w:rsidRPr="00950A13" w:rsidRDefault="00281ACF" w:rsidP="00281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B0644B9" w14:textId="6390DE79" w:rsidR="00281ACF" w:rsidRPr="00950A13" w:rsidRDefault="00281ACF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2A872448" w14:textId="77777777" w:rsidR="00281ACF" w:rsidRPr="00950A13" w:rsidRDefault="00281ACF" w:rsidP="00281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1D87A50A" w14:textId="12CB611B" w:rsidR="00281ACF" w:rsidRPr="00950A13" w:rsidRDefault="00703B65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907</w:t>
            </w:r>
          </w:p>
        </w:tc>
        <w:tc>
          <w:tcPr>
            <w:tcW w:w="137" w:type="pct"/>
          </w:tcPr>
          <w:p w14:paraId="77D34406" w14:textId="77777777" w:rsidR="00281ACF" w:rsidRPr="00950A13" w:rsidRDefault="00281ACF" w:rsidP="00281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EE5A0BF" w14:textId="3E8594A2" w:rsidR="00281ACF" w:rsidRPr="00950A13" w:rsidRDefault="00281ACF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955</w:t>
            </w:r>
          </w:p>
        </w:tc>
      </w:tr>
      <w:tr w:rsidR="00281ACF" w:rsidRPr="00950A13" w14:paraId="73E980ED" w14:textId="77777777" w:rsidTr="00D75B50">
        <w:tc>
          <w:tcPr>
            <w:tcW w:w="2141" w:type="pct"/>
          </w:tcPr>
          <w:p w14:paraId="5C9A70CE" w14:textId="2FAD0E01" w:rsidR="00281ACF" w:rsidRPr="00950A13" w:rsidRDefault="003F7644" w:rsidP="0028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764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1" w:type="pct"/>
          </w:tcPr>
          <w:p w14:paraId="2BE67484" w14:textId="68432327" w:rsidR="00281ACF" w:rsidRPr="00950A13" w:rsidRDefault="00703B65" w:rsidP="00E3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447</w:t>
            </w:r>
          </w:p>
        </w:tc>
        <w:tc>
          <w:tcPr>
            <w:tcW w:w="143" w:type="pct"/>
          </w:tcPr>
          <w:p w14:paraId="4310B216" w14:textId="77777777" w:rsidR="00281ACF" w:rsidRPr="00950A13" w:rsidRDefault="00281ACF" w:rsidP="00281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28CD06E" w14:textId="527AF376" w:rsidR="00281ACF" w:rsidRPr="00950A13" w:rsidRDefault="00281ACF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143" w:type="pct"/>
          </w:tcPr>
          <w:p w14:paraId="1F24EF05" w14:textId="77777777" w:rsidR="00281ACF" w:rsidRPr="00950A13" w:rsidRDefault="00281ACF" w:rsidP="00281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66F24B63" w14:textId="744EF852" w:rsidR="00281ACF" w:rsidRPr="00950A13" w:rsidRDefault="00703B65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447</w:t>
            </w:r>
          </w:p>
        </w:tc>
        <w:tc>
          <w:tcPr>
            <w:tcW w:w="137" w:type="pct"/>
          </w:tcPr>
          <w:p w14:paraId="7842F41F" w14:textId="77777777" w:rsidR="00281ACF" w:rsidRPr="00950A13" w:rsidRDefault="00281ACF" w:rsidP="00281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B9C3D54" w14:textId="1A303B7F" w:rsidR="00281ACF" w:rsidRPr="00950A13" w:rsidRDefault="00281ACF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453</w:t>
            </w:r>
          </w:p>
        </w:tc>
      </w:tr>
      <w:tr w:rsidR="00281ACF" w:rsidRPr="00950A13" w14:paraId="2E7EDB21" w14:textId="77777777" w:rsidTr="00D75B50">
        <w:tc>
          <w:tcPr>
            <w:tcW w:w="2141" w:type="pct"/>
          </w:tcPr>
          <w:p w14:paraId="6003F3E4" w14:textId="77777777" w:rsidR="00281ACF" w:rsidRPr="00950A13" w:rsidRDefault="00281ACF" w:rsidP="0028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2B04BF8" w14:textId="6491480D" w:rsidR="00281ACF" w:rsidRPr="00950A13" w:rsidRDefault="00703B65" w:rsidP="00E35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447</w:t>
            </w:r>
          </w:p>
        </w:tc>
        <w:tc>
          <w:tcPr>
            <w:tcW w:w="143" w:type="pct"/>
          </w:tcPr>
          <w:p w14:paraId="105F3047" w14:textId="77777777" w:rsidR="00281ACF" w:rsidRPr="00950A13" w:rsidRDefault="00281ACF" w:rsidP="00281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2ECBDCB3" w14:textId="51EF0978" w:rsidR="00281ACF" w:rsidRPr="00950A13" w:rsidRDefault="00281ACF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143" w:type="pct"/>
          </w:tcPr>
          <w:p w14:paraId="5DDE8EC0" w14:textId="77777777" w:rsidR="00281ACF" w:rsidRPr="00950A13" w:rsidRDefault="00281ACF" w:rsidP="00281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173FC8" w14:textId="67D17C4E" w:rsidR="00281ACF" w:rsidRPr="00950A13" w:rsidRDefault="00703B65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1,354</w:t>
            </w:r>
          </w:p>
        </w:tc>
        <w:tc>
          <w:tcPr>
            <w:tcW w:w="137" w:type="pct"/>
          </w:tcPr>
          <w:p w14:paraId="1CF6A1F1" w14:textId="77777777" w:rsidR="00281ACF" w:rsidRPr="00950A13" w:rsidRDefault="00281ACF" w:rsidP="00281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3CAF5C90" w14:textId="5B2862B9" w:rsidR="00281ACF" w:rsidRPr="00950A13" w:rsidRDefault="00281ACF" w:rsidP="00D75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1,408</w:t>
            </w:r>
          </w:p>
        </w:tc>
      </w:tr>
    </w:tbl>
    <w:p w14:paraId="53A93A28" w14:textId="02D7448B" w:rsidR="00F601F1" w:rsidRPr="00950A13" w:rsidRDefault="00F601F1" w:rsidP="00B94D59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E290113" w14:textId="77777777" w:rsidR="003E6A5C" w:rsidRPr="00E41E92" w:rsidRDefault="003E6A5C" w:rsidP="00B94D59">
      <w:pPr>
        <w:tabs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41E9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14:paraId="261B0900" w14:textId="77777777" w:rsidR="0024744B" w:rsidRPr="00E41E92" w:rsidRDefault="0024744B" w:rsidP="00247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6350955" w14:textId="77777777" w:rsidR="00617BA9" w:rsidRPr="00E41E92" w:rsidRDefault="003E6A5C" w:rsidP="00D94F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E41E92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="00B84E73" w:rsidRPr="00E41E92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การใช้เครื่องหมายการค้า</w:t>
      </w:r>
      <w:r w:rsidRPr="00E41E92">
        <w:rPr>
          <w:rFonts w:ascii="Angsana New" w:hAnsi="Angsana New"/>
          <w:sz w:val="30"/>
          <w:szCs w:val="30"/>
          <w:cs/>
        </w:rPr>
        <w:t xml:space="preserve"> </w:t>
      </w:r>
    </w:p>
    <w:p w14:paraId="6BB3F4E4" w14:textId="77777777" w:rsidR="0024744B" w:rsidRPr="00950A13" w:rsidRDefault="0024744B" w:rsidP="00247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71C6C822" w14:textId="2D909A23" w:rsidR="00E751E4" w:rsidRPr="00615C60" w:rsidRDefault="00617BA9" w:rsidP="00615C60">
      <w:pPr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615C60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="00C63452">
        <w:rPr>
          <w:rFonts w:ascii="Angsana New" w:hAnsi="Angsana New"/>
          <w:spacing w:val="4"/>
          <w:sz w:val="30"/>
          <w:szCs w:val="30"/>
        </w:rPr>
        <w:t>11</w:t>
      </w:r>
      <w:r w:rsidRPr="00615C60">
        <w:rPr>
          <w:rFonts w:ascii="Angsana New" w:hAnsi="Angsana New"/>
          <w:spacing w:val="4"/>
          <w:sz w:val="30"/>
          <w:szCs w:val="30"/>
          <w:cs/>
        </w:rPr>
        <w:t xml:space="preserve"> ธันวาคม</w:t>
      </w:r>
      <w:r w:rsidR="00C63452">
        <w:rPr>
          <w:rFonts w:ascii="Angsana New" w:hAnsi="Angsana New"/>
          <w:spacing w:val="4"/>
          <w:sz w:val="30"/>
          <w:szCs w:val="30"/>
        </w:rPr>
        <w:t xml:space="preserve"> 2550</w:t>
      </w:r>
      <w:r w:rsidRPr="00615C60">
        <w:rPr>
          <w:rFonts w:ascii="Angsana New" w:hAnsi="Angsana New"/>
          <w:spacing w:val="4"/>
          <w:sz w:val="30"/>
          <w:szCs w:val="30"/>
          <w:cs/>
        </w:rPr>
        <w:t xml:space="preserve"> บริษัททำ</w:t>
      </w:r>
      <w:r w:rsidR="006D7DB0" w:rsidRPr="00615C60">
        <w:rPr>
          <w:rFonts w:ascii="Angsana New" w:hAnsi="Angsana New"/>
          <w:spacing w:val="4"/>
          <w:sz w:val="30"/>
          <w:szCs w:val="30"/>
          <w:cs/>
        </w:rPr>
        <w:t>สัญญาการใช้เครื่องหมายการค้า</w:t>
      </w:r>
      <w:r w:rsidRPr="00615C60">
        <w:rPr>
          <w:rFonts w:ascii="Angsana New" w:hAnsi="Angsana New"/>
          <w:spacing w:val="4"/>
          <w:sz w:val="30"/>
          <w:szCs w:val="30"/>
          <w:cs/>
        </w:rPr>
        <w:t xml:space="preserve">กับ </w:t>
      </w:r>
      <w:r w:rsidRPr="00615C60">
        <w:rPr>
          <w:rFonts w:ascii="Angsana New" w:hAnsi="Angsana New"/>
          <w:spacing w:val="4"/>
          <w:sz w:val="30"/>
          <w:szCs w:val="30"/>
        </w:rPr>
        <w:t>Synnex Global Ltd</w:t>
      </w:r>
      <w:r w:rsidRPr="00615C60">
        <w:rPr>
          <w:rFonts w:ascii="Angsana New" w:hAnsi="Angsana New"/>
          <w:spacing w:val="4"/>
          <w:sz w:val="30"/>
          <w:szCs w:val="30"/>
          <w:cs/>
        </w:rPr>
        <w:t>. ซึ่งมีผลบังคับใช้</w:t>
      </w:r>
      <w:r w:rsidR="00D87B6A" w:rsidRPr="00615C60">
        <w:rPr>
          <w:rFonts w:ascii="Angsana New" w:hAnsi="Angsana New"/>
          <w:spacing w:val="4"/>
          <w:sz w:val="30"/>
          <w:szCs w:val="30"/>
          <w:cs/>
        </w:rPr>
        <w:t>ตั้งแต่</w:t>
      </w:r>
      <w:r w:rsidRPr="00615C60">
        <w:rPr>
          <w:rFonts w:ascii="Angsana New" w:hAnsi="Angsana New"/>
          <w:spacing w:val="4"/>
          <w:sz w:val="30"/>
          <w:szCs w:val="30"/>
          <w:cs/>
        </w:rPr>
        <w:t xml:space="preserve">ปี </w:t>
      </w:r>
      <w:r w:rsidR="00C63452">
        <w:rPr>
          <w:rFonts w:ascii="Angsana New" w:hAnsi="Angsana New"/>
          <w:spacing w:val="4"/>
          <w:sz w:val="30"/>
          <w:szCs w:val="30"/>
        </w:rPr>
        <w:t>2551</w:t>
      </w:r>
      <w:r w:rsidR="00C63452" w:rsidRPr="00615C6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596449" w:rsidRPr="00615C60">
        <w:rPr>
          <w:rFonts w:ascii="Angsana New" w:hAnsi="Angsana New"/>
          <w:spacing w:val="4"/>
          <w:sz w:val="30"/>
          <w:szCs w:val="30"/>
          <w:cs/>
        </w:rPr>
        <w:t>เป็นต้นไป บริษัท</w:t>
      </w:r>
      <w:r w:rsidRPr="00615C60">
        <w:rPr>
          <w:rFonts w:ascii="Angsana New" w:hAnsi="Angsana New"/>
          <w:spacing w:val="4"/>
          <w:sz w:val="30"/>
          <w:szCs w:val="30"/>
          <w:cs/>
        </w:rPr>
        <w:t xml:space="preserve">สามารถใช้เครื่องหมายการค้าโดยไม่ต้องเสียค่าใช้จ่ายใดๆ ก็ต่อเมื่อกลุ่มซินเน็ค </w:t>
      </w:r>
      <w:r w:rsidR="00D77DB6" w:rsidRPr="00615C60">
        <w:rPr>
          <w:rFonts w:ascii="Angsana New" w:hAnsi="Angsana New"/>
          <w:spacing w:val="4"/>
          <w:sz w:val="30"/>
          <w:szCs w:val="30"/>
          <w:cs/>
        </w:rPr>
        <w:t xml:space="preserve">  </w:t>
      </w:r>
      <w:r w:rsidR="00BB5A08" w:rsidRPr="00615C60">
        <w:rPr>
          <w:rFonts w:ascii="Angsana New" w:hAnsi="Angsana New"/>
          <w:spacing w:val="4"/>
          <w:sz w:val="30"/>
          <w:szCs w:val="30"/>
          <w:cs/>
        </w:rPr>
        <w:br/>
      </w:r>
      <w:r w:rsidR="00C974BB" w:rsidRPr="00615C60">
        <w:rPr>
          <w:rFonts w:ascii="Angsana New" w:hAnsi="Angsana New" w:hint="cs"/>
          <w:spacing w:val="4"/>
          <w:sz w:val="30"/>
          <w:szCs w:val="30"/>
          <w:cs/>
        </w:rPr>
        <w:t>(</w:t>
      </w:r>
      <w:r w:rsidRPr="00615C60">
        <w:rPr>
          <w:rFonts w:ascii="Angsana New" w:hAnsi="Angsana New"/>
          <w:spacing w:val="4"/>
          <w:sz w:val="30"/>
          <w:szCs w:val="30"/>
          <w:cs/>
        </w:rPr>
        <w:t xml:space="preserve">โดยถือหุ้นผ่านทาง </w:t>
      </w:r>
      <w:r w:rsidRPr="00615C60">
        <w:rPr>
          <w:rFonts w:ascii="Angsana New" w:hAnsi="Angsana New"/>
          <w:spacing w:val="4"/>
          <w:sz w:val="30"/>
          <w:szCs w:val="30"/>
        </w:rPr>
        <w:t>King</w:t>
      </w:r>
      <w:r w:rsidRPr="00615C60">
        <w:rPr>
          <w:rFonts w:ascii="Angsana New" w:hAnsi="Angsana New"/>
          <w:spacing w:val="4"/>
          <w:sz w:val="30"/>
          <w:szCs w:val="30"/>
          <w:cs/>
        </w:rPr>
        <w:t>’</w:t>
      </w:r>
      <w:r w:rsidRPr="00615C60">
        <w:rPr>
          <w:rFonts w:ascii="Angsana New" w:hAnsi="Angsana New"/>
          <w:spacing w:val="4"/>
          <w:sz w:val="30"/>
          <w:szCs w:val="30"/>
        </w:rPr>
        <w:t>s Eye Investment</w:t>
      </w:r>
      <w:r w:rsidR="007065FA" w:rsidRPr="00615C60">
        <w:rPr>
          <w:rFonts w:ascii="Angsana New" w:hAnsi="Angsana New"/>
          <w:spacing w:val="4"/>
          <w:sz w:val="30"/>
          <w:szCs w:val="30"/>
        </w:rPr>
        <w:t>s</w:t>
      </w:r>
      <w:r w:rsidR="00C974BB" w:rsidRPr="00615C60">
        <w:rPr>
          <w:rFonts w:ascii="Angsana New" w:hAnsi="Angsana New"/>
          <w:spacing w:val="4"/>
          <w:sz w:val="30"/>
          <w:szCs w:val="30"/>
        </w:rPr>
        <w:t xml:space="preserve"> Ltd</w:t>
      </w:r>
      <w:r w:rsidR="00C974BB" w:rsidRPr="00615C60">
        <w:rPr>
          <w:rFonts w:ascii="Angsana New" w:hAnsi="Angsana New"/>
          <w:spacing w:val="4"/>
          <w:sz w:val="30"/>
          <w:szCs w:val="30"/>
          <w:cs/>
        </w:rPr>
        <w:t>.</w:t>
      </w:r>
      <w:r w:rsidR="00C974BB" w:rsidRPr="00615C60">
        <w:rPr>
          <w:rFonts w:ascii="Angsana New" w:hAnsi="Angsana New" w:hint="cs"/>
          <w:spacing w:val="4"/>
          <w:sz w:val="30"/>
          <w:szCs w:val="30"/>
          <w:cs/>
        </w:rPr>
        <w:t xml:space="preserve">) </w:t>
      </w:r>
      <w:r w:rsidRPr="00615C60">
        <w:rPr>
          <w:rFonts w:ascii="Angsana New" w:hAnsi="Angsana New"/>
          <w:spacing w:val="4"/>
          <w:sz w:val="30"/>
          <w:szCs w:val="30"/>
          <w:cs/>
        </w:rPr>
        <w:t>ถือหุ้นอย่างน้อยร้อยละ</w:t>
      </w:r>
      <w:r w:rsidR="00C63452">
        <w:rPr>
          <w:rFonts w:ascii="Angsana New" w:hAnsi="Angsana New"/>
          <w:spacing w:val="4"/>
          <w:sz w:val="30"/>
          <w:szCs w:val="30"/>
        </w:rPr>
        <w:t xml:space="preserve"> 20</w:t>
      </w:r>
      <w:r w:rsidRPr="00615C60">
        <w:rPr>
          <w:rFonts w:ascii="Angsana New" w:hAnsi="Angsana New"/>
          <w:spacing w:val="4"/>
          <w:sz w:val="30"/>
          <w:szCs w:val="30"/>
          <w:cs/>
        </w:rPr>
        <w:t xml:space="preserve"> ของทุนจดทะเบียนที่เรียกชำระแล้วทั้งหมดของบริษัท และไม่มีการแสดงเจตจำนงเป็นลายลักษณ์อักษรให้บริษัทยุติการใช้เครื่องหมายการค้าจากกลุ่มซินเน็ค</w:t>
      </w:r>
    </w:p>
    <w:p w14:paraId="3A892574" w14:textId="77777777" w:rsidR="003D7243" w:rsidRPr="00353800" w:rsidRDefault="003D7243" w:rsidP="005858E7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F72D428" w14:textId="50A3E4B0" w:rsidR="00A570EC" w:rsidRPr="00950A13" w:rsidRDefault="00FA17EA" w:rsidP="005858E7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50A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</w:t>
      </w:r>
      <w:r w:rsidR="00A570EC" w:rsidRPr="00950A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เช่าอาคาร</w:t>
      </w:r>
      <w:r w:rsidR="00CD049B" w:rsidRPr="00950A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และบริการอื่นๆ</w:t>
      </w:r>
    </w:p>
    <w:p w14:paraId="2341FDF1" w14:textId="77777777" w:rsidR="002E7C5E" w:rsidRPr="00950A13" w:rsidRDefault="002E7C5E" w:rsidP="00D94F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18B77B0B" w14:textId="7A8921BE" w:rsidR="00CB2245" w:rsidRDefault="000C43D2" w:rsidP="000C43D2">
      <w:pPr>
        <w:tabs>
          <w:tab w:val="clear" w:pos="227"/>
          <w:tab w:val="clear" w:pos="454"/>
        </w:tabs>
        <w:spacing w:line="240" w:lineRule="auto"/>
        <w:ind w:left="540"/>
        <w:jc w:val="both"/>
        <w:rPr>
          <w:rFonts w:ascii="Angsana New" w:hAnsi="Angsana New"/>
          <w:spacing w:val="6"/>
          <w:sz w:val="30"/>
          <w:szCs w:val="30"/>
          <w:cs/>
        </w:rPr>
      </w:pPr>
      <w:r w:rsidRPr="00950A13">
        <w:rPr>
          <w:rFonts w:ascii="Angsana New" w:hAnsi="Angsana New" w:hint="cs"/>
          <w:spacing w:val="6"/>
          <w:sz w:val="30"/>
          <w:szCs w:val="30"/>
          <w:cs/>
        </w:rPr>
        <w:t>บริษัทได้ทำสัญญาให้เช่าอาคารและบริการอื่นๆกับบริษัท</w:t>
      </w:r>
      <w:r w:rsidR="004E35A5">
        <w:rPr>
          <w:rFonts w:ascii="Angsana New" w:hAnsi="Angsana New" w:hint="cs"/>
          <w:spacing w:val="6"/>
          <w:sz w:val="30"/>
          <w:szCs w:val="30"/>
          <w:cs/>
        </w:rPr>
        <w:t>ย่อย</w:t>
      </w:r>
      <w:r w:rsidRPr="00950A13">
        <w:rPr>
          <w:rFonts w:ascii="Angsana New" w:hAnsi="Angsana New" w:hint="cs"/>
          <w:spacing w:val="6"/>
          <w:sz w:val="30"/>
          <w:szCs w:val="30"/>
          <w:cs/>
        </w:rPr>
        <w:t>โดยกำหนดอัตราค่าเช่าและบริการอื่นๆ</w:t>
      </w:r>
      <w:r w:rsidR="004E35A5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4E35A5" w:rsidRPr="004E35A5">
        <w:rPr>
          <w:rFonts w:ascii="Angsana New" w:hAnsi="Angsana New"/>
          <w:spacing w:val="6"/>
          <w:sz w:val="30"/>
          <w:szCs w:val="30"/>
          <w:cs/>
        </w:rPr>
        <w:t>ในอัตรา</w:t>
      </w:r>
      <w:r w:rsidR="004E35A5">
        <w:rPr>
          <w:rFonts w:ascii="Angsana New" w:hAnsi="Angsana New" w:hint="cs"/>
          <w:spacing w:val="6"/>
          <w:sz w:val="30"/>
          <w:szCs w:val="30"/>
          <w:cs/>
        </w:rPr>
        <w:t>ปี</w:t>
      </w:r>
      <w:r w:rsidR="004E35A5" w:rsidRPr="004E35A5">
        <w:rPr>
          <w:rFonts w:ascii="Angsana New" w:hAnsi="Angsana New"/>
          <w:spacing w:val="6"/>
          <w:sz w:val="30"/>
          <w:szCs w:val="30"/>
          <w:cs/>
        </w:rPr>
        <w:t xml:space="preserve">ละ </w:t>
      </w:r>
      <w:r w:rsidR="00C63452">
        <w:rPr>
          <w:rFonts w:ascii="Angsana New" w:hAnsi="Angsana New"/>
          <w:spacing w:val="6"/>
          <w:sz w:val="30"/>
          <w:szCs w:val="30"/>
        </w:rPr>
        <w:t>0</w:t>
      </w:r>
      <w:r w:rsidR="00C63452">
        <w:rPr>
          <w:rFonts w:ascii="Angsana New" w:hAnsi="Angsana New"/>
          <w:spacing w:val="6"/>
          <w:sz w:val="30"/>
          <w:szCs w:val="30"/>
          <w:cs/>
        </w:rPr>
        <w:t>.</w:t>
      </w:r>
      <w:r w:rsidR="00C63452">
        <w:rPr>
          <w:rFonts w:ascii="Angsana New" w:hAnsi="Angsana New"/>
          <w:spacing w:val="6"/>
          <w:sz w:val="30"/>
          <w:szCs w:val="30"/>
        </w:rPr>
        <w:t xml:space="preserve">8 </w:t>
      </w:r>
      <w:r w:rsidR="004E35A5">
        <w:rPr>
          <w:rFonts w:ascii="Angsana New" w:hAnsi="Angsana New" w:hint="cs"/>
          <w:spacing w:val="6"/>
          <w:sz w:val="30"/>
          <w:szCs w:val="30"/>
          <w:cs/>
        </w:rPr>
        <w:t>ล้านบาท</w:t>
      </w:r>
      <w:r w:rsidR="004E35A5" w:rsidRPr="004E35A5">
        <w:rPr>
          <w:rFonts w:ascii="Angsana New" w:hAnsi="Angsana New"/>
          <w:spacing w:val="6"/>
          <w:sz w:val="30"/>
          <w:szCs w:val="30"/>
          <w:cs/>
        </w:rPr>
        <w:t xml:space="preserve"> กำหนดระยะเวลา </w:t>
      </w:r>
      <w:r w:rsidR="00C63452">
        <w:rPr>
          <w:rFonts w:ascii="Angsana New" w:hAnsi="Angsana New"/>
          <w:spacing w:val="6"/>
          <w:sz w:val="30"/>
          <w:szCs w:val="30"/>
        </w:rPr>
        <w:t>1</w:t>
      </w:r>
      <w:r w:rsidR="004E35A5" w:rsidRPr="004E35A5">
        <w:rPr>
          <w:rFonts w:ascii="Angsana New" w:hAnsi="Angsana New"/>
          <w:spacing w:val="6"/>
          <w:sz w:val="30"/>
          <w:szCs w:val="30"/>
          <w:cs/>
        </w:rPr>
        <w:t xml:space="preserve"> ปี</w:t>
      </w:r>
      <w:r w:rsidR="004E35A5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950A13">
        <w:rPr>
          <w:rFonts w:ascii="Angsana New" w:hAnsi="Angsana New"/>
          <w:spacing w:val="6"/>
          <w:sz w:val="30"/>
          <w:szCs w:val="30"/>
          <w:cs/>
        </w:rPr>
        <w:t xml:space="preserve">ตั้งแต่วันที่ </w:t>
      </w:r>
      <w:r w:rsidR="00C63452">
        <w:rPr>
          <w:rFonts w:ascii="Angsana New" w:hAnsi="Angsana New"/>
          <w:spacing w:val="6"/>
          <w:sz w:val="30"/>
          <w:szCs w:val="30"/>
        </w:rPr>
        <w:t>1</w:t>
      </w:r>
      <w:r w:rsidRPr="00950A13">
        <w:rPr>
          <w:rFonts w:ascii="Angsana New" w:hAnsi="Angsana New"/>
          <w:spacing w:val="6"/>
          <w:sz w:val="30"/>
          <w:szCs w:val="30"/>
          <w:cs/>
        </w:rPr>
        <w:t xml:space="preserve"> มกราคม </w:t>
      </w:r>
      <w:r w:rsidRPr="00950A13">
        <w:rPr>
          <w:rFonts w:ascii="Angsana New" w:hAnsi="Angsana New"/>
          <w:spacing w:val="6"/>
          <w:sz w:val="30"/>
          <w:szCs w:val="30"/>
        </w:rPr>
        <w:t>2562</w:t>
      </w:r>
      <w:r w:rsidRPr="00950A13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950A13">
        <w:rPr>
          <w:rFonts w:ascii="Angsana New" w:hAnsi="Angsana New"/>
          <w:spacing w:val="6"/>
          <w:sz w:val="30"/>
          <w:szCs w:val="30"/>
          <w:cs/>
        </w:rPr>
        <w:t>ถึงวันที่</w:t>
      </w:r>
      <w:r w:rsidRPr="00950A13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950A13">
        <w:rPr>
          <w:rFonts w:ascii="Angsana New" w:hAnsi="Angsana New"/>
          <w:spacing w:val="6"/>
          <w:sz w:val="30"/>
          <w:szCs w:val="30"/>
        </w:rPr>
        <w:t>31</w:t>
      </w:r>
      <w:r w:rsidRPr="00950A13">
        <w:rPr>
          <w:rFonts w:ascii="Angsana New" w:hAnsi="Angsana New"/>
          <w:spacing w:val="6"/>
          <w:sz w:val="30"/>
          <w:szCs w:val="30"/>
          <w:cs/>
        </w:rPr>
        <w:t xml:space="preserve"> ธันวาคม </w:t>
      </w:r>
      <w:r w:rsidRPr="00950A13">
        <w:rPr>
          <w:rFonts w:ascii="Angsana New" w:hAnsi="Angsana New"/>
          <w:spacing w:val="6"/>
          <w:sz w:val="30"/>
          <w:szCs w:val="30"/>
        </w:rPr>
        <w:t>2562</w:t>
      </w:r>
      <w:r w:rsidRPr="00950A13">
        <w:rPr>
          <w:rFonts w:ascii="Angsana New" w:hAnsi="Angsana New" w:hint="cs"/>
          <w:spacing w:val="6"/>
          <w:sz w:val="30"/>
          <w:szCs w:val="30"/>
          <w:cs/>
        </w:rPr>
        <w:t xml:space="preserve"> และอัตรา</w:t>
      </w:r>
      <w:r w:rsidR="004E35A5">
        <w:rPr>
          <w:rFonts w:ascii="Angsana New" w:hAnsi="Angsana New" w:hint="cs"/>
          <w:spacing w:val="6"/>
          <w:sz w:val="30"/>
          <w:szCs w:val="30"/>
          <w:cs/>
        </w:rPr>
        <w:t>ปี</w:t>
      </w:r>
      <w:r w:rsidR="004E35A5" w:rsidRPr="004E35A5">
        <w:rPr>
          <w:rFonts w:ascii="Angsana New" w:hAnsi="Angsana New"/>
          <w:spacing w:val="6"/>
          <w:sz w:val="30"/>
          <w:szCs w:val="30"/>
          <w:cs/>
        </w:rPr>
        <w:t xml:space="preserve">ละ </w:t>
      </w:r>
      <w:r w:rsidR="00474DF5">
        <w:rPr>
          <w:rFonts w:ascii="Angsana New" w:hAnsi="Angsana New"/>
          <w:spacing w:val="6"/>
          <w:sz w:val="30"/>
          <w:szCs w:val="30"/>
        </w:rPr>
        <w:t>0</w:t>
      </w:r>
      <w:r w:rsidR="00474DF5">
        <w:rPr>
          <w:rFonts w:ascii="Angsana New" w:hAnsi="Angsana New"/>
          <w:spacing w:val="6"/>
          <w:sz w:val="30"/>
          <w:szCs w:val="30"/>
          <w:cs/>
        </w:rPr>
        <w:t>.</w:t>
      </w:r>
      <w:r w:rsidR="00474DF5">
        <w:rPr>
          <w:rFonts w:ascii="Angsana New" w:hAnsi="Angsana New"/>
          <w:spacing w:val="6"/>
          <w:sz w:val="30"/>
          <w:szCs w:val="30"/>
        </w:rPr>
        <w:t xml:space="preserve">5 </w:t>
      </w:r>
      <w:r w:rsidR="00474DF5">
        <w:rPr>
          <w:rFonts w:ascii="Angsana New" w:hAnsi="Angsana New" w:hint="cs"/>
          <w:spacing w:val="6"/>
          <w:sz w:val="30"/>
          <w:szCs w:val="30"/>
          <w:cs/>
        </w:rPr>
        <w:t>ล้าน</w:t>
      </w:r>
      <w:r w:rsidR="004E35A5" w:rsidRPr="004E35A5">
        <w:rPr>
          <w:rFonts w:ascii="Angsana New" w:hAnsi="Angsana New"/>
          <w:spacing w:val="6"/>
          <w:sz w:val="30"/>
          <w:szCs w:val="30"/>
          <w:cs/>
        </w:rPr>
        <w:t xml:space="preserve">บาท </w:t>
      </w:r>
      <w:r w:rsidRPr="00950A13">
        <w:rPr>
          <w:rFonts w:ascii="Angsana New" w:hAnsi="Angsana New"/>
          <w:spacing w:val="6"/>
          <w:sz w:val="30"/>
          <w:szCs w:val="30"/>
          <w:cs/>
        </w:rPr>
        <w:t xml:space="preserve">ตั้งแต่วันที่ </w:t>
      </w:r>
      <w:r w:rsidR="00C63452">
        <w:rPr>
          <w:rFonts w:ascii="Angsana New" w:hAnsi="Angsana New"/>
          <w:spacing w:val="6"/>
          <w:sz w:val="30"/>
          <w:szCs w:val="30"/>
        </w:rPr>
        <w:t>1</w:t>
      </w:r>
      <w:r w:rsidRPr="00950A13">
        <w:rPr>
          <w:rFonts w:ascii="Angsana New" w:hAnsi="Angsana New"/>
          <w:spacing w:val="6"/>
          <w:sz w:val="30"/>
          <w:szCs w:val="30"/>
          <w:cs/>
        </w:rPr>
        <w:t xml:space="preserve"> มกราคม </w:t>
      </w:r>
      <w:r w:rsidRPr="00950A13">
        <w:rPr>
          <w:rFonts w:ascii="Angsana New" w:hAnsi="Angsana New"/>
          <w:spacing w:val="6"/>
          <w:sz w:val="30"/>
          <w:szCs w:val="30"/>
        </w:rPr>
        <w:t>256</w:t>
      </w:r>
      <w:r>
        <w:rPr>
          <w:rFonts w:ascii="Angsana New" w:hAnsi="Angsana New"/>
          <w:spacing w:val="6"/>
          <w:sz w:val="30"/>
          <w:szCs w:val="30"/>
        </w:rPr>
        <w:t>3</w:t>
      </w:r>
      <w:r w:rsidRPr="00950A13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950A13">
        <w:rPr>
          <w:rFonts w:ascii="Angsana New" w:hAnsi="Angsana New"/>
          <w:spacing w:val="6"/>
          <w:sz w:val="30"/>
          <w:szCs w:val="30"/>
          <w:cs/>
        </w:rPr>
        <w:t>ถึงวันที่</w:t>
      </w:r>
      <w:r w:rsidRPr="00950A13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950A13">
        <w:rPr>
          <w:rFonts w:ascii="Angsana New" w:hAnsi="Angsana New"/>
          <w:spacing w:val="6"/>
          <w:sz w:val="30"/>
          <w:szCs w:val="30"/>
        </w:rPr>
        <w:t>31</w:t>
      </w:r>
      <w:r w:rsidRPr="00950A13">
        <w:rPr>
          <w:rFonts w:ascii="Angsana New" w:hAnsi="Angsana New"/>
          <w:spacing w:val="6"/>
          <w:sz w:val="30"/>
          <w:szCs w:val="30"/>
          <w:cs/>
        </w:rPr>
        <w:t xml:space="preserve"> ธันวาคม </w:t>
      </w:r>
      <w:r w:rsidRPr="00950A13">
        <w:rPr>
          <w:rFonts w:ascii="Angsana New" w:hAnsi="Angsana New"/>
          <w:spacing w:val="6"/>
          <w:sz w:val="30"/>
          <w:szCs w:val="30"/>
        </w:rPr>
        <w:t>256</w:t>
      </w:r>
      <w:r>
        <w:rPr>
          <w:rFonts w:ascii="Angsana New" w:hAnsi="Angsana New"/>
          <w:spacing w:val="6"/>
          <w:sz w:val="30"/>
          <w:szCs w:val="30"/>
        </w:rPr>
        <w:t>3</w:t>
      </w:r>
      <w:r w:rsidR="00474DF5">
        <w:rPr>
          <w:rFonts w:ascii="Angsana New" w:hAnsi="Angsana New" w:hint="cs"/>
          <w:spacing w:val="6"/>
          <w:sz w:val="30"/>
          <w:szCs w:val="30"/>
          <w:cs/>
        </w:rPr>
        <w:t xml:space="preserve"> สัญญาดังกล่าวสามารถต่ออายุสัญญาได้อัตโนมัติอีก </w:t>
      </w:r>
      <w:r w:rsidR="00474DF5">
        <w:rPr>
          <w:rFonts w:ascii="Angsana New" w:hAnsi="Angsana New"/>
          <w:spacing w:val="6"/>
          <w:sz w:val="30"/>
          <w:szCs w:val="30"/>
        </w:rPr>
        <w:t xml:space="preserve">3 </w:t>
      </w:r>
      <w:r w:rsidR="00474DF5">
        <w:rPr>
          <w:rFonts w:ascii="Angsana New" w:hAnsi="Angsana New" w:hint="cs"/>
          <w:spacing w:val="6"/>
          <w:sz w:val="30"/>
          <w:szCs w:val="30"/>
          <w:cs/>
        </w:rPr>
        <w:t>ปี เว้นแต่ฝ่ายหนึ่งฝ่ายใดแจ้งให้ทราบหรือมีความตั้งใจที่จะยกเลิก</w:t>
      </w:r>
    </w:p>
    <w:p w14:paraId="1CF43D3D" w14:textId="77777777" w:rsidR="000C43D2" w:rsidRPr="00353800" w:rsidRDefault="000C43D2" w:rsidP="000C43D2">
      <w:pPr>
        <w:tabs>
          <w:tab w:val="clear" w:pos="227"/>
          <w:tab w:val="clear" w:pos="454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80F64FC" w14:textId="77777777" w:rsidR="00014A59" w:rsidRPr="00950A13" w:rsidRDefault="00BF3B7A" w:rsidP="001848EA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50A13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3C0E5C" w:rsidRPr="00950A13">
        <w:rPr>
          <w:rFonts w:ascii="Angsana New" w:hAnsi="Angsana New"/>
          <w:b/>
          <w:bCs/>
          <w:i/>
          <w:iCs/>
          <w:sz w:val="30"/>
          <w:szCs w:val="30"/>
          <w:cs/>
        </w:rPr>
        <w:t>บันทึกข้อตกลง</w:t>
      </w:r>
      <w:r w:rsidR="00CA2DD2" w:rsidRPr="00950A13">
        <w:rPr>
          <w:rFonts w:ascii="Angsana New" w:hAnsi="Angsana New"/>
          <w:b/>
          <w:bCs/>
          <w:i/>
          <w:iCs/>
          <w:sz w:val="30"/>
          <w:szCs w:val="30"/>
          <w:cs/>
        </w:rPr>
        <w:t>บริการบริหารคลังสินค้าและจัดส่ง</w:t>
      </w:r>
    </w:p>
    <w:p w14:paraId="41A1D8E2" w14:textId="77777777" w:rsidR="00F4336B" w:rsidRPr="00E41E92" w:rsidRDefault="00F4336B" w:rsidP="00D94F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90A3EEC" w14:textId="06811756" w:rsidR="009430DE" w:rsidRPr="00950A13" w:rsidRDefault="0028134F" w:rsidP="00DD77C3">
      <w:pPr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บริษัททำบันทึกข้อตกลงบริการบริหารคลังสินค้าและจัดส่งกับบริษัท ที.เค.เอส. สยามเพรส แมเนจเม้นท์ จำก</w:t>
      </w:r>
      <w:r w:rsidR="00FC7B2E" w:rsidRPr="00950A13">
        <w:rPr>
          <w:rFonts w:ascii="Angsana New" w:hAnsi="Angsana New"/>
          <w:sz w:val="30"/>
          <w:szCs w:val="30"/>
          <w:cs/>
        </w:rPr>
        <w:t xml:space="preserve">ัด กำหนดระยะเวลา </w:t>
      </w:r>
      <w:r w:rsidR="00755911" w:rsidRPr="00950A13">
        <w:rPr>
          <w:rFonts w:ascii="Angsana New" w:hAnsi="Angsana New"/>
          <w:sz w:val="30"/>
          <w:szCs w:val="30"/>
        </w:rPr>
        <w:t>1</w:t>
      </w:r>
      <w:r w:rsidRPr="00950A13">
        <w:rPr>
          <w:rFonts w:ascii="Angsana New" w:hAnsi="Angsana New"/>
          <w:sz w:val="30"/>
          <w:szCs w:val="30"/>
          <w:cs/>
        </w:rPr>
        <w:t xml:space="preserve"> ปี</w:t>
      </w:r>
      <w:r w:rsidR="00FC7B2E" w:rsidRPr="00950A13">
        <w:rPr>
          <w:rFonts w:ascii="Angsana New" w:hAnsi="Angsana New"/>
          <w:sz w:val="30"/>
          <w:szCs w:val="30"/>
          <w:cs/>
        </w:rPr>
        <w:t xml:space="preserve"> เริ่มตั้งแต่วันที่ </w:t>
      </w:r>
      <w:r w:rsidR="00FC7B2E" w:rsidRPr="00950A13">
        <w:rPr>
          <w:rFonts w:ascii="Angsana New" w:hAnsi="Angsana New"/>
          <w:sz w:val="30"/>
          <w:szCs w:val="30"/>
        </w:rPr>
        <w:t>1</w:t>
      </w:r>
      <w:r w:rsidR="00FC7B2E" w:rsidRPr="00950A13">
        <w:rPr>
          <w:rFonts w:ascii="Angsana New" w:hAnsi="Angsana New"/>
          <w:sz w:val="30"/>
          <w:szCs w:val="30"/>
          <w:cs/>
        </w:rPr>
        <w:t xml:space="preserve"> กันยายน </w:t>
      </w:r>
      <w:r w:rsidR="00FC7B2E" w:rsidRPr="00950A13">
        <w:rPr>
          <w:rFonts w:ascii="Angsana New" w:hAnsi="Angsana New"/>
          <w:sz w:val="30"/>
          <w:szCs w:val="30"/>
        </w:rPr>
        <w:t>25</w:t>
      </w:r>
      <w:r w:rsidR="004A24E0" w:rsidRPr="00950A13">
        <w:rPr>
          <w:rFonts w:ascii="Angsana New" w:hAnsi="Angsana New"/>
          <w:sz w:val="30"/>
          <w:szCs w:val="30"/>
        </w:rPr>
        <w:t>60</w:t>
      </w:r>
      <w:r w:rsidR="00FC7B2E" w:rsidRPr="00950A13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FC7B2E" w:rsidRPr="00950A13">
        <w:rPr>
          <w:rFonts w:ascii="Angsana New" w:hAnsi="Angsana New"/>
          <w:sz w:val="30"/>
          <w:szCs w:val="30"/>
        </w:rPr>
        <w:t>31</w:t>
      </w:r>
      <w:r w:rsidR="00FC7B2E" w:rsidRPr="00950A13">
        <w:rPr>
          <w:rFonts w:ascii="Angsana New" w:hAnsi="Angsana New"/>
          <w:sz w:val="30"/>
          <w:szCs w:val="30"/>
          <w:cs/>
        </w:rPr>
        <w:t xml:space="preserve"> สิงหาคม </w:t>
      </w:r>
      <w:r w:rsidR="00FC7B2E" w:rsidRPr="00950A13">
        <w:rPr>
          <w:rFonts w:ascii="Angsana New" w:hAnsi="Angsana New"/>
          <w:sz w:val="30"/>
          <w:szCs w:val="30"/>
        </w:rPr>
        <w:t>25</w:t>
      </w:r>
      <w:r w:rsidR="004A24E0" w:rsidRPr="00950A13">
        <w:rPr>
          <w:rFonts w:ascii="Angsana New" w:hAnsi="Angsana New"/>
          <w:sz w:val="30"/>
          <w:szCs w:val="30"/>
        </w:rPr>
        <w:t>63</w:t>
      </w:r>
      <w:r w:rsidRPr="00950A13">
        <w:rPr>
          <w:rFonts w:ascii="Angsana New" w:hAnsi="Angsana New"/>
          <w:sz w:val="30"/>
          <w:szCs w:val="30"/>
          <w:cs/>
        </w:rPr>
        <w:t xml:space="preserve"> โดยบริษัทชำระค่าบริการเป็น    รายเดือนในอัตราร้อยละ</w:t>
      </w:r>
      <w:r w:rsidR="00C63452">
        <w:rPr>
          <w:rFonts w:ascii="Angsana New" w:hAnsi="Angsana New"/>
          <w:sz w:val="30"/>
          <w:szCs w:val="30"/>
        </w:rPr>
        <w:t xml:space="preserve"> 2</w:t>
      </w:r>
      <w:r w:rsidR="00C63452">
        <w:rPr>
          <w:rFonts w:ascii="Angsana New" w:hAnsi="Angsana New"/>
          <w:sz w:val="30"/>
          <w:szCs w:val="30"/>
          <w:cs/>
        </w:rPr>
        <w:t>.</w:t>
      </w:r>
      <w:r w:rsidR="00C63452">
        <w:rPr>
          <w:rFonts w:ascii="Angsana New" w:hAnsi="Angsana New"/>
          <w:sz w:val="30"/>
          <w:szCs w:val="30"/>
        </w:rPr>
        <w:t>00</w:t>
      </w:r>
      <w:r w:rsidRPr="00950A13">
        <w:rPr>
          <w:rFonts w:ascii="Angsana New" w:hAnsi="Angsana New"/>
          <w:color w:val="FFFFFF"/>
          <w:sz w:val="30"/>
          <w:szCs w:val="30"/>
        </w:rPr>
        <w:t>a</w:t>
      </w:r>
      <w:r w:rsidRPr="00950A13">
        <w:rPr>
          <w:rFonts w:ascii="Angsana New" w:hAnsi="Angsana New" w:hint="cs"/>
          <w:sz w:val="30"/>
          <w:szCs w:val="30"/>
          <w:cs/>
        </w:rPr>
        <w:t>ถึง</w:t>
      </w:r>
      <w:r w:rsidRPr="00950A13">
        <w:rPr>
          <w:rFonts w:ascii="Angsana New" w:hAnsi="Angsana New"/>
          <w:sz w:val="30"/>
          <w:szCs w:val="30"/>
          <w:cs/>
        </w:rPr>
        <w:t xml:space="preserve"> </w:t>
      </w:r>
      <w:r w:rsidRPr="00950A13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Pr="00950A13">
        <w:rPr>
          <w:rFonts w:ascii="Angsana New" w:hAnsi="Angsana New"/>
          <w:sz w:val="30"/>
          <w:szCs w:val="30"/>
        </w:rPr>
        <w:t>3</w:t>
      </w:r>
      <w:r w:rsidRPr="00950A13">
        <w:rPr>
          <w:rFonts w:ascii="Angsana New" w:hAnsi="Angsana New"/>
          <w:sz w:val="30"/>
          <w:szCs w:val="30"/>
          <w:cs/>
        </w:rPr>
        <w:t>.</w:t>
      </w:r>
      <w:r w:rsidRPr="00950A13">
        <w:rPr>
          <w:rFonts w:ascii="Angsana New" w:hAnsi="Angsana New"/>
          <w:sz w:val="30"/>
          <w:szCs w:val="30"/>
        </w:rPr>
        <w:t>00</w:t>
      </w:r>
      <w:r w:rsidRPr="00950A13">
        <w:rPr>
          <w:rFonts w:ascii="Angsana New" w:hAnsi="Angsana New"/>
          <w:color w:val="FFFFFF"/>
          <w:sz w:val="30"/>
          <w:szCs w:val="30"/>
        </w:rPr>
        <w:t>a</w:t>
      </w:r>
      <w:r w:rsidRPr="00950A13">
        <w:rPr>
          <w:rFonts w:ascii="Angsana New" w:hAnsi="Angsana New"/>
          <w:sz w:val="30"/>
          <w:szCs w:val="30"/>
          <w:cs/>
        </w:rPr>
        <w:t xml:space="preserve">ของราคาขายไม่รวมภาษีมูลค่าเพิ่ม </w:t>
      </w:r>
      <w:r w:rsidRPr="00950A13">
        <w:rPr>
          <w:rFonts w:ascii="Angsana New" w:hAnsi="Angsana New" w:hint="cs"/>
          <w:sz w:val="30"/>
          <w:szCs w:val="30"/>
          <w:cs/>
        </w:rPr>
        <w:t>และ</w:t>
      </w:r>
      <w:r w:rsidR="007065FA" w:rsidRPr="00950A13">
        <w:rPr>
          <w:rFonts w:ascii="Angsana New" w:hAnsi="Angsana New" w:hint="cs"/>
          <w:sz w:val="30"/>
          <w:szCs w:val="30"/>
          <w:cs/>
        </w:rPr>
        <w:t>สามารถ</w:t>
      </w:r>
      <w:r w:rsidRPr="00950A13">
        <w:rPr>
          <w:rFonts w:ascii="Angsana New" w:hAnsi="Angsana New" w:hint="cs"/>
          <w:sz w:val="30"/>
          <w:szCs w:val="30"/>
          <w:cs/>
        </w:rPr>
        <w:t>ต่ออายุ</w:t>
      </w:r>
      <w:r w:rsidR="007065FA" w:rsidRPr="00950A13">
        <w:rPr>
          <w:rFonts w:ascii="Angsana New" w:hAnsi="Angsana New" w:hint="cs"/>
          <w:sz w:val="30"/>
          <w:szCs w:val="30"/>
          <w:cs/>
        </w:rPr>
        <w:t>สัญญาได้</w:t>
      </w:r>
      <w:r w:rsidRPr="00950A13">
        <w:rPr>
          <w:rFonts w:ascii="Angsana New" w:hAnsi="Angsana New" w:hint="cs"/>
          <w:sz w:val="30"/>
          <w:szCs w:val="30"/>
          <w:cs/>
        </w:rPr>
        <w:t>อัตโนมัติ</w:t>
      </w:r>
      <w:r w:rsidR="007065FA" w:rsidRPr="00950A13">
        <w:rPr>
          <w:rFonts w:ascii="Angsana New" w:hAnsi="Angsana New" w:hint="cs"/>
          <w:sz w:val="30"/>
          <w:szCs w:val="30"/>
          <w:cs/>
        </w:rPr>
        <w:t>อีก</w:t>
      </w:r>
      <w:r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Pr="00950A13">
        <w:rPr>
          <w:rFonts w:ascii="Angsana New" w:hAnsi="Angsana New"/>
          <w:sz w:val="30"/>
          <w:szCs w:val="30"/>
        </w:rPr>
        <w:t xml:space="preserve">3 </w:t>
      </w:r>
      <w:r w:rsidRPr="00950A13">
        <w:rPr>
          <w:rFonts w:ascii="Angsana New" w:hAnsi="Angsana New" w:hint="cs"/>
          <w:sz w:val="30"/>
          <w:szCs w:val="30"/>
          <w:cs/>
        </w:rPr>
        <w:t>ปี เว้นแต่ฝ่ายหนึ่งฝ่ายใดแจ้งให้ทราบหรือมีความตั้งใจที่จะยกเลิกสัญญา</w:t>
      </w:r>
    </w:p>
    <w:p w14:paraId="191CE85C" w14:textId="0013F17C" w:rsidR="00D87E77" w:rsidRDefault="00D87E77" w:rsidP="00DD77C3">
      <w:pPr>
        <w:spacing w:line="240" w:lineRule="auto"/>
        <w:ind w:left="540" w:right="-27"/>
        <w:jc w:val="thaiDistribute"/>
        <w:rPr>
          <w:rFonts w:ascii="Angsana New" w:hAnsi="Angsana New"/>
          <w:sz w:val="24"/>
          <w:szCs w:val="24"/>
        </w:rPr>
      </w:pPr>
    </w:p>
    <w:p w14:paraId="1823D06E" w14:textId="3A6EB419" w:rsidR="00792007" w:rsidRDefault="00792007" w:rsidP="00DD77C3">
      <w:pPr>
        <w:spacing w:line="240" w:lineRule="auto"/>
        <w:ind w:left="540" w:right="-27"/>
        <w:jc w:val="thaiDistribute"/>
        <w:rPr>
          <w:rFonts w:ascii="Angsana New" w:hAnsi="Angsana New"/>
          <w:sz w:val="24"/>
          <w:szCs w:val="24"/>
        </w:rPr>
      </w:pPr>
    </w:p>
    <w:p w14:paraId="43FFFE92" w14:textId="4ED5F88F" w:rsidR="003D7243" w:rsidRDefault="003D7243" w:rsidP="00DD77C3">
      <w:pPr>
        <w:spacing w:line="240" w:lineRule="auto"/>
        <w:ind w:left="540" w:right="-27"/>
        <w:jc w:val="thaiDistribute"/>
        <w:rPr>
          <w:rFonts w:ascii="Angsana New" w:hAnsi="Angsana New"/>
          <w:sz w:val="24"/>
          <w:szCs w:val="24"/>
        </w:rPr>
      </w:pPr>
    </w:p>
    <w:p w14:paraId="050AD862" w14:textId="77777777" w:rsidR="00D87E77" w:rsidRPr="00950A13" w:rsidRDefault="00D87E77" w:rsidP="00D87E77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50A1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สัญญาว่าจ้างจัดเก็บและส่งสินค้า</w:t>
      </w:r>
    </w:p>
    <w:p w14:paraId="0C1BDB9B" w14:textId="77777777" w:rsidR="00D87E77" w:rsidRPr="00353800" w:rsidRDefault="00D87E77" w:rsidP="00D87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3C47F09" w14:textId="37F55E20" w:rsidR="00D87E77" w:rsidRPr="00950A13" w:rsidRDefault="00D87E77" w:rsidP="00D87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>บริษัทได้ทำสัญญา</w:t>
      </w:r>
      <w:r w:rsidRPr="00950A13">
        <w:rPr>
          <w:rFonts w:ascii="Angsana New" w:hAnsi="Angsana New"/>
          <w:sz w:val="30"/>
          <w:szCs w:val="30"/>
          <w:cs/>
        </w:rPr>
        <w:t>ว่าจ้างจัดเก็บและส่งสินค้า</w:t>
      </w:r>
      <w:r w:rsidRPr="00950A13">
        <w:rPr>
          <w:rFonts w:ascii="Angsana New" w:hAnsi="Angsana New" w:hint="cs"/>
          <w:sz w:val="30"/>
          <w:szCs w:val="30"/>
          <w:cs/>
        </w:rPr>
        <w:t>กับบริษัท</w:t>
      </w:r>
      <w:r w:rsidRPr="00950A13">
        <w:rPr>
          <w:rFonts w:ascii="Angsana New" w:hAnsi="Angsana New"/>
          <w:sz w:val="30"/>
          <w:szCs w:val="30"/>
          <w:cs/>
        </w:rPr>
        <w:t xml:space="preserve"> ที.เค.เอส. สยามเพรส แมเนจเม้นท์</w:t>
      </w:r>
      <w:r w:rsidRPr="00950A13">
        <w:rPr>
          <w:rFonts w:ascii="Angsana New" w:hAnsi="Angsana New" w:hint="cs"/>
          <w:sz w:val="30"/>
          <w:szCs w:val="30"/>
          <w:cs/>
        </w:rPr>
        <w:t xml:space="preserve"> จำกัด </w:t>
      </w:r>
      <w:r w:rsidR="005A7FEB" w:rsidRPr="00950A13">
        <w:rPr>
          <w:rFonts w:ascii="Angsana New" w:hAnsi="Angsana New" w:hint="cs"/>
          <w:sz w:val="30"/>
          <w:szCs w:val="30"/>
          <w:cs/>
        </w:rPr>
        <w:t xml:space="preserve">กำหนดระยะเวลา </w:t>
      </w:r>
      <w:r w:rsidR="005A7FEB" w:rsidRPr="00950A13">
        <w:rPr>
          <w:rFonts w:ascii="Angsana New" w:hAnsi="Angsana New"/>
          <w:sz w:val="30"/>
          <w:szCs w:val="30"/>
        </w:rPr>
        <w:t>9</w:t>
      </w:r>
      <w:r w:rsidR="005A7FEB" w:rsidRPr="00950A13">
        <w:rPr>
          <w:rFonts w:ascii="Angsana New" w:hAnsi="Angsana New" w:hint="cs"/>
          <w:sz w:val="30"/>
          <w:szCs w:val="30"/>
          <w:cs/>
        </w:rPr>
        <w:t xml:space="preserve"> เดือน ตั้งแต่วันที่ </w:t>
      </w:r>
      <w:r w:rsidR="005A7FEB" w:rsidRPr="00950A13">
        <w:rPr>
          <w:rFonts w:ascii="Angsana New" w:hAnsi="Angsana New"/>
          <w:sz w:val="30"/>
          <w:szCs w:val="30"/>
        </w:rPr>
        <w:t>2</w:t>
      </w:r>
      <w:r w:rsidR="005A7FEB" w:rsidRPr="00950A13">
        <w:rPr>
          <w:rFonts w:ascii="Angsana New" w:hAnsi="Angsana New" w:hint="cs"/>
          <w:sz w:val="30"/>
          <w:szCs w:val="30"/>
          <w:cs/>
        </w:rPr>
        <w:t xml:space="preserve"> กรกฎาคม</w:t>
      </w:r>
      <w:r w:rsidR="00C63452"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="00C63452" w:rsidRPr="00950A13">
        <w:rPr>
          <w:rFonts w:ascii="Angsana New" w:hAnsi="Angsana New"/>
          <w:spacing w:val="-2"/>
          <w:sz w:val="30"/>
          <w:szCs w:val="30"/>
        </w:rPr>
        <w:t>256</w:t>
      </w:r>
      <w:r w:rsidR="00C63452">
        <w:rPr>
          <w:rFonts w:ascii="Angsana New" w:hAnsi="Angsana New"/>
          <w:spacing w:val="-2"/>
          <w:sz w:val="30"/>
          <w:szCs w:val="30"/>
        </w:rPr>
        <w:t>1</w:t>
      </w:r>
      <w:r w:rsidR="00C63452"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="005A7FEB" w:rsidRPr="00950A13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5A7FEB" w:rsidRPr="00950A13">
        <w:rPr>
          <w:rFonts w:ascii="Angsana New" w:hAnsi="Angsana New"/>
          <w:sz w:val="30"/>
          <w:szCs w:val="30"/>
        </w:rPr>
        <w:t xml:space="preserve">31 </w:t>
      </w:r>
      <w:r w:rsidR="005A7FEB" w:rsidRPr="00950A1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63452" w:rsidRPr="00950A13">
        <w:rPr>
          <w:rFonts w:ascii="Angsana New" w:hAnsi="Angsana New"/>
          <w:spacing w:val="-2"/>
          <w:sz w:val="30"/>
          <w:szCs w:val="30"/>
        </w:rPr>
        <w:t>2562</w:t>
      </w:r>
      <w:r w:rsidR="005A7FEB"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Pr="00950A13">
        <w:rPr>
          <w:rFonts w:ascii="Angsana New" w:hAnsi="Angsana New" w:hint="cs"/>
          <w:sz w:val="30"/>
          <w:szCs w:val="30"/>
          <w:cs/>
        </w:rPr>
        <w:t>โดยกำหนดอัตราค่า</w:t>
      </w:r>
      <w:r w:rsidR="00CD0D20" w:rsidRPr="00950A13">
        <w:rPr>
          <w:rFonts w:ascii="Angsana New" w:hAnsi="Angsana New" w:hint="cs"/>
          <w:sz w:val="30"/>
          <w:szCs w:val="30"/>
          <w:cs/>
        </w:rPr>
        <w:t>บริห</w:t>
      </w:r>
      <w:r w:rsidRPr="00950A13">
        <w:rPr>
          <w:rFonts w:ascii="Angsana New" w:hAnsi="Angsana New" w:hint="cs"/>
          <w:sz w:val="30"/>
          <w:szCs w:val="30"/>
          <w:cs/>
        </w:rPr>
        <w:t>าร</w:t>
      </w:r>
      <w:r w:rsidR="00CD0D20" w:rsidRPr="00950A13">
        <w:rPr>
          <w:rFonts w:ascii="Angsana New" w:hAnsi="Angsana New" w:hint="cs"/>
          <w:sz w:val="30"/>
          <w:szCs w:val="30"/>
          <w:cs/>
        </w:rPr>
        <w:t>จัดการ</w:t>
      </w:r>
      <w:r w:rsidRPr="00950A13">
        <w:rPr>
          <w:rFonts w:ascii="Angsana New" w:hAnsi="Angsana New" w:hint="cs"/>
          <w:sz w:val="30"/>
          <w:szCs w:val="30"/>
          <w:cs/>
        </w:rPr>
        <w:t xml:space="preserve">เป็นรายเดือน </w:t>
      </w:r>
      <w:r w:rsidR="005A7FEB" w:rsidRPr="00950A13">
        <w:rPr>
          <w:rFonts w:ascii="Angsana New" w:hAnsi="Angsana New" w:hint="cs"/>
          <w:sz w:val="30"/>
          <w:szCs w:val="30"/>
          <w:cs/>
        </w:rPr>
        <w:t xml:space="preserve">      </w:t>
      </w:r>
      <w:r w:rsidRPr="00950A13">
        <w:rPr>
          <w:rFonts w:ascii="Angsana New" w:hAnsi="Angsana New" w:hint="cs"/>
          <w:sz w:val="30"/>
          <w:szCs w:val="30"/>
          <w:cs/>
        </w:rPr>
        <w:t>ในอัตรา</w:t>
      </w:r>
      <w:r w:rsidR="00CD0D20" w:rsidRPr="00950A13">
        <w:rPr>
          <w:rFonts w:ascii="Angsana New" w:hAnsi="Angsana New"/>
          <w:sz w:val="30"/>
          <w:szCs w:val="30"/>
          <w:cs/>
        </w:rPr>
        <w:t>ร้อยละ</w:t>
      </w:r>
      <w:r w:rsidR="00CD0D20"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="00CD0D20" w:rsidRPr="00950A13">
        <w:rPr>
          <w:rFonts w:ascii="Angsana New" w:hAnsi="Angsana New"/>
          <w:sz w:val="30"/>
          <w:szCs w:val="30"/>
        </w:rPr>
        <w:t>0</w:t>
      </w:r>
      <w:r w:rsidR="00CD0D20" w:rsidRPr="00950A13">
        <w:rPr>
          <w:rFonts w:ascii="Angsana New" w:hAnsi="Angsana New"/>
          <w:sz w:val="30"/>
          <w:szCs w:val="30"/>
          <w:cs/>
        </w:rPr>
        <w:t>.</w:t>
      </w:r>
      <w:r w:rsidR="00CD0D20" w:rsidRPr="00950A13">
        <w:rPr>
          <w:rFonts w:ascii="Angsana New" w:hAnsi="Angsana New"/>
          <w:sz w:val="30"/>
          <w:szCs w:val="30"/>
        </w:rPr>
        <w:t xml:space="preserve">34 </w:t>
      </w:r>
      <w:r w:rsidR="00CD0D20" w:rsidRPr="00950A13">
        <w:rPr>
          <w:rFonts w:ascii="Angsana New" w:hAnsi="Angsana New"/>
          <w:sz w:val="30"/>
          <w:szCs w:val="30"/>
          <w:cs/>
        </w:rPr>
        <w:t>ของราคาขายไม่รวมภาษีมูลค่าเพิ่ม</w:t>
      </w:r>
      <w:r w:rsidR="00CD0D20" w:rsidRPr="00950A13">
        <w:rPr>
          <w:rFonts w:ascii="Angsana New" w:hAnsi="Angsana New" w:hint="cs"/>
          <w:sz w:val="30"/>
          <w:szCs w:val="30"/>
          <w:cs/>
        </w:rPr>
        <w:t xml:space="preserve"> และค่าขนส่งตามจริง</w:t>
      </w:r>
      <w:r w:rsidR="00CD0D20" w:rsidRPr="00950A13">
        <w:rPr>
          <w:rFonts w:ascii="Angsana New" w:hAnsi="Angsana New"/>
          <w:sz w:val="30"/>
          <w:szCs w:val="30"/>
          <w:cs/>
        </w:rPr>
        <w:t xml:space="preserve"> </w:t>
      </w:r>
      <w:r w:rsidR="00CD0D20" w:rsidRPr="00950A13">
        <w:rPr>
          <w:rFonts w:ascii="Angsana New" w:hAnsi="Angsana New" w:hint="cs"/>
          <w:sz w:val="30"/>
          <w:szCs w:val="30"/>
          <w:cs/>
        </w:rPr>
        <w:t>หาก</w:t>
      </w:r>
      <w:r w:rsidRPr="00950A13">
        <w:rPr>
          <w:rFonts w:ascii="Angsana New" w:hAnsi="Angsana New" w:hint="cs"/>
          <w:sz w:val="30"/>
          <w:szCs w:val="30"/>
          <w:cs/>
        </w:rPr>
        <w:t>ฝ่ายหนึ่งฝ่ายใด</w:t>
      </w:r>
      <w:r w:rsidR="00CD0D20" w:rsidRPr="00950A13">
        <w:rPr>
          <w:rFonts w:ascii="Angsana New" w:hAnsi="Angsana New" w:hint="cs"/>
          <w:sz w:val="30"/>
          <w:szCs w:val="30"/>
          <w:cs/>
        </w:rPr>
        <w:t>ประสงค์จะขอบอกเลิกสัญญาก่อนครบกำหนดสามารถทำได้โดยการ</w:t>
      </w:r>
      <w:r w:rsidRPr="00950A13">
        <w:rPr>
          <w:rFonts w:ascii="Angsana New" w:hAnsi="Angsana New" w:hint="cs"/>
          <w:sz w:val="30"/>
          <w:szCs w:val="30"/>
          <w:cs/>
        </w:rPr>
        <w:t>แจ้งให้ทราบ</w:t>
      </w:r>
      <w:r w:rsidR="00CD0D20" w:rsidRPr="00950A13">
        <w:rPr>
          <w:rFonts w:ascii="Angsana New" w:hAnsi="Angsana New" w:hint="cs"/>
          <w:sz w:val="30"/>
          <w:szCs w:val="30"/>
          <w:cs/>
        </w:rPr>
        <w:t xml:space="preserve">ล่วงหน้าไม่น้อยกว่า </w:t>
      </w:r>
      <w:r w:rsidR="00CD0D20" w:rsidRPr="00950A13">
        <w:rPr>
          <w:rFonts w:ascii="Angsana New" w:hAnsi="Angsana New"/>
          <w:sz w:val="30"/>
          <w:szCs w:val="30"/>
        </w:rPr>
        <w:t xml:space="preserve">2 </w:t>
      </w:r>
      <w:r w:rsidR="00CD0D20" w:rsidRPr="00950A13">
        <w:rPr>
          <w:rFonts w:ascii="Angsana New" w:hAnsi="Angsana New" w:hint="cs"/>
          <w:sz w:val="30"/>
          <w:szCs w:val="30"/>
          <w:cs/>
        </w:rPr>
        <w:t>เดือน</w:t>
      </w:r>
    </w:p>
    <w:p w14:paraId="444A38D0" w14:textId="181562A7" w:rsidR="00B45960" w:rsidRPr="00353800" w:rsidRDefault="00B45960" w:rsidP="00D87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E725468" w14:textId="77777777" w:rsidR="00B45960" w:rsidRPr="00950A13" w:rsidRDefault="00B45960" w:rsidP="00B45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50A1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สัญญาว่าจ้างการบริการทางด้านเทคนิค </w:t>
      </w:r>
    </w:p>
    <w:p w14:paraId="331D199C" w14:textId="77777777" w:rsidR="00B45960" w:rsidRPr="00353800" w:rsidRDefault="00B45960" w:rsidP="00B45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E6C4B03" w14:textId="214FE908" w:rsidR="00B45960" w:rsidRPr="00950A13" w:rsidRDefault="00B45960" w:rsidP="00B45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950A13">
        <w:rPr>
          <w:rFonts w:ascii="Angsana New" w:hAnsi="Angsana New"/>
          <w:spacing w:val="-2"/>
          <w:sz w:val="30"/>
          <w:szCs w:val="30"/>
          <w:cs/>
        </w:rPr>
        <w:t>บริษัทได้ทำสัญญาว่าจ้างการบริการ</w:t>
      </w:r>
      <w:r w:rsidRPr="00950A13">
        <w:rPr>
          <w:rFonts w:ascii="Angsana New" w:hAnsi="Angsana New" w:hint="cs"/>
          <w:spacing w:val="-2"/>
          <w:sz w:val="30"/>
          <w:szCs w:val="30"/>
          <w:cs/>
        </w:rPr>
        <w:t>ทางด้านเทคนิคก่อนและหลังการขายแก่สินค้า</w:t>
      </w:r>
      <w:r w:rsidRPr="00950A13">
        <w:rPr>
          <w:rFonts w:ascii="Angsana New" w:hAnsi="Angsana New"/>
          <w:spacing w:val="-2"/>
          <w:sz w:val="30"/>
          <w:szCs w:val="30"/>
          <w:cs/>
        </w:rPr>
        <w:t>ที่ผู้รับบริการเป็นผู้จัดจำหน่ายกับบริษัท</w:t>
      </w:r>
      <w:r w:rsidR="004E35A5">
        <w:rPr>
          <w:rFonts w:ascii="Angsana New" w:hAnsi="Angsana New" w:hint="cs"/>
          <w:spacing w:val="-2"/>
          <w:sz w:val="30"/>
          <w:szCs w:val="30"/>
          <w:cs/>
        </w:rPr>
        <w:t xml:space="preserve">ย่อย </w:t>
      </w:r>
      <w:r w:rsidRPr="00950A13">
        <w:rPr>
          <w:rFonts w:ascii="Angsana New" w:hAnsi="Angsana New"/>
          <w:spacing w:val="-2"/>
          <w:sz w:val="30"/>
          <w:szCs w:val="30"/>
          <w:cs/>
        </w:rPr>
        <w:t xml:space="preserve">กำหนดระยะเวลา </w:t>
      </w:r>
      <w:r w:rsidR="00755911" w:rsidRPr="00950A13">
        <w:rPr>
          <w:rFonts w:ascii="Angsana New" w:hAnsi="Angsana New"/>
          <w:spacing w:val="-2"/>
          <w:sz w:val="30"/>
          <w:szCs w:val="30"/>
        </w:rPr>
        <w:t>1</w:t>
      </w:r>
      <w:r w:rsidRPr="00950A13">
        <w:rPr>
          <w:rFonts w:ascii="Angsana New" w:hAnsi="Angsana New"/>
          <w:spacing w:val="-2"/>
          <w:sz w:val="30"/>
          <w:szCs w:val="30"/>
          <w:cs/>
        </w:rPr>
        <w:t xml:space="preserve"> ปีตั้งแต่วันที่ </w:t>
      </w:r>
      <w:r w:rsidR="00755911" w:rsidRPr="00950A13">
        <w:rPr>
          <w:rFonts w:ascii="Angsana New" w:hAnsi="Angsana New"/>
          <w:spacing w:val="-2"/>
          <w:sz w:val="30"/>
          <w:szCs w:val="30"/>
        </w:rPr>
        <w:t>1</w:t>
      </w:r>
      <w:r w:rsidRPr="00950A13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="00755911" w:rsidRPr="00950A13">
        <w:rPr>
          <w:rFonts w:ascii="Angsana New" w:hAnsi="Angsana New"/>
          <w:spacing w:val="-2"/>
          <w:sz w:val="30"/>
          <w:szCs w:val="30"/>
        </w:rPr>
        <w:t>2562</w:t>
      </w:r>
      <w:r w:rsidRPr="00950A13">
        <w:rPr>
          <w:rFonts w:ascii="Angsana New" w:hAnsi="Angsana New"/>
          <w:spacing w:val="-2"/>
          <w:sz w:val="30"/>
          <w:szCs w:val="30"/>
          <w:cs/>
        </w:rPr>
        <w:t xml:space="preserve"> ถึงวันที่</w:t>
      </w:r>
      <w:r w:rsidRPr="00950A1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55911" w:rsidRPr="00950A13">
        <w:rPr>
          <w:rFonts w:ascii="Angsana New" w:hAnsi="Angsana New"/>
          <w:spacing w:val="-2"/>
          <w:sz w:val="30"/>
          <w:szCs w:val="30"/>
        </w:rPr>
        <w:t>31</w:t>
      </w:r>
      <w:r w:rsidRPr="00950A13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755911" w:rsidRPr="00950A13">
        <w:rPr>
          <w:rFonts w:ascii="Angsana New" w:hAnsi="Angsana New"/>
          <w:spacing w:val="-2"/>
          <w:sz w:val="30"/>
          <w:szCs w:val="30"/>
        </w:rPr>
        <w:t>2562</w:t>
      </w:r>
      <w:r w:rsidRPr="00950A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E35A5" w:rsidRPr="00950A13">
        <w:rPr>
          <w:rFonts w:ascii="Angsana New" w:hAnsi="Angsana New"/>
          <w:spacing w:val="-2"/>
          <w:sz w:val="30"/>
          <w:szCs w:val="30"/>
          <w:cs/>
        </w:rPr>
        <w:t>โดยกำหนดอัตราค่าบริการเป็นรายเดือน</w:t>
      </w:r>
      <w:r w:rsidR="004E35A5" w:rsidRPr="00950A13">
        <w:rPr>
          <w:rFonts w:ascii="Angsana New" w:hAnsi="Angsana New" w:hint="cs"/>
          <w:spacing w:val="-2"/>
          <w:sz w:val="30"/>
          <w:szCs w:val="30"/>
          <w:cs/>
        </w:rPr>
        <w:t>ในอัตราร้อยละ</w:t>
      </w:r>
      <w:r w:rsidR="004E35A5" w:rsidRPr="00950A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E35A5" w:rsidRPr="00950A13">
        <w:rPr>
          <w:rFonts w:ascii="Angsana New" w:hAnsi="Angsana New"/>
          <w:spacing w:val="-2"/>
          <w:sz w:val="30"/>
          <w:szCs w:val="30"/>
        </w:rPr>
        <w:t>0</w:t>
      </w:r>
      <w:r w:rsidR="004E35A5" w:rsidRPr="00950A13">
        <w:rPr>
          <w:rFonts w:ascii="Angsana New" w:hAnsi="Angsana New"/>
          <w:spacing w:val="-2"/>
          <w:sz w:val="30"/>
          <w:szCs w:val="30"/>
          <w:cs/>
        </w:rPr>
        <w:t>.</w:t>
      </w:r>
      <w:r w:rsidR="004E35A5" w:rsidRPr="00950A13">
        <w:rPr>
          <w:rFonts w:ascii="Angsana New" w:hAnsi="Angsana New"/>
          <w:spacing w:val="-2"/>
          <w:sz w:val="30"/>
          <w:szCs w:val="30"/>
        </w:rPr>
        <w:t xml:space="preserve">03 </w:t>
      </w:r>
      <w:r w:rsidR="004E35A5" w:rsidRPr="00950A13">
        <w:rPr>
          <w:rFonts w:ascii="Angsana New" w:hAnsi="Angsana New"/>
          <w:spacing w:val="-2"/>
          <w:sz w:val="30"/>
          <w:szCs w:val="30"/>
          <w:cs/>
        </w:rPr>
        <w:t>ของยอดขายรวมของผู้รับบริการ</w:t>
      </w:r>
      <w:r w:rsidR="004E35A5" w:rsidRPr="00950A1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E35A5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4E35A5" w:rsidRPr="004E35A5">
        <w:rPr>
          <w:rFonts w:ascii="Angsana New" w:hAnsi="Angsana New"/>
          <w:spacing w:val="-2"/>
          <w:sz w:val="30"/>
          <w:szCs w:val="30"/>
          <w:cs/>
        </w:rPr>
        <w:t xml:space="preserve">ตั้งแต่วันที่ </w:t>
      </w:r>
      <w:r w:rsidR="00C63452" w:rsidRPr="00950A13">
        <w:rPr>
          <w:rFonts w:ascii="Angsana New" w:hAnsi="Angsana New"/>
          <w:spacing w:val="-2"/>
          <w:sz w:val="30"/>
          <w:szCs w:val="30"/>
        </w:rPr>
        <w:t>1</w:t>
      </w:r>
      <w:r w:rsidR="00C63452" w:rsidRPr="00950A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E35A5" w:rsidRPr="004E35A5">
        <w:rPr>
          <w:rFonts w:ascii="Angsana New" w:hAnsi="Angsana New"/>
          <w:spacing w:val="-2"/>
          <w:sz w:val="30"/>
          <w:szCs w:val="30"/>
          <w:cs/>
        </w:rPr>
        <w:t xml:space="preserve">มกราคม </w:t>
      </w:r>
      <w:r w:rsidR="00C63452" w:rsidRPr="00950A13">
        <w:rPr>
          <w:rFonts w:ascii="Angsana New" w:hAnsi="Angsana New"/>
          <w:spacing w:val="-2"/>
          <w:sz w:val="30"/>
          <w:szCs w:val="30"/>
        </w:rPr>
        <w:t>256</w:t>
      </w:r>
      <w:r w:rsidR="00C63452">
        <w:rPr>
          <w:rFonts w:ascii="Angsana New" w:hAnsi="Angsana New"/>
          <w:spacing w:val="-2"/>
          <w:sz w:val="30"/>
          <w:szCs w:val="30"/>
        </w:rPr>
        <w:t>3</w:t>
      </w:r>
      <w:r w:rsidR="004E35A5" w:rsidRPr="004E35A5">
        <w:rPr>
          <w:rFonts w:ascii="Angsana New" w:hAnsi="Angsana New"/>
          <w:spacing w:val="-2"/>
          <w:sz w:val="30"/>
          <w:szCs w:val="30"/>
          <w:cs/>
        </w:rPr>
        <w:t xml:space="preserve"> ถึงวันที่ </w:t>
      </w:r>
      <w:r w:rsidR="00C63452" w:rsidRPr="00950A13">
        <w:rPr>
          <w:rFonts w:ascii="Angsana New" w:hAnsi="Angsana New"/>
          <w:spacing w:val="-2"/>
          <w:sz w:val="30"/>
          <w:szCs w:val="30"/>
        </w:rPr>
        <w:t>31</w:t>
      </w:r>
      <w:r w:rsidR="004E35A5" w:rsidRPr="004E35A5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C63452" w:rsidRPr="00950A13">
        <w:rPr>
          <w:rFonts w:ascii="Angsana New" w:hAnsi="Angsana New"/>
          <w:spacing w:val="-2"/>
          <w:sz w:val="30"/>
          <w:szCs w:val="30"/>
        </w:rPr>
        <w:t>256</w:t>
      </w:r>
      <w:r w:rsidR="00C63452">
        <w:rPr>
          <w:rFonts w:ascii="Angsana New" w:hAnsi="Angsana New"/>
          <w:spacing w:val="-2"/>
          <w:sz w:val="30"/>
          <w:szCs w:val="30"/>
        </w:rPr>
        <w:t>3</w:t>
      </w:r>
      <w:r w:rsidR="00C63452" w:rsidRPr="004E35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E35A5" w:rsidRPr="004E35A5">
        <w:rPr>
          <w:rFonts w:ascii="Angsana New" w:hAnsi="Angsana New"/>
          <w:spacing w:val="-2"/>
          <w:sz w:val="30"/>
          <w:szCs w:val="30"/>
          <w:cs/>
        </w:rPr>
        <w:t>ในอัตราเดือนละ</w:t>
      </w:r>
      <w:r w:rsidR="00C63452" w:rsidRPr="00C6345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63452">
        <w:rPr>
          <w:rFonts w:ascii="Angsana New" w:hAnsi="Angsana New"/>
          <w:spacing w:val="-2"/>
          <w:sz w:val="30"/>
          <w:szCs w:val="30"/>
        </w:rPr>
        <w:t>850,</w:t>
      </w:r>
      <w:r w:rsidR="00C63452" w:rsidRPr="00950A13">
        <w:rPr>
          <w:rFonts w:ascii="Angsana New" w:hAnsi="Angsana New"/>
          <w:spacing w:val="-2"/>
          <w:sz w:val="30"/>
          <w:szCs w:val="30"/>
        </w:rPr>
        <w:t>0</w:t>
      </w:r>
      <w:r w:rsidR="00C63452">
        <w:rPr>
          <w:rFonts w:ascii="Angsana New" w:hAnsi="Angsana New"/>
          <w:spacing w:val="-2"/>
          <w:sz w:val="30"/>
          <w:szCs w:val="30"/>
        </w:rPr>
        <w:t>00</w:t>
      </w:r>
      <w:r w:rsidR="004E35A5" w:rsidRPr="004E35A5">
        <w:rPr>
          <w:rFonts w:ascii="Angsana New" w:hAnsi="Angsana New"/>
          <w:spacing w:val="-2"/>
          <w:sz w:val="30"/>
          <w:szCs w:val="30"/>
          <w:cs/>
        </w:rPr>
        <w:t xml:space="preserve"> บาท </w:t>
      </w:r>
      <w:r w:rsidRPr="00950A13">
        <w:rPr>
          <w:rFonts w:ascii="Angsana New" w:hAnsi="Angsana New" w:hint="cs"/>
          <w:spacing w:val="-2"/>
          <w:sz w:val="30"/>
          <w:szCs w:val="30"/>
          <w:cs/>
        </w:rPr>
        <w:t>สัญญาดังกล่าวสามารถขอบอกเลิกก่อนครบกำหนด</w:t>
      </w:r>
      <w:r w:rsidRPr="00950A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50A13">
        <w:rPr>
          <w:rFonts w:ascii="Angsana New" w:hAnsi="Angsana New" w:hint="cs"/>
          <w:spacing w:val="-2"/>
          <w:sz w:val="30"/>
          <w:szCs w:val="30"/>
          <w:cs/>
        </w:rPr>
        <w:t xml:space="preserve">หากฝ่ายใดฝ่ายหนึ่งแจ้งให้ทราบล่วงหน้าเป็นลายลักษณ์อักษรอย่างน้อย </w:t>
      </w:r>
      <w:r w:rsidRPr="00950A13">
        <w:rPr>
          <w:rFonts w:ascii="Angsana New" w:hAnsi="Angsana New"/>
          <w:spacing w:val="-2"/>
          <w:sz w:val="30"/>
          <w:szCs w:val="30"/>
        </w:rPr>
        <w:t xml:space="preserve">30 </w:t>
      </w:r>
      <w:r w:rsidRPr="00950A13">
        <w:rPr>
          <w:rFonts w:ascii="Angsana New" w:hAnsi="Angsana New" w:hint="cs"/>
          <w:spacing w:val="-2"/>
          <w:sz w:val="30"/>
          <w:szCs w:val="30"/>
          <w:cs/>
        </w:rPr>
        <w:t>วัน</w:t>
      </w:r>
    </w:p>
    <w:p w14:paraId="71E52163" w14:textId="77777777" w:rsidR="00262C05" w:rsidRPr="00950A13" w:rsidRDefault="00262C05" w:rsidP="00792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827EDC" w14:textId="3A1EF003" w:rsidR="008815F3" w:rsidRPr="00950A13" w:rsidRDefault="00941513" w:rsidP="008815F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 w:rsidRPr="00950A13">
        <w:rPr>
          <w:rFonts w:ascii="Angsana New" w:hAnsi="Angsana New"/>
          <w:sz w:val="30"/>
          <w:szCs w:val="30"/>
          <w:u w:val="none"/>
        </w:rPr>
        <w:t>6</w:t>
      </w:r>
      <w:r w:rsidR="008815F3" w:rsidRPr="00950A13">
        <w:rPr>
          <w:rFonts w:ascii="Angsana New" w:hAnsi="Angsana New"/>
          <w:sz w:val="30"/>
          <w:szCs w:val="30"/>
          <w:u w:val="none"/>
          <w:cs/>
        </w:rPr>
        <w:tab/>
        <w:t>เงินสดและรายการเทียบเท่าเงินสด</w:t>
      </w:r>
    </w:p>
    <w:p w14:paraId="27497B84" w14:textId="77777777" w:rsidR="008815F3" w:rsidRPr="00E41E92" w:rsidRDefault="008815F3" w:rsidP="00881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Cs/>
          <w:sz w:val="30"/>
          <w:szCs w:val="30"/>
        </w:rPr>
      </w:pPr>
    </w:p>
    <w:tbl>
      <w:tblPr>
        <w:tblW w:w="9289" w:type="dxa"/>
        <w:tblInd w:w="450" w:type="dxa"/>
        <w:tblLook w:val="01E0" w:firstRow="1" w:lastRow="1" w:firstColumn="1" w:lastColumn="1" w:noHBand="0" w:noVBand="0"/>
      </w:tblPr>
      <w:tblGrid>
        <w:gridCol w:w="4481"/>
        <w:gridCol w:w="999"/>
        <w:gridCol w:w="236"/>
        <w:gridCol w:w="1035"/>
        <w:gridCol w:w="270"/>
        <w:gridCol w:w="999"/>
        <w:gridCol w:w="270"/>
        <w:gridCol w:w="999"/>
      </w:tblGrid>
      <w:tr w:rsidR="008815F3" w:rsidRPr="00950A13" w14:paraId="52E220F4" w14:textId="77777777" w:rsidTr="00B94D59">
        <w:tc>
          <w:tcPr>
            <w:tcW w:w="4481" w:type="dxa"/>
          </w:tcPr>
          <w:p w14:paraId="49143644" w14:textId="77777777" w:rsidR="008815F3" w:rsidRPr="00950A13" w:rsidRDefault="008815F3" w:rsidP="009A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70" w:type="dxa"/>
            <w:gridSpan w:val="3"/>
            <w:shd w:val="clear" w:color="auto" w:fill="auto"/>
          </w:tcPr>
          <w:p w14:paraId="2772BB33" w14:textId="77777777" w:rsidR="008815F3" w:rsidRPr="00950A13" w:rsidRDefault="008815F3" w:rsidP="009A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77846DF6" w14:textId="77777777" w:rsidR="008815F3" w:rsidRPr="00950A13" w:rsidRDefault="008815F3" w:rsidP="009A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2E7B7FC9" w14:textId="77777777" w:rsidR="008815F3" w:rsidRPr="00950A13" w:rsidRDefault="008815F3" w:rsidP="009A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94D14" w:rsidRPr="00950A13" w14:paraId="00E6DF6E" w14:textId="77777777" w:rsidTr="00B94D59">
        <w:tc>
          <w:tcPr>
            <w:tcW w:w="4481" w:type="dxa"/>
          </w:tcPr>
          <w:p w14:paraId="48170FCD" w14:textId="77777777" w:rsidR="00E94D14" w:rsidRPr="00950A13" w:rsidRDefault="00E94D14" w:rsidP="00E9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14:paraId="37C5F92D" w14:textId="28022B77" w:rsidR="00E94D14" w:rsidRPr="00950A13" w:rsidRDefault="000F3406" w:rsidP="00E94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40F4F4AF" w14:textId="77777777" w:rsidR="00E94D14" w:rsidRPr="00950A13" w:rsidRDefault="00E94D14" w:rsidP="00E94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05BC667" w14:textId="5B571441" w:rsidR="00E94D14" w:rsidRPr="00950A13" w:rsidRDefault="000F3406" w:rsidP="00E94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BD71551" w14:textId="77777777" w:rsidR="00E94D14" w:rsidRPr="00950A13" w:rsidRDefault="00E94D14" w:rsidP="00E94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75598B3B" w14:textId="0407315C" w:rsidR="00E94D14" w:rsidRPr="00950A13" w:rsidRDefault="000F3406" w:rsidP="00E94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73F493A" w14:textId="77777777" w:rsidR="00E94D14" w:rsidRPr="00950A13" w:rsidRDefault="00E94D14" w:rsidP="00E94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21E8F40A" w14:textId="0E2F1D06" w:rsidR="00E94D14" w:rsidRPr="00950A13" w:rsidRDefault="000F3406" w:rsidP="00E94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85D7B" w:rsidRPr="00950A13" w14:paraId="3CE82128" w14:textId="77777777" w:rsidTr="00B94D59">
        <w:tc>
          <w:tcPr>
            <w:tcW w:w="4481" w:type="dxa"/>
          </w:tcPr>
          <w:p w14:paraId="3416307D" w14:textId="77777777" w:rsidR="00385D7B" w:rsidRPr="00950A13" w:rsidRDefault="00385D7B" w:rsidP="0038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08" w:type="dxa"/>
            <w:gridSpan w:val="7"/>
          </w:tcPr>
          <w:p w14:paraId="524F07B9" w14:textId="77777777" w:rsidR="00385D7B" w:rsidRPr="00950A13" w:rsidRDefault="00385D7B" w:rsidP="0038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6AE0" w:rsidRPr="00950A13" w14:paraId="4E022354" w14:textId="77777777" w:rsidTr="00B94D59">
        <w:tc>
          <w:tcPr>
            <w:tcW w:w="4481" w:type="dxa"/>
          </w:tcPr>
          <w:p w14:paraId="304CCEB4" w14:textId="77777777" w:rsidR="00886AE0" w:rsidRPr="00950A13" w:rsidRDefault="00886AE0" w:rsidP="00886AE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999" w:type="dxa"/>
          </w:tcPr>
          <w:p w14:paraId="0DA29AB2" w14:textId="30C51A32" w:rsidR="00886AE0" w:rsidRPr="00950A13" w:rsidRDefault="00886AE0" w:rsidP="00886AE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 xml:space="preserve"> 1,34</w:t>
            </w:r>
            <w:r w:rsidR="00223F14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32156732" w14:textId="77777777" w:rsidR="00886AE0" w:rsidRPr="00950A13" w:rsidRDefault="00886AE0" w:rsidP="00886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14:paraId="7A24BC68" w14:textId="04B4BA6F" w:rsidR="00886AE0" w:rsidRPr="00950A13" w:rsidRDefault="00886AE0" w:rsidP="00886AE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16,332</w:t>
            </w:r>
          </w:p>
        </w:tc>
        <w:tc>
          <w:tcPr>
            <w:tcW w:w="270" w:type="dxa"/>
          </w:tcPr>
          <w:p w14:paraId="6E5CDA6A" w14:textId="77777777" w:rsidR="00886AE0" w:rsidRPr="00950A13" w:rsidRDefault="00886AE0" w:rsidP="00886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7B33FF6D" w14:textId="1AAA1130" w:rsidR="00886AE0" w:rsidRPr="00950A13" w:rsidRDefault="00886AE0" w:rsidP="00886AE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 xml:space="preserve"> 1,3</w:t>
            </w:r>
            <w:r w:rsidR="007272E8">
              <w:rPr>
                <w:rFonts w:ascii="Angsana New" w:hAnsi="Angsana New"/>
                <w:sz w:val="30"/>
                <w:szCs w:val="30"/>
                <w:lang w:bidi="th-TH"/>
              </w:rPr>
              <w:t>29</w:t>
            </w:r>
          </w:p>
        </w:tc>
        <w:tc>
          <w:tcPr>
            <w:tcW w:w="270" w:type="dxa"/>
          </w:tcPr>
          <w:p w14:paraId="14DB0098" w14:textId="77777777" w:rsidR="00886AE0" w:rsidRPr="00950A13" w:rsidRDefault="00886AE0" w:rsidP="00886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30B294C5" w14:textId="3CAE7902" w:rsidR="00886AE0" w:rsidRPr="00950A13" w:rsidRDefault="00886AE0" w:rsidP="00886AE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16,317</w:t>
            </w:r>
          </w:p>
        </w:tc>
      </w:tr>
      <w:tr w:rsidR="00886AE0" w:rsidRPr="00950A13" w14:paraId="21CB9222" w14:textId="77777777" w:rsidTr="00B94D59">
        <w:tc>
          <w:tcPr>
            <w:tcW w:w="4481" w:type="dxa"/>
          </w:tcPr>
          <w:p w14:paraId="43123E95" w14:textId="77777777" w:rsidR="00886AE0" w:rsidRPr="00950A13" w:rsidRDefault="00886AE0" w:rsidP="00886AE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999" w:type="dxa"/>
          </w:tcPr>
          <w:p w14:paraId="2DF7B7A4" w14:textId="5B697433" w:rsidR="00886AE0" w:rsidRPr="00950A13" w:rsidRDefault="00886AE0" w:rsidP="00886AE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 xml:space="preserve"> 64,874 </w:t>
            </w:r>
          </w:p>
        </w:tc>
        <w:tc>
          <w:tcPr>
            <w:tcW w:w="236" w:type="dxa"/>
          </w:tcPr>
          <w:p w14:paraId="134CDC6F" w14:textId="77777777" w:rsidR="00886AE0" w:rsidRPr="00950A13" w:rsidRDefault="00886AE0" w:rsidP="00886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14:paraId="06B1373D" w14:textId="34C633DA" w:rsidR="00886AE0" w:rsidRPr="00950A13" w:rsidRDefault="00886AE0" w:rsidP="00886AE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88,730</w:t>
            </w:r>
          </w:p>
        </w:tc>
        <w:tc>
          <w:tcPr>
            <w:tcW w:w="270" w:type="dxa"/>
          </w:tcPr>
          <w:p w14:paraId="57A0D961" w14:textId="77777777" w:rsidR="00886AE0" w:rsidRPr="00950A13" w:rsidRDefault="00886AE0" w:rsidP="00886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50C03D3F" w14:textId="567708B3" w:rsidR="00886AE0" w:rsidRPr="00950A13" w:rsidRDefault="00886AE0" w:rsidP="00886AE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 xml:space="preserve"> 63,272 </w:t>
            </w:r>
          </w:p>
        </w:tc>
        <w:tc>
          <w:tcPr>
            <w:tcW w:w="270" w:type="dxa"/>
          </w:tcPr>
          <w:p w14:paraId="79FA8003" w14:textId="77777777" w:rsidR="00886AE0" w:rsidRPr="00950A13" w:rsidRDefault="00886AE0" w:rsidP="00886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1A0DE309" w14:textId="1D0AA4EC" w:rsidR="00886AE0" w:rsidRPr="00950A13" w:rsidRDefault="00886AE0" w:rsidP="00886AE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88,629</w:t>
            </w:r>
          </w:p>
        </w:tc>
      </w:tr>
      <w:tr w:rsidR="00886AE0" w:rsidRPr="00950A13" w14:paraId="5D899A77" w14:textId="77777777" w:rsidTr="00B94D59">
        <w:tc>
          <w:tcPr>
            <w:tcW w:w="4481" w:type="dxa"/>
          </w:tcPr>
          <w:p w14:paraId="19B1EF3B" w14:textId="77777777" w:rsidR="00886AE0" w:rsidRPr="00950A13" w:rsidRDefault="00886AE0" w:rsidP="00886AE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999" w:type="dxa"/>
          </w:tcPr>
          <w:p w14:paraId="5A336BD8" w14:textId="67EBEB0A" w:rsidR="00886AE0" w:rsidRPr="00950A13" w:rsidRDefault="00886AE0" w:rsidP="00886AE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 xml:space="preserve"> 9</w:t>
            </w:r>
            <w:r w:rsidR="007D396E" w:rsidRPr="00950A13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7D396E" w:rsidRPr="00950A13">
              <w:rPr>
                <w:rFonts w:ascii="Angsana New" w:hAnsi="Angsana New"/>
                <w:sz w:val="30"/>
                <w:szCs w:val="30"/>
                <w:lang w:bidi="th-TH"/>
              </w:rPr>
              <w:t>866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01BD2D44" w14:textId="77777777" w:rsidR="00886AE0" w:rsidRPr="00950A13" w:rsidRDefault="00886AE0" w:rsidP="00886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14:paraId="517E3D7A" w14:textId="0C1C0CA3" w:rsidR="00886AE0" w:rsidRPr="00950A13" w:rsidRDefault="00886AE0" w:rsidP="00886AE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60,999</w:t>
            </w:r>
          </w:p>
        </w:tc>
        <w:tc>
          <w:tcPr>
            <w:tcW w:w="270" w:type="dxa"/>
          </w:tcPr>
          <w:p w14:paraId="73095EDD" w14:textId="77777777" w:rsidR="00886AE0" w:rsidRPr="00950A13" w:rsidRDefault="00886AE0" w:rsidP="00886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49894A8E" w14:textId="157C724C" w:rsidR="00886AE0" w:rsidRPr="00950A13" w:rsidRDefault="00886AE0" w:rsidP="00886AE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 xml:space="preserve"> 93,</w:t>
            </w:r>
            <w:r w:rsidR="00991159" w:rsidRPr="00950A13">
              <w:rPr>
                <w:rFonts w:ascii="Angsana New" w:hAnsi="Angsana New"/>
                <w:sz w:val="30"/>
                <w:szCs w:val="30"/>
                <w:lang w:bidi="th-TH"/>
              </w:rPr>
              <w:t>149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32FE169C" w14:textId="77777777" w:rsidR="00886AE0" w:rsidRPr="00950A13" w:rsidRDefault="00886AE0" w:rsidP="00886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58B61D29" w14:textId="2223DE6E" w:rsidR="00886AE0" w:rsidRPr="00950A13" w:rsidRDefault="00886AE0" w:rsidP="00886AE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54,755</w:t>
            </w:r>
          </w:p>
        </w:tc>
      </w:tr>
      <w:tr w:rsidR="00886AE0" w:rsidRPr="00950A13" w14:paraId="209F6983" w14:textId="77777777" w:rsidTr="00B94D59">
        <w:trPr>
          <w:trHeight w:val="60"/>
        </w:trPr>
        <w:tc>
          <w:tcPr>
            <w:tcW w:w="4481" w:type="dxa"/>
          </w:tcPr>
          <w:p w14:paraId="02F7A8A4" w14:textId="77777777" w:rsidR="00886AE0" w:rsidRPr="00950A13" w:rsidRDefault="00886AE0" w:rsidP="00886AE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720D5425" w14:textId="1324A47D" w:rsidR="00886AE0" w:rsidRPr="00950A13" w:rsidRDefault="00886AE0" w:rsidP="00886AE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</w:t>
            </w:r>
            <w:r w:rsidR="007D396E" w:rsidRPr="00950A1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7D396E" w:rsidRPr="00950A1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086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046214F8" w14:textId="77777777" w:rsidR="00886AE0" w:rsidRPr="00950A13" w:rsidRDefault="00886AE0" w:rsidP="00886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1CB2C82" w14:textId="23A1B6DB" w:rsidR="00886AE0" w:rsidRPr="00950A13" w:rsidRDefault="00886AE0" w:rsidP="00886AE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166,061</w:t>
            </w:r>
          </w:p>
        </w:tc>
        <w:tc>
          <w:tcPr>
            <w:tcW w:w="270" w:type="dxa"/>
          </w:tcPr>
          <w:p w14:paraId="2A775CD5" w14:textId="77777777" w:rsidR="00886AE0" w:rsidRPr="00950A13" w:rsidRDefault="00886AE0" w:rsidP="00886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4031168B" w14:textId="4B54FB98" w:rsidR="00886AE0" w:rsidRPr="00950A13" w:rsidRDefault="00886AE0" w:rsidP="00886AE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157,</w:t>
            </w:r>
            <w:r w:rsidR="00991159" w:rsidRPr="00950A1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750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363AB10E" w14:textId="77777777" w:rsidR="00886AE0" w:rsidRPr="00950A13" w:rsidRDefault="00886AE0" w:rsidP="00886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04A748C5" w14:textId="37339F2B" w:rsidR="00886AE0" w:rsidRPr="00950A13" w:rsidRDefault="00886AE0" w:rsidP="00886AE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159,701</w:t>
            </w:r>
          </w:p>
        </w:tc>
      </w:tr>
    </w:tbl>
    <w:p w14:paraId="70AB4B20" w14:textId="60E10E2C" w:rsidR="00792007" w:rsidRDefault="00792007" w:rsidP="00881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sz w:val="24"/>
          <w:szCs w:val="24"/>
        </w:rPr>
      </w:pPr>
      <w:r>
        <w:rPr>
          <w:rFonts w:ascii="Angsana New" w:hAnsi="Angsana New"/>
          <w:b/>
          <w:bCs/>
          <w:sz w:val="24"/>
          <w:szCs w:val="24"/>
          <w:cs/>
        </w:rPr>
        <w:br w:type="page"/>
      </w:r>
    </w:p>
    <w:p w14:paraId="68E69B27" w14:textId="72853F98" w:rsidR="008815F3" w:rsidRPr="00950A13" w:rsidRDefault="00941513" w:rsidP="0039126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 w:rsidRPr="00950A13">
        <w:rPr>
          <w:rFonts w:ascii="Angsana New" w:hAnsi="Angsana New"/>
          <w:sz w:val="30"/>
          <w:szCs w:val="30"/>
          <w:u w:val="none"/>
        </w:rPr>
        <w:lastRenderedPageBreak/>
        <w:t>7</w:t>
      </w:r>
      <w:r w:rsidR="00391269" w:rsidRPr="00950A13">
        <w:rPr>
          <w:rFonts w:ascii="Angsana New" w:hAnsi="Angsana New"/>
          <w:sz w:val="30"/>
          <w:szCs w:val="30"/>
          <w:u w:val="none"/>
        </w:rPr>
        <w:tab/>
      </w:r>
      <w:r w:rsidR="008815F3" w:rsidRPr="00950A13">
        <w:rPr>
          <w:rFonts w:ascii="Angsana New" w:hAnsi="Angsana New"/>
          <w:sz w:val="30"/>
          <w:szCs w:val="30"/>
          <w:u w:val="none"/>
          <w:cs/>
        </w:rPr>
        <w:t>ลูกหนี้การค้า</w:t>
      </w:r>
    </w:p>
    <w:p w14:paraId="71DB1FBA" w14:textId="3672A49E" w:rsidR="008815F3" w:rsidRPr="00353800" w:rsidRDefault="008815F3" w:rsidP="00881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sz w:val="30"/>
          <w:szCs w:val="30"/>
        </w:rPr>
      </w:pPr>
    </w:p>
    <w:tbl>
      <w:tblPr>
        <w:tblW w:w="93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1"/>
        <w:gridCol w:w="854"/>
        <w:gridCol w:w="1041"/>
        <w:gridCol w:w="271"/>
        <w:gridCol w:w="1079"/>
        <w:gridCol w:w="271"/>
        <w:gridCol w:w="1076"/>
        <w:gridCol w:w="271"/>
        <w:gridCol w:w="1070"/>
      </w:tblGrid>
      <w:tr w:rsidR="00385D7B" w:rsidRPr="00950A13" w14:paraId="7B99D0F8" w14:textId="77777777" w:rsidTr="000851E0">
        <w:tc>
          <w:tcPr>
            <w:tcW w:w="1828" w:type="pct"/>
          </w:tcPr>
          <w:p w14:paraId="7E5D065F" w14:textId="77777777" w:rsidR="00385D7B" w:rsidRPr="00950A13" w:rsidRDefault="00385D7B" w:rsidP="009A2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51CA689E" w14:textId="77777777" w:rsidR="00385D7B" w:rsidRPr="00950A13" w:rsidRDefault="00385D7B" w:rsidP="009A2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5D1C43D9" w14:textId="77777777" w:rsidR="00385D7B" w:rsidRPr="00950A13" w:rsidRDefault="00385D7B" w:rsidP="009A2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2063BC7E" w14:textId="77777777" w:rsidR="00385D7B" w:rsidRPr="00950A13" w:rsidRDefault="00385D7B" w:rsidP="009A2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pct"/>
            <w:gridSpan w:val="3"/>
          </w:tcPr>
          <w:p w14:paraId="2D42ED64" w14:textId="77777777" w:rsidR="00385D7B" w:rsidRPr="00950A13" w:rsidRDefault="00385D7B" w:rsidP="009A2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3406" w:rsidRPr="00950A13" w14:paraId="1CE31739" w14:textId="77777777" w:rsidTr="000851E0">
        <w:tc>
          <w:tcPr>
            <w:tcW w:w="1828" w:type="pct"/>
          </w:tcPr>
          <w:p w14:paraId="56F2AA69" w14:textId="77777777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368062C6" w14:textId="77777777" w:rsidR="000F3406" w:rsidRPr="00950A13" w:rsidRDefault="000F3406" w:rsidP="000F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56" w:type="pct"/>
          </w:tcPr>
          <w:p w14:paraId="765A1D98" w14:textId="0E81C075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7A2E3DFC" w14:textId="77777777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B0CF0CB" w14:textId="62D443BB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1A7E8C84" w14:textId="77777777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3E16598" w14:textId="56E68876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79033030" w14:textId="77777777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A5C9594" w14:textId="635C5B7A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85D7B" w:rsidRPr="00950A13" w14:paraId="023BA4A3" w14:textId="77777777" w:rsidTr="000851E0">
        <w:tc>
          <w:tcPr>
            <w:tcW w:w="1828" w:type="pct"/>
          </w:tcPr>
          <w:p w14:paraId="4EFEB1FC" w14:textId="77777777" w:rsidR="00385D7B" w:rsidRPr="00950A13" w:rsidRDefault="00385D7B" w:rsidP="00385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1BFEE6F1" w14:textId="77777777" w:rsidR="00385D7B" w:rsidRPr="00950A13" w:rsidRDefault="00385D7B" w:rsidP="00385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15" w:type="pct"/>
            <w:gridSpan w:val="7"/>
          </w:tcPr>
          <w:p w14:paraId="1CEE6F97" w14:textId="77777777" w:rsidR="00385D7B" w:rsidRPr="00950A13" w:rsidRDefault="00385D7B" w:rsidP="00385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5A04" w:rsidRPr="00950A13" w14:paraId="15C8FCB0" w14:textId="77777777" w:rsidTr="000851E0">
        <w:tc>
          <w:tcPr>
            <w:tcW w:w="1828" w:type="pct"/>
          </w:tcPr>
          <w:p w14:paraId="4527BE35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</w:tc>
        <w:tc>
          <w:tcPr>
            <w:tcW w:w="456" w:type="pct"/>
          </w:tcPr>
          <w:p w14:paraId="20B8CB8E" w14:textId="73BE5A4E" w:rsidR="005C5A04" w:rsidRPr="00950A13" w:rsidRDefault="00E9092A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56" w:type="pct"/>
            <w:shd w:val="clear" w:color="auto" w:fill="auto"/>
          </w:tcPr>
          <w:p w14:paraId="6C65B7F6" w14:textId="4F80C9F9" w:rsidR="005C5A04" w:rsidRPr="00950A13" w:rsidRDefault="005C5A04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2,685</w:t>
            </w:r>
          </w:p>
        </w:tc>
        <w:tc>
          <w:tcPr>
            <w:tcW w:w="145" w:type="pct"/>
            <w:shd w:val="clear" w:color="auto" w:fill="auto"/>
          </w:tcPr>
          <w:p w14:paraId="154F4D1C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E4DDEA6" w14:textId="6788D756" w:rsidR="005C5A04" w:rsidRPr="00950A13" w:rsidRDefault="005C5A04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4,255</w:t>
            </w:r>
          </w:p>
        </w:tc>
        <w:tc>
          <w:tcPr>
            <w:tcW w:w="145" w:type="pct"/>
            <w:shd w:val="clear" w:color="auto" w:fill="auto"/>
          </w:tcPr>
          <w:p w14:paraId="2C6357FA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7A32EB35" w14:textId="04E792A7" w:rsidR="005C5A04" w:rsidRPr="00950A13" w:rsidRDefault="005C5A04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48,180</w:t>
            </w:r>
          </w:p>
        </w:tc>
        <w:tc>
          <w:tcPr>
            <w:tcW w:w="145" w:type="pct"/>
          </w:tcPr>
          <w:p w14:paraId="0E7644D8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2" w:type="pct"/>
          </w:tcPr>
          <w:p w14:paraId="6A3BDE38" w14:textId="4DBCCB1B" w:rsidR="005C5A04" w:rsidRPr="00950A13" w:rsidRDefault="005C5A04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31,320</w:t>
            </w:r>
          </w:p>
        </w:tc>
      </w:tr>
      <w:tr w:rsidR="005C5A04" w:rsidRPr="00950A13" w14:paraId="24203020" w14:textId="77777777" w:rsidTr="000851E0">
        <w:tc>
          <w:tcPr>
            <w:tcW w:w="1828" w:type="pct"/>
          </w:tcPr>
          <w:p w14:paraId="5A92A675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56" w:type="pct"/>
          </w:tcPr>
          <w:p w14:paraId="4708AB06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3295DAD3" w14:textId="53241D12" w:rsidR="005C5A04" w:rsidRPr="00950A13" w:rsidRDefault="005C5A04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5,10</w:t>
            </w:r>
            <w:r w:rsidR="00FF6FDE">
              <w:rPr>
                <w:rFonts w:ascii="Angsana New" w:hAnsi="Angsana New"/>
                <w:sz w:val="30"/>
                <w:szCs w:val="30"/>
              </w:rPr>
              <w:t>5</w:t>
            </w:r>
            <w:r w:rsidRPr="00950A13">
              <w:rPr>
                <w:rFonts w:ascii="Angsana New" w:hAnsi="Angsana New"/>
                <w:sz w:val="30"/>
                <w:szCs w:val="30"/>
              </w:rPr>
              <w:t>,</w:t>
            </w:r>
            <w:r w:rsidR="00FF6FDE">
              <w:rPr>
                <w:rFonts w:ascii="Angsana New" w:hAnsi="Angsana New"/>
                <w:sz w:val="30"/>
                <w:szCs w:val="30"/>
              </w:rPr>
              <w:t>601</w:t>
            </w:r>
          </w:p>
        </w:tc>
        <w:tc>
          <w:tcPr>
            <w:tcW w:w="145" w:type="pct"/>
            <w:shd w:val="clear" w:color="auto" w:fill="auto"/>
          </w:tcPr>
          <w:p w14:paraId="39F89BBB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117B2EED" w14:textId="41152F10" w:rsidR="005C5A04" w:rsidRPr="00950A13" w:rsidRDefault="005C5A04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5,862,801</w:t>
            </w:r>
          </w:p>
        </w:tc>
        <w:tc>
          <w:tcPr>
            <w:tcW w:w="145" w:type="pct"/>
            <w:shd w:val="clear" w:color="auto" w:fill="auto"/>
          </w:tcPr>
          <w:p w14:paraId="3DC3F358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215B481E" w14:textId="6BDDEF24" w:rsidR="005C5A04" w:rsidRPr="00950A13" w:rsidRDefault="00827B5B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5,063,590</w:t>
            </w:r>
          </w:p>
        </w:tc>
        <w:tc>
          <w:tcPr>
            <w:tcW w:w="145" w:type="pct"/>
          </w:tcPr>
          <w:p w14:paraId="45EA75DF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4EB8D715" w14:textId="09648730" w:rsidR="005C5A04" w:rsidRPr="00950A13" w:rsidRDefault="005C5A04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5,835,546</w:t>
            </w:r>
          </w:p>
        </w:tc>
      </w:tr>
      <w:tr w:rsidR="005C5A04" w:rsidRPr="00950A13" w14:paraId="0107F867" w14:textId="77777777" w:rsidTr="000851E0">
        <w:tc>
          <w:tcPr>
            <w:tcW w:w="1828" w:type="pct"/>
          </w:tcPr>
          <w:p w14:paraId="01E2F9E5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6" w:type="pct"/>
          </w:tcPr>
          <w:p w14:paraId="7B99777E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</w:tcPr>
          <w:p w14:paraId="498A0A8C" w14:textId="6EC692CE" w:rsidR="005C5A04" w:rsidRPr="00950A13" w:rsidRDefault="007B280A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</w:t>
            </w:r>
            <w:r w:rsidR="00FF6FD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108,286</w:t>
            </w:r>
          </w:p>
        </w:tc>
        <w:tc>
          <w:tcPr>
            <w:tcW w:w="145" w:type="pct"/>
            <w:shd w:val="clear" w:color="auto" w:fill="auto"/>
          </w:tcPr>
          <w:p w14:paraId="4FC36B4F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16F8965C" w14:textId="68E50871" w:rsidR="005C5A04" w:rsidRPr="00950A13" w:rsidRDefault="005C5A04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5,867,056</w:t>
            </w:r>
          </w:p>
        </w:tc>
        <w:tc>
          <w:tcPr>
            <w:tcW w:w="145" w:type="pct"/>
            <w:shd w:val="clear" w:color="auto" w:fill="auto"/>
          </w:tcPr>
          <w:p w14:paraId="59AD0709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5DF3C646" w14:textId="7BD603A0" w:rsidR="005C5A04" w:rsidRPr="00950A13" w:rsidRDefault="00827B5B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5,111,770</w:t>
            </w:r>
          </w:p>
        </w:tc>
        <w:tc>
          <w:tcPr>
            <w:tcW w:w="145" w:type="pct"/>
          </w:tcPr>
          <w:p w14:paraId="6C0A5BBF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646E92F0" w14:textId="1A9E465C" w:rsidR="005C5A04" w:rsidRPr="00950A13" w:rsidRDefault="005C5A04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5,866,866</w:t>
            </w:r>
          </w:p>
        </w:tc>
      </w:tr>
      <w:tr w:rsidR="005C5A04" w:rsidRPr="00950A13" w14:paraId="57A11BEB" w14:textId="77777777" w:rsidTr="000851E0">
        <w:tc>
          <w:tcPr>
            <w:tcW w:w="1828" w:type="pct"/>
          </w:tcPr>
          <w:p w14:paraId="1EC49AB1" w14:textId="77777777" w:rsidR="000851E0" w:rsidRDefault="005C5A04" w:rsidP="00B8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B2443" w:rsidRPr="001B244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ค่าเผื่อผล</w:t>
            </w:r>
            <w:r w:rsidR="00B85533" w:rsidRPr="001B24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ขาดทุน</w:t>
            </w:r>
            <w:r w:rsidR="000236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ด้านเครดิตที่คาดว่า</w:t>
            </w:r>
            <w:r w:rsidR="000851E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29D13A85" w14:textId="0FDF049C" w:rsidR="005C5A04" w:rsidRPr="00950A13" w:rsidRDefault="000851E0" w:rsidP="00085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="000236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จะเกิดขึ้น</w:t>
            </w:r>
            <w:r w:rsidR="00B85533" w:rsidRPr="008260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85533" w:rsidRPr="008260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4C4265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="00B85533" w:rsidRPr="008260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="001B244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</w:t>
            </w:r>
            <w:r w:rsidR="00B85533" w:rsidRPr="008260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หนี้สงสัยจะสูญ)</w:t>
            </w:r>
          </w:p>
        </w:tc>
        <w:tc>
          <w:tcPr>
            <w:tcW w:w="456" w:type="pct"/>
          </w:tcPr>
          <w:p w14:paraId="5ABED582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68A9E52C" w14:textId="77777777" w:rsidR="00B85533" w:rsidRDefault="00B85533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6611D5B9" w14:textId="66FD697F" w:rsidR="005C5A04" w:rsidRPr="00950A13" w:rsidRDefault="005C5A04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19</w:t>
            </w:r>
            <w:r w:rsidR="00FF6FDE">
              <w:rPr>
                <w:rFonts w:ascii="Angsana New" w:hAnsi="Angsana New"/>
                <w:sz w:val="30"/>
                <w:szCs w:val="30"/>
              </w:rPr>
              <w:t>1</w:t>
            </w:r>
            <w:r w:rsidRPr="00950A13">
              <w:rPr>
                <w:rFonts w:ascii="Angsana New" w:hAnsi="Angsana New"/>
                <w:sz w:val="30"/>
                <w:szCs w:val="30"/>
              </w:rPr>
              <w:t>,</w:t>
            </w:r>
            <w:r w:rsidR="00FF6FDE">
              <w:rPr>
                <w:rFonts w:ascii="Angsana New" w:hAnsi="Angsana New"/>
                <w:sz w:val="30"/>
                <w:szCs w:val="30"/>
              </w:rPr>
              <w:t>080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5540F52B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4F7D3084" w14:textId="77777777" w:rsidR="00B85533" w:rsidRDefault="00B85533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380A6018" w14:textId="58C9C451" w:rsidR="005C5A04" w:rsidRPr="00950A13" w:rsidRDefault="005C5A04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163,245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01153AA9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737B4C5B" w14:textId="77777777" w:rsidR="00B85533" w:rsidRPr="00D0094A" w:rsidRDefault="00B85533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267812E1" w14:textId="0AA1299F" w:rsidR="005C5A04" w:rsidRPr="00D0094A" w:rsidRDefault="005C5A04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D0094A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D0094A" w:rsidRPr="00D0094A">
              <w:rPr>
                <w:rFonts w:ascii="Angsana New" w:hAnsi="Angsana New"/>
                <w:sz w:val="30"/>
                <w:szCs w:val="30"/>
              </w:rPr>
              <w:t>182,807</w:t>
            </w:r>
            <w:r w:rsidRPr="00D0094A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5" w:type="pct"/>
          </w:tcPr>
          <w:p w14:paraId="6778FF07" w14:textId="77777777" w:rsidR="005C5A04" w:rsidRPr="00D0094A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4C9379AC" w14:textId="77777777" w:rsidR="00B85533" w:rsidRDefault="00B85533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27DCAB37" w14:textId="5C2D2FE6" w:rsidR="005C5A04" w:rsidRPr="00950A13" w:rsidRDefault="005C5A04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156,003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C5A04" w:rsidRPr="00950A13" w14:paraId="7B59560F" w14:textId="77777777" w:rsidTr="000851E0">
        <w:tc>
          <w:tcPr>
            <w:tcW w:w="1828" w:type="pct"/>
          </w:tcPr>
          <w:p w14:paraId="5AB8F663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56" w:type="pct"/>
          </w:tcPr>
          <w:p w14:paraId="04D12303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8E4E8" w14:textId="1A295621" w:rsidR="005C5A04" w:rsidRPr="00950A13" w:rsidRDefault="007B280A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917,206</w:t>
            </w:r>
          </w:p>
        </w:tc>
        <w:tc>
          <w:tcPr>
            <w:tcW w:w="145" w:type="pct"/>
            <w:shd w:val="clear" w:color="auto" w:fill="auto"/>
          </w:tcPr>
          <w:p w14:paraId="2FB288AD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321A01" w14:textId="26A19576" w:rsidR="005C5A04" w:rsidRPr="00950A13" w:rsidRDefault="005C5A04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5,703,811</w:t>
            </w:r>
          </w:p>
        </w:tc>
        <w:tc>
          <w:tcPr>
            <w:tcW w:w="145" w:type="pct"/>
            <w:shd w:val="clear" w:color="auto" w:fill="auto"/>
          </w:tcPr>
          <w:p w14:paraId="701C8B4D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18FB64" w14:textId="29A89EC6" w:rsidR="005C5A04" w:rsidRPr="00950A13" w:rsidRDefault="00827B5B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4,928,963</w:t>
            </w:r>
          </w:p>
        </w:tc>
        <w:tc>
          <w:tcPr>
            <w:tcW w:w="145" w:type="pct"/>
          </w:tcPr>
          <w:p w14:paraId="6370ECE3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7E3CBE31" w14:textId="481CF010" w:rsidR="005C5A04" w:rsidRPr="00950A13" w:rsidRDefault="005C5A04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5,710,863</w:t>
            </w:r>
          </w:p>
        </w:tc>
      </w:tr>
      <w:tr w:rsidR="005C5A04" w:rsidRPr="00950A13" w14:paraId="5113A3DE" w14:textId="77777777" w:rsidTr="000851E0">
        <w:tc>
          <w:tcPr>
            <w:tcW w:w="1828" w:type="pct"/>
          </w:tcPr>
          <w:p w14:paraId="2D476BD2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6" w:type="pct"/>
          </w:tcPr>
          <w:p w14:paraId="28002032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27DFEDE4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4B6017E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5642B6B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EE2903F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4C49BB3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596018F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6C6BB7E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5A04" w:rsidRPr="00950A13" w14:paraId="53E1AE9A" w14:textId="77777777" w:rsidTr="000851E0">
        <w:tc>
          <w:tcPr>
            <w:tcW w:w="1828" w:type="pct"/>
          </w:tcPr>
          <w:p w14:paraId="79826658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56" w:type="pct"/>
          </w:tcPr>
          <w:p w14:paraId="1A9D30FC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1B6D067F" w14:textId="660289C0" w:rsidR="005C5A04" w:rsidRPr="00950A13" w:rsidRDefault="005C5A04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4,84</w:t>
            </w:r>
            <w:r w:rsidR="007B280A">
              <w:rPr>
                <w:rFonts w:ascii="Angsana New" w:hAnsi="Angsana New"/>
                <w:sz w:val="30"/>
                <w:szCs w:val="30"/>
              </w:rPr>
              <w:t>8</w:t>
            </w:r>
            <w:r w:rsidRPr="00950A13">
              <w:rPr>
                <w:rFonts w:ascii="Angsana New" w:hAnsi="Angsana New"/>
                <w:sz w:val="30"/>
                <w:szCs w:val="30"/>
              </w:rPr>
              <w:t>,</w:t>
            </w:r>
            <w:r w:rsidR="007B280A">
              <w:rPr>
                <w:rFonts w:ascii="Angsana New" w:hAnsi="Angsana New"/>
                <w:sz w:val="30"/>
                <w:szCs w:val="30"/>
              </w:rPr>
              <w:t>57</w:t>
            </w:r>
            <w:r w:rsidR="002D07A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409EEC89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BE518AA" w14:textId="3E6814DE" w:rsidR="005C5A04" w:rsidRPr="00950A13" w:rsidRDefault="005C5A04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5,606,482</w:t>
            </w:r>
          </w:p>
        </w:tc>
        <w:tc>
          <w:tcPr>
            <w:tcW w:w="145" w:type="pct"/>
          </w:tcPr>
          <w:p w14:paraId="0EF003E2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8D1AB94" w14:textId="4E2884FC" w:rsidR="005C5A04" w:rsidRPr="00950A13" w:rsidRDefault="00827B5B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4,862,527</w:t>
            </w:r>
          </w:p>
        </w:tc>
        <w:tc>
          <w:tcPr>
            <w:tcW w:w="145" w:type="pct"/>
          </w:tcPr>
          <w:p w14:paraId="0EB00245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1153B8B5" w14:textId="2046471B" w:rsidR="005C5A04" w:rsidRPr="00950A13" w:rsidRDefault="005C5A04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5,615,433</w:t>
            </w:r>
          </w:p>
        </w:tc>
      </w:tr>
      <w:tr w:rsidR="005C5A04" w:rsidRPr="00950A13" w14:paraId="35CA2C50" w14:textId="77777777" w:rsidTr="000851E0">
        <w:tc>
          <w:tcPr>
            <w:tcW w:w="1828" w:type="pct"/>
          </w:tcPr>
          <w:p w14:paraId="13F4224A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56" w:type="pct"/>
          </w:tcPr>
          <w:p w14:paraId="17D42A48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4166C4E1" w14:textId="580CA359" w:rsidR="005C5A04" w:rsidRPr="00950A13" w:rsidRDefault="005C5A04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68,63</w:t>
            </w:r>
            <w:r w:rsidR="002D07A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5" w:type="pct"/>
          </w:tcPr>
          <w:p w14:paraId="1E9BB279" w14:textId="77777777" w:rsidR="005C5A04" w:rsidRPr="00950A13" w:rsidRDefault="005C5A04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61A916A" w14:textId="0ABA0F53" w:rsidR="005C5A04" w:rsidRPr="00950A13" w:rsidRDefault="005C5A04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97,329</w:t>
            </w:r>
          </w:p>
        </w:tc>
        <w:tc>
          <w:tcPr>
            <w:tcW w:w="145" w:type="pct"/>
          </w:tcPr>
          <w:p w14:paraId="544977F5" w14:textId="77777777" w:rsidR="005C5A04" w:rsidRPr="00950A13" w:rsidRDefault="005C5A04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218BD3CA" w14:textId="09A31039" w:rsidR="005C5A04" w:rsidRPr="00950A13" w:rsidRDefault="005C5A04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66,43</w:t>
            </w:r>
            <w:r w:rsidR="00F5002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5" w:type="pct"/>
          </w:tcPr>
          <w:p w14:paraId="0C48A16F" w14:textId="77777777" w:rsidR="005C5A04" w:rsidRPr="00950A13" w:rsidRDefault="005C5A04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965E9E0" w14:textId="359E6151" w:rsidR="005C5A04" w:rsidRPr="00950A13" w:rsidRDefault="005C5A04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95,430</w:t>
            </w:r>
          </w:p>
        </w:tc>
      </w:tr>
      <w:tr w:rsidR="005C5A04" w:rsidRPr="00950A13" w14:paraId="12DC563E" w14:textId="77777777" w:rsidTr="000851E0">
        <w:tc>
          <w:tcPr>
            <w:tcW w:w="1828" w:type="pct"/>
          </w:tcPr>
          <w:p w14:paraId="2812CF28" w14:textId="1C0F1776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6" w:type="pct"/>
          </w:tcPr>
          <w:p w14:paraId="74A2000E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05E900B7" w14:textId="28766501" w:rsidR="005C5A04" w:rsidRPr="00950A13" w:rsidRDefault="005C5A04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</w:t>
            </w:r>
            <w:r w:rsidR="005F52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</w:t>
            </w:r>
            <w:r w:rsidR="00372D7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7,20</w:t>
            </w:r>
            <w:r w:rsidR="007B280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5" w:type="pct"/>
          </w:tcPr>
          <w:p w14:paraId="56CD280C" w14:textId="77777777" w:rsidR="005C5A04" w:rsidRPr="00950A13" w:rsidRDefault="005C5A04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7863DB6" w14:textId="0EF618D9" w:rsidR="005C5A04" w:rsidRPr="00950A13" w:rsidRDefault="005C5A04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5,703,811</w:t>
            </w:r>
          </w:p>
        </w:tc>
        <w:tc>
          <w:tcPr>
            <w:tcW w:w="145" w:type="pct"/>
          </w:tcPr>
          <w:p w14:paraId="13FA316F" w14:textId="77777777" w:rsidR="005C5A04" w:rsidRPr="00950A13" w:rsidRDefault="005C5A04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0047194A" w14:textId="60518964" w:rsidR="00D0094A" w:rsidRPr="00950A13" w:rsidRDefault="00827B5B" w:rsidP="00D0094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4,928,963</w:t>
            </w:r>
          </w:p>
        </w:tc>
        <w:tc>
          <w:tcPr>
            <w:tcW w:w="145" w:type="pct"/>
          </w:tcPr>
          <w:p w14:paraId="42A1D492" w14:textId="77777777" w:rsidR="005C5A04" w:rsidRPr="00950A13" w:rsidRDefault="005C5A04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5564B0B8" w14:textId="16C1AD4B" w:rsidR="005C5A04" w:rsidRPr="00950A13" w:rsidRDefault="005C5A04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5,710,863</w:t>
            </w:r>
          </w:p>
        </w:tc>
      </w:tr>
      <w:tr w:rsidR="005C5A04" w:rsidRPr="00950A13" w14:paraId="3AA78516" w14:textId="77777777" w:rsidTr="000851E0">
        <w:trPr>
          <w:trHeight w:val="170"/>
        </w:trPr>
        <w:tc>
          <w:tcPr>
            <w:tcW w:w="1828" w:type="pct"/>
          </w:tcPr>
          <w:p w14:paraId="29E5425F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6" w:type="pct"/>
          </w:tcPr>
          <w:p w14:paraId="5B2FF2AE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double" w:sz="4" w:space="0" w:color="auto"/>
            </w:tcBorders>
          </w:tcPr>
          <w:p w14:paraId="597DD194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ADE08D6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4305CD10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098B80D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0DD9B161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37683DE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24ADCD3E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5A04" w:rsidRPr="00950A13" w14:paraId="100A3574" w14:textId="77777777" w:rsidTr="000851E0">
        <w:tc>
          <w:tcPr>
            <w:tcW w:w="1828" w:type="pct"/>
          </w:tcPr>
          <w:p w14:paraId="22F528BA" w14:textId="77777777" w:rsidR="009704DF" w:rsidRDefault="00BD4FFE" w:rsidP="00BD4F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26097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9704DF">
              <w:rPr>
                <w:rFonts w:ascii="Angsana New" w:hAnsi="Angsana New" w:hint="cs"/>
                <w:sz w:val="30"/>
                <w:szCs w:val="30"/>
                <w:cs/>
              </w:rPr>
              <w:t xml:space="preserve">ด้านเครดิตที่คาดว่าจะเกิดขึ้น </w:t>
            </w:r>
          </w:p>
          <w:p w14:paraId="5760D57B" w14:textId="77777777" w:rsidR="009704DF" w:rsidRDefault="009704DF" w:rsidP="0097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1B2443"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  <w:p w14:paraId="4AE1BF51" w14:textId="1E4DE1A8" w:rsidR="005C5A04" w:rsidRPr="00950A13" w:rsidRDefault="009704DF" w:rsidP="0097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="00F177A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BD4FFE" w:rsidRPr="008260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4C4265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="00BD4FFE" w:rsidRPr="008260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หนี้สูญและหนี้สงสัยจะสูญ)</w:t>
            </w:r>
          </w:p>
        </w:tc>
        <w:tc>
          <w:tcPr>
            <w:tcW w:w="456" w:type="pct"/>
          </w:tcPr>
          <w:p w14:paraId="517574B8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</w:tcPr>
          <w:p w14:paraId="1E37BA7E" w14:textId="2CD69AE3" w:rsidR="00BD4FFE" w:rsidRDefault="00BD4FFE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4000BA6D" w14:textId="77777777" w:rsidR="009704DF" w:rsidRDefault="009704DF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32E2426B" w14:textId="0B26BC44" w:rsidR="005C5A04" w:rsidRPr="00950A13" w:rsidRDefault="00160C15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29,216</w:t>
            </w:r>
          </w:p>
        </w:tc>
        <w:tc>
          <w:tcPr>
            <w:tcW w:w="145" w:type="pct"/>
          </w:tcPr>
          <w:p w14:paraId="2D1AC449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C7274E2" w14:textId="76FCB7C5" w:rsidR="00BD4FFE" w:rsidRDefault="00BD4FFE" w:rsidP="005C5A0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822E80B" w14:textId="77777777" w:rsidR="009704DF" w:rsidRDefault="009704DF" w:rsidP="005C5A0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0FD5D6A" w14:textId="5AFA393B" w:rsidR="005C5A04" w:rsidRPr="00950A13" w:rsidRDefault="005C5A04" w:rsidP="005C5A0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10,</w:t>
            </w:r>
            <w:r w:rsidRPr="00950A13"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145" w:type="pct"/>
          </w:tcPr>
          <w:p w14:paraId="72F59920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D053083" w14:textId="4E2CC1FD" w:rsidR="00BD4FFE" w:rsidRDefault="00BD4FFE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  <w:p w14:paraId="261AF881" w14:textId="77777777" w:rsidR="009704DF" w:rsidRDefault="009704DF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  <w:p w14:paraId="4F112809" w14:textId="33746DBC" w:rsidR="005C5A04" w:rsidRPr="00950A13" w:rsidRDefault="002C35B0" w:rsidP="005C5A0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</w:pPr>
            <w:r>
              <w:rPr>
                <w:rFonts w:ascii="Angsana New" w:hAnsi="Angsana New"/>
                <w:sz w:val="30"/>
                <w:szCs w:val="30"/>
              </w:rPr>
              <w:t>29,194</w:t>
            </w:r>
          </w:p>
        </w:tc>
        <w:tc>
          <w:tcPr>
            <w:tcW w:w="145" w:type="pct"/>
          </w:tcPr>
          <w:p w14:paraId="6039D39C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192404E1" w14:textId="73BC2E6C" w:rsidR="00BD4FFE" w:rsidRDefault="00BD4FFE" w:rsidP="005C5A0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54DE2F8" w14:textId="77777777" w:rsidR="009704DF" w:rsidRDefault="009704DF" w:rsidP="005C5A0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421641C" w14:textId="4B230282" w:rsidR="005C5A04" w:rsidRPr="00950A13" w:rsidRDefault="005C5A04" w:rsidP="005C5A0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10,605</w:t>
            </w:r>
          </w:p>
        </w:tc>
      </w:tr>
      <w:tr w:rsidR="005C5A04" w:rsidRPr="00950A13" w14:paraId="78B1AAF0" w14:textId="77777777" w:rsidTr="000851E0">
        <w:tc>
          <w:tcPr>
            <w:tcW w:w="1828" w:type="pct"/>
          </w:tcPr>
          <w:p w14:paraId="0264C874" w14:textId="561C3F7A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ตัดจำหน่ายหนี้สูญ</w:t>
            </w:r>
          </w:p>
        </w:tc>
        <w:tc>
          <w:tcPr>
            <w:tcW w:w="456" w:type="pct"/>
          </w:tcPr>
          <w:p w14:paraId="6F6AC448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6DF8FC8F" w14:textId="5C2BA9E0" w:rsidR="005C5A04" w:rsidRPr="00950A13" w:rsidRDefault="0071765E" w:rsidP="005C5A0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5C5A04" w:rsidRPr="00950A13">
              <w:rPr>
                <w:rFonts w:ascii="Angsana New" w:hAnsi="Angsana New"/>
                <w:sz w:val="30"/>
                <w:szCs w:val="30"/>
              </w:rPr>
              <w:t>19,113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5" w:type="pct"/>
          </w:tcPr>
          <w:p w14:paraId="03FDFB34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19ABA1B" w14:textId="34CCB3E9" w:rsidR="005C5A04" w:rsidRPr="00950A13" w:rsidRDefault="005C5A04" w:rsidP="005C5A0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  <w:r w:rsidRPr="00950A13">
              <w:rPr>
                <w:rFonts w:ascii="Angsana New" w:hAnsi="Angsana New"/>
                <w:sz w:val="30"/>
                <w:szCs w:val="30"/>
              </w:rPr>
              <w:t>,293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5" w:type="pct"/>
          </w:tcPr>
          <w:p w14:paraId="67E26AD5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74296317" w14:textId="7697C1B4" w:rsidR="005C5A04" w:rsidRPr="00950A13" w:rsidRDefault="0071765E" w:rsidP="005C5A0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5C5A04"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19,113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5" w:type="pct"/>
          </w:tcPr>
          <w:p w14:paraId="72CB50E7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CEBAF51" w14:textId="2F5D03F9" w:rsidR="005C5A04" w:rsidRPr="00950A13" w:rsidRDefault="005C5A04" w:rsidP="005C5A0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88,243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C5A04" w:rsidRPr="00950A13" w14:paraId="69474DA4" w14:textId="77777777" w:rsidTr="000851E0">
        <w:tc>
          <w:tcPr>
            <w:tcW w:w="1828" w:type="pct"/>
          </w:tcPr>
          <w:p w14:paraId="5AD1CCB3" w14:textId="0A03D58C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6" w:type="pct"/>
          </w:tcPr>
          <w:p w14:paraId="3DA6CFC3" w14:textId="77777777" w:rsidR="005C5A04" w:rsidRPr="00950A13" w:rsidRDefault="005C5A04" w:rsidP="005C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437D326C" w14:textId="66B65DBB" w:rsidR="005C5A04" w:rsidRPr="00950A13" w:rsidRDefault="00E35AA7" w:rsidP="00C679F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10,103</w:t>
            </w:r>
          </w:p>
        </w:tc>
        <w:tc>
          <w:tcPr>
            <w:tcW w:w="145" w:type="pct"/>
          </w:tcPr>
          <w:p w14:paraId="3504371F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DC36A96" w14:textId="4847081D" w:rsidR="005C5A04" w:rsidRPr="00950A13" w:rsidRDefault="005C5A04" w:rsidP="005C5A0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77,837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5" w:type="pct"/>
          </w:tcPr>
          <w:p w14:paraId="4CDD03E3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55EAFDFF" w14:textId="1DFEE3AB" w:rsidR="005C5A04" w:rsidRPr="00950A13" w:rsidRDefault="00E35AA7" w:rsidP="005C5A0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10,081</w:t>
            </w:r>
          </w:p>
        </w:tc>
        <w:tc>
          <w:tcPr>
            <w:tcW w:w="145" w:type="pct"/>
          </w:tcPr>
          <w:p w14:paraId="331EF402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583B86F" w14:textId="7F75298E" w:rsidR="005C5A04" w:rsidRPr="00950A13" w:rsidRDefault="005C5A04" w:rsidP="005C5A0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77,638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F3406" w:rsidRPr="00950A13" w14:paraId="3DC2BD55" w14:textId="77777777" w:rsidTr="000851E0">
        <w:tc>
          <w:tcPr>
            <w:tcW w:w="1828" w:type="pct"/>
          </w:tcPr>
          <w:p w14:paraId="4D809A66" w14:textId="77777777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59B00AED" w14:textId="77777777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double" w:sz="4" w:space="0" w:color="auto"/>
            </w:tcBorders>
          </w:tcPr>
          <w:p w14:paraId="51A01810" w14:textId="77777777" w:rsidR="000F3406" w:rsidRPr="00950A13" w:rsidRDefault="000F3406" w:rsidP="000F340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05C80238" w14:textId="77777777" w:rsidR="000F3406" w:rsidRPr="00950A13" w:rsidRDefault="000F3406" w:rsidP="000F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6509E11A" w14:textId="77777777" w:rsidR="000F3406" w:rsidRPr="00950A13" w:rsidRDefault="000F3406" w:rsidP="000F340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470D9C94" w14:textId="77777777" w:rsidR="000F3406" w:rsidRPr="00950A13" w:rsidRDefault="000F3406" w:rsidP="000F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703CB673" w14:textId="77777777" w:rsidR="000F3406" w:rsidRPr="00950A13" w:rsidRDefault="000F3406" w:rsidP="000F340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64304E10" w14:textId="77777777" w:rsidR="000F3406" w:rsidRPr="00950A13" w:rsidRDefault="000F3406" w:rsidP="000F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2C2FB86B" w14:textId="77777777" w:rsidR="000F3406" w:rsidRPr="00950A13" w:rsidRDefault="000F3406" w:rsidP="000F340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72B16E37" w14:textId="77777777" w:rsidR="008815F3" w:rsidRPr="00950A13" w:rsidRDefault="008815F3" w:rsidP="00881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0"/>
          <w:tab w:val="left" w:pos="6750"/>
          <w:tab w:val="left" w:pos="819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61C87BA1" w14:textId="66C06568" w:rsidR="000F3406" w:rsidRPr="00950A13" w:rsidRDefault="006C6AA6" w:rsidP="00B6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580"/>
          <w:tab w:val="left" w:pos="6750"/>
          <w:tab w:val="left" w:pos="81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br w:type="page"/>
      </w:r>
    </w:p>
    <w:p w14:paraId="1C1475AC" w14:textId="113249B6" w:rsidR="006A7216" w:rsidRPr="00950A13" w:rsidRDefault="00941513" w:rsidP="006A721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cs/>
        </w:rPr>
      </w:pPr>
      <w:r w:rsidRPr="00950A13">
        <w:rPr>
          <w:rFonts w:ascii="Angsana New" w:hAnsi="Angsana New"/>
          <w:sz w:val="30"/>
          <w:szCs w:val="30"/>
          <w:u w:val="none"/>
        </w:rPr>
        <w:lastRenderedPageBreak/>
        <w:t>8</w:t>
      </w:r>
      <w:r w:rsidR="006A7216" w:rsidRPr="00950A13">
        <w:rPr>
          <w:rFonts w:ascii="Angsana New" w:hAnsi="Angsana New"/>
          <w:sz w:val="30"/>
          <w:szCs w:val="30"/>
          <w:u w:val="none"/>
          <w:cs/>
        </w:rPr>
        <w:tab/>
      </w:r>
      <w:r w:rsidR="006A7216" w:rsidRPr="00950A13">
        <w:rPr>
          <w:rFonts w:ascii="Angsana New" w:hAnsi="Angsana New" w:hint="cs"/>
          <w:sz w:val="30"/>
          <w:szCs w:val="30"/>
          <w:u w:val="none"/>
          <w:cs/>
        </w:rPr>
        <w:t>ลูกหนี้อื่น</w:t>
      </w:r>
    </w:p>
    <w:p w14:paraId="57F2F710" w14:textId="77777777" w:rsidR="006A7216" w:rsidRPr="00353800" w:rsidRDefault="006A7216" w:rsidP="006A7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Cs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6A7216" w:rsidRPr="00950A13" w14:paraId="0E095B9E" w14:textId="77777777" w:rsidTr="00F15112">
        <w:tc>
          <w:tcPr>
            <w:tcW w:w="4140" w:type="dxa"/>
            <w:shd w:val="clear" w:color="auto" w:fill="auto"/>
          </w:tcPr>
          <w:p w14:paraId="1EFD07C4" w14:textId="77777777" w:rsidR="006A7216" w:rsidRPr="00950A13" w:rsidRDefault="006A7216" w:rsidP="006A72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C1FB3B5" w14:textId="77777777" w:rsidR="006A7216" w:rsidRPr="00950A13" w:rsidRDefault="006A7216" w:rsidP="006A72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173E07DD" w14:textId="77777777" w:rsidR="006A7216" w:rsidRPr="00950A13" w:rsidRDefault="006A7216" w:rsidP="006A72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1C06C59" w14:textId="77777777" w:rsidR="006A7216" w:rsidRPr="00950A13" w:rsidRDefault="006A7216" w:rsidP="006A72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5511F" w:rsidRPr="00950A13" w14:paraId="3F16C118" w14:textId="77777777" w:rsidTr="00F15112">
        <w:tc>
          <w:tcPr>
            <w:tcW w:w="4140" w:type="dxa"/>
          </w:tcPr>
          <w:p w14:paraId="180C623D" w14:textId="77777777" w:rsidR="0025511F" w:rsidRPr="00950A13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218D96" w14:textId="3CCA206E" w:rsidR="0025511F" w:rsidRPr="00950A13" w:rsidRDefault="000F3406" w:rsidP="0025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8417BA6" w14:textId="77777777" w:rsidR="0025511F" w:rsidRPr="00950A13" w:rsidRDefault="0025511F" w:rsidP="0025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316612" w14:textId="4AC85926" w:rsidR="0025511F" w:rsidRPr="00950A13" w:rsidRDefault="000F3406" w:rsidP="0025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925A76A" w14:textId="77777777" w:rsidR="0025511F" w:rsidRPr="00950A13" w:rsidRDefault="0025511F" w:rsidP="0025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947669" w14:textId="287F7D80" w:rsidR="0025511F" w:rsidRPr="00950A13" w:rsidRDefault="000F3406" w:rsidP="0025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E8F5903" w14:textId="77777777" w:rsidR="0025511F" w:rsidRPr="00950A13" w:rsidRDefault="0025511F" w:rsidP="0025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568AC7" w14:textId="744E43AD" w:rsidR="0025511F" w:rsidRPr="00950A13" w:rsidRDefault="000F3406" w:rsidP="0025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A7216" w:rsidRPr="00950A13" w14:paraId="22D14EFC" w14:textId="77777777" w:rsidTr="00F15112">
        <w:tc>
          <w:tcPr>
            <w:tcW w:w="4140" w:type="dxa"/>
          </w:tcPr>
          <w:p w14:paraId="66FA9686" w14:textId="77777777" w:rsidR="006A7216" w:rsidRPr="00950A13" w:rsidRDefault="006A7216" w:rsidP="006A72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366D8698" w14:textId="77777777" w:rsidR="006A7216" w:rsidRPr="00950A13" w:rsidRDefault="006A7216" w:rsidP="006A72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5A04" w:rsidRPr="00950A13" w14:paraId="594C0AAC" w14:textId="77777777" w:rsidTr="00F15112">
        <w:tc>
          <w:tcPr>
            <w:tcW w:w="4140" w:type="dxa"/>
          </w:tcPr>
          <w:p w14:paraId="52CFE440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ภาษีมูลค่าเพิ่มขอคืน</w:t>
            </w:r>
          </w:p>
        </w:tc>
        <w:tc>
          <w:tcPr>
            <w:tcW w:w="1080" w:type="dxa"/>
            <w:shd w:val="clear" w:color="auto" w:fill="auto"/>
          </w:tcPr>
          <w:p w14:paraId="0C7448C4" w14:textId="74360DE2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ar-SA"/>
              </w:rPr>
              <w:t>197,098</w:t>
            </w:r>
          </w:p>
        </w:tc>
        <w:tc>
          <w:tcPr>
            <w:tcW w:w="270" w:type="dxa"/>
          </w:tcPr>
          <w:p w14:paraId="64182EB0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C40B94" w14:textId="49E873FA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GB" w:bidi="ar-SA"/>
              </w:rPr>
              <w:t>237,056</w:t>
            </w:r>
          </w:p>
        </w:tc>
        <w:tc>
          <w:tcPr>
            <w:tcW w:w="270" w:type="dxa"/>
          </w:tcPr>
          <w:p w14:paraId="11FCE6FD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36308F" w14:textId="01107F1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GB" w:bidi="ar-SA"/>
              </w:rPr>
              <w:t>192,</w:t>
            </w:r>
            <w:r w:rsidR="00371510">
              <w:rPr>
                <w:rFonts w:ascii="Angsana New" w:hAnsi="Angsana New"/>
                <w:sz w:val="30"/>
                <w:szCs w:val="30"/>
                <w:lang w:bidi="ar-SA"/>
              </w:rPr>
              <w:t>03</w:t>
            </w:r>
            <w:r w:rsidRPr="00950A13">
              <w:rPr>
                <w:rFonts w:ascii="Angsana New" w:hAnsi="Angsana New"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270" w:type="dxa"/>
          </w:tcPr>
          <w:p w14:paraId="6FF19DB6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3C3F10" w14:textId="007D6D30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GB" w:bidi="ar-SA"/>
              </w:rPr>
              <w:t>232,782</w:t>
            </w:r>
          </w:p>
        </w:tc>
      </w:tr>
      <w:tr w:rsidR="005C5A04" w:rsidRPr="00950A13" w14:paraId="538BD029" w14:textId="77777777" w:rsidTr="00F15112">
        <w:tc>
          <w:tcPr>
            <w:tcW w:w="4140" w:type="dxa"/>
          </w:tcPr>
          <w:p w14:paraId="55425BB9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  <w:shd w:val="clear" w:color="auto" w:fill="auto"/>
          </w:tcPr>
          <w:p w14:paraId="6DC5AFFB" w14:textId="66D26988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10,449</w:t>
            </w:r>
          </w:p>
        </w:tc>
        <w:tc>
          <w:tcPr>
            <w:tcW w:w="270" w:type="dxa"/>
          </w:tcPr>
          <w:p w14:paraId="53FD1FFA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C093F6" w14:textId="50D4B4CE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43,908</w:t>
            </w:r>
          </w:p>
        </w:tc>
        <w:tc>
          <w:tcPr>
            <w:tcW w:w="270" w:type="dxa"/>
          </w:tcPr>
          <w:p w14:paraId="66F90B8C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3CE920" w14:textId="4246B5A4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GB" w:bidi="ar-SA"/>
              </w:rPr>
              <w:t>10,449</w:t>
            </w:r>
          </w:p>
        </w:tc>
        <w:tc>
          <w:tcPr>
            <w:tcW w:w="270" w:type="dxa"/>
          </w:tcPr>
          <w:p w14:paraId="6AC866B6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193826" w14:textId="4F56018A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GB" w:bidi="ar-SA"/>
              </w:rPr>
              <w:t>43,909</w:t>
            </w:r>
          </w:p>
        </w:tc>
      </w:tr>
      <w:tr w:rsidR="005C5A04" w:rsidRPr="00950A13" w14:paraId="5E31C8A2" w14:textId="77777777" w:rsidTr="00F15112">
        <w:tc>
          <w:tcPr>
            <w:tcW w:w="4140" w:type="dxa"/>
          </w:tcPr>
          <w:p w14:paraId="35BDA43D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ภาษีเงินได้ถูกหัก ณ ที่จ่ายขอคืน</w:t>
            </w:r>
          </w:p>
        </w:tc>
        <w:tc>
          <w:tcPr>
            <w:tcW w:w="1080" w:type="dxa"/>
            <w:shd w:val="clear" w:color="auto" w:fill="auto"/>
          </w:tcPr>
          <w:p w14:paraId="47528EDA" w14:textId="7BB61335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2,612</w:t>
            </w:r>
          </w:p>
        </w:tc>
        <w:tc>
          <w:tcPr>
            <w:tcW w:w="270" w:type="dxa"/>
          </w:tcPr>
          <w:p w14:paraId="453F211B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E5CF78" w14:textId="4864D349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10,023</w:t>
            </w:r>
          </w:p>
        </w:tc>
        <w:tc>
          <w:tcPr>
            <w:tcW w:w="270" w:type="dxa"/>
          </w:tcPr>
          <w:p w14:paraId="0854ED16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182B33" w14:textId="2ED6C628" w:rsidR="005C5A04" w:rsidRPr="00950A13" w:rsidRDefault="005C5A04" w:rsidP="00D25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33E24EF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1BC3C2" w14:textId="4A3E0570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GB" w:bidi="ar-SA"/>
              </w:rPr>
              <w:t>9,259</w:t>
            </w:r>
          </w:p>
        </w:tc>
      </w:tr>
      <w:tr w:rsidR="005C5A04" w:rsidRPr="00950A13" w14:paraId="606C3C2F" w14:textId="77777777" w:rsidTr="00F15112">
        <w:tc>
          <w:tcPr>
            <w:tcW w:w="4140" w:type="dxa"/>
          </w:tcPr>
          <w:p w14:paraId="36EAE2EB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  <w:shd w:val="clear" w:color="auto" w:fill="auto"/>
          </w:tcPr>
          <w:p w14:paraId="6C1012B5" w14:textId="686E4104" w:rsidR="005C5A04" w:rsidRPr="00950A13" w:rsidRDefault="000851E0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</w:t>
            </w:r>
            <w:r w:rsidR="005C5A04" w:rsidRPr="00950A13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834</w:t>
            </w:r>
          </w:p>
        </w:tc>
        <w:tc>
          <w:tcPr>
            <w:tcW w:w="270" w:type="dxa"/>
          </w:tcPr>
          <w:p w14:paraId="3FAA9294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C6161B" w14:textId="5CADE8C2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GB" w:bidi="ar-SA"/>
              </w:rPr>
              <w:t>6,651</w:t>
            </w:r>
          </w:p>
        </w:tc>
        <w:tc>
          <w:tcPr>
            <w:tcW w:w="270" w:type="dxa"/>
          </w:tcPr>
          <w:p w14:paraId="034AB13A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7DA003" w14:textId="19240E0B" w:rsidR="005C5A04" w:rsidRPr="00950A13" w:rsidRDefault="000851E0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</w:t>
            </w:r>
            <w:r w:rsidR="005C5A04" w:rsidRPr="00950A13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78</w:t>
            </w:r>
            <w:r w:rsidR="005C5A04" w:rsidRPr="00950A13">
              <w:rPr>
                <w:rFonts w:ascii="Angsana New" w:hAnsi="Angsana New"/>
                <w:sz w:val="30"/>
                <w:szCs w:val="30"/>
                <w:lang w:val="en-GB" w:bidi="ar-SA"/>
              </w:rPr>
              <w:t>9</w:t>
            </w:r>
          </w:p>
        </w:tc>
        <w:tc>
          <w:tcPr>
            <w:tcW w:w="270" w:type="dxa"/>
          </w:tcPr>
          <w:p w14:paraId="657077CB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B09C63" w14:textId="6546517F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GB" w:bidi="ar-SA"/>
              </w:rPr>
              <w:t>6,597</w:t>
            </w:r>
          </w:p>
        </w:tc>
      </w:tr>
      <w:tr w:rsidR="005C5A04" w:rsidRPr="00950A13" w14:paraId="279067A4" w14:textId="77777777" w:rsidTr="00F15112">
        <w:tc>
          <w:tcPr>
            <w:tcW w:w="4140" w:type="dxa"/>
          </w:tcPr>
          <w:p w14:paraId="334DB616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080" w:type="dxa"/>
            <w:shd w:val="clear" w:color="auto" w:fill="auto"/>
          </w:tcPr>
          <w:p w14:paraId="474F29C2" w14:textId="6E60C1FE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GB" w:bidi="ar-SA"/>
              </w:rPr>
              <w:t>2</w:t>
            </w:r>
            <w:r w:rsidR="000851E0">
              <w:rPr>
                <w:rFonts w:ascii="Angsana New" w:hAnsi="Angsana New"/>
                <w:sz w:val="30"/>
                <w:szCs w:val="30"/>
                <w:lang w:val="en-GB" w:bidi="ar-SA"/>
              </w:rPr>
              <w:t>1</w:t>
            </w:r>
            <w:r w:rsidRPr="00950A13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="000851E0">
              <w:rPr>
                <w:rFonts w:ascii="Angsana New" w:hAnsi="Angsana New"/>
                <w:sz w:val="30"/>
                <w:szCs w:val="30"/>
                <w:lang w:val="en-GB" w:bidi="ar-SA"/>
              </w:rPr>
              <w:t>520</w:t>
            </w:r>
          </w:p>
        </w:tc>
        <w:tc>
          <w:tcPr>
            <w:tcW w:w="270" w:type="dxa"/>
          </w:tcPr>
          <w:p w14:paraId="4301C10E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581E2A" w14:textId="2DEA7F59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GB" w:bidi="ar-SA"/>
              </w:rPr>
              <w:t>14,684</w:t>
            </w:r>
          </w:p>
        </w:tc>
        <w:tc>
          <w:tcPr>
            <w:tcW w:w="270" w:type="dxa"/>
          </w:tcPr>
          <w:p w14:paraId="1089F033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D09E2F" w14:textId="2EE8196C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GB" w:bidi="ar-SA"/>
              </w:rPr>
              <w:t>2</w:t>
            </w:r>
            <w:r w:rsidR="000851E0">
              <w:rPr>
                <w:rFonts w:ascii="Angsana New" w:hAnsi="Angsana New"/>
                <w:sz w:val="30"/>
                <w:szCs w:val="30"/>
                <w:lang w:val="en-GB" w:bidi="ar-SA"/>
              </w:rPr>
              <w:t>0</w:t>
            </w:r>
            <w:r w:rsidRPr="00950A13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="000851E0">
              <w:rPr>
                <w:rFonts w:ascii="Angsana New" w:hAnsi="Angsana New"/>
                <w:sz w:val="30"/>
                <w:szCs w:val="30"/>
                <w:lang w:val="en-GB" w:bidi="ar-SA"/>
              </w:rPr>
              <w:t>443</w:t>
            </w:r>
          </w:p>
        </w:tc>
        <w:tc>
          <w:tcPr>
            <w:tcW w:w="270" w:type="dxa"/>
          </w:tcPr>
          <w:p w14:paraId="5C5139C1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21824C" w14:textId="5CABB839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GB" w:bidi="ar-SA"/>
              </w:rPr>
              <w:t>13,926</w:t>
            </w:r>
          </w:p>
        </w:tc>
      </w:tr>
      <w:tr w:rsidR="005C5A04" w:rsidRPr="00950A13" w14:paraId="0B9C6785" w14:textId="77777777" w:rsidTr="00F15112">
        <w:tc>
          <w:tcPr>
            <w:tcW w:w="4140" w:type="dxa"/>
          </w:tcPr>
          <w:p w14:paraId="69E4C3BC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35F63E" w14:textId="42C74B9B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239,513</w:t>
            </w:r>
          </w:p>
        </w:tc>
        <w:tc>
          <w:tcPr>
            <w:tcW w:w="270" w:type="dxa"/>
          </w:tcPr>
          <w:p w14:paraId="19344E11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A395BB" w14:textId="59B396D1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312,322</w:t>
            </w:r>
          </w:p>
        </w:tc>
        <w:tc>
          <w:tcPr>
            <w:tcW w:w="270" w:type="dxa"/>
          </w:tcPr>
          <w:p w14:paraId="4CB3D936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A0C1E3" w14:textId="59ADC33D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230,716</w:t>
            </w:r>
          </w:p>
        </w:tc>
        <w:tc>
          <w:tcPr>
            <w:tcW w:w="270" w:type="dxa"/>
          </w:tcPr>
          <w:p w14:paraId="743AF010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188469" w14:textId="68452E96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306,473</w:t>
            </w:r>
          </w:p>
        </w:tc>
      </w:tr>
      <w:tr w:rsidR="005C5A04" w:rsidRPr="00950A13" w14:paraId="69FCC167" w14:textId="77777777" w:rsidTr="00F15112">
        <w:tc>
          <w:tcPr>
            <w:tcW w:w="4140" w:type="dxa"/>
          </w:tcPr>
          <w:p w14:paraId="0A3C15B6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19AA07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799CB03F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0B225BB3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40248A6A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54DEDAAD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0477F458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08E5911D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</w:tr>
      <w:tr w:rsidR="005C5A04" w:rsidRPr="00950A13" w14:paraId="1389BFC2" w14:textId="77777777" w:rsidTr="00F15112">
        <w:tc>
          <w:tcPr>
            <w:tcW w:w="4140" w:type="dxa"/>
          </w:tcPr>
          <w:p w14:paraId="20946B48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0" w:type="dxa"/>
            <w:shd w:val="clear" w:color="auto" w:fill="auto"/>
          </w:tcPr>
          <w:p w14:paraId="78E45AFB" w14:textId="41193172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GB" w:bidi="ar-SA"/>
              </w:rPr>
              <w:t>229,720</w:t>
            </w:r>
          </w:p>
        </w:tc>
        <w:tc>
          <w:tcPr>
            <w:tcW w:w="270" w:type="dxa"/>
          </w:tcPr>
          <w:p w14:paraId="6B83475E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55C87A" w14:textId="291D558A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GB" w:bidi="ar-SA"/>
              </w:rPr>
              <w:t>305,112</w:t>
            </w:r>
          </w:p>
        </w:tc>
        <w:tc>
          <w:tcPr>
            <w:tcW w:w="270" w:type="dxa"/>
          </w:tcPr>
          <w:p w14:paraId="43F8B661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797AB6" w14:textId="4A07F794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GB" w:bidi="ar-SA"/>
              </w:rPr>
              <w:t>220,960</w:t>
            </w:r>
          </w:p>
        </w:tc>
        <w:tc>
          <w:tcPr>
            <w:tcW w:w="270" w:type="dxa"/>
          </w:tcPr>
          <w:p w14:paraId="4A6558EE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1180DF" w14:textId="756F3B5F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GB" w:bidi="ar-SA"/>
              </w:rPr>
              <w:t>299,363</w:t>
            </w:r>
          </w:p>
        </w:tc>
      </w:tr>
      <w:tr w:rsidR="005C5A04" w:rsidRPr="00950A13" w14:paraId="28616A2A" w14:textId="77777777" w:rsidTr="00F15112">
        <w:tc>
          <w:tcPr>
            <w:tcW w:w="4140" w:type="dxa"/>
          </w:tcPr>
          <w:p w14:paraId="268E39AA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946ED79" w14:textId="4745B29B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GB" w:bidi="ar-SA"/>
              </w:rPr>
              <w:t>9,793</w:t>
            </w:r>
          </w:p>
        </w:tc>
        <w:tc>
          <w:tcPr>
            <w:tcW w:w="270" w:type="dxa"/>
          </w:tcPr>
          <w:p w14:paraId="71111611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888595" w14:textId="0D28685F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GB" w:bidi="ar-SA"/>
              </w:rPr>
              <w:t>7,210</w:t>
            </w:r>
          </w:p>
        </w:tc>
        <w:tc>
          <w:tcPr>
            <w:tcW w:w="270" w:type="dxa"/>
          </w:tcPr>
          <w:p w14:paraId="0B798544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FA36E7" w14:textId="37C5D640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GB" w:bidi="ar-SA"/>
              </w:rPr>
              <w:t>9,756</w:t>
            </w:r>
          </w:p>
        </w:tc>
        <w:tc>
          <w:tcPr>
            <w:tcW w:w="270" w:type="dxa"/>
          </w:tcPr>
          <w:p w14:paraId="4D191468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30C77A" w14:textId="4B13CE3C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GB" w:bidi="ar-SA"/>
              </w:rPr>
              <w:t>7,110</w:t>
            </w:r>
          </w:p>
        </w:tc>
      </w:tr>
      <w:tr w:rsidR="005C5A04" w:rsidRPr="00950A13" w14:paraId="54AC06AE" w14:textId="77777777" w:rsidTr="00F15112">
        <w:tc>
          <w:tcPr>
            <w:tcW w:w="4140" w:type="dxa"/>
          </w:tcPr>
          <w:p w14:paraId="3C3294BD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80FB6F" w14:textId="51DBA17F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239,513</w:t>
            </w:r>
          </w:p>
        </w:tc>
        <w:tc>
          <w:tcPr>
            <w:tcW w:w="270" w:type="dxa"/>
          </w:tcPr>
          <w:p w14:paraId="1E3ADD4B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484569" w14:textId="3D8F3691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312,322</w:t>
            </w:r>
          </w:p>
        </w:tc>
        <w:tc>
          <w:tcPr>
            <w:tcW w:w="270" w:type="dxa"/>
          </w:tcPr>
          <w:p w14:paraId="169BABB5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16FB12" w14:textId="73A43BDD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230,716</w:t>
            </w:r>
          </w:p>
        </w:tc>
        <w:tc>
          <w:tcPr>
            <w:tcW w:w="270" w:type="dxa"/>
          </w:tcPr>
          <w:p w14:paraId="25AAC3D9" w14:textId="77777777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281B4C" w14:textId="6135246B" w:rsidR="005C5A04" w:rsidRPr="00950A13" w:rsidRDefault="005C5A04" w:rsidP="005C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306,473</w:t>
            </w:r>
          </w:p>
        </w:tc>
      </w:tr>
    </w:tbl>
    <w:p w14:paraId="66891368" w14:textId="77777777" w:rsidR="00A83E80" w:rsidRPr="00353800" w:rsidRDefault="00A83E80" w:rsidP="00A83E80">
      <w:pPr>
        <w:rPr>
          <w:rFonts w:ascii="Angsana New" w:hAnsi="Angsana New"/>
          <w:sz w:val="30"/>
          <w:szCs w:val="30"/>
          <w:cs/>
        </w:rPr>
      </w:pPr>
    </w:p>
    <w:p w14:paraId="33BA6096" w14:textId="7D9AEEEC" w:rsidR="003E109F" w:rsidRPr="00950A13" w:rsidRDefault="00941513" w:rsidP="000851E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 w:rsidRPr="00950A13">
        <w:rPr>
          <w:rFonts w:ascii="Angsana New" w:hAnsi="Angsana New"/>
          <w:sz w:val="30"/>
          <w:szCs w:val="30"/>
          <w:u w:val="none"/>
        </w:rPr>
        <w:t>9</w:t>
      </w:r>
      <w:r w:rsidR="003E109F" w:rsidRPr="00950A13">
        <w:rPr>
          <w:rFonts w:ascii="Angsana New" w:hAnsi="Angsana New"/>
          <w:sz w:val="30"/>
          <w:szCs w:val="30"/>
          <w:u w:val="none"/>
          <w:cs/>
        </w:rPr>
        <w:tab/>
      </w:r>
      <w:r w:rsidR="00CD0D20" w:rsidRPr="00950A13">
        <w:rPr>
          <w:rFonts w:ascii="Angsana New" w:hAnsi="Angsana New"/>
          <w:sz w:val="30"/>
          <w:szCs w:val="30"/>
          <w:u w:val="none"/>
          <w:cs/>
        </w:rPr>
        <w:t>เงินให้กู้ยืม</w:t>
      </w:r>
    </w:p>
    <w:p w14:paraId="1018323D" w14:textId="77777777" w:rsidR="00CD0D20" w:rsidRPr="00353800" w:rsidRDefault="00CD0D20" w:rsidP="00CD0D20">
      <w:pPr>
        <w:rPr>
          <w:rFonts w:ascii="Angsana New" w:hAnsi="Angsana New"/>
          <w:sz w:val="30"/>
          <w:szCs w:val="30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814"/>
        <w:gridCol w:w="899"/>
        <w:gridCol w:w="272"/>
        <w:gridCol w:w="899"/>
        <w:gridCol w:w="940"/>
        <w:gridCol w:w="239"/>
        <w:gridCol w:w="901"/>
        <w:gridCol w:w="272"/>
        <w:gridCol w:w="895"/>
        <w:gridCol w:w="7"/>
        <w:gridCol w:w="280"/>
        <w:gridCol w:w="958"/>
      </w:tblGrid>
      <w:tr w:rsidR="00CD0D20" w:rsidRPr="00950A13" w14:paraId="35E18946" w14:textId="77777777" w:rsidTr="00D92C8F">
        <w:tc>
          <w:tcPr>
            <w:tcW w:w="1020" w:type="pct"/>
          </w:tcPr>
          <w:p w14:paraId="0B4BF62D" w14:textId="77777777" w:rsidR="00CD0D20" w:rsidRPr="00950A13" w:rsidRDefault="00CD0D20" w:rsidP="0098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439" w:type="pct"/>
          </w:tcPr>
          <w:p w14:paraId="7C2FCFAC" w14:textId="77777777" w:rsidR="00CD0D20" w:rsidRPr="00950A13" w:rsidRDefault="00CD0D20" w:rsidP="0098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7" w:type="pct"/>
            <w:gridSpan w:val="3"/>
          </w:tcPr>
          <w:p w14:paraId="513EE395" w14:textId="77777777" w:rsidR="00CD0D20" w:rsidRPr="00950A13" w:rsidRDefault="00CD0D20" w:rsidP="0098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22" w:type="pct"/>
            <w:gridSpan w:val="3"/>
          </w:tcPr>
          <w:p w14:paraId="74ADACC2" w14:textId="77777777" w:rsidR="00CD0D20" w:rsidRPr="00950A13" w:rsidRDefault="00CD0D20" w:rsidP="0098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5C98251" w14:textId="77777777" w:rsidR="00CD0D20" w:rsidRPr="00950A13" w:rsidRDefault="00CD0D20" w:rsidP="0098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pct"/>
            <w:gridSpan w:val="4"/>
          </w:tcPr>
          <w:p w14:paraId="5E99305F" w14:textId="77777777" w:rsidR="00CD0D20" w:rsidRPr="00950A13" w:rsidRDefault="00CD0D20" w:rsidP="0098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14A7" w:rsidRPr="00950A13" w14:paraId="4F1F9B43" w14:textId="77777777" w:rsidTr="00D92C8F">
        <w:tc>
          <w:tcPr>
            <w:tcW w:w="1020" w:type="pct"/>
          </w:tcPr>
          <w:p w14:paraId="285C1753" w14:textId="77777777" w:rsidR="000914A7" w:rsidRPr="00950A13" w:rsidRDefault="000914A7" w:rsidP="00091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39" w:type="pct"/>
          </w:tcPr>
          <w:p w14:paraId="6FF79D45" w14:textId="77777777" w:rsidR="000914A7" w:rsidRPr="00950A13" w:rsidRDefault="000914A7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85" w:type="pct"/>
          </w:tcPr>
          <w:p w14:paraId="09596345" w14:textId="7FCF80D0" w:rsidR="000914A7" w:rsidRPr="00950A13" w:rsidRDefault="000F3406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454203A4" w14:textId="77777777" w:rsidR="000914A7" w:rsidRPr="00950A13" w:rsidRDefault="000914A7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10927F8D" w14:textId="78700E2B" w:rsidR="000914A7" w:rsidRPr="00950A13" w:rsidRDefault="000F3406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507" w:type="pct"/>
          </w:tcPr>
          <w:p w14:paraId="5F33F6F3" w14:textId="0AEDF874" w:rsidR="000914A7" w:rsidRPr="00950A13" w:rsidRDefault="000F3406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6795A0FE" w14:textId="77777777" w:rsidR="000914A7" w:rsidRPr="00950A13" w:rsidRDefault="000914A7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724E0C82" w14:textId="62DF1B31" w:rsidR="000914A7" w:rsidRPr="00950A13" w:rsidRDefault="000F3406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3742C812" w14:textId="77777777" w:rsidR="000914A7" w:rsidRPr="00950A13" w:rsidRDefault="000914A7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14:paraId="1802234C" w14:textId="08731BA2" w:rsidR="000914A7" w:rsidRPr="00950A13" w:rsidRDefault="000F3406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5" w:type="pct"/>
            <w:gridSpan w:val="2"/>
          </w:tcPr>
          <w:p w14:paraId="2510DC66" w14:textId="77777777" w:rsidR="000914A7" w:rsidRPr="00950A13" w:rsidRDefault="000914A7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12E3FAF7" w14:textId="75D9AD5D" w:rsidR="000914A7" w:rsidRPr="00950A13" w:rsidRDefault="000F3406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D0D20" w:rsidRPr="00950A13" w14:paraId="259EC365" w14:textId="77777777" w:rsidTr="00D92C8F">
        <w:tc>
          <w:tcPr>
            <w:tcW w:w="1020" w:type="pct"/>
          </w:tcPr>
          <w:p w14:paraId="0A9448C3" w14:textId="77777777" w:rsidR="00CD0D20" w:rsidRPr="00950A13" w:rsidRDefault="00CD0D20" w:rsidP="0098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39" w:type="pct"/>
          </w:tcPr>
          <w:p w14:paraId="75B81822" w14:textId="77777777" w:rsidR="00CD0D20" w:rsidRPr="00950A13" w:rsidRDefault="00CD0D20" w:rsidP="0098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7" w:type="pct"/>
            <w:gridSpan w:val="3"/>
          </w:tcPr>
          <w:p w14:paraId="3282D281" w14:textId="77777777" w:rsidR="00CD0D20" w:rsidRPr="00950A13" w:rsidRDefault="00CD0D20" w:rsidP="0098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24" w:type="pct"/>
            <w:gridSpan w:val="8"/>
          </w:tcPr>
          <w:p w14:paraId="5FD265F8" w14:textId="77777777" w:rsidR="00CD0D20" w:rsidRPr="00950A13" w:rsidRDefault="00CD0D20" w:rsidP="0098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3406" w:rsidRPr="00950A13" w14:paraId="09A41CC6" w14:textId="77777777" w:rsidTr="00D92C8F">
        <w:tc>
          <w:tcPr>
            <w:tcW w:w="1020" w:type="pct"/>
          </w:tcPr>
          <w:p w14:paraId="56BACD89" w14:textId="27F112D3" w:rsidR="000F3406" w:rsidRPr="00950A13" w:rsidRDefault="000F3406" w:rsidP="000F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439" w:type="pct"/>
          </w:tcPr>
          <w:p w14:paraId="576BE46C" w14:textId="08C57053" w:rsidR="000F3406" w:rsidRPr="00950A13" w:rsidRDefault="00E73A70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485" w:type="pct"/>
          </w:tcPr>
          <w:p w14:paraId="6126F366" w14:textId="009B2305" w:rsidR="000F3406" w:rsidRPr="00950A13" w:rsidRDefault="00E171FF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2E548D09" w14:textId="77777777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7CB36B35" w14:textId="12C39C97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50A13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950A13">
              <w:rPr>
                <w:rFonts w:ascii="Angsana New" w:hAnsi="Angsana New"/>
                <w:sz w:val="30"/>
                <w:szCs w:val="30"/>
              </w:rPr>
              <w:t>4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50A1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507" w:type="pct"/>
          </w:tcPr>
          <w:p w14:paraId="0A24C166" w14:textId="14189E91" w:rsidR="000F3406" w:rsidRPr="00950A13" w:rsidRDefault="00C201DA" w:rsidP="00D25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3F1C2452" w14:textId="77777777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35AA3575" w14:textId="12C57632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147" w:type="pct"/>
          </w:tcPr>
          <w:p w14:paraId="5DD190E9" w14:textId="77777777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gridSpan w:val="2"/>
          </w:tcPr>
          <w:p w14:paraId="4BB11874" w14:textId="5909BA3E" w:rsidR="000F3406" w:rsidRPr="00950A13" w:rsidRDefault="00C201DA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28,000</w:t>
            </w:r>
          </w:p>
        </w:tc>
        <w:tc>
          <w:tcPr>
            <w:tcW w:w="151" w:type="pct"/>
          </w:tcPr>
          <w:p w14:paraId="640403DD" w14:textId="77777777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09151A71" w14:textId="1A009743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82,000</w:t>
            </w:r>
          </w:p>
        </w:tc>
      </w:tr>
      <w:tr w:rsidR="000F3406" w:rsidRPr="00950A13" w14:paraId="1CD74DA7" w14:textId="77777777" w:rsidTr="00C32648">
        <w:tc>
          <w:tcPr>
            <w:tcW w:w="1020" w:type="pct"/>
          </w:tcPr>
          <w:p w14:paraId="3DA8A3EA" w14:textId="35A9F128" w:rsidR="000F3406" w:rsidRPr="00950A13" w:rsidRDefault="000F3406" w:rsidP="000F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9" w:type="pct"/>
          </w:tcPr>
          <w:p w14:paraId="09A52AC4" w14:textId="77777777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5" w:type="pct"/>
          </w:tcPr>
          <w:p w14:paraId="2066641E" w14:textId="5110048B" w:rsidR="000F3406" w:rsidRPr="00950A13" w:rsidRDefault="006F7DBB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50A13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950A13">
              <w:rPr>
                <w:rFonts w:ascii="Angsana New" w:hAnsi="Angsana New"/>
                <w:sz w:val="30"/>
                <w:szCs w:val="30"/>
              </w:rPr>
              <w:t>7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50A1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131B8E3F" w14:textId="77777777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232CB4F8" w14:textId="3F39CDC6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50A13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950A13">
              <w:rPr>
                <w:rFonts w:ascii="Angsana New" w:hAnsi="Angsana New"/>
                <w:sz w:val="30"/>
                <w:szCs w:val="30"/>
              </w:rPr>
              <w:t>6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50A1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507" w:type="pct"/>
          </w:tcPr>
          <w:p w14:paraId="05275CC6" w14:textId="3D110586" w:rsidR="000F3406" w:rsidRPr="00950A13" w:rsidRDefault="00EA5C43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123,080</w:t>
            </w:r>
          </w:p>
        </w:tc>
        <w:tc>
          <w:tcPr>
            <w:tcW w:w="129" w:type="pct"/>
          </w:tcPr>
          <w:p w14:paraId="521EC0C4" w14:textId="77777777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00D5F8D2" w14:textId="7F4D9F3B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244,990</w:t>
            </w:r>
          </w:p>
        </w:tc>
        <w:tc>
          <w:tcPr>
            <w:tcW w:w="147" w:type="pct"/>
          </w:tcPr>
          <w:p w14:paraId="2BB74D0F" w14:textId="77777777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gridSpan w:val="2"/>
          </w:tcPr>
          <w:p w14:paraId="3213F7D7" w14:textId="606E0F12" w:rsidR="000F3406" w:rsidRPr="00950A13" w:rsidRDefault="00EA5C43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123,080</w:t>
            </w:r>
          </w:p>
        </w:tc>
        <w:tc>
          <w:tcPr>
            <w:tcW w:w="151" w:type="pct"/>
          </w:tcPr>
          <w:p w14:paraId="4317CBB5" w14:textId="77777777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02EEC3B9" w14:textId="56BBCC98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244,990</w:t>
            </w:r>
          </w:p>
        </w:tc>
      </w:tr>
      <w:tr w:rsidR="00C32648" w:rsidRPr="00950A13" w14:paraId="18578344" w14:textId="77777777" w:rsidTr="00C32648">
        <w:tc>
          <w:tcPr>
            <w:tcW w:w="1020" w:type="pct"/>
          </w:tcPr>
          <w:p w14:paraId="77F0827C" w14:textId="14A0AC87" w:rsidR="00C32648" w:rsidRPr="00950A13" w:rsidRDefault="00C32648" w:rsidP="00C32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439" w:type="pct"/>
          </w:tcPr>
          <w:p w14:paraId="60CAD5D7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607A909D" w14:textId="6D20D2D9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50A1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14:paraId="590ACC5F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0E4F4396" w14:textId="0F0F867B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50A1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507" w:type="pct"/>
          </w:tcPr>
          <w:p w14:paraId="11E09AA0" w14:textId="3BA45F13" w:rsidR="00C32648" w:rsidRPr="00950A13" w:rsidRDefault="00755B4F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13,060</w:t>
            </w:r>
          </w:p>
        </w:tc>
        <w:tc>
          <w:tcPr>
            <w:tcW w:w="129" w:type="pct"/>
          </w:tcPr>
          <w:p w14:paraId="7098AA63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2BCD95FF" w14:textId="7DA9F73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13,120</w:t>
            </w:r>
          </w:p>
        </w:tc>
        <w:tc>
          <w:tcPr>
            <w:tcW w:w="147" w:type="pct"/>
          </w:tcPr>
          <w:p w14:paraId="09001F32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gridSpan w:val="2"/>
          </w:tcPr>
          <w:p w14:paraId="64B9868C" w14:textId="2EF5E307" w:rsidR="00C32648" w:rsidRPr="00950A13" w:rsidRDefault="00755B4F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13,060</w:t>
            </w:r>
          </w:p>
        </w:tc>
        <w:tc>
          <w:tcPr>
            <w:tcW w:w="151" w:type="pct"/>
          </w:tcPr>
          <w:p w14:paraId="3C6B8A57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04A71183" w14:textId="39E8755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13,120</w:t>
            </w:r>
          </w:p>
        </w:tc>
      </w:tr>
      <w:tr w:rsidR="00C32648" w:rsidRPr="00950A13" w14:paraId="526F870F" w14:textId="77777777" w:rsidTr="00C32648">
        <w:tc>
          <w:tcPr>
            <w:tcW w:w="1020" w:type="pct"/>
          </w:tcPr>
          <w:p w14:paraId="0229FE57" w14:textId="003F39FF" w:rsidR="00C32648" w:rsidRPr="00950A13" w:rsidRDefault="00C32648" w:rsidP="00C32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439" w:type="pct"/>
          </w:tcPr>
          <w:p w14:paraId="200F125E" w14:textId="3FA3DEEF" w:rsidR="00C32648" w:rsidRPr="00AC57B7" w:rsidRDefault="00A82731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57B7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485" w:type="pct"/>
          </w:tcPr>
          <w:p w14:paraId="7D4073EB" w14:textId="2F03C14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50A1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14:paraId="2CABF210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5B7214AC" w14:textId="3E1A9D2E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50A1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507" w:type="pct"/>
            <w:tcBorders>
              <w:bottom w:val="single" w:sz="4" w:space="0" w:color="auto"/>
            </w:tcBorders>
          </w:tcPr>
          <w:p w14:paraId="428FE18D" w14:textId="43DB0C7D" w:rsidR="00C32648" w:rsidRPr="00950A13" w:rsidRDefault="00755B4F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8,570</w:t>
            </w:r>
          </w:p>
        </w:tc>
        <w:tc>
          <w:tcPr>
            <w:tcW w:w="129" w:type="pct"/>
          </w:tcPr>
          <w:p w14:paraId="24CCBA9C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5D1FCB16" w14:textId="7C995C7A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  <w:tc>
          <w:tcPr>
            <w:tcW w:w="147" w:type="pct"/>
          </w:tcPr>
          <w:p w14:paraId="27BEF1B8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gridSpan w:val="2"/>
            <w:tcBorders>
              <w:bottom w:val="single" w:sz="4" w:space="0" w:color="auto"/>
            </w:tcBorders>
          </w:tcPr>
          <w:p w14:paraId="634BFACE" w14:textId="3B955F3D" w:rsidR="00C32648" w:rsidRPr="00950A13" w:rsidRDefault="00755B4F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8,570</w:t>
            </w:r>
          </w:p>
        </w:tc>
        <w:tc>
          <w:tcPr>
            <w:tcW w:w="151" w:type="pct"/>
          </w:tcPr>
          <w:p w14:paraId="74E19E4E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0E82FEA4" w14:textId="2A0E32C1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</w:tr>
      <w:tr w:rsidR="00C32648" w:rsidRPr="00950A13" w14:paraId="3C02FD79" w14:textId="77777777" w:rsidTr="00D92C8F">
        <w:tc>
          <w:tcPr>
            <w:tcW w:w="1020" w:type="pct"/>
          </w:tcPr>
          <w:p w14:paraId="705395C7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439" w:type="pct"/>
          </w:tcPr>
          <w:p w14:paraId="51A5D779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62481140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CAAB5B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571C7323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</w:tcPr>
          <w:p w14:paraId="7979DE94" w14:textId="46346EC0" w:rsidR="00C32648" w:rsidRPr="00950A13" w:rsidRDefault="00EA5C43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144,710</w:t>
            </w:r>
          </w:p>
        </w:tc>
        <w:tc>
          <w:tcPr>
            <w:tcW w:w="129" w:type="pct"/>
          </w:tcPr>
          <w:p w14:paraId="535CD4F1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</w:tcPr>
          <w:p w14:paraId="2B620116" w14:textId="60D72CC6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317,710</w:t>
            </w:r>
          </w:p>
        </w:tc>
        <w:tc>
          <w:tcPr>
            <w:tcW w:w="147" w:type="pct"/>
          </w:tcPr>
          <w:p w14:paraId="69D0732B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DF3214" w14:textId="5025CCBF" w:rsidR="00C32648" w:rsidRPr="00950A13" w:rsidRDefault="00EA5C43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172,710</w:t>
            </w:r>
          </w:p>
        </w:tc>
        <w:tc>
          <w:tcPr>
            <w:tcW w:w="151" w:type="pct"/>
          </w:tcPr>
          <w:p w14:paraId="199113F7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6DB7B761" w14:textId="7FF23BA3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349,710</w:t>
            </w:r>
          </w:p>
        </w:tc>
      </w:tr>
      <w:tr w:rsidR="00C32648" w:rsidRPr="00950A13" w14:paraId="7DBAFC78" w14:textId="77777777" w:rsidTr="00D92C8F">
        <w:tc>
          <w:tcPr>
            <w:tcW w:w="1020" w:type="pct"/>
          </w:tcPr>
          <w:p w14:paraId="59C2E0E6" w14:textId="77777777" w:rsidR="00C32648" w:rsidRPr="00353800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9" w:type="pct"/>
          </w:tcPr>
          <w:p w14:paraId="243ABE82" w14:textId="77777777" w:rsidR="00C32648" w:rsidRPr="00353800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5" w:type="pct"/>
          </w:tcPr>
          <w:p w14:paraId="7CAB4ABA" w14:textId="77777777" w:rsidR="00C32648" w:rsidRPr="00353800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525EC90A" w14:textId="77777777" w:rsidR="00C32648" w:rsidRPr="00353800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5" w:type="pct"/>
          </w:tcPr>
          <w:p w14:paraId="19536E0F" w14:textId="77777777" w:rsidR="00C32648" w:rsidRPr="00353800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7" w:type="pct"/>
            <w:tcBorders>
              <w:top w:val="double" w:sz="4" w:space="0" w:color="auto"/>
            </w:tcBorders>
          </w:tcPr>
          <w:p w14:paraId="30B1FEBB" w14:textId="77777777" w:rsidR="00C32648" w:rsidRPr="00353800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" w:type="pct"/>
          </w:tcPr>
          <w:p w14:paraId="37861823" w14:textId="77777777" w:rsidR="00C32648" w:rsidRPr="00353800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double" w:sz="4" w:space="0" w:color="auto"/>
            </w:tcBorders>
          </w:tcPr>
          <w:p w14:paraId="2E58C624" w14:textId="77777777" w:rsidR="00C32648" w:rsidRPr="00353800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</w:tcPr>
          <w:p w14:paraId="1EB61B3D" w14:textId="77777777" w:rsidR="00C32648" w:rsidRPr="00353800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87" w:type="pct"/>
            <w:gridSpan w:val="2"/>
            <w:tcBorders>
              <w:top w:val="double" w:sz="4" w:space="0" w:color="auto"/>
            </w:tcBorders>
          </w:tcPr>
          <w:p w14:paraId="4B3FA390" w14:textId="77777777" w:rsidR="00C32648" w:rsidRPr="00353800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1" w:type="pct"/>
          </w:tcPr>
          <w:p w14:paraId="6372B230" w14:textId="77777777" w:rsidR="00C32648" w:rsidRPr="00353800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</w:tcPr>
          <w:p w14:paraId="422AC456" w14:textId="77777777" w:rsidR="00C32648" w:rsidRPr="00353800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32648" w:rsidRPr="00950A13" w14:paraId="0E2187D1" w14:textId="77777777" w:rsidTr="00D92C8F">
        <w:tc>
          <w:tcPr>
            <w:tcW w:w="1020" w:type="pct"/>
          </w:tcPr>
          <w:p w14:paraId="097470A6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39" w:type="pct"/>
          </w:tcPr>
          <w:p w14:paraId="531236E4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7CD0B792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E1F47B5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410EEBB5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74754974" w14:textId="60E07D20" w:rsidR="00C32648" w:rsidRPr="00950A13" w:rsidRDefault="001818D0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85,580</w:t>
            </w:r>
          </w:p>
        </w:tc>
        <w:tc>
          <w:tcPr>
            <w:tcW w:w="129" w:type="pct"/>
          </w:tcPr>
          <w:p w14:paraId="528FEB03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</w:tcPr>
          <w:p w14:paraId="7637C64D" w14:textId="04FE4F41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239,490</w:t>
            </w:r>
          </w:p>
        </w:tc>
        <w:tc>
          <w:tcPr>
            <w:tcW w:w="147" w:type="pct"/>
          </w:tcPr>
          <w:p w14:paraId="54BF6D9C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gridSpan w:val="2"/>
          </w:tcPr>
          <w:p w14:paraId="4EDCDA67" w14:textId="03EC3ACB" w:rsidR="00C32648" w:rsidRPr="00950A13" w:rsidRDefault="008641A0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113,580</w:t>
            </w:r>
          </w:p>
        </w:tc>
        <w:tc>
          <w:tcPr>
            <w:tcW w:w="151" w:type="pct"/>
          </w:tcPr>
          <w:p w14:paraId="09B38E5E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</w:tcPr>
          <w:p w14:paraId="486963AC" w14:textId="54C290B4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271,490</w:t>
            </w:r>
          </w:p>
        </w:tc>
      </w:tr>
      <w:tr w:rsidR="00C32648" w:rsidRPr="00950A13" w14:paraId="18778929" w14:textId="77777777" w:rsidTr="00D92C8F">
        <w:tc>
          <w:tcPr>
            <w:tcW w:w="1020" w:type="pct"/>
          </w:tcPr>
          <w:p w14:paraId="37641798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39" w:type="pct"/>
          </w:tcPr>
          <w:p w14:paraId="15EA04AD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4DC22E40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D751914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004FE737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</w:tcPr>
          <w:p w14:paraId="1465DF62" w14:textId="3350B764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59,130</w:t>
            </w:r>
          </w:p>
        </w:tc>
        <w:tc>
          <w:tcPr>
            <w:tcW w:w="129" w:type="pct"/>
          </w:tcPr>
          <w:p w14:paraId="23376123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1E9635D8" w14:textId="65834670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78,220</w:t>
            </w:r>
          </w:p>
        </w:tc>
        <w:tc>
          <w:tcPr>
            <w:tcW w:w="147" w:type="pct"/>
          </w:tcPr>
          <w:p w14:paraId="039C5905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gridSpan w:val="2"/>
            <w:tcBorders>
              <w:bottom w:val="single" w:sz="4" w:space="0" w:color="auto"/>
            </w:tcBorders>
          </w:tcPr>
          <w:p w14:paraId="200FB51D" w14:textId="58414A15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59,130</w:t>
            </w:r>
          </w:p>
        </w:tc>
        <w:tc>
          <w:tcPr>
            <w:tcW w:w="151" w:type="pct"/>
          </w:tcPr>
          <w:p w14:paraId="15A3D807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49A34AC0" w14:textId="061A1BC5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78,220</w:t>
            </w:r>
          </w:p>
        </w:tc>
      </w:tr>
      <w:tr w:rsidR="00C32648" w:rsidRPr="00950A13" w14:paraId="219AF2F5" w14:textId="77777777" w:rsidTr="00D92C8F">
        <w:tc>
          <w:tcPr>
            <w:tcW w:w="1020" w:type="pct"/>
          </w:tcPr>
          <w:p w14:paraId="3CD5A277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9" w:type="pct"/>
          </w:tcPr>
          <w:p w14:paraId="6AC68E63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5E516007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2DDD451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43271738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</w:tcPr>
          <w:p w14:paraId="4DB2997B" w14:textId="51E61346" w:rsidR="00C32648" w:rsidRPr="00950A13" w:rsidRDefault="001818D0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144,710</w:t>
            </w:r>
          </w:p>
        </w:tc>
        <w:tc>
          <w:tcPr>
            <w:tcW w:w="129" w:type="pct"/>
          </w:tcPr>
          <w:p w14:paraId="57B6F13A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</w:tcPr>
          <w:p w14:paraId="20512D57" w14:textId="35DE83A0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317,710</w:t>
            </w:r>
          </w:p>
        </w:tc>
        <w:tc>
          <w:tcPr>
            <w:tcW w:w="147" w:type="pct"/>
          </w:tcPr>
          <w:p w14:paraId="65453254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A8A48C" w14:textId="2091B886" w:rsidR="00C32648" w:rsidRPr="00950A13" w:rsidRDefault="008641A0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172,710</w:t>
            </w:r>
          </w:p>
        </w:tc>
        <w:tc>
          <w:tcPr>
            <w:tcW w:w="151" w:type="pct"/>
          </w:tcPr>
          <w:p w14:paraId="22BD5525" w14:textId="77777777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54782E74" w14:textId="72270CBA" w:rsidR="00C32648" w:rsidRPr="00950A13" w:rsidRDefault="00C32648" w:rsidP="00C32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349,710</w:t>
            </w:r>
          </w:p>
        </w:tc>
      </w:tr>
    </w:tbl>
    <w:p w14:paraId="50675A2C" w14:textId="77777777" w:rsidR="00077FCD" w:rsidRPr="00950A13" w:rsidRDefault="00077FCD" w:rsidP="00CD0D20">
      <w:pPr>
        <w:rPr>
          <w:rFonts w:ascii="Angsana New" w:hAnsi="Angsana New"/>
          <w:sz w:val="24"/>
          <w:szCs w:val="24"/>
        </w:rPr>
      </w:pPr>
    </w:p>
    <w:p w14:paraId="27FB3A87" w14:textId="77777777" w:rsidR="005B0BD4" w:rsidRPr="00950A13" w:rsidRDefault="005B0BD4" w:rsidP="005A43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54055BC4" w14:textId="419F325D" w:rsidR="006B5DEB" w:rsidRPr="000851E0" w:rsidRDefault="006B5DEB" w:rsidP="00E7205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both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0851E0">
        <w:rPr>
          <w:rFonts w:ascii="Angsana New" w:hAnsi="Angsana New"/>
          <w:b w:val="0"/>
          <w:bCs w:val="0"/>
          <w:sz w:val="30"/>
          <w:szCs w:val="30"/>
          <w:u w:val="none"/>
          <w:cs/>
        </w:rPr>
        <w:lastRenderedPageBreak/>
        <w:t>รายการเคลื่อนไหวของเงินให้กู้ยืมสำหรับ</w:t>
      </w:r>
      <w:r w:rsidRPr="000851E0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ปี</w:t>
      </w:r>
      <w:r w:rsidRPr="000851E0">
        <w:rPr>
          <w:rFonts w:ascii="Angsana New" w:hAnsi="Angsana New"/>
          <w:b w:val="0"/>
          <w:bCs w:val="0"/>
          <w:sz w:val="30"/>
          <w:szCs w:val="30"/>
          <w:u w:val="none"/>
          <w:cs/>
        </w:rPr>
        <w:t xml:space="preserve">สิ้นสุดวันที่ </w:t>
      </w:r>
      <w:r w:rsidRPr="000851E0">
        <w:rPr>
          <w:rFonts w:ascii="Angsana New" w:hAnsi="Angsana New"/>
          <w:b w:val="0"/>
          <w:bCs w:val="0"/>
          <w:sz w:val="30"/>
          <w:szCs w:val="30"/>
          <w:u w:val="none"/>
        </w:rPr>
        <w:t xml:space="preserve">31 </w:t>
      </w:r>
      <w:r w:rsidRPr="000851E0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ธันวาคม</w:t>
      </w:r>
      <w:r w:rsidRPr="000851E0">
        <w:rPr>
          <w:rFonts w:ascii="Angsana New" w:hAnsi="Angsana New"/>
          <w:b w:val="0"/>
          <w:bCs w:val="0"/>
          <w:sz w:val="30"/>
          <w:szCs w:val="30"/>
          <w:u w:val="none"/>
          <w:cs/>
        </w:rPr>
        <w:t xml:space="preserve"> มีดังนี้</w:t>
      </w:r>
    </w:p>
    <w:p w14:paraId="6C9E5AFF" w14:textId="77777777" w:rsidR="006B5DEB" w:rsidRPr="00950A13" w:rsidRDefault="006B5DEB" w:rsidP="006B5D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51"/>
        <w:gridCol w:w="716"/>
        <w:gridCol w:w="269"/>
        <w:gridCol w:w="541"/>
        <w:gridCol w:w="271"/>
        <w:gridCol w:w="1031"/>
        <w:gridCol w:w="271"/>
        <w:gridCol w:w="1003"/>
        <w:gridCol w:w="274"/>
        <w:gridCol w:w="1077"/>
        <w:gridCol w:w="243"/>
        <w:gridCol w:w="1023"/>
      </w:tblGrid>
      <w:tr w:rsidR="006B5DEB" w:rsidRPr="00950A13" w14:paraId="1A37938D" w14:textId="77777777" w:rsidTr="000851E0">
        <w:tc>
          <w:tcPr>
            <w:tcW w:w="2199" w:type="pct"/>
            <w:gridSpan w:val="4"/>
          </w:tcPr>
          <w:p w14:paraId="1215DEF4" w14:textId="77777777" w:rsidR="006B5DEB" w:rsidRPr="00950A13" w:rsidRDefault="006B5DEB" w:rsidP="0011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C16E2EC" w14:textId="77777777" w:rsidR="006B5DEB" w:rsidRPr="00950A13" w:rsidRDefault="006B5DEB" w:rsidP="0011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3" w:type="pct"/>
            <w:gridSpan w:val="3"/>
          </w:tcPr>
          <w:p w14:paraId="450C5EFC" w14:textId="77777777" w:rsidR="006B5DEB" w:rsidRPr="00950A13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06A4CF14" w14:textId="77777777" w:rsidR="006B5DEB" w:rsidRPr="00950A13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pct"/>
            <w:gridSpan w:val="3"/>
          </w:tcPr>
          <w:p w14:paraId="7BA8EA75" w14:textId="77777777" w:rsidR="006B5DEB" w:rsidRPr="00950A13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B5DEB" w:rsidRPr="00950A13" w14:paraId="42B5581F" w14:textId="77777777" w:rsidTr="000851E0">
        <w:tc>
          <w:tcPr>
            <w:tcW w:w="2199" w:type="pct"/>
            <w:gridSpan w:val="4"/>
          </w:tcPr>
          <w:p w14:paraId="6124443D" w14:textId="77777777" w:rsidR="006B5DEB" w:rsidRPr="00950A13" w:rsidRDefault="006B5DEB" w:rsidP="0011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75AC4F5" w14:textId="77777777" w:rsidR="006B5DEB" w:rsidRPr="00950A13" w:rsidRDefault="006B5DEB" w:rsidP="0011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</w:tcPr>
          <w:p w14:paraId="0042BAF5" w14:textId="11D97303" w:rsidR="006B5DEB" w:rsidRPr="00950A13" w:rsidRDefault="000F340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1B0AF537" w14:textId="77777777" w:rsidR="006B5DEB" w:rsidRPr="00950A13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0E6DF8E8" w14:textId="6BC2C175" w:rsidR="006B5DEB" w:rsidRPr="00950A13" w:rsidRDefault="000F340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2BF28771" w14:textId="77777777" w:rsidR="006B5DEB" w:rsidRPr="00950A13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242C582" w14:textId="2269EE75" w:rsidR="006B5DEB" w:rsidRPr="00950A13" w:rsidRDefault="000F340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1" w:type="pct"/>
          </w:tcPr>
          <w:p w14:paraId="269FBC55" w14:textId="77777777" w:rsidR="006B5DEB" w:rsidRPr="00950A13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5908D3E2" w14:textId="158A18FB" w:rsidR="006B5DEB" w:rsidRPr="00950A13" w:rsidRDefault="000F340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B5DEB" w:rsidRPr="00950A13" w14:paraId="4D74ED81" w14:textId="77777777" w:rsidTr="000851E0">
        <w:trPr>
          <w:trHeight w:val="299"/>
        </w:trPr>
        <w:tc>
          <w:tcPr>
            <w:tcW w:w="1376" w:type="pct"/>
          </w:tcPr>
          <w:p w14:paraId="420280FE" w14:textId="77777777" w:rsidR="006B5DEB" w:rsidRPr="00950A13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3" w:type="pct"/>
            <w:gridSpan w:val="3"/>
          </w:tcPr>
          <w:p w14:paraId="751B610B" w14:textId="77777777" w:rsidR="006B5DEB" w:rsidRPr="00950A13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666DBDB" w14:textId="77777777" w:rsidR="006B5DEB" w:rsidRPr="00950A13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5" w:type="pct"/>
            <w:gridSpan w:val="7"/>
          </w:tcPr>
          <w:p w14:paraId="230D39F3" w14:textId="77777777" w:rsidR="006B5DEB" w:rsidRPr="00950A13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3406" w:rsidRPr="00950A13" w14:paraId="746D5249" w14:textId="77777777" w:rsidTr="000851E0">
        <w:tc>
          <w:tcPr>
            <w:tcW w:w="1376" w:type="pct"/>
          </w:tcPr>
          <w:p w14:paraId="19C8399E" w14:textId="77777777" w:rsidR="000F3406" w:rsidRPr="00950A13" w:rsidRDefault="000F3406" w:rsidP="000F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50A1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86" w:type="pct"/>
          </w:tcPr>
          <w:p w14:paraId="31572E60" w14:textId="77777777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89AF9C1" w14:textId="77777777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pct"/>
          </w:tcPr>
          <w:p w14:paraId="6C6C5BFE" w14:textId="77777777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4121B48" w14:textId="77777777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15AD6450" w14:textId="49E0878D" w:rsidR="000F3406" w:rsidRPr="00950A13" w:rsidRDefault="00687A6C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317,710</w:t>
            </w:r>
          </w:p>
        </w:tc>
        <w:tc>
          <w:tcPr>
            <w:tcW w:w="146" w:type="pct"/>
          </w:tcPr>
          <w:p w14:paraId="37EE0BA8" w14:textId="77777777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42420785" w14:textId="2520CBFB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126,500</w:t>
            </w:r>
          </w:p>
        </w:tc>
        <w:tc>
          <w:tcPr>
            <w:tcW w:w="148" w:type="pct"/>
          </w:tcPr>
          <w:p w14:paraId="7A274AD6" w14:textId="77777777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06EE58F" w14:textId="6827F201" w:rsidR="000F3406" w:rsidRPr="00950A13" w:rsidRDefault="00687A6C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349,710</w:t>
            </w:r>
          </w:p>
        </w:tc>
        <w:tc>
          <w:tcPr>
            <w:tcW w:w="131" w:type="pct"/>
          </w:tcPr>
          <w:p w14:paraId="4969757E" w14:textId="77777777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6DCD34BE" w14:textId="2010C88F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167,500</w:t>
            </w:r>
          </w:p>
        </w:tc>
      </w:tr>
      <w:tr w:rsidR="00687A6C" w:rsidRPr="00950A13" w14:paraId="48AD5435" w14:textId="77777777" w:rsidTr="000851E0">
        <w:tc>
          <w:tcPr>
            <w:tcW w:w="1376" w:type="pct"/>
          </w:tcPr>
          <w:p w14:paraId="20FA9EB3" w14:textId="77777777" w:rsidR="00687A6C" w:rsidRPr="00950A13" w:rsidRDefault="00687A6C" w:rsidP="0068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86" w:type="pct"/>
          </w:tcPr>
          <w:p w14:paraId="49A70D52" w14:textId="77777777" w:rsidR="00687A6C" w:rsidRPr="00950A13" w:rsidRDefault="00687A6C" w:rsidP="00687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8B6E9E4" w14:textId="77777777" w:rsidR="00687A6C" w:rsidRPr="00950A13" w:rsidRDefault="00687A6C" w:rsidP="00687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pct"/>
          </w:tcPr>
          <w:p w14:paraId="0C37A746" w14:textId="77777777" w:rsidR="00687A6C" w:rsidRPr="00950A13" w:rsidRDefault="00687A6C" w:rsidP="00687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E18DAEE" w14:textId="77777777" w:rsidR="00687A6C" w:rsidRPr="00950A13" w:rsidRDefault="00687A6C" w:rsidP="00687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2A93C6A3" w14:textId="29F3368C" w:rsidR="00687A6C" w:rsidRPr="00950A13" w:rsidRDefault="00687A6C" w:rsidP="00687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116,077</w:t>
            </w:r>
          </w:p>
        </w:tc>
        <w:tc>
          <w:tcPr>
            <w:tcW w:w="146" w:type="pct"/>
          </w:tcPr>
          <w:p w14:paraId="02381D75" w14:textId="77777777" w:rsidR="00687A6C" w:rsidRPr="00950A13" w:rsidRDefault="00687A6C" w:rsidP="00687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3DCEB47F" w14:textId="480DBF7F" w:rsidR="00687A6C" w:rsidRPr="00950A13" w:rsidRDefault="00687A6C" w:rsidP="00687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384,490</w:t>
            </w:r>
          </w:p>
        </w:tc>
        <w:tc>
          <w:tcPr>
            <w:tcW w:w="148" w:type="pct"/>
          </w:tcPr>
          <w:p w14:paraId="3DEF3F4F" w14:textId="77777777" w:rsidR="00687A6C" w:rsidRPr="00950A13" w:rsidRDefault="00687A6C" w:rsidP="00687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E5C9C02" w14:textId="5716A81A" w:rsidR="00687A6C" w:rsidRPr="00950A13" w:rsidRDefault="00687A6C" w:rsidP="00687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116,077</w:t>
            </w:r>
          </w:p>
        </w:tc>
        <w:tc>
          <w:tcPr>
            <w:tcW w:w="131" w:type="pct"/>
          </w:tcPr>
          <w:p w14:paraId="61D9B830" w14:textId="77777777" w:rsidR="00687A6C" w:rsidRPr="00950A13" w:rsidRDefault="00687A6C" w:rsidP="00687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787C03DE" w14:textId="4FD3D10E" w:rsidR="00687A6C" w:rsidRPr="00950A13" w:rsidRDefault="00687A6C" w:rsidP="00687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384,490</w:t>
            </w:r>
          </w:p>
        </w:tc>
      </w:tr>
      <w:tr w:rsidR="00687A6C" w:rsidRPr="00950A13" w14:paraId="2E1F0322" w14:textId="77777777" w:rsidTr="000851E0">
        <w:tc>
          <w:tcPr>
            <w:tcW w:w="1376" w:type="pct"/>
          </w:tcPr>
          <w:p w14:paraId="3C845922" w14:textId="77777777" w:rsidR="00687A6C" w:rsidRPr="00950A13" w:rsidRDefault="00687A6C" w:rsidP="0068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386" w:type="pct"/>
          </w:tcPr>
          <w:p w14:paraId="3C5C4C10" w14:textId="77777777" w:rsidR="00687A6C" w:rsidRPr="00950A13" w:rsidRDefault="00687A6C" w:rsidP="00687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BDECC11" w14:textId="77777777" w:rsidR="00687A6C" w:rsidRPr="00950A13" w:rsidRDefault="00687A6C" w:rsidP="00687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pct"/>
          </w:tcPr>
          <w:p w14:paraId="6D47823D" w14:textId="77777777" w:rsidR="00687A6C" w:rsidRPr="00950A13" w:rsidRDefault="00687A6C" w:rsidP="00687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B5C44BC" w14:textId="77777777" w:rsidR="00687A6C" w:rsidRPr="00950A13" w:rsidRDefault="00687A6C" w:rsidP="00687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4DC5D3C3" w14:textId="2967DD36" w:rsidR="00687A6C" w:rsidRPr="00950A13" w:rsidRDefault="00687A6C" w:rsidP="00687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289,077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</w:tcPr>
          <w:p w14:paraId="3959B63C" w14:textId="77777777" w:rsidR="00687A6C" w:rsidRPr="00950A13" w:rsidRDefault="00687A6C" w:rsidP="00687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41B0DFD5" w14:textId="688E186D" w:rsidR="00687A6C" w:rsidRPr="00950A13" w:rsidRDefault="00687A6C" w:rsidP="00687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193,280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8" w:type="pct"/>
          </w:tcPr>
          <w:p w14:paraId="3987C585" w14:textId="77777777" w:rsidR="00687A6C" w:rsidRPr="00950A13" w:rsidRDefault="00687A6C" w:rsidP="00687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8B162AC" w14:textId="30130CF5" w:rsidR="00687A6C" w:rsidRPr="00950A13" w:rsidRDefault="00687A6C" w:rsidP="00687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293,077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1" w:type="pct"/>
          </w:tcPr>
          <w:p w14:paraId="382334C8" w14:textId="77777777" w:rsidR="00687A6C" w:rsidRPr="00950A13" w:rsidRDefault="00687A6C" w:rsidP="00687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39AC9D65" w14:textId="24EFBB3B" w:rsidR="00687A6C" w:rsidRPr="00950A13" w:rsidRDefault="00687A6C" w:rsidP="00687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202,280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F3406" w:rsidRPr="00950A13" w14:paraId="70480D25" w14:textId="77777777" w:rsidTr="000851E0">
        <w:tc>
          <w:tcPr>
            <w:tcW w:w="1376" w:type="pct"/>
          </w:tcPr>
          <w:p w14:paraId="76C80837" w14:textId="77777777" w:rsidR="000F3406" w:rsidRPr="00950A13" w:rsidRDefault="000F3406" w:rsidP="000F3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86" w:type="pct"/>
          </w:tcPr>
          <w:p w14:paraId="72F01027" w14:textId="77777777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EA890D7" w14:textId="77777777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pct"/>
          </w:tcPr>
          <w:p w14:paraId="23C97EDE" w14:textId="77777777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414E0BF" w14:textId="77777777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2FFEA78D" w14:textId="320D805E" w:rsidR="000F3406" w:rsidRPr="00950A13" w:rsidRDefault="00687A6C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144,710</w:t>
            </w:r>
          </w:p>
        </w:tc>
        <w:tc>
          <w:tcPr>
            <w:tcW w:w="146" w:type="pct"/>
          </w:tcPr>
          <w:p w14:paraId="576E8D7C" w14:textId="77777777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4736AFE7" w14:textId="321438B0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317,710</w:t>
            </w:r>
          </w:p>
        </w:tc>
        <w:tc>
          <w:tcPr>
            <w:tcW w:w="148" w:type="pct"/>
          </w:tcPr>
          <w:p w14:paraId="1807134D" w14:textId="77777777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7C3767" w14:textId="737C7656" w:rsidR="000F3406" w:rsidRPr="00950A13" w:rsidRDefault="00687A6C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172,710</w:t>
            </w:r>
          </w:p>
        </w:tc>
        <w:tc>
          <w:tcPr>
            <w:tcW w:w="131" w:type="pct"/>
          </w:tcPr>
          <w:p w14:paraId="526660BB" w14:textId="77777777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9B881" w14:textId="26F2CF61" w:rsidR="000F3406" w:rsidRPr="00950A13" w:rsidRDefault="000F3406" w:rsidP="000F3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349,710</w:t>
            </w:r>
          </w:p>
        </w:tc>
      </w:tr>
    </w:tbl>
    <w:p w14:paraId="172D2DF1" w14:textId="77777777" w:rsidR="0099020D" w:rsidRPr="00353800" w:rsidRDefault="0099020D" w:rsidP="00353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252018B9" w14:textId="3A38DAA0" w:rsidR="0068629F" w:rsidRPr="00353800" w:rsidRDefault="0068629F" w:rsidP="00686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950A13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0F3406" w:rsidRPr="00353800">
        <w:rPr>
          <w:rFonts w:ascii="Angsana New" w:hAnsi="Angsana New"/>
          <w:spacing w:val="-2"/>
          <w:sz w:val="30"/>
          <w:szCs w:val="30"/>
        </w:rPr>
        <w:t>31</w:t>
      </w:r>
      <w:r w:rsidRPr="0035380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53800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950A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F3406" w:rsidRPr="00950A13">
        <w:rPr>
          <w:rFonts w:ascii="Angsana New" w:hAnsi="Angsana New"/>
          <w:spacing w:val="-2"/>
          <w:sz w:val="30"/>
          <w:szCs w:val="30"/>
        </w:rPr>
        <w:t>2563</w:t>
      </w:r>
      <w:r w:rsidRPr="00950A13">
        <w:rPr>
          <w:rFonts w:ascii="Angsana New" w:hAnsi="Angsana New"/>
          <w:spacing w:val="-2"/>
          <w:sz w:val="30"/>
          <w:szCs w:val="30"/>
          <w:cs/>
        </w:rPr>
        <w:t xml:space="preserve"> บริษัทมีเงินให้กู้ยืมระยะยาวแก่กิจการอื่น เป็นจำนวนเงิน </w:t>
      </w:r>
      <w:r w:rsidR="00BB130D" w:rsidRPr="00950A13">
        <w:rPr>
          <w:rFonts w:ascii="Angsana New" w:hAnsi="Angsana New"/>
          <w:spacing w:val="-2"/>
          <w:sz w:val="30"/>
          <w:szCs w:val="30"/>
        </w:rPr>
        <w:t>37</w:t>
      </w:r>
      <w:r w:rsidR="00BB130D" w:rsidRPr="00950A13">
        <w:rPr>
          <w:rFonts w:ascii="Angsana New" w:hAnsi="Angsana New"/>
          <w:spacing w:val="-2"/>
          <w:sz w:val="30"/>
          <w:szCs w:val="30"/>
          <w:cs/>
        </w:rPr>
        <w:t>.</w:t>
      </w:r>
      <w:r w:rsidR="00BB130D" w:rsidRPr="00950A13">
        <w:rPr>
          <w:rFonts w:ascii="Angsana New" w:hAnsi="Angsana New"/>
          <w:spacing w:val="-2"/>
          <w:sz w:val="30"/>
          <w:szCs w:val="30"/>
        </w:rPr>
        <w:t>5</w:t>
      </w:r>
      <w:r w:rsidRPr="00950A13">
        <w:rPr>
          <w:rFonts w:ascii="Angsana New" w:hAnsi="Angsana New"/>
          <w:spacing w:val="-2"/>
          <w:sz w:val="30"/>
          <w:szCs w:val="30"/>
          <w:cs/>
        </w:rPr>
        <w:t xml:space="preserve"> ล้านบาท </w:t>
      </w:r>
      <w:r w:rsidRPr="00240BCE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Pr="00240BCE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0F3406" w:rsidRPr="00240BCE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Pr="00240BCE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: </w:t>
      </w:r>
      <w:r w:rsidR="000F3406" w:rsidRPr="00240BCE">
        <w:rPr>
          <w:rFonts w:ascii="Angsana New" w:hAnsi="Angsana New"/>
          <w:i/>
          <w:iCs/>
          <w:spacing w:val="-2"/>
          <w:sz w:val="30"/>
          <w:szCs w:val="30"/>
        </w:rPr>
        <w:t>73</w:t>
      </w:r>
      <w:r w:rsidR="000F3406" w:rsidRPr="00240BCE">
        <w:rPr>
          <w:rFonts w:ascii="Angsana New" w:hAnsi="Angsana New"/>
          <w:i/>
          <w:iCs/>
          <w:spacing w:val="-2"/>
          <w:sz w:val="30"/>
          <w:szCs w:val="30"/>
          <w:cs/>
        </w:rPr>
        <w:t>.</w:t>
      </w:r>
      <w:r w:rsidR="000F3406" w:rsidRPr="00240BCE">
        <w:rPr>
          <w:rFonts w:ascii="Angsana New" w:hAnsi="Angsana New"/>
          <w:i/>
          <w:iCs/>
          <w:spacing w:val="-2"/>
          <w:sz w:val="30"/>
          <w:szCs w:val="30"/>
        </w:rPr>
        <w:t xml:space="preserve">5 </w:t>
      </w:r>
      <w:r w:rsidR="000F3406" w:rsidRPr="00240BCE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Pr="00240BCE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  <w:r w:rsidRPr="00353800">
        <w:rPr>
          <w:rFonts w:ascii="Angsana New" w:hAnsi="Angsana New"/>
          <w:spacing w:val="-2"/>
          <w:sz w:val="30"/>
          <w:szCs w:val="30"/>
          <w:cs/>
        </w:rPr>
        <w:t xml:space="preserve"> เงินให้กู้ยืมดังกล่าวมีอัตราดอกเบี้ยร้อยละ</w:t>
      </w:r>
      <w:r w:rsidR="00BB130D" w:rsidRPr="00353800">
        <w:rPr>
          <w:rFonts w:ascii="Angsana New" w:hAnsi="Angsana New"/>
          <w:spacing w:val="-2"/>
          <w:sz w:val="30"/>
          <w:szCs w:val="30"/>
        </w:rPr>
        <w:t xml:space="preserve"> 5</w:t>
      </w:r>
      <w:r w:rsidR="00BB130D" w:rsidRPr="00353800">
        <w:rPr>
          <w:rFonts w:ascii="Angsana New" w:hAnsi="Angsana New"/>
          <w:spacing w:val="-2"/>
          <w:sz w:val="30"/>
          <w:szCs w:val="30"/>
          <w:cs/>
        </w:rPr>
        <w:t>.</w:t>
      </w:r>
      <w:r w:rsidR="00BB130D" w:rsidRPr="00353800">
        <w:rPr>
          <w:rFonts w:ascii="Angsana New" w:hAnsi="Angsana New"/>
          <w:spacing w:val="-2"/>
          <w:sz w:val="30"/>
          <w:szCs w:val="30"/>
        </w:rPr>
        <w:t xml:space="preserve">25 </w:t>
      </w:r>
      <w:r w:rsidRPr="00353800">
        <w:rPr>
          <w:rFonts w:ascii="Angsana New" w:hAnsi="Angsana New"/>
          <w:spacing w:val="-2"/>
          <w:sz w:val="30"/>
          <w:szCs w:val="30"/>
          <w:cs/>
        </w:rPr>
        <w:t xml:space="preserve"> ต่อปี </w:t>
      </w:r>
      <w:r w:rsidRPr="00240BCE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Pr="00240BCE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0F3406" w:rsidRPr="00240BCE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Pr="00240BCE">
        <w:rPr>
          <w:rFonts w:ascii="Angsana New" w:hAnsi="Angsana New"/>
          <w:i/>
          <w:iCs/>
          <w:spacing w:val="-2"/>
          <w:sz w:val="30"/>
          <w:szCs w:val="30"/>
          <w:cs/>
        </w:rPr>
        <w:t>:</w:t>
      </w:r>
      <w:r w:rsidR="00BF4024" w:rsidRPr="00240BCE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0F3406" w:rsidRPr="00240BCE">
        <w:rPr>
          <w:rFonts w:ascii="Angsana New" w:hAnsi="Angsana New"/>
          <w:i/>
          <w:iCs/>
          <w:spacing w:val="-2"/>
          <w:sz w:val="30"/>
          <w:szCs w:val="30"/>
        </w:rPr>
        <w:t>5</w:t>
      </w:r>
      <w:r w:rsidR="000F3406" w:rsidRPr="00240BCE">
        <w:rPr>
          <w:rFonts w:ascii="Angsana New" w:hAnsi="Angsana New"/>
          <w:i/>
          <w:iCs/>
          <w:spacing w:val="-2"/>
          <w:sz w:val="30"/>
          <w:szCs w:val="30"/>
          <w:cs/>
        </w:rPr>
        <w:t>.</w:t>
      </w:r>
      <w:r w:rsidR="000F3406" w:rsidRPr="00240BCE">
        <w:rPr>
          <w:rFonts w:ascii="Angsana New" w:hAnsi="Angsana New"/>
          <w:i/>
          <w:iCs/>
          <w:spacing w:val="-2"/>
          <w:sz w:val="30"/>
          <w:szCs w:val="30"/>
        </w:rPr>
        <w:t xml:space="preserve">25 </w:t>
      </w:r>
      <w:r w:rsidR="000F3406" w:rsidRPr="00240BCE">
        <w:rPr>
          <w:rFonts w:ascii="Angsana New" w:hAnsi="Angsana New" w:hint="cs"/>
          <w:i/>
          <w:iCs/>
          <w:spacing w:val="-2"/>
          <w:sz w:val="30"/>
          <w:szCs w:val="30"/>
          <w:cs/>
        </w:rPr>
        <w:t>ต่อปี</w:t>
      </w:r>
      <w:r w:rsidRPr="00240BCE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  <w:r w:rsidRPr="00353800">
        <w:rPr>
          <w:rFonts w:ascii="Angsana New" w:hAnsi="Angsana New"/>
          <w:spacing w:val="-2"/>
          <w:sz w:val="30"/>
          <w:szCs w:val="30"/>
          <w:cs/>
        </w:rPr>
        <w:t xml:space="preserve"> และมีกำหนดชำระคืนภายในห้าปี</w:t>
      </w:r>
    </w:p>
    <w:p w14:paraId="5ED0EE8D" w14:textId="78B06EE6" w:rsidR="002B16E5" w:rsidRPr="00353800" w:rsidRDefault="002B16E5" w:rsidP="00353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6F316772" w14:textId="263A8845" w:rsidR="003E4CFA" w:rsidRPr="00950A13" w:rsidRDefault="003E4CFA" w:rsidP="003E4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pacing w:val="-2"/>
          <w:sz w:val="30"/>
          <w:szCs w:val="30"/>
          <w:cs/>
        </w:rPr>
      </w:pPr>
      <w:bookmarkStart w:id="3" w:name="_Hlk32611198"/>
      <w:r w:rsidRPr="00353800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0F3406" w:rsidRPr="00353800">
        <w:rPr>
          <w:rFonts w:ascii="Angsana New" w:hAnsi="Angsana New"/>
          <w:spacing w:val="-2"/>
          <w:sz w:val="30"/>
          <w:szCs w:val="30"/>
        </w:rPr>
        <w:t>31</w:t>
      </w:r>
      <w:r w:rsidRPr="0035380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53800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35380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F3406" w:rsidRPr="00353800">
        <w:rPr>
          <w:rFonts w:ascii="Angsana New" w:hAnsi="Angsana New"/>
          <w:spacing w:val="-2"/>
          <w:sz w:val="30"/>
          <w:szCs w:val="30"/>
        </w:rPr>
        <w:t>2563</w:t>
      </w:r>
      <w:r w:rsidRPr="00353800">
        <w:rPr>
          <w:rFonts w:ascii="Angsana New" w:hAnsi="Angsana New"/>
          <w:spacing w:val="-2"/>
          <w:sz w:val="30"/>
          <w:szCs w:val="30"/>
          <w:cs/>
        </w:rPr>
        <w:t xml:space="preserve"> บริษัทมีเงินให้กู้ยืมระยะยาวแก่</w:t>
      </w:r>
      <w:r w:rsidR="0068629F" w:rsidRPr="00353800">
        <w:rPr>
          <w:rFonts w:ascii="Angsana New" w:hAnsi="Angsana New" w:hint="cs"/>
          <w:spacing w:val="-2"/>
          <w:sz w:val="30"/>
          <w:szCs w:val="30"/>
          <w:cs/>
        </w:rPr>
        <w:t>พนักงานและผู้บริหารของบริษัท</w:t>
      </w:r>
      <w:r w:rsidRPr="00353800">
        <w:rPr>
          <w:rFonts w:ascii="Angsana New" w:hAnsi="Angsana New"/>
          <w:spacing w:val="-2"/>
          <w:sz w:val="30"/>
          <w:szCs w:val="30"/>
          <w:cs/>
        </w:rPr>
        <w:t xml:space="preserve"> เป็นจำนวนเงิน </w:t>
      </w:r>
      <w:r w:rsidR="00223123" w:rsidRPr="00353800">
        <w:rPr>
          <w:rFonts w:ascii="Angsana New" w:hAnsi="Angsana New"/>
          <w:spacing w:val="-2"/>
          <w:sz w:val="30"/>
          <w:szCs w:val="30"/>
        </w:rPr>
        <w:t>21</w:t>
      </w:r>
      <w:r w:rsidR="00223123" w:rsidRPr="00353800">
        <w:rPr>
          <w:rFonts w:ascii="Angsana New" w:hAnsi="Angsana New"/>
          <w:spacing w:val="-2"/>
          <w:sz w:val="30"/>
          <w:szCs w:val="30"/>
          <w:cs/>
        </w:rPr>
        <w:t>.</w:t>
      </w:r>
      <w:r w:rsidR="00223123" w:rsidRPr="00353800">
        <w:rPr>
          <w:rFonts w:ascii="Angsana New" w:hAnsi="Angsana New"/>
          <w:spacing w:val="-2"/>
          <w:sz w:val="30"/>
          <w:szCs w:val="30"/>
        </w:rPr>
        <w:t>63</w:t>
      </w:r>
      <w:r w:rsidRPr="00353800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950A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B6E30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Pr="002B6E30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E75A80" w:rsidRPr="002B6E30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Pr="002B6E30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: </w:t>
      </w:r>
      <w:r w:rsidR="00E75A80" w:rsidRPr="002B6E30">
        <w:rPr>
          <w:rFonts w:ascii="Angsana New" w:hAnsi="Angsana New"/>
          <w:i/>
          <w:iCs/>
          <w:spacing w:val="-2"/>
          <w:sz w:val="30"/>
          <w:szCs w:val="30"/>
        </w:rPr>
        <w:t>22</w:t>
      </w:r>
      <w:r w:rsidR="00E75A80" w:rsidRPr="002B6E30">
        <w:rPr>
          <w:rFonts w:ascii="Angsana New" w:hAnsi="Angsana New"/>
          <w:i/>
          <w:iCs/>
          <w:spacing w:val="-2"/>
          <w:sz w:val="30"/>
          <w:szCs w:val="30"/>
          <w:cs/>
        </w:rPr>
        <w:t>.</w:t>
      </w:r>
      <w:r w:rsidR="00E75A80" w:rsidRPr="002B6E30">
        <w:rPr>
          <w:rFonts w:ascii="Angsana New" w:hAnsi="Angsana New"/>
          <w:i/>
          <w:iCs/>
          <w:spacing w:val="-2"/>
          <w:sz w:val="30"/>
          <w:szCs w:val="30"/>
        </w:rPr>
        <w:t xml:space="preserve">72 </w:t>
      </w:r>
      <w:r w:rsidR="00E75A80" w:rsidRPr="002B6E30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Pr="002B6E30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  <w:r w:rsidRPr="00950A13">
        <w:rPr>
          <w:rFonts w:ascii="Angsana New" w:hAnsi="Angsana New"/>
          <w:spacing w:val="-2"/>
          <w:sz w:val="30"/>
          <w:szCs w:val="30"/>
          <w:cs/>
        </w:rPr>
        <w:t xml:space="preserve"> เงินให้กู้ยืมดังกล่าวมีอัตราดอกเบี้ยร้อยละ </w:t>
      </w:r>
      <w:r w:rsidR="00223123" w:rsidRPr="00950A13">
        <w:rPr>
          <w:rFonts w:ascii="Angsana New" w:hAnsi="Angsana New"/>
          <w:spacing w:val="-2"/>
          <w:sz w:val="30"/>
          <w:szCs w:val="30"/>
        </w:rPr>
        <w:t>2</w:t>
      </w:r>
      <w:r w:rsidR="00223123" w:rsidRPr="00950A13">
        <w:rPr>
          <w:rFonts w:ascii="Angsana New" w:hAnsi="Angsana New"/>
          <w:spacing w:val="-2"/>
          <w:sz w:val="30"/>
          <w:szCs w:val="30"/>
          <w:cs/>
        </w:rPr>
        <w:t>.</w:t>
      </w:r>
      <w:r w:rsidR="00223123" w:rsidRPr="00950A13">
        <w:rPr>
          <w:rFonts w:ascii="Angsana New" w:hAnsi="Angsana New"/>
          <w:spacing w:val="-2"/>
          <w:sz w:val="30"/>
          <w:szCs w:val="30"/>
        </w:rPr>
        <w:t>00</w:t>
      </w:r>
      <w:r w:rsidRPr="00950A13">
        <w:rPr>
          <w:rFonts w:ascii="Angsana New" w:hAnsi="Angsana New"/>
          <w:spacing w:val="-2"/>
          <w:sz w:val="30"/>
          <w:szCs w:val="30"/>
          <w:cs/>
        </w:rPr>
        <w:t xml:space="preserve"> ต่อปี </w:t>
      </w:r>
      <w:r w:rsidRPr="00DD1C00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Pr="00DD1C00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E75A80" w:rsidRPr="00DD1C00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Pr="00DD1C00">
        <w:rPr>
          <w:rFonts w:ascii="Angsana New" w:hAnsi="Angsana New"/>
          <w:i/>
          <w:iCs/>
          <w:spacing w:val="-2"/>
          <w:sz w:val="30"/>
          <w:szCs w:val="30"/>
          <w:cs/>
        </w:rPr>
        <w:t>:</w:t>
      </w:r>
      <w:r w:rsidR="00BF4024" w:rsidRPr="00DD1C00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E75A80" w:rsidRPr="00DD1C00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E75A80" w:rsidRPr="00DD1C00">
        <w:rPr>
          <w:rFonts w:ascii="Angsana New" w:hAnsi="Angsana New"/>
          <w:i/>
          <w:iCs/>
          <w:spacing w:val="-2"/>
          <w:sz w:val="30"/>
          <w:szCs w:val="30"/>
          <w:cs/>
        </w:rPr>
        <w:t>.</w:t>
      </w:r>
      <w:r w:rsidR="00E75A80" w:rsidRPr="00DD1C00">
        <w:rPr>
          <w:rFonts w:ascii="Angsana New" w:hAnsi="Angsana New"/>
          <w:i/>
          <w:iCs/>
          <w:spacing w:val="-2"/>
          <w:sz w:val="30"/>
          <w:szCs w:val="30"/>
        </w:rPr>
        <w:t xml:space="preserve">00 </w:t>
      </w:r>
      <w:r w:rsidR="00E75A80" w:rsidRPr="00DD1C00">
        <w:rPr>
          <w:rFonts w:ascii="Angsana New" w:hAnsi="Angsana New" w:hint="cs"/>
          <w:i/>
          <w:iCs/>
          <w:spacing w:val="-2"/>
          <w:sz w:val="30"/>
          <w:szCs w:val="30"/>
          <w:cs/>
        </w:rPr>
        <w:t>ต่อปี</w:t>
      </w:r>
      <w:r w:rsidRPr="00DD1C00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  <w:r w:rsidRPr="00950A13">
        <w:rPr>
          <w:rFonts w:ascii="Angsana New" w:hAnsi="Angsana New"/>
          <w:spacing w:val="-2"/>
          <w:sz w:val="30"/>
          <w:szCs w:val="30"/>
          <w:cs/>
        </w:rPr>
        <w:t xml:space="preserve"> และมีกำหนดชำระคืน</w:t>
      </w:r>
      <w:r w:rsidRPr="00353800">
        <w:rPr>
          <w:rFonts w:ascii="Angsana New" w:hAnsi="Angsana New"/>
          <w:spacing w:val="-2"/>
          <w:sz w:val="30"/>
          <w:szCs w:val="30"/>
          <w:cs/>
        </w:rPr>
        <w:t>ภายใน</w:t>
      </w:r>
      <w:r w:rsidR="0068629F" w:rsidRPr="00353800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353800">
        <w:rPr>
          <w:rFonts w:ascii="Angsana New" w:hAnsi="Angsana New"/>
          <w:spacing w:val="-2"/>
          <w:sz w:val="30"/>
          <w:szCs w:val="30"/>
          <w:cs/>
        </w:rPr>
        <w:t>ปี</w:t>
      </w:r>
      <w:r w:rsidR="0070610F" w:rsidRPr="0035380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0610F" w:rsidRPr="00353800">
        <w:rPr>
          <w:rFonts w:ascii="Angsana New" w:hAnsi="Angsana New" w:hint="cs"/>
          <w:spacing w:val="-2"/>
          <w:sz w:val="30"/>
          <w:szCs w:val="30"/>
          <w:cs/>
        </w:rPr>
        <w:t xml:space="preserve">โดยมีหลักประกันเป็นใบหุ้นสามัญของบริษัท ตามโครงการการมีส่วนร่วมในการเป็นเจ้าของบริษัท (ดูหมายเหตุ </w:t>
      </w:r>
      <w:r w:rsidR="0070610F" w:rsidRPr="00353800">
        <w:rPr>
          <w:rFonts w:ascii="Angsana New" w:hAnsi="Angsana New"/>
          <w:spacing w:val="-2"/>
          <w:sz w:val="30"/>
          <w:szCs w:val="30"/>
        </w:rPr>
        <w:t>2</w:t>
      </w:r>
      <w:r w:rsidR="00BF4024" w:rsidRPr="00353800">
        <w:rPr>
          <w:rFonts w:ascii="Angsana New" w:hAnsi="Angsana New"/>
          <w:spacing w:val="-2"/>
          <w:sz w:val="30"/>
          <w:szCs w:val="30"/>
        </w:rPr>
        <w:t>3</w:t>
      </w:r>
      <w:r w:rsidR="0070610F" w:rsidRPr="00353800">
        <w:rPr>
          <w:rFonts w:ascii="Angsana New" w:hAnsi="Angsana New" w:hint="cs"/>
          <w:spacing w:val="-2"/>
          <w:sz w:val="30"/>
          <w:szCs w:val="30"/>
          <w:cs/>
        </w:rPr>
        <w:t>)</w:t>
      </w:r>
      <w:r w:rsidR="0070610F" w:rsidRPr="00950A1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bookmarkEnd w:id="3"/>
    </w:p>
    <w:p w14:paraId="2DC92EE7" w14:textId="77777777" w:rsidR="003E4CFA" w:rsidRPr="00794F93" w:rsidRDefault="003E4CFA" w:rsidP="00CD0D20">
      <w:pPr>
        <w:rPr>
          <w:rFonts w:ascii="Angsana New" w:hAnsi="Angsana New"/>
          <w:sz w:val="22"/>
          <w:szCs w:val="22"/>
        </w:rPr>
      </w:pPr>
    </w:p>
    <w:p w14:paraId="105C8D63" w14:textId="61A75EE8" w:rsidR="008815F3" w:rsidRPr="00950A13" w:rsidRDefault="00941513" w:rsidP="005A438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630"/>
        </w:tabs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u w:val="none"/>
        </w:rPr>
        <w:t>10</w:t>
      </w:r>
      <w:r w:rsidR="008815F3" w:rsidRPr="00950A13">
        <w:rPr>
          <w:rFonts w:ascii="Angsana New" w:hAnsi="Angsana New"/>
          <w:sz w:val="30"/>
          <w:szCs w:val="30"/>
          <w:u w:val="none"/>
          <w:cs/>
        </w:rPr>
        <w:tab/>
        <w:t>สินค้าคงเหลือ</w:t>
      </w:r>
      <w:r w:rsidR="008815F3" w:rsidRPr="00950A13">
        <w:rPr>
          <w:rFonts w:ascii="Angsana New" w:hAnsi="Angsana New"/>
          <w:sz w:val="30"/>
          <w:szCs w:val="30"/>
          <w:cs/>
        </w:rPr>
        <w:t xml:space="preserve">   </w:t>
      </w:r>
    </w:p>
    <w:p w14:paraId="49A8D399" w14:textId="77777777" w:rsidR="008815F3" w:rsidRPr="00353800" w:rsidRDefault="008815F3" w:rsidP="00881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Cs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64"/>
        <w:gridCol w:w="1086"/>
        <w:gridCol w:w="270"/>
        <w:gridCol w:w="1080"/>
        <w:gridCol w:w="240"/>
        <w:gridCol w:w="25"/>
        <w:gridCol w:w="1085"/>
      </w:tblGrid>
      <w:tr w:rsidR="008815F3" w:rsidRPr="00950A13" w14:paraId="7737A0F9" w14:textId="77777777" w:rsidTr="005B0BD4">
        <w:trPr>
          <w:tblHeader/>
        </w:trPr>
        <w:tc>
          <w:tcPr>
            <w:tcW w:w="4320" w:type="dxa"/>
          </w:tcPr>
          <w:p w14:paraId="6CCA7D1B" w14:textId="77777777" w:rsidR="008815F3" w:rsidRPr="00950A13" w:rsidRDefault="008815F3" w:rsidP="009A2D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F2E5D8F" w14:textId="77777777" w:rsidR="008815F3" w:rsidRPr="00950A13" w:rsidRDefault="008815F3" w:rsidP="009A2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C80E65" w14:textId="77777777" w:rsidR="008815F3" w:rsidRPr="00950A13" w:rsidRDefault="008815F3" w:rsidP="009A2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35DCEB32" w14:textId="77777777" w:rsidR="008815F3" w:rsidRPr="00950A13" w:rsidRDefault="008815F3" w:rsidP="009A2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914A7" w:rsidRPr="00950A13" w14:paraId="3225FA35" w14:textId="77777777" w:rsidTr="005B0BD4">
        <w:trPr>
          <w:tblHeader/>
        </w:trPr>
        <w:tc>
          <w:tcPr>
            <w:tcW w:w="4320" w:type="dxa"/>
          </w:tcPr>
          <w:p w14:paraId="2C27590F" w14:textId="77777777" w:rsidR="000914A7" w:rsidRPr="00950A13" w:rsidRDefault="000914A7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905DCD" w14:textId="657FF721" w:rsidR="000914A7" w:rsidRPr="00950A13" w:rsidRDefault="00146D04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4" w:type="dxa"/>
          </w:tcPr>
          <w:p w14:paraId="496B7B02" w14:textId="77777777" w:rsidR="000914A7" w:rsidRPr="00950A13" w:rsidRDefault="000914A7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B5AC72E" w14:textId="0665DB57" w:rsidR="000914A7" w:rsidRPr="00950A13" w:rsidRDefault="00146D04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498062E" w14:textId="77777777" w:rsidR="000914A7" w:rsidRPr="00950A13" w:rsidRDefault="000914A7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31DDB6" w14:textId="24168E13" w:rsidR="000914A7" w:rsidRPr="00950A13" w:rsidRDefault="00146D04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0" w:type="dxa"/>
          </w:tcPr>
          <w:p w14:paraId="4F138880" w14:textId="77777777" w:rsidR="000914A7" w:rsidRPr="00950A13" w:rsidRDefault="000914A7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3B687A3B" w14:textId="13292FC9" w:rsidR="000914A7" w:rsidRPr="00950A13" w:rsidRDefault="00146D04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85D7B" w:rsidRPr="00950A13" w14:paraId="6F1A136E" w14:textId="77777777" w:rsidTr="005B0BD4">
        <w:tc>
          <w:tcPr>
            <w:tcW w:w="4320" w:type="dxa"/>
          </w:tcPr>
          <w:p w14:paraId="75FC95BF" w14:textId="77777777" w:rsidR="00385D7B" w:rsidRPr="000B4511" w:rsidRDefault="00385D7B" w:rsidP="00385D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5130" w:type="dxa"/>
            <w:gridSpan w:val="8"/>
          </w:tcPr>
          <w:p w14:paraId="7609C010" w14:textId="77777777" w:rsidR="00385D7B" w:rsidRPr="00950A13" w:rsidRDefault="00385D7B" w:rsidP="00385D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0709" w:rsidRPr="00950A13" w14:paraId="735D43B1" w14:textId="77777777" w:rsidTr="005B0BD4">
        <w:tc>
          <w:tcPr>
            <w:tcW w:w="4320" w:type="dxa"/>
          </w:tcPr>
          <w:p w14:paraId="56685946" w14:textId="77777777" w:rsidR="00C60709" w:rsidRPr="00950A13" w:rsidRDefault="00C60709" w:rsidP="00C607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7C35A512" w14:textId="761349C3" w:rsidR="00C60709" w:rsidRPr="00950A13" w:rsidRDefault="00C60709" w:rsidP="00C607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2,111,72</w:t>
            </w:r>
            <w:r w:rsidR="00794F93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4" w:type="dxa"/>
          </w:tcPr>
          <w:p w14:paraId="310AB128" w14:textId="77777777" w:rsidR="00C60709" w:rsidRPr="00950A13" w:rsidRDefault="00C60709" w:rsidP="00C6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023B0AB3" w14:textId="3CA9D36E" w:rsidR="00C60709" w:rsidRPr="00950A13" w:rsidRDefault="00C60709" w:rsidP="00C607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3,251,115</w:t>
            </w:r>
          </w:p>
        </w:tc>
        <w:tc>
          <w:tcPr>
            <w:tcW w:w="270" w:type="dxa"/>
          </w:tcPr>
          <w:p w14:paraId="2E162D3A" w14:textId="77777777" w:rsidR="00C60709" w:rsidRPr="00950A13" w:rsidRDefault="00C60709" w:rsidP="00C6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D1C664" w14:textId="0968738E" w:rsidR="00C60709" w:rsidRPr="00950A13" w:rsidRDefault="00C60709" w:rsidP="00C607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2,109,261 </w:t>
            </w:r>
          </w:p>
        </w:tc>
        <w:tc>
          <w:tcPr>
            <w:tcW w:w="265" w:type="dxa"/>
            <w:gridSpan w:val="2"/>
          </w:tcPr>
          <w:p w14:paraId="41B4BD46" w14:textId="77777777" w:rsidR="00C60709" w:rsidRPr="00950A13" w:rsidRDefault="00C60709" w:rsidP="00C6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4DCE0331" w14:textId="11F7A5CF" w:rsidR="00C60709" w:rsidRPr="00950A13" w:rsidRDefault="00C60709" w:rsidP="00C607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3,245,456</w:t>
            </w:r>
          </w:p>
        </w:tc>
      </w:tr>
      <w:tr w:rsidR="00C60709" w:rsidRPr="00950A13" w14:paraId="4533351E" w14:textId="77777777" w:rsidTr="005B0BD4">
        <w:tc>
          <w:tcPr>
            <w:tcW w:w="4320" w:type="dxa"/>
          </w:tcPr>
          <w:p w14:paraId="5BFAD5C9" w14:textId="77777777" w:rsidR="00C60709" w:rsidRPr="00950A13" w:rsidRDefault="00C60709" w:rsidP="00C607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85CDB" w14:textId="3D3BAA0F" w:rsidR="00C60709" w:rsidRPr="00950A13" w:rsidRDefault="00C60709" w:rsidP="00C607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72,86</w:t>
            </w:r>
            <w:r w:rsidR="00301C74" w:rsidRPr="00950A1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4" w:type="dxa"/>
          </w:tcPr>
          <w:p w14:paraId="2D3F196C" w14:textId="77777777" w:rsidR="00C60709" w:rsidRPr="00950A13" w:rsidRDefault="00C60709" w:rsidP="00C6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F123C" w14:textId="3C6A0ED9" w:rsidR="00C60709" w:rsidRPr="00950A13" w:rsidRDefault="00C60709" w:rsidP="00C607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103,730</w:t>
            </w:r>
          </w:p>
        </w:tc>
        <w:tc>
          <w:tcPr>
            <w:tcW w:w="270" w:type="dxa"/>
          </w:tcPr>
          <w:p w14:paraId="052B6503" w14:textId="77777777" w:rsidR="00C60709" w:rsidRPr="00950A13" w:rsidRDefault="00C60709" w:rsidP="00C6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ED611" w14:textId="77F98D37" w:rsidR="00C60709" w:rsidRPr="00950A13" w:rsidRDefault="00C60709" w:rsidP="00C607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72,86</w:t>
            </w:r>
            <w:r w:rsidR="00301C74"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265" w:type="dxa"/>
            <w:gridSpan w:val="2"/>
          </w:tcPr>
          <w:p w14:paraId="55F729EF" w14:textId="77777777" w:rsidR="00C60709" w:rsidRPr="00950A13" w:rsidRDefault="00C60709" w:rsidP="00C6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09510" w14:textId="0340DC06" w:rsidR="00C60709" w:rsidRPr="00950A13" w:rsidRDefault="00C60709" w:rsidP="00C607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103,730</w:t>
            </w:r>
          </w:p>
        </w:tc>
      </w:tr>
      <w:tr w:rsidR="00C60709" w:rsidRPr="00950A13" w14:paraId="6B2D9E01" w14:textId="77777777" w:rsidTr="005B0BD4">
        <w:tc>
          <w:tcPr>
            <w:tcW w:w="4320" w:type="dxa"/>
          </w:tcPr>
          <w:p w14:paraId="5889A37A" w14:textId="77777777" w:rsidR="00C60709" w:rsidRPr="00950A13" w:rsidRDefault="00C60709" w:rsidP="00C6070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16885" w14:textId="28266F43" w:rsidR="00C60709" w:rsidRPr="00950A13" w:rsidRDefault="00C60709" w:rsidP="00C607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2,184,58</w:t>
            </w:r>
            <w:r w:rsidR="00794F9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64" w:type="dxa"/>
          </w:tcPr>
          <w:p w14:paraId="5523910E" w14:textId="77777777" w:rsidR="00C60709" w:rsidRPr="00950A13" w:rsidRDefault="00C60709" w:rsidP="00C6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09EA7" w14:textId="61597CE0" w:rsidR="00C60709" w:rsidRPr="00950A13" w:rsidRDefault="00C60709" w:rsidP="00C607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3,354,845</w:t>
            </w:r>
          </w:p>
        </w:tc>
        <w:tc>
          <w:tcPr>
            <w:tcW w:w="270" w:type="dxa"/>
          </w:tcPr>
          <w:p w14:paraId="71533AF7" w14:textId="77777777" w:rsidR="00C60709" w:rsidRPr="00950A13" w:rsidRDefault="00C60709" w:rsidP="00C6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A0ED1" w14:textId="4791753E" w:rsidR="00C60709" w:rsidRPr="00950A13" w:rsidRDefault="00C60709" w:rsidP="00C607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2,182,12</w:t>
            </w:r>
            <w:r w:rsidR="00301C74" w:rsidRPr="00950A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265" w:type="dxa"/>
            <w:gridSpan w:val="2"/>
          </w:tcPr>
          <w:p w14:paraId="19E72FC9" w14:textId="77777777" w:rsidR="00C60709" w:rsidRPr="00950A13" w:rsidRDefault="00C60709" w:rsidP="00C6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0ECEA" w14:textId="06C0DFBF" w:rsidR="00C60709" w:rsidRPr="00950A13" w:rsidRDefault="00C60709" w:rsidP="00C607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3,349,186</w:t>
            </w:r>
          </w:p>
        </w:tc>
      </w:tr>
      <w:tr w:rsidR="00C60709" w:rsidRPr="00950A13" w14:paraId="363C6489" w14:textId="77777777" w:rsidTr="005B0BD4">
        <w:tc>
          <w:tcPr>
            <w:tcW w:w="4320" w:type="dxa"/>
          </w:tcPr>
          <w:p w14:paraId="501373C3" w14:textId="77777777" w:rsidR="00C60709" w:rsidRPr="00950A13" w:rsidRDefault="00C60709" w:rsidP="00C607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CF328" w14:textId="0A690A6B" w:rsidR="00C60709" w:rsidRPr="00950A13" w:rsidRDefault="00C60709" w:rsidP="00C607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(</w:t>
            </w:r>
            <w:r w:rsidRPr="00950A13">
              <w:rPr>
                <w:rFonts w:ascii="Angsana New" w:hAnsi="Angsana New"/>
                <w:sz w:val="30"/>
                <w:szCs w:val="30"/>
              </w:rPr>
              <w:t>140,00</w:t>
            </w:r>
            <w:r w:rsidR="00794F93">
              <w:rPr>
                <w:rFonts w:ascii="Angsana New" w:hAnsi="Angsana New"/>
                <w:sz w:val="30"/>
                <w:szCs w:val="30"/>
              </w:rPr>
              <w:t>7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4" w:type="dxa"/>
          </w:tcPr>
          <w:p w14:paraId="44190DE9" w14:textId="77777777" w:rsidR="00C60709" w:rsidRPr="00950A13" w:rsidRDefault="00C60709" w:rsidP="00C6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78F52" w14:textId="0CD1F169" w:rsidR="00C60709" w:rsidRPr="00950A13" w:rsidRDefault="00C60709" w:rsidP="00C607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100,99</w:t>
            </w:r>
            <w:r w:rsidR="00424423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3E81F0F1" w14:textId="77777777" w:rsidR="00C60709" w:rsidRPr="00950A13" w:rsidRDefault="00C60709" w:rsidP="00C6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51137" w14:textId="3744BEE5" w:rsidR="00C60709" w:rsidRPr="00950A13" w:rsidRDefault="00C60709" w:rsidP="00C607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(</w:t>
            </w: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139,484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5" w:type="dxa"/>
            <w:gridSpan w:val="2"/>
          </w:tcPr>
          <w:p w14:paraId="4F721F48" w14:textId="77777777" w:rsidR="00C60709" w:rsidRPr="00950A13" w:rsidRDefault="00C60709" w:rsidP="00C6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6DEC0" w14:textId="2DE7B709" w:rsidR="00C60709" w:rsidRPr="00950A13" w:rsidRDefault="00C60709" w:rsidP="00C607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100,474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60709" w:rsidRPr="00950A13" w14:paraId="1D85E7C6" w14:textId="77777777" w:rsidTr="005B0BD4">
        <w:tc>
          <w:tcPr>
            <w:tcW w:w="4320" w:type="dxa"/>
          </w:tcPr>
          <w:p w14:paraId="45E9AE1E" w14:textId="77777777" w:rsidR="00C60709" w:rsidRPr="00950A13" w:rsidRDefault="00C60709" w:rsidP="00C6070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C98047" w14:textId="1CF87C1A" w:rsidR="00C60709" w:rsidRPr="00950A13" w:rsidRDefault="00C60709" w:rsidP="00C607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2,044,582 </w:t>
            </w:r>
          </w:p>
        </w:tc>
        <w:tc>
          <w:tcPr>
            <w:tcW w:w="264" w:type="dxa"/>
          </w:tcPr>
          <w:p w14:paraId="3D4AF34B" w14:textId="77777777" w:rsidR="00C60709" w:rsidRPr="00950A13" w:rsidRDefault="00C60709" w:rsidP="00C6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64535E" w14:textId="277628E9" w:rsidR="00C60709" w:rsidRPr="00950A13" w:rsidRDefault="00C60709" w:rsidP="00C607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3,253,849</w:t>
            </w:r>
          </w:p>
        </w:tc>
        <w:tc>
          <w:tcPr>
            <w:tcW w:w="270" w:type="dxa"/>
          </w:tcPr>
          <w:p w14:paraId="46DF3628" w14:textId="77777777" w:rsidR="00C60709" w:rsidRPr="00950A13" w:rsidRDefault="00C60709" w:rsidP="00C6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2D83DB" w14:textId="4023FA32" w:rsidR="00C60709" w:rsidRPr="00950A13" w:rsidRDefault="00C60709" w:rsidP="00C607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2,042,63</w:t>
            </w:r>
            <w:r w:rsidR="00944B26" w:rsidRPr="00950A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265" w:type="dxa"/>
            <w:gridSpan w:val="2"/>
          </w:tcPr>
          <w:p w14:paraId="792854E7" w14:textId="77777777" w:rsidR="00C60709" w:rsidRPr="00950A13" w:rsidRDefault="00C60709" w:rsidP="00C6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4E14EF" w14:textId="310BD763" w:rsidR="00C60709" w:rsidRPr="00950A13" w:rsidRDefault="00C60709" w:rsidP="00C607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3,248,712</w:t>
            </w:r>
          </w:p>
        </w:tc>
      </w:tr>
      <w:tr w:rsidR="00146D04" w:rsidRPr="00950A13" w14:paraId="243616BC" w14:textId="77777777" w:rsidTr="005B0BD4">
        <w:tc>
          <w:tcPr>
            <w:tcW w:w="4320" w:type="dxa"/>
          </w:tcPr>
          <w:p w14:paraId="2B281CAC" w14:textId="77777777" w:rsidR="00146D04" w:rsidRPr="00950A13" w:rsidRDefault="00146D04" w:rsidP="00146D04">
            <w:pPr>
              <w:spacing w:line="240" w:lineRule="auto"/>
              <w:ind w:left="252" w:hanging="252"/>
              <w:rPr>
                <w:rFonts w:ascii="Angsana New" w:hAnsi="Angsana New"/>
                <w:b/>
                <w:sz w:val="20"/>
                <w:szCs w:val="20"/>
              </w:rPr>
            </w:pPr>
          </w:p>
          <w:p w14:paraId="26B86469" w14:textId="4058D675" w:rsidR="00146D04" w:rsidRPr="00950A13" w:rsidRDefault="00146D04" w:rsidP="00146D04">
            <w:pPr>
              <w:spacing w:line="240" w:lineRule="auto"/>
              <w:ind w:left="252" w:hanging="252"/>
              <w:rPr>
                <w:rFonts w:ascii="Angsana New" w:hAnsi="Angsana New"/>
                <w:b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</w:t>
            </w:r>
            <w:r w:rsidRPr="00950A13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ที่บันทึกรวมใน</w:t>
            </w:r>
          </w:p>
          <w:p w14:paraId="0AF0E245" w14:textId="77777777" w:rsidR="00146D04" w:rsidRPr="00950A13" w:rsidRDefault="00146D04" w:rsidP="00146D04">
            <w:pPr>
              <w:spacing w:line="240" w:lineRule="auto"/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</w:t>
            </w:r>
            <w:r w:rsidRPr="00950A13">
              <w:rPr>
                <w:rFonts w:ascii="Angsana New" w:hAnsi="Angsana New" w:hint="cs"/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25278A" w14:textId="77777777" w:rsidR="00146D04" w:rsidRPr="00950A13" w:rsidRDefault="00146D04" w:rsidP="00146D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A6AB4FE" w14:textId="77777777" w:rsidR="00146D04" w:rsidRPr="00950A13" w:rsidRDefault="00146D04" w:rsidP="0014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1AAE68A4" w14:textId="77777777" w:rsidR="00146D04" w:rsidRPr="00950A13" w:rsidRDefault="00146D04" w:rsidP="00146D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F1126D" w14:textId="77777777" w:rsidR="00146D04" w:rsidRPr="00950A13" w:rsidRDefault="00146D04" w:rsidP="0014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E5CB7F0" w14:textId="77777777" w:rsidR="00146D04" w:rsidRPr="00950A13" w:rsidRDefault="00146D04" w:rsidP="00146D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560951F2" w14:textId="77777777" w:rsidR="00146D04" w:rsidRPr="00950A13" w:rsidRDefault="00146D04" w:rsidP="0014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</w:tcPr>
          <w:p w14:paraId="3E999000" w14:textId="77777777" w:rsidR="00146D04" w:rsidRPr="00950A13" w:rsidRDefault="00146D04" w:rsidP="00146D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56ED" w:rsidRPr="00950A13" w14:paraId="59F4BD6D" w14:textId="77777777" w:rsidTr="005B0BD4">
        <w:tc>
          <w:tcPr>
            <w:tcW w:w="4320" w:type="dxa"/>
          </w:tcPr>
          <w:p w14:paraId="4A12EFC1" w14:textId="77777777" w:rsidR="00E156ED" w:rsidRPr="00950A13" w:rsidRDefault="00E156ED" w:rsidP="00E156ED">
            <w:pPr>
              <w:numPr>
                <w:ilvl w:val="0"/>
                <w:numId w:val="4"/>
              </w:num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84A790" w14:textId="14F5A0DF" w:rsidR="00E156ED" w:rsidRPr="00950A13" w:rsidRDefault="00E156ED" w:rsidP="00E156E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8673A3" w:rsidRPr="008673A3">
              <w:rPr>
                <w:rFonts w:ascii="Angsana New" w:hAnsi="Angsana New"/>
                <w:sz w:val="30"/>
                <w:szCs w:val="30"/>
              </w:rPr>
              <w:t>30,632,310</w:t>
            </w:r>
          </w:p>
        </w:tc>
        <w:tc>
          <w:tcPr>
            <w:tcW w:w="264" w:type="dxa"/>
          </w:tcPr>
          <w:p w14:paraId="231D2119" w14:textId="77777777" w:rsidR="00E156ED" w:rsidRPr="00950A13" w:rsidRDefault="00E156ED" w:rsidP="00E1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2F8B7122" w14:textId="2597AA9C" w:rsidR="00E156ED" w:rsidRPr="00950A13" w:rsidRDefault="00E156ED" w:rsidP="00E156E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33,391,812</w:t>
            </w:r>
          </w:p>
        </w:tc>
        <w:tc>
          <w:tcPr>
            <w:tcW w:w="270" w:type="dxa"/>
          </w:tcPr>
          <w:p w14:paraId="137FEFE9" w14:textId="77777777" w:rsidR="00E156ED" w:rsidRPr="00950A13" w:rsidRDefault="00E156ED" w:rsidP="00E1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E2366DB" w14:textId="363F5869" w:rsidR="00E156ED" w:rsidRPr="00950A13" w:rsidRDefault="00E156ED" w:rsidP="00E156E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 xml:space="preserve"> 30,631,566 </w:t>
            </w:r>
          </w:p>
        </w:tc>
        <w:tc>
          <w:tcPr>
            <w:tcW w:w="265" w:type="dxa"/>
            <w:gridSpan w:val="2"/>
          </w:tcPr>
          <w:p w14:paraId="1F2DB5A7" w14:textId="77777777" w:rsidR="00E156ED" w:rsidRPr="00950A13" w:rsidRDefault="00E156ED" w:rsidP="00E1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</w:tcPr>
          <w:p w14:paraId="379E9632" w14:textId="52B58060" w:rsidR="00E156ED" w:rsidRPr="00950A13" w:rsidRDefault="00E156ED" w:rsidP="00E156E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33,395,877</w:t>
            </w:r>
          </w:p>
        </w:tc>
      </w:tr>
      <w:tr w:rsidR="00E156ED" w:rsidRPr="00950A13" w14:paraId="7A810FA2" w14:textId="77777777" w:rsidTr="005B0BD4">
        <w:tc>
          <w:tcPr>
            <w:tcW w:w="4320" w:type="dxa"/>
          </w:tcPr>
          <w:p w14:paraId="1D13E075" w14:textId="77777777" w:rsidR="00E156ED" w:rsidRPr="00950A13" w:rsidRDefault="00E156ED" w:rsidP="00E156ED">
            <w:pPr>
              <w:numPr>
                <w:ilvl w:val="0"/>
                <w:numId w:val="4"/>
              </w:num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E96A486" w14:textId="12DAB38B" w:rsidR="00E156ED" w:rsidRPr="00950A13" w:rsidRDefault="00E156ED" w:rsidP="00E156E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 xml:space="preserve"> 39,011 </w:t>
            </w:r>
          </w:p>
        </w:tc>
        <w:tc>
          <w:tcPr>
            <w:tcW w:w="264" w:type="dxa"/>
          </w:tcPr>
          <w:p w14:paraId="14326F1E" w14:textId="77777777" w:rsidR="00E156ED" w:rsidRPr="00950A13" w:rsidRDefault="00E156ED" w:rsidP="00E1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6DDD7B7B" w14:textId="258B382B" w:rsidR="00E156ED" w:rsidRPr="00950A13" w:rsidRDefault="00E156ED" w:rsidP="00E156E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23,755</w:t>
            </w:r>
          </w:p>
        </w:tc>
        <w:tc>
          <w:tcPr>
            <w:tcW w:w="270" w:type="dxa"/>
          </w:tcPr>
          <w:p w14:paraId="64D7169E" w14:textId="77777777" w:rsidR="00E156ED" w:rsidRPr="00950A13" w:rsidRDefault="00E156ED" w:rsidP="00E1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A8B8BD5" w14:textId="372F90AF" w:rsidR="00E156ED" w:rsidRPr="00950A13" w:rsidRDefault="00E156ED" w:rsidP="00E156E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 xml:space="preserve"> 39,010 </w:t>
            </w:r>
          </w:p>
        </w:tc>
        <w:tc>
          <w:tcPr>
            <w:tcW w:w="265" w:type="dxa"/>
            <w:gridSpan w:val="2"/>
          </w:tcPr>
          <w:p w14:paraId="46803B74" w14:textId="77777777" w:rsidR="00E156ED" w:rsidRPr="00950A13" w:rsidRDefault="00E156ED" w:rsidP="00E1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</w:tcPr>
          <w:p w14:paraId="40759926" w14:textId="72DEDD25" w:rsidR="00E156ED" w:rsidRPr="00950A13" w:rsidRDefault="00E156ED" w:rsidP="00E156E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23,752</w:t>
            </w:r>
          </w:p>
        </w:tc>
      </w:tr>
      <w:tr w:rsidR="00146D04" w:rsidRPr="00950A13" w14:paraId="4B456676" w14:textId="77777777" w:rsidTr="005B0BD4">
        <w:tc>
          <w:tcPr>
            <w:tcW w:w="4320" w:type="dxa"/>
          </w:tcPr>
          <w:p w14:paraId="4441A8F8" w14:textId="77777777" w:rsidR="00146D04" w:rsidRPr="00950A13" w:rsidRDefault="00146D04" w:rsidP="00146D0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FC1A52" w14:textId="2CF9FF62" w:rsidR="00146D04" w:rsidRPr="00950A13" w:rsidRDefault="008673A3" w:rsidP="00146D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3A3">
              <w:rPr>
                <w:rFonts w:ascii="Angsana New" w:hAnsi="Angsana New"/>
                <w:b/>
                <w:bCs/>
                <w:sz w:val="30"/>
                <w:szCs w:val="30"/>
              </w:rPr>
              <w:t>30,671,321</w:t>
            </w:r>
          </w:p>
        </w:tc>
        <w:tc>
          <w:tcPr>
            <w:tcW w:w="264" w:type="dxa"/>
          </w:tcPr>
          <w:p w14:paraId="538A88AA" w14:textId="77777777" w:rsidR="00146D04" w:rsidRPr="00950A13" w:rsidRDefault="00146D04" w:rsidP="0014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A9C98A" w14:textId="549FA8F1" w:rsidR="00146D04" w:rsidRPr="00950A13" w:rsidRDefault="00146D04" w:rsidP="00146D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33,415,567</w:t>
            </w:r>
          </w:p>
        </w:tc>
        <w:tc>
          <w:tcPr>
            <w:tcW w:w="270" w:type="dxa"/>
          </w:tcPr>
          <w:p w14:paraId="00A55634" w14:textId="77777777" w:rsidR="00146D04" w:rsidRPr="00950A13" w:rsidRDefault="00146D04" w:rsidP="0014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8BCAA" w14:textId="2487EB6E" w:rsidR="00146D04" w:rsidRPr="00950A13" w:rsidRDefault="00636487" w:rsidP="00146D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30,670,576</w:t>
            </w:r>
          </w:p>
        </w:tc>
        <w:tc>
          <w:tcPr>
            <w:tcW w:w="265" w:type="dxa"/>
            <w:gridSpan w:val="2"/>
          </w:tcPr>
          <w:p w14:paraId="389AB34E" w14:textId="77777777" w:rsidR="00146D04" w:rsidRPr="00950A13" w:rsidRDefault="00146D04" w:rsidP="00146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DD8BB5" w14:textId="4C63E9D0" w:rsidR="00146D04" w:rsidRPr="00950A13" w:rsidRDefault="00146D04" w:rsidP="00146D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33,419,629</w:t>
            </w:r>
          </w:p>
        </w:tc>
      </w:tr>
    </w:tbl>
    <w:p w14:paraId="7BE3857F" w14:textId="77777777" w:rsidR="00CD0D20" w:rsidRPr="00950A13" w:rsidRDefault="00CD0D20" w:rsidP="00CD0D2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  <w:sectPr w:rsidR="00CD0D20" w:rsidRPr="00950A13" w:rsidSect="009811E1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9"/>
          <w:cols w:space="708"/>
          <w:docGrid w:linePitch="360"/>
        </w:sectPr>
      </w:pPr>
    </w:p>
    <w:p w14:paraId="628553A5" w14:textId="6C642223" w:rsidR="006F4F71" w:rsidRPr="00950A13" w:rsidRDefault="006F4F71" w:rsidP="006F4F71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  <w:cs/>
        </w:rPr>
      </w:pPr>
      <w:r w:rsidRPr="00950A13">
        <w:rPr>
          <w:rFonts w:ascii="Angsana New" w:hAnsi="Angsana New"/>
          <w:sz w:val="30"/>
          <w:szCs w:val="30"/>
          <w:u w:val="none"/>
        </w:rPr>
        <w:lastRenderedPageBreak/>
        <w:t>1</w:t>
      </w:r>
      <w:r w:rsidR="00941513" w:rsidRPr="00950A13">
        <w:rPr>
          <w:rFonts w:ascii="Angsana New" w:hAnsi="Angsana New"/>
          <w:sz w:val="30"/>
          <w:szCs w:val="30"/>
          <w:u w:val="none"/>
        </w:rPr>
        <w:t>1</w:t>
      </w:r>
      <w:r w:rsidRPr="00950A13">
        <w:rPr>
          <w:rFonts w:ascii="Angsana New" w:hAnsi="Angsana New"/>
          <w:sz w:val="30"/>
          <w:szCs w:val="30"/>
          <w:u w:val="none"/>
        </w:rPr>
        <w:tab/>
      </w:r>
      <w:r w:rsidRPr="00950A13">
        <w:rPr>
          <w:rFonts w:ascii="Angsana New" w:hAnsi="Angsana New"/>
          <w:sz w:val="30"/>
          <w:szCs w:val="30"/>
          <w:u w:val="none"/>
          <w:cs/>
        </w:rPr>
        <w:t>เงินลงทุนในบริษัทย่อย</w:t>
      </w:r>
    </w:p>
    <w:p w14:paraId="2FE6BA2F" w14:textId="77777777" w:rsidR="00CD0D20" w:rsidRPr="00950A13" w:rsidRDefault="00CD0D20" w:rsidP="00CD0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horzAnchor="page" w:tblpX="1543" w:tblpY="16"/>
        <w:tblW w:w="14580" w:type="dxa"/>
        <w:tblLayout w:type="fixed"/>
        <w:tblLook w:val="0000" w:firstRow="0" w:lastRow="0" w:firstColumn="0" w:lastColumn="0" w:noHBand="0" w:noVBand="0"/>
      </w:tblPr>
      <w:tblGrid>
        <w:gridCol w:w="1998"/>
        <w:gridCol w:w="2520"/>
        <w:gridCol w:w="108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326"/>
        <w:gridCol w:w="1006"/>
      </w:tblGrid>
      <w:tr w:rsidR="00CD0D20" w:rsidRPr="00950A13" w:rsidDel="00685444" w14:paraId="1AE78CC8" w14:textId="77777777" w:rsidTr="00756F13">
        <w:tc>
          <w:tcPr>
            <w:tcW w:w="14580" w:type="dxa"/>
            <w:gridSpan w:val="17"/>
          </w:tcPr>
          <w:p w14:paraId="41815D5D" w14:textId="77777777" w:rsidR="00CD0D20" w:rsidRPr="00950A13" w:rsidDel="00685444" w:rsidRDefault="00CD0D20" w:rsidP="0016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firstLine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0D20" w:rsidRPr="00950A13" w:rsidDel="00685444" w14:paraId="46DB6ABF" w14:textId="77777777" w:rsidTr="00756F13">
        <w:tc>
          <w:tcPr>
            <w:tcW w:w="1998" w:type="dxa"/>
          </w:tcPr>
          <w:p w14:paraId="40109FE2" w14:textId="77777777" w:rsidR="00CD0D20" w:rsidRPr="00950A13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ind w:left="27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8D28907" w14:textId="77777777" w:rsidR="00CD0D20" w:rsidRPr="00950A13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ind w:left="27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2520" w:type="dxa"/>
          </w:tcPr>
          <w:p w14:paraId="1FDFA8E9" w14:textId="77777777" w:rsidR="00CD0D20" w:rsidRPr="00950A13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25FC48A" w14:textId="77777777" w:rsidR="00CD0D20" w:rsidRPr="00950A13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2340" w:type="dxa"/>
            <w:gridSpan w:val="3"/>
          </w:tcPr>
          <w:p w14:paraId="0F03D06E" w14:textId="77777777" w:rsidR="00CD0D20" w:rsidRPr="00950A13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สัดส่วนความเป็น</w:t>
            </w:r>
          </w:p>
          <w:p w14:paraId="205FCDD3" w14:textId="77777777" w:rsidR="00CD0D20" w:rsidRPr="00950A13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เจ้าของ</w:t>
            </w:r>
          </w:p>
        </w:tc>
        <w:tc>
          <w:tcPr>
            <w:tcW w:w="270" w:type="dxa"/>
          </w:tcPr>
          <w:p w14:paraId="1667E488" w14:textId="77777777" w:rsidR="00CD0D20" w:rsidRPr="00950A13" w:rsidDel="00685444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AB6F6D2" w14:textId="77777777" w:rsidR="00CD0D20" w:rsidRPr="00950A13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8279FB8" w14:textId="77777777" w:rsidR="00CD0D20" w:rsidRPr="00950A13" w:rsidDel="00685444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14:paraId="33272FFC" w14:textId="77777777" w:rsidR="00CD0D20" w:rsidRPr="00950A13" w:rsidDel="00685444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1689DBC" w14:textId="77777777" w:rsidR="00CD0D20" w:rsidRPr="00950A13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577D7D7" w14:textId="77777777" w:rsidR="00CD0D20" w:rsidRPr="00950A13" w:rsidDel="00685444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01A022D6" w14:textId="77777777" w:rsidR="00CD0D20" w:rsidRPr="00950A13" w:rsidDel="00685444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22" w:type="dxa"/>
            <w:gridSpan w:val="3"/>
          </w:tcPr>
          <w:p w14:paraId="77650E8B" w14:textId="77777777" w:rsidR="00CD0D20" w:rsidRPr="00950A13" w:rsidRDefault="00CD0D20" w:rsidP="0016166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AEBE5CA" w14:textId="77777777" w:rsidR="00CD0D20" w:rsidRPr="00950A13" w:rsidRDefault="00CD0D20" w:rsidP="0016166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ราคาทุน-สุทธิ</w:t>
            </w:r>
          </w:p>
        </w:tc>
      </w:tr>
      <w:tr w:rsidR="00CD0D20" w:rsidRPr="00950A13" w14:paraId="17C503CF" w14:textId="77777777" w:rsidTr="00756F13">
        <w:trPr>
          <w:trHeight w:val="389"/>
        </w:trPr>
        <w:tc>
          <w:tcPr>
            <w:tcW w:w="1998" w:type="dxa"/>
          </w:tcPr>
          <w:p w14:paraId="6A9AFEAC" w14:textId="77777777" w:rsidR="00CD0D20" w:rsidRPr="00950A13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ind w:left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5728EBCB" w14:textId="77777777" w:rsidR="00CD0D20" w:rsidRPr="00950A13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EAA662" w14:textId="57C5D21C" w:rsidR="00CD0D20" w:rsidRPr="00950A13" w:rsidRDefault="00146D04" w:rsidP="00161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FFDDD0F" w14:textId="77777777" w:rsidR="00CD0D20" w:rsidRPr="00950A13" w:rsidRDefault="00CD0D20" w:rsidP="00161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167206" w14:textId="2EF2324D" w:rsidR="00CD0D20" w:rsidRPr="00950A13" w:rsidRDefault="00146D04" w:rsidP="00161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D212765" w14:textId="77777777" w:rsidR="00CD0D20" w:rsidRPr="00950A13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F13803" w14:textId="3D4135B3" w:rsidR="00CD0D20" w:rsidRPr="00950A13" w:rsidRDefault="00146D04" w:rsidP="00161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FFEC1A0" w14:textId="77777777" w:rsidR="00CD0D20" w:rsidRPr="00950A13" w:rsidRDefault="00CD0D20" w:rsidP="00161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56FE99" w14:textId="52F44B9A" w:rsidR="00CD0D20" w:rsidRPr="00950A13" w:rsidRDefault="00146D04" w:rsidP="00161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3722DDD" w14:textId="77777777" w:rsidR="00CD0D20" w:rsidRPr="00950A13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5661E8" w14:textId="1BF2E3BF" w:rsidR="00CD0D20" w:rsidRPr="00950A13" w:rsidRDefault="00146D04" w:rsidP="00161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2F6ED54" w14:textId="77777777" w:rsidR="00CD0D20" w:rsidRPr="00950A13" w:rsidRDefault="00CD0D20" w:rsidP="00161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FB8682" w14:textId="1FDD1357" w:rsidR="00CD0D20" w:rsidRPr="00950A13" w:rsidRDefault="00146D04" w:rsidP="00161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D63FEA5" w14:textId="77777777" w:rsidR="00CD0D20" w:rsidRPr="00950A13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2CDC7A" w14:textId="76435253" w:rsidR="00CD0D20" w:rsidRPr="00950A13" w:rsidRDefault="00146D04" w:rsidP="00161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26" w:type="dxa"/>
          </w:tcPr>
          <w:p w14:paraId="34131AAC" w14:textId="77777777" w:rsidR="00CD0D20" w:rsidRPr="00950A13" w:rsidRDefault="00CD0D20" w:rsidP="00161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5BF316F8" w14:textId="224778DC" w:rsidR="00CD0D20" w:rsidRPr="00950A13" w:rsidRDefault="00146D04" w:rsidP="00161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D0D20" w:rsidRPr="00950A13" w14:paraId="106CCCDB" w14:textId="77777777" w:rsidTr="00756F13">
        <w:tc>
          <w:tcPr>
            <w:tcW w:w="1998" w:type="dxa"/>
          </w:tcPr>
          <w:p w14:paraId="7C2FDC42" w14:textId="77777777" w:rsidR="00CD0D20" w:rsidRPr="00950A13" w:rsidRDefault="00CD0D20" w:rsidP="0016166D">
            <w:pPr>
              <w:ind w:left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5321DBCB" w14:textId="77777777" w:rsidR="00CD0D20" w:rsidRPr="00950A13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340" w:type="dxa"/>
            <w:gridSpan w:val="3"/>
          </w:tcPr>
          <w:p w14:paraId="54F9D27C" w14:textId="77777777" w:rsidR="00CD0D20" w:rsidRPr="00950A13" w:rsidRDefault="00CD0D20" w:rsidP="001616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F0CD3CA" w14:textId="77777777" w:rsidR="00CD0D20" w:rsidRPr="00950A13" w:rsidRDefault="00CD0D20" w:rsidP="001616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2" w:type="dxa"/>
            <w:gridSpan w:val="11"/>
          </w:tcPr>
          <w:p w14:paraId="7A259FB5" w14:textId="77777777" w:rsidR="00CD0D20" w:rsidRPr="00950A13" w:rsidRDefault="00CD0D20" w:rsidP="0016166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859B0" w:rsidRPr="00950A13" w14:paraId="4F8C148C" w14:textId="77777777" w:rsidTr="00756F13">
        <w:tc>
          <w:tcPr>
            <w:tcW w:w="1998" w:type="dxa"/>
          </w:tcPr>
          <w:p w14:paraId="38FBA8D4" w14:textId="77777777" w:rsidR="008859B0" w:rsidRPr="00950A13" w:rsidRDefault="008859B0" w:rsidP="0016166D">
            <w:pPr>
              <w:ind w:left="270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บริษัท พริซึ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ม โซลูชั่นส์ จำกัด</w:t>
            </w:r>
          </w:p>
        </w:tc>
        <w:tc>
          <w:tcPr>
            <w:tcW w:w="2520" w:type="dxa"/>
          </w:tcPr>
          <w:p w14:paraId="29889A7E" w14:textId="77777777" w:rsidR="008859B0" w:rsidRPr="00950A13" w:rsidRDefault="008859B0" w:rsidP="0016166D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</w:t>
            </w:r>
            <w:r w:rsidRPr="00950A13"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  <w:t>ให้บริการอบรม</w:t>
            </w:r>
          </w:p>
          <w:p w14:paraId="789BA691" w14:textId="77777777" w:rsidR="008859B0" w:rsidRPr="00950A13" w:rsidRDefault="008859B0" w:rsidP="0016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ซ่อม</w:t>
            </w:r>
            <w:r w:rsidRPr="00950A13">
              <w:rPr>
                <w:rFonts w:ascii="Angsana New" w:hAnsi="Angsana New"/>
                <w:spacing w:val="-4"/>
                <w:sz w:val="30"/>
                <w:szCs w:val="30"/>
                <w:cs/>
              </w:rPr>
              <w:t>และบำรุงรักษา</w:t>
            </w:r>
            <w:r w:rsidRPr="00950A13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ระบบคอมพิวเตอร์</w:t>
            </w:r>
            <w:r w:rsidRPr="00950A1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950A13">
              <w:rPr>
                <w:rFonts w:ascii="Angsana New" w:hAnsi="Angsana New"/>
                <w:spacing w:val="-6"/>
                <w:sz w:val="30"/>
                <w:szCs w:val="30"/>
                <w:cs/>
              </w:rPr>
              <w:t>และขาย</w:t>
            </w:r>
            <w:r w:rsidRPr="00950A13">
              <w:rPr>
                <w:rFonts w:ascii="Angsana New" w:hAnsi="Angsana New"/>
                <w:spacing w:val="-4"/>
                <w:sz w:val="30"/>
                <w:szCs w:val="30"/>
                <w:cs/>
              </w:rPr>
              <w:t>ส่วนประกอบคอมพิวเตอร์</w:t>
            </w:r>
          </w:p>
        </w:tc>
        <w:tc>
          <w:tcPr>
            <w:tcW w:w="1080" w:type="dxa"/>
          </w:tcPr>
          <w:p w14:paraId="0651FDDE" w14:textId="3D507474" w:rsidR="008859B0" w:rsidRPr="00950A13" w:rsidRDefault="00BE118D" w:rsidP="0016166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99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950A13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1284E46D" w14:textId="77777777" w:rsidR="008859B0" w:rsidRPr="00950A13" w:rsidRDefault="008859B0" w:rsidP="0016166D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3BD49C" w14:textId="77777777" w:rsidR="008859B0" w:rsidRPr="00950A13" w:rsidRDefault="008859B0" w:rsidP="0016166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99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950A13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05582231" w14:textId="77777777" w:rsidR="008859B0" w:rsidRPr="00950A13" w:rsidRDefault="008859B0" w:rsidP="001616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246A26" w14:textId="40E4EABF" w:rsidR="008859B0" w:rsidRPr="00950A13" w:rsidRDefault="00BE118D" w:rsidP="001616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15,000</w:t>
            </w:r>
          </w:p>
        </w:tc>
        <w:tc>
          <w:tcPr>
            <w:tcW w:w="270" w:type="dxa"/>
          </w:tcPr>
          <w:p w14:paraId="0D08FE10" w14:textId="77777777" w:rsidR="008859B0" w:rsidRPr="00950A13" w:rsidRDefault="008859B0" w:rsidP="001616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075F84" w14:textId="77777777" w:rsidR="008859B0" w:rsidRPr="00950A13" w:rsidRDefault="008859B0" w:rsidP="001616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15,000</w:t>
            </w:r>
          </w:p>
        </w:tc>
        <w:tc>
          <w:tcPr>
            <w:tcW w:w="270" w:type="dxa"/>
          </w:tcPr>
          <w:p w14:paraId="0EE80B2C" w14:textId="77777777" w:rsidR="008859B0" w:rsidRPr="00950A13" w:rsidRDefault="008859B0" w:rsidP="001616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7013DA5" w14:textId="49C70637" w:rsidR="008859B0" w:rsidRPr="00950A13" w:rsidRDefault="00BE118D" w:rsidP="001616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70" w:type="dxa"/>
          </w:tcPr>
          <w:p w14:paraId="05A6D8A8" w14:textId="77777777" w:rsidR="008859B0" w:rsidRPr="00950A13" w:rsidRDefault="008859B0" w:rsidP="0016166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D2664B" w14:textId="77777777" w:rsidR="008859B0" w:rsidRPr="00950A13" w:rsidRDefault="008859B0" w:rsidP="001616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70" w:type="dxa"/>
          </w:tcPr>
          <w:p w14:paraId="5EAB2D1A" w14:textId="77777777" w:rsidR="008859B0" w:rsidRPr="00950A13" w:rsidRDefault="008859B0" w:rsidP="0016166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7EE20F9" w14:textId="26DE41E2" w:rsidR="008859B0" w:rsidRPr="00950A13" w:rsidRDefault="00BE118D" w:rsidP="0016166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326" w:type="dxa"/>
          </w:tcPr>
          <w:p w14:paraId="3573EB31" w14:textId="77777777" w:rsidR="008859B0" w:rsidRPr="00950A13" w:rsidRDefault="008859B0" w:rsidP="0016166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3B127E82" w14:textId="77777777" w:rsidR="008859B0" w:rsidRPr="00950A13" w:rsidRDefault="008859B0" w:rsidP="0016166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9,400</w:t>
            </w:r>
          </w:p>
        </w:tc>
      </w:tr>
      <w:tr w:rsidR="008859B0" w:rsidRPr="00950A13" w14:paraId="786BCC2A" w14:textId="77777777" w:rsidTr="00756F13">
        <w:trPr>
          <w:trHeight w:val="197"/>
        </w:trPr>
        <w:tc>
          <w:tcPr>
            <w:tcW w:w="1998" w:type="dxa"/>
          </w:tcPr>
          <w:p w14:paraId="4BFD1819" w14:textId="77777777" w:rsidR="008859B0" w:rsidRPr="00950A13" w:rsidRDefault="008859B0" w:rsidP="0016166D">
            <w:pPr>
              <w:ind w:left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20" w:type="dxa"/>
          </w:tcPr>
          <w:p w14:paraId="47925DBC" w14:textId="77777777" w:rsidR="008859B0" w:rsidRPr="00950A13" w:rsidRDefault="008859B0" w:rsidP="0016166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22C94A" w14:textId="77777777" w:rsidR="008859B0" w:rsidRPr="00950A13" w:rsidRDefault="008859B0" w:rsidP="001616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2910D7A" w14:textId="77777777" w:rsidR="008859B0" w:rsidRPr="00950A13" w:rsidRDefault="008859B0" w:rsidP="001616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1BEC2E3" w14:textId="77777777" w:rsidR="008859B0" w:rsidRPr="00950A13" w:rsidRDefault="008859B0" w:rsidP="001616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E472F79" w14:textId="77777777" w:rsidR="008859B0" w:rsidRPr="00950A13" w:rsidRDefault="008859B0" w:rsidP="001616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BF4E07E" w14:textId="77777777" w:rsidR="008859B0" w:rsidRPr="00950A13" w:rsidRDefault="008859B0" w:rsidP="0016166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C5520B5" w14:textId="77777777" w:rsidR="008859B0" w:rsidRPr="00950A13" w:rsidRDefault="008859B0" w:rsidP="001616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D49EEA" w14:textId="77777777" w:rsidR="008859B0" w:rsidRPr="00950A13" w:rsidRDefault="008859B0" w:rsidP="0016166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FE144B6" w14:textId="77777777" w:rsidR="008859B0" w:rsidRPr="00950A13" w:rsidRDefault="008859B0" w:rsidP="001616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15BB75" w14:textId="58A4888B" w:rsidR="008859B0" w:rsidRPr="00950A13" w:rsidRDefault="00BE118D" w:rsidP="001616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70" w:type="dxa"/>
          </w:tcPr>
          <w:p w14:paraId="7CC539F6" w14:textId="77777777" w:rsidR="008859B0" w:rsidRPr="00950A13" w:rsidRDefault="008859B0" w:rsidP="0016166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54D96FE" w14:textId="77777777" w:rsidR="008859B0" w:rsidRPr="00950A13" w:rsidRDefault="008859B0" w:rsidP="001616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70" w:type="dxa"/>
          </w:tcPr>
          <w:p w14:paraId="7CA6553A" w14:textId="77777777" w:rsidR="008859B0" w:rsidRPr="00950A13" w:rsidRDefault="008859B0" w:rsidP="0016166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2092CD" w14:textId="4C5D8CCC" w:rsidR="008859B0" w:rsidRPr="00950A13" w:rsidRDefault="00BE118D" w:rsidP="0016166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326" w:type="dxa"/>
          </w:tcPr>
          <w:p w14:paraId="40AC7859" w14:textId="77777777" w:rsidR="008859B0" w:rsidRPr="00950A13" w:rsidRDefault="008859B0" w:rsidP="0016166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3391B8D0" w14:textId="77777777" w:rsidR="008859B0" w:rsidRPr="00950A13" w:rsidRDefault="008859B0" w:rsidP="0016166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9,400</w:t>
            </w:r>
          </w:p>
        </w:tc>
      </w:tr>
    </w:tbl>
    <w:p w14:paraId="5A8467D5" w14:textId="77777777" w:rsidR="00CD0D20" w:rsidRPr="00950A13" w:rsidRDefault="00CD0D20" w:rsidP="00CD0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24904AE5" w14:textId="22B91C1A" w:rsidR="00CD0D20" w:rsidRPr="00950A13" w:rsidRDefault="00CD0D20" w:rsidP="00161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950A13">
        <w:rPr>
          <w:rFonts w:ascii="Angsana New" w:hAnsi="Angsana New" w:hint="cs"/>
          <w:color w:val="000000"/>
          <w:sz w:val="30"/>
          <w:szCs w:val="30"/>
          <w:cs/>
        </w:rPr>
        <w:t>บริษัทย่อย</w:t>
      </w:r>
      <w:r w:rsidR="006F4F71" w:rsidRPr="00950A13">
        <w:rPr>
          <w:rFonts w:ascii="Angsana New" w:hAnsi="Angsana New" w:hint="cs"/>
          <w:color w:val="000000"/>
          <w:sz w:val="30"/>
          <w:szCs w:val="30"/>
          <w:cs/>
        </w:rPr>
        <w:t>จดทะเบียนและจัดตั้งและ</w:t>
      </w:r>
      <w:r w:rsidRPr="00950A13">
        <w:rPr>
          <w:rFonts w:ascii="Angsana New" w:hAnsi="Angsana New" w:hint="cs"/>
          <w:color w:val="000000"/>
          <w:sz w:val="30"/>
          <w:szCs w:val="30"/>
          <w:cs/>
        </w:rPr>
        <w:t>ดำเนินธุรกิจในประเทศไทยและไม่มีการจ่ายเงินปันผลในแต่ละปีสิ้นสุดวันที่</w:t>
      </w:r>
      <w:r w:rsidRPr="00950A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46D04" w:rsidRPr="00950A13">
        <w:rPr>
          <w:rFonts w:ascii="Angsana New" w:hAnsi="Angsana New"/>
          <w:color w:val="000000"/>
          <w:sz w:val="30"/>
          <w:szCs w:val="30"/>
        </w:rPr>
        <w:t xml:space="preserve">31 </w:t>
      </w:r>
      <w:r w:rsidRPr="00950A13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950A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46D04" w:rsidRPr="00950A13">
        <w:rPr>
          <w:rFonts w:ascii="Angsana New" w:hAnsi="Angsana New"/>
          <w:color w:val="000000"/>
          <w:sz w:val="30"/>
          <w:szCs w:val="30"/>
        </w:rPr>
        <w:t>2563</w:t>
      </w:r>
      <w:r w:rsidRPr="00950A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50A13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146D04" w:rsidRPr="00950A13">
        <w:rPr>
          <w:rFonts w:ascii="Angsana New" w:hAnsi="Angsana New"/>
          <w:color w:val="000000"/>
          <w:sz w:val="30"/>
          <w:szCs w:val="30"/>
        </w:rPr>
        <w:t>2562</w:t>
      </w:r>
    </w:p>
    <w:p w14:paraId="4E95F7FA" w14:textId="77777777" w:rsidR="006F4F71" w:rsidRPr="00950A13" w:rsidRDefault="006F4F71" w:rsidP="00377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A5701EB" w14:textId="77777777" w:rsidR="006F4F71" w:rsidRPr="00950A13" w:rsidRDefault="006F4F71" w:rsidP="00377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6F174E1" w14:textId="77777777" w:rsidR="00BD011C" w:rsidRPr="00950A13" w:rsidRDefault="00BD011C" w:rsidP="00377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81DB3C8" w14:textId="77777777" w:rsidR="00CD0D20" w:rsidRPr="00950A13" w:rsidRDefault="00CD0D20" w:rsidP="00CD0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/>
          <w:sz w:val="30"/>
          <w:szCs w:val="30"/>
          <w:cs/>
        </w:rPr>
        <w:sectPr w:rsidR="00CD0D20" w:rsidRPr="00950A13" w:rsidSect="00CD0D20">
          <w:headerReference w:type="default" r:id="rId10"/>
          <w:footerReference w:type="default" r:id="rId11"/>
          <w:pgSz w:w="16840" w:h="11907" w:orient="landscape" w:code="9"/>
          <w:pgMar w:top="1152" w:right="691" w:bottom="1152" w:left="1350" w:header="720" w:footer="720" w:gutter="0"/>
          <w:cols w:space="708"/>
          <w:docGrid w:linePitch="360"/>
        </w:sectPr>
      </w:pPr>
    </w:p>
    <w:p w14:paraId="5172EB1C" w14:textId="09F155D0" w:rsidR="003B7E41" w:rsidRPr="00950A13" w:rsidRDefault="00D850DD" w:rsidP="00873F6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 w:rsidRPr="00950A13">
        <w:rPr>
          <w:rFonts w:ascii="Angsana New" w:hAnsi="Angsana New"/>
          <w:sz w:val="30"/>
          <w:szCs w:val="30"/>
          <w:u w:val="none"/>
        </w:rPr>
        <w:lastRenderedPageBreak/>
        <w:t>1</w:t>
      </w:r>
      <w:r w:rsidR="00941513" w:rsidRPr="00950A13">
        <w:rPr>
          <w:rFonts w:ascii="Angsana New" w:hAnsi="Angsana New"/>
          <w:sz w:val="30"/>
          <w:szCs w:val="30"/>
          <w:u w:val="none"/>
        </w:rPr>
        <w:t>2</w:t>
      </w:r>
      <w:r w:rsidRPr="00950A13">
        <w:rPr>
          <w:rFonts w:ascii="Angsana New" w:hAnsi="Angsana New"/>
          <w:sz w:val="30"/>
          <w:szCs w:val="30"/>
          <w:u w:val="none"/>
          <w:cs/>
        </w:rPr>
        <w:tab/>
      </w:r>
      <w:r w:rsidR="00CB6CDB" w:rsidRPr="00950A13">
        <w:rPr>
          <w:rFonts w:ascii="Angsana New" w:hAnsi="Angsana New"/>
          <w:sz w:val="30"/>
          <w:szCs w:val="30"/>
          <w:u w:val="none"/>
          <w:cs/>
        </w:rPr>
        <w:t>เงินลงทุนในบริษัทร่วมและการร่วมค้า</w:t>
      </w:r>
    </w:p>
    <w:tbl>
      <w:tblPr>
        <w:tblpPr w:leftFromText="180" w:rightFromText="180" w:vertAnchor="text" w:horzAnchor="page" w:tblpX="1532" w:tblpY="189"/>
        <w:tblW w:w="1382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88"/>
        <w:gridCol w:w="1480"/>
        <w:gridCol w:w="881"/>
        <w:gridCol w:w="180"/>
        <w:gridCol w:w="884"/>
        <w:gridCol w:w="180"/>
        <w:gridCol w:w="883"/>
        <w:gridCol w:w="180"/>
        <w:gridCol w:w="880"/>
        <w:gridCol w:w="180"/>
        <w:gridCol w:w="888"/>
        <w:gridCol w:w="178"/>
        <w:gridCol w:w="881"/>
        <w:gridCol w:w="180"/>
        <w:gridCol w:w="879"/>
        <w:gridCol w:w="180"/>
        <w:gridCol w:w="873"/>
        <w:gridCol w:w="178"/>
        <w:gridCol w:w="793"/>
        <w:gridCol w:w="190"/>
        <w:gridCol w:w="788"/>
      </w:tblGrid>
      <w:tr w:rsidR="003B7E41" w:rsidRPr="00950A13" w14:paraId="4D0D4815" w14:textId="77777777" w:rsidTr="00585276">
        <w:trPr>
          <w:cantSplit/>
          <w:tblHeader/>
        </w:trPr>
        <w:tc>
          <w:tcPr>
            <w:tcW w:w="2088" w:type="dxa"/>
          </w:tcPr>
          <w:p w14:paraId="6FC7139D" w14:textId="77777777" w:rsidR="003B7E41" w:rsidRPr="00950A13" w:rsidRDefault="003B7E41" w:rsidP="00BC4B0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6" w:type="dxa"/>
            <w:gridSpan w:val="20"/>
          </w:tcPr>
          <w:p w14:paraId="43487069" w14:textId="77777777" w:rsidR="003B7E41" w:rsidRPr="00950A13" w:rsidRDefault="003B7E41" w:rsidP="00BC4B0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50A1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B7E41" w:rsidRPr="00950A13" w14:paraId="532B6CB0" w14:textId="77777777" w:rsidTr="00585276">
        <w:trPr>
          <w:cantSplit/>
          <w:tblHeader/>
        </w:trPr>
        <w:tc>
          <w:tcPr>
            <w:tcW w:w="2088" w:type="dxa"/>
          </w:tcPr>
          <w:p w14:paraId="1193229A" w14:textId="77777777" w:rsidR="003B7E41" w:rsidRPr="00950A13" w:rsidRDefault="003B7E41" w:rsidP="006F56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center"/>
          </w:tcPr>
          <w:p w14:paraId="54A320AC" w14:textId="77777777" w:rsidR="003B7E41" w:rsidRPr="00950A13" w:rsidRDefault="003B7E41" w:rsidP="006F56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66A63C3" w14:textId="77777777" w:rsidR="003B7E41" w:rsidRPr="00950A13" w:rsidRDefault="003B7E41" w:rsidP="006F564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945" w:type="dxa"/>
            <w:gridSpan w:val="3"/>
          </w:tcPr>
          <w:p w14:paraId="1D2CA255" w14:textId="77777777" w:rsidR="003B7E41" w:rsidRPr="00950A13" w:rsidRDefault="003B7E41" w:rsidP="006F564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</w:t>
            </w:r>
          </w:p>
          <w:p w14:paraId="545C58AA" w14:textId="77777777" w:rsidR="003B7E41" w:rsidRPr="00950A13" w:rsidRDefault="003B7E41" w:rsidP="006F564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75C25E07" w14:textId="77777777" w:rsidR="003B7E41" w:rsidRPr="00950A13" w:rsidRDefault="003B7E41" w:rsidP="006F56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3" w:type="dxa"/>
            <w:gridSpan w:val="3"/>
          </w:tcPr>
          <w:p w14:paraId="19029E1C" w14:textId="1B571D79" w:rsidR="003B7E41" w:rsidRPr="00950A13" w:rsidRDefault="003B7E41" w:rsidP="006F5647">
            <w:pPr>
              <w:pStyle w:val="acctmergecolhdg"/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4784F79" w14:textId="39FFE2BD" w:rsidR="003B7E41" w:rsidRPr="00950A13" w:rsidRDefault="003B7E41" w:rsidP="006F5647">
            <w:pPr>
              <w:pStyle w:val="acctmergecolhdg"/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668D8A61" w14:textId="77777777" w:rsidR="003B7E41" w:rsidRPr="00950A13" w:rsidRDefault="003B7E41" w:rsidP="006F5647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47" w:type="dxa"/>
            <w:gridSpan w:val="3"/>
          </w:tcPr>
          <w:p w14:paraId="5F0298A2" w14:textId="77777777" w:rsidR="003B7E41" w:rsidRPr="00950A13" w:rsidRDefault="003B7E41" w:rsidP="006F5647">
            <w:pPr>
              <w:pStyle w:val="acctmergecolhdg"/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6C4C30A" w14:textId="77777777" w:rsidR="003B7E41" w:rsidRPr="00950A13" w:rsidRDefault="003B7E41" w:rsidP="006F5647">
            <w:pPr>
              <w:pStyle w:val="acctmergecolhdg"/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57B39EA" w14:textId="77777777" w:rsidR="003B7E41" w:rsidRPr="00950A13" w:rsidRDefault="003B7E41" w:rsidP="00BC4B0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2" w:type="dxa"/>
            <w:gridSpan w:val="3"/>
          </w:tcPr>
          <w:p w14:paraId="05FDDB51" w14:textId="77777777" w:rsidR="003B7E41" w:rsidRPr="00950A13" w:rsidRDefault="003B7E41" w:rsidP="006F564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76D378C8" w14:textId="77777777" w:rsidR="003B7E41" w:rsidRPr="00950A13" w:rsidRDefault="003B7E41" w:rsidP="006F564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</w:tcPr>
          <w:p w14:paraId="29CD8000" w14:textId="77777777" w:rsidR="003B7E41" w:rsidRPr="00950A13" w:rsidRDefault="003B7E41" w:rsidP="00BC4B0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71" w:type="dxa"/>
            <w:gridSpan w:val="3"/>
          </w:tcPr>
          <w:p w14:paraId="77CD5267" w14:textId="07A9B4A4" w:rsidR="006F5647" w:rsidRPr="00950A13" w:rsidRDefault="003B7E41" w:rsidP="006F564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เงินปันผลรับ</w:t>
            </w:r>
          </w:p>
          <w:p w14:paraId="6C2B460E" w14:textId="51B77FAB" w:rsidR="003B7E41" w:rsidRPr="00950A13" w:rsidRDefault="003B7E41" w:rsidP="006F564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สำหรับ</w:t>
            </w:r>
            <w:r w:rsidR="006F5647" w:rsidRPr="00950A13">
              <w:rPr>
                <w:rFonts w:ascii="Angsana New" w:hAnsi="Angsana New"/>
                <w:sz w:val="28"/>
                <w:szCs w:val="28"/>
                <w:cs/>
                <w:lang w:bidi="th-TH"/>
              </w:rPr>
              <w:t>ปี</w:t>
            </w:r>
          </w:p>
        </w:tc>
      </w:tr>
      <w:tr w:rsidR="003B7E41" w:rsidRPr="00950A13" w14:paraId="5E8487EA" w14:textId="77777777" w:rsidTr="00585276">
        <w:trPr>
          <w:cantSplit/>
          <w:trHeight w:val="372"/>
          <w:tblHeader/>
        </w:trPr>
        <w:tc>
          <w:tcPr>
            <w:tcW w:w="2088" w:type="dxa"/>
          </w:tcPr>
          <w:p w14:paraId="3813E134" w14:textId="77777777" w:rsidR="003B7E41" w:rsidRPr="00950A13" w:rsidRDefault="003B7E41" w:rsidP="00BC4B0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</w:tcPr>
          <w:p w14:paraId="6DB35EE1" w14:textId="77777777" w:rsidR="003B7E41" w:rsidRPr="00950A13" w:rsidRDefault="003B7E41" w:rsidP="00BC4B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</w:tcPr>
          <w:p w14:paraId="154BD986" w14:textId="77777777" w:rsidR="003B7E41" w:rsidRPr="00950A13" w:rsidRDefault="003B7E41" w:rsidP="00BC4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19E49FDB" w14:textId="77777777" w:rsidR="003B7E41" w:rsidRPr="00950A13" w:rsidRDefault="003B7E41" w:rsidP="00BC4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</w:tcPr>
          <w:p w14:paraId="72D5548B" w14:textId="77777777" w:rsidR="003B7E41" w:rsidRPr="00950A13" w:rsidRDefault="003B7E41" w:rsidP="00BC4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  <w:vAlign w:val="bottom"/>
          </w:tcPr>
          <w:p w14:paraId="7D195D57" w14:textId="77777777" w:rsidR="003B7E41" w:rsidRPr="00950A13" w:rsidRDefault="003B7E41" w:rsidP="00BC4B0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883" w:type="dxa"/>
          </w:tcPr>
          <w:p w14:paraId="511ED4C1" w14:textId="77777777" w:rsidR="003B7E41" w:rsidRPr="00950A13" w:rsidRDefault="003B7E41" w:rsidP="00BC4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26D4DD96" w14:textId="77777777" w:rsidR="003B7E41" w:rsidRPr="00950A13" w:rsidRDefault="003B7E41" w:rsidP="00BC4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0" w:type="dxa"/>
          </w:tcPr>
          <w:p w14:paraId="4F45856E" w14:textId="77777777" w:rsidR="003B7E41" w:rsidRPr="00950A13" w:rsidRDefault="003B7E41" w:rsidP="00BC4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  <w:vAlign w:val="bottom"/>
          </w:tcPr>
          <w:p w14:paraId="391CA0CE" w14:textId="77777777" w:rsidR="003B7E41" w:rsidRPr="00950A13" w:rsidRDefault="003B7E41" w:rsidP="00BC4B0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888" w:type="dxa"/>
          </w:tcPr>
          <w:p w14:paraId="1A51E27E" w14:textId="77777777" w:rsidR="003B7E41" w:rsidRPr="00950A13" w:rsidRDefault="003B7E41" w:rsidP="00BC4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8" w:type="dxa"/>
          </w:tcPr>
          <w:p w14:paraId="526AC594" w14:textId="77777777" w:rsidR="003B7E41" w:rsidRPr="00950A13" w:rsidRDefault="003B7E41" w:rsidP="00BC4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</w:tcPr>
          <w:p w14:paraId="652A9561" w14:textId="77777777" w:rsidR="003B7E41" w:rsidRPr="00950A13" w:rsidRDefault="003B7E41" w:rsidP="00BC4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  <w:vAlign w:val="bottom"/>
          </w:tcPr>
          <w:p w14:paraId="2DB1A98B" w14:textId="77777777" w:rsidR="003B7E41" w:rsidRPr="00950A13" w:rsidRDefault="003B7E41" w:rsidP="00BC4B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9" w:type="dxa"/>
          </w:tcPr>
          <w:p w14:paraId="13C20447" w14:textId="77777777" w:rsidR="003B7E41" w:rsidRPr="00950A13" w:rsidRDefault="003B7E41" w:rsidP="00BC4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152AD5E9" w14:textId="77777777" w:rsidR="003B7E41" w:rsidRPr="00950A13" w:rsidRDefault="003B7E41" w:rsidP="00BC4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</w:tcPr>
          <w:p w14:paraId="275D1560" w14:textId="77777777" w:rsidR="003B7E41" w:rsidRPr="00950A13" w:rsidRDefault="003B7E41" w:rsidP="00BC4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8" w:type="dxa"/>
          </w:tcPr>
          <w:p w14:paraId="3909D386" w14:textId="77777777" w:rsidR="003B7E41" w:rsidRPr="00950A13" w:rsidRDefault="003B7E41" w:rsidP="00BC4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dxa"/>
          </w:tcPr>
          <w:p w14:paraId="490498BE" w14:textId="77777777" w:rsidR="003B7E41" w:rsidRPr="00950A13" w:rsidRDefault="003B7E41" w:rsidP="00BC4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90" w:type="dxa"/>
          </w:tcPr>
          <w:p w14:paraId="50647B6D" w14:textId="77777777" w:rsidR="003B7E41" w:rsidRPr="00950A13" w:rsidRDefault="003B7E41" w:rsidP="00BC4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8" w:type="dxa"/>
          </w:tcPr>
          <w:p w14:paraId="39DFEC99" w14:textId="77777777" w:rsidR="003B7E41" w:rsidRPr="00950A13" w:rsidRDefault="003B7E41" w:rsidP="00BC4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B7E41" w:rsidRPr="00950A13" w14:paraId="4184A736" w14:textId="77777777" w:rsidTr="00585276">
        <w:trPr>
          <w:cantSplit/>
          <w:trHeight w:val="270"/>
        </w:trPr>
        <w:tc>
          <w:tcPr>
            <w:tcW w:w="2088" w:type="dxa"/>
          </w:tcPr>
          <w:p w14:paraId="1D5F1026" w14:textId="77777777" w:rsidR="003B7E41" w:rsidRPr="00950A13" w:rsidRDefault="003B7E41" w:rsidP="00BC4B01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0" w:type="dxa"/>
          </w:tcPr>
          <w:p w14:paraId="62FB4A1C" w14:textId="77777777" w:rsidR="003B7E41" w:rsidRPr="00950A13" w:rsidRDefault="003B7E41" w:rsidP="00BC4B01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945" w:type="dxa"/>
            <w:gridSpan w:val="3"/>
          </w:tcPr>
          <w:p w14:paraId="5D56F8E0" w14:textId="77777777" w:rsidR="003B7E41" w:rsidRPr="00950A13" w:rsidRDefault="003B7E41" w:rsidP="00BC4B01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50A1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6C968802" w14:textId="77777777" w:rsidR="003B7E41" w:rsidRPr="00950A13" w:rsidRDefault="003B7E41" w:rsidP="00BC4B01">
            <w:pPr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131" w:type="dxa"/>
            <w:gridSpan w:val="15"/>
          </w:tcPr>
          <w:p w14:paraId="65EC9E60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B7E41" w:rsidRPr="00950A13" w14:paraId="6D1F356F" w14:textId="77777777" w:rsidTr="00585276">
        <w:trPr>
          <w:cantSplit/>
          <w:trHeight w:val="270"/>
        </w:trPr>
        <w:tc>
          <w:tcPr>
            <w:tcW w:w="2088" w:type="dxa"/>
          </w:tcPr>
          <w:p w14:paraId="2F0CE293" w14:textId="48F142E3" w:rsidR="003B7E41" w:rsidRPr="00950A13" w:rsidRDefault="003B7E41" w:rsidP="00BC4B01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50A1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  <w:r w:rsidR="000851E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/ </w:t>
            </w:r>
            <w:r w:rsidR="000851E0" w:rsidRPr="00950A1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80" w:type="dxa"/>
          </w:tcPr>
          <w:p w14:paraId="1C5CF699" w14:textId="77777777" w:rsidR="003B7E41" w:rsidRPr="00950A13" w:rsidRDefault="003B7E41" w:rsidP="00BC4B01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945" w:type="dxa"/>
            <w:gridSpan w:val="3"/>
          </w:tcPr>
          <w:p w14:paraId="356D1337" w14:textId="77777777" w:rsidR="003B7E41" w:rsidRPr="00950A13" w:rsidRDefault="003B7E41" w:rsidP="00BC4B01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486F155" w14:textId="77777777" w:rsidR="003B7E41" w:rsidRPr="00950A13" w:rsidRDefault="003B7E41" w:rsidP="00BC4B01">
            <w:pPr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131" w:type="dxa"/>
            <w:gridSpan w:val="15"/>
          </w:tcPr>
          <w:p w14:paraId="37E5273E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3B7E41" w:rsidRPr="00950A13" w14:paraId="3B9AE18E" w14:textId="77777777" w:rsidTr="00585276">
        <w:trPr>
          <w:cantSplit/>
        </w:trPr>
        <w:tc>
          <w:tcPr>
            <w:tcW w:w="2088" w:type="dxa"/>
          </w:tcPr>
          <w:p w14:paraId="190F9065" w14:textId="77777777" w:rsidR="003B7E41" w:rsidRPr="00950A13" w:rsidRDefault="003B7E41" w:rsidP="003B7E41">
            <w:pPr>
              <w:ind w:left="8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เน็คซ์ แคปปิตอล </w:t>
            </w:r>
          </w:p>
          <w:p w14:paraId="05233B00" w14:textId="77777777" w:rsidR="003B7E41" w:rsidRPr="00950A13" w:rsidRDefault="003B7E41" w:rsidP="003B7E41">
            <w:pPr>
              <w:tabs>
                <w:tab w:val="clear" w:pos="227"/>
                <w:tab w:val="left" w:pos="194"/>
              </w:tabs>
              <w:ind w:left="8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</w:rPr>
              <w:t xml:space="preserve">   จำกัด (มหาชน)  </w:t>
            </w:r>
          </w:p>
        </w:tc>
        <w:tc>
          <w:tcPr>
            <w:tcW w:w="1480" w:type="dxa"/>
          </w:tcPr>
          <w:p w14:paraId="339B2D57" w14:textId="77777777" w:rsidR="003B7E41" w:rsidRPr="00950A13" w:rsidRDefault="003B7E41" w:rsidP="003B7E41">
            <w:pPr>
              <w:pStyle w:val="acctfourfigures"/>
              <w:tabs>
                <w:tab w:val="clear" w:pos="765"/>
              </w:tabs>
              <w:spacing w:line="240" w:lineRule="atLeast"/>
              <w:ind w:right="13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ให้เช่าซื้อรถจักรยานยนต์</w:t>
            </w:r>
          </w:p>
        </w:tc>
        <w:tc>
          <w:tcPr>
            <w:tcW w:w="881" w:type="dxa"/>
          </w:tcPr>
          <w:p w14:paraId="6327413D" w14:textId="2003591B" w:rsidR="003B7E41" w:rsidRPr="00950A13" w:rsidRDefault="003B7E41" w:rsidP="006F5647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lang w:bidi="th-TH"/>
              </w:rPr>
              <w:t>26</w:t>
            </w:r>
            <w:r w:rsidRPr="00950A13">
              <w:rPr>
                <w:rFonts w:ascii="Angsana New" w:hAnsi="Angsana New"/>
                <w:sz w:val="28"/>
                <w:szCs w:val="28"/>
                <w:cs/>
                <w:lang w:bidi="th-TH"/>
              </w:rPr>
              <w:t>.</w:t>
            </w:r>
            <w:r w:rsidRPr="00950A13">
              <w:rPr>
                <w:rFonts w:ascii="Angsana New" w:hAnsi="Angsana New"/>
                <w:sz w:val="28"/>
                <w:szCs w:val="28"/>
                <w:lang w:bidi="th-TH"/>
              </w:rPr>
              <w:t>67</w:t>
            </w:r>
          </w:p>
        </w:tc>
        <w:tc>
          <w:tcPr>
            <w:tcW w:w="180" w:type="dxa"/>
          </w:tcPr>
          <w:p w14:paraId="73FEAACE" w14:textId="77777777" w:rsidR="003B7E41" w:rsidRPr="00950A13" w:rsidRDefault="003B7E41" w:rsidP="003B7E4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</w:tcPr>
          <w:p w14:paraId="0BEBA563" w14:textId="6EBD679D" w:rsidR="003B7E41" w:rsidRPr="00950A13" w:rsidRDefault="003B7E41" w:rsidP="003B7E4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180" w:type="dxa"/>
          </w:tcPr>
          <w:p w14:paraId="6A3486E0" w14:textId="77777777" w:rsidR="003B7E41" w:rsidRPr="00950A13" w:rsidRDefault="003B7E41" w:rsidP="003B7E41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3" w:type="dxa"/>
          </w:tcPr>
          <w:p w14:paraId="7C273D40" w14:textId="32C70E87" w:rsidR="003B7E41" w:rsidRPr="00BE2A5D" w:rsidRDefault="00BE2A5D" w:rsidP="003B7E4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E2A5D">
              <w:rPr>
                <w:rFonts w:ascii="Angsana New" w:hAnsi="Angsana New" w:hint="cs"/>
                <w:sz w:val="28"/>
                <w:szCs w:val="28"/>
                <w:lang w:val="en-US" w:bidi="th-TH"/>
              </w:rPr>
              <w:t>450,000</w:t>
            </w:r>
          </w:p>
        </w:tc>
        <w:tc>
          <w:tcPr>
            <w:tcW w:w="180" w:type="dxa"/>
          </w:tcPr>
          <w:p w14:paraId="0865C673" w14:textId="77777777" w:rsidR="003B7E41" w:rsidRPr="00950A13" w:rsidRDefault="003B7E41" w:rsidP="003B7E4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0" w:type="dxa"/>
          </w:tcPr>
          <w:p w14:paraId="437AE98B" w14:textId="77777777" w:rsidR="003B7E41" w:rsidRPr="00950A13" w:rsidRDefault="003B7E41" w:rsidP="003B7E4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lang w:val="en-US" w:bidi="th-TH"/>
              </w:rPr>
              <w:t>300,000</w:t>
            </w:r>
          </w:p>
        </w:tc>
        <w:tc>
          <w:tcPr>
            <w:tcW w:w="180" w:type="dxa"/>
          </w:tcPr>
          <w:p w14:paraId="5D5E4313" w14:textId="77777777" w:rsidR="003B7E41" w:rsidRPr="00950A13" w:rsidRDefault="003B7E41" w:rsidP="003B7E4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</w:tcPr>
          <w:p w14:paraId="044017FB" w14:textId="77777777" w:rsidR="003B7E41" w:rsidRPr="00950A13" w:rsidRDefault="003B7E41" w:rsidP="003B7E41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lang w:val="en-US" w:bidi="th-TH"/>
              </w:rPr>
              <w:t>449,748</w:t>
            </w:r>
          </w:p>
        </w:tc>
        <w:tc>
          <w:tcPr>
            <w:tcW w:w="178" w:type="dxa"/>
          </w:tcPr>
          <w:p w14:paraId="29E4B720" w14:textId="77777777" w:rsidR="003B7E41" w:rsidRPr="00950A13" w:rsidRDefault="003B7E41" w:rsidP="003B7E4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</w:tcPr>
          <w:p w14:paraId="46521048" w14:textId="77777777" w:rsidR="003B7E41" w:rsidRPr="00950A13" w:rsidRDefault="003B7E41" w:rsidP="003B7E41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lang w:val="en-US" w:bidi="th-TH"/>
              </w:rPr>
              <w:t>449,748</w:t>
            </w:r>
          </w:p>
        </w:tc>
        <w:tc>
          <w:tcPr>
            <w:tcW w:w="180" w:type="dxa"/>
          </w:tcPr>
          <w:p w14:paraId="554762D6" w14:textId="77777777" w:rsidR="003B7E41" w:rsidRPr="00950A13" w:rsidRDefault="003B7E41" w:rsidP="003B7E4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9" w:type="dxa"/>
          </w:tcPr>
          <w:p w14:paraId="2EA78CED" w14:textId="0C249B64" w:rsidR="003B7E41" w:rsidRPr="00950A13" w:rsidRDefault="00794F93" w:rsidP="003B7E41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531,262</w:t>
            </w:r>
          </w:p>
        </w:tc>
        <w:tc>
          <w:tcPr>
            <w:tcW w:w="180" w:type="dxa"/>
          </w:tcPr>
          <w:p w14:paraId="6CD62A20" w14:textId="77777777" w:rsidR="003B7E41" w:rsidRPr="00950A13" w:rsidRDefault="003B7E41" w:rsidP="003B7E4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</w:tcPr>
          <w:p w14:paraId="6F1AF925" w14:textId="77777777" w:rsidR="003B7E41" w:rsidRPr="00950A13" w:rsidRDefault="003B7E41" w:rsidP="003B7E41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lang w:val="en-US" w:bidi="th-TH"/>
              </w:rPr>
              <w:t>512,339</w:t>
            </w:r>
          </w:p>
        </w:tc>
        <w:tc>
          <w:tcPr>
            <w:tcW w:w="178" w:type="dxa"/>
          </w:tcPr>
          <w:p w14:paraId="78D4F374" w14:textId="77777777" w:rsidR="003B7E41" w:rsidRPr="00950A13" w:rsidRDefault="003B7E41" w:rsidP="003B7E4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93" w:type="dxa"/>
          </w:tcPr>
          <w:p w14:paraId="1C8CA274" w14:textId="6C28C2EE" w:rsidR="003B7E41" w:rsidRPr="00950A13" w:rsidRDefault="006F5647" w:rsidP="003B7E41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lang w:val="en-US" w:bidi="th-TH"/>
              </w:rPr>
              <w:t>68,808</w:t>
            </w:r>
          </w:p>
        </w:tc>
        <w:tc>
          <w:tcPr>
            <w:tcW w:w="190" w:type="dxa"/>
          </w:tcPr>
          <w:p w14:paraId="5A40F29D" w14:textId="77777777" w:rsidR="003B7E41" w:rsidRPr="00950A13" w:rsidRDefault="003B7E41" w:rsidP="003B7E4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88" w:type="dxa"/>
          </w:tcPr>
          <w:p w14:paraId="08A84CE7" w14:textId="77777777" w:rsidR="003B7E41" w:rsidRPr="00950A13" w:rsidRDefault="003B7E41" w:rsidP="003B7E4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3B7E41" w:rsidRPr="00950A13" w14:paraId="2A74FD23" w14:textId="77777777" w:rsidTr="00585276">
        <w:trPr>
          <w:cantSplit/>
        </w:trPr>
        <w:tc>
          <w:tcPr>
            <w:tcW w:w="2088" w:type="dxa"/>
          </w:tcPr>
          <w:p w14:paraId="3FCBE1CC" w14:textId="77777777" w:rsidR="003B7E41" w:rsidRPr="00950A13" w:rsidRDefault="003B7E41" w:rsidP="00BC4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</w:rPr>
              <w:t xml:space="preserve">   (เดิมชื่อ “บริษัท เน็คซ์ </w:t>
            </w:r>
          </w:p>
          <w:p w14:paraId="0BA22774" w14:textId="77777777" w:rsidR="003B7E41" w:rsidRPr="00950A13" w:rsidRDefault="003B7E41" w:rsidP="00BC4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</w:rPr>
              <w:t xml:space="preserve">    แคปปิตอล จำกัด”)</w:t>
            </w:r>
          </w:p>
        </w:tc>
        <w:tc>
          <w:tcPr>
            <w:tcW w:w="1480" w:type="dxa"/>
          </w:tcPr>
          <w:p w14:paraId="66D04689" w14:textId="77777777" w:rsidR="003B7E41" w:rsidRPr="00950A13" w:rsidRDefault="003B7E41" w:rsidP="00BC4B01">
            <w:pPr>
              <w:pStyle w:val="acctfourfigures"/>
              <w:tabs>
                <w:tab w:val="clear" w:pos="765"/>
              </w:tabs>
              <w:spacing w:line="240" w:lineRule="atLeast"/>
              <w:ind w:right="13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1" w:type="dxa"/>
          </w:tcPr>
          <w:p w14:paraId="5F2ED4DA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2A89C4B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</w:tcPr>
          <w:p w14:paraId="3980AEB5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8BB17D8" w14:textId="77777777" w:rsidR="003B7E41" w:rsidRPr="00950A13" w:rsidRDefault="003B7E41" w:rsidP="00BC4B01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3" w:type="dxa"/>
          </w:tcPr>
          <w:p w14:paraId="5C8E74E3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02703E0" w14:textId="77777777" w:rsidR="003B7E41" w:rsidRPr="00950A13" w:rsidRDefault="003B7E41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0" w:type="dxa"/>
          </w:tcPr>
          <w:p w14:paraId="53CC994B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B21A1D1" w14:textId="77777777" w:rsidR="003B7E41" w:rsidRPr="00950A13" w:rsidRDefault="003B7E41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</w:tcPr>
          <w:p w14:paraId="0449CB63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E0C3D34" w14:textId="77777777" w:rsidR="003B7E41" w:rsidRPr="00950A13" w:rsidRDefault="003B7E41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</w:tcPr>
          <w:p w14:paraId="5694BC1F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301CF00" w14:textId="77777777" w:rsidR="003B7E41" w:rsidRPr="00950A13" w:rsidRDefault="003B7E41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9" w:type="dxa"/>
          </w:tcPr>
          <w:p w14:paraId="176EEF65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5E2B89B" w14:textId="77777777" w:rsidR="003B7E41" w:rsidRPr="00950A13" w:rsidRDefault="003B7E41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</w:tcPr>
          <w:p w14:paraId="35D0CDA7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66E541D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93" w:type="dxa"/>
          </w:tcPr>
          <w:p w14:paraId="719DAB35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0" w:type="dxa"/>
          </w:tcPr>
          <w:p w14:paraId="48BE05D1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88" w:type="dxa"/>
          </w:tcPr>
          <w:p w14:paraId="3CF1FC9E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B7E41" w:rsidRPr="00950A13" w14:paraId="08B9B9D1" w14:textId="77777777" w:rsidTr="00585276">
        <w:trPr>
          <w:cantSplit/>
          <w:trHeight w:val="144"/>
        </w:trPr>
        <w:tc>
          <w:tcPr>
            <w:tcW w:w="2088" w:type="dxa"/>
          </w:tcPr>
          <w:p w14:paraId="4138DD08" w14:textId="77777777" w:rsidR="003B7E41" w:rsidRPr="00950A13" w:rsidRDefault="003B7E41" w:rsidP="00BC4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</w:tcPr>
          <w:p w14:paraId="3D845A2B" w14:textId="77777777" w:rsidR="003B7E41" w:rsidRPr="00950A13" w:rsidRDefault="003B7E41" w:rsidP="00BC4B01">
            <w:pPr>
              <w:pStyle w:val="acctfourfigures"/>
              <w:tabs>
                <w:tab w:val="clear" w:pos="765"/>
              </w:tabs>
              <w:spacing w:line="240" w:lineRule="atLeast"/>
              <w:ind w:right="13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1" w:type="dxa"/>
          </w:tcPr>
          <w:p w14:paraId="1983EA6E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4C54A63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</w:tcPr>
          <w:p w14:paraId="4FC39C4B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E4FCB7B" w14:textId="77777777" w:rsidR="003B7E41" w:rsidRPr="00950A13" w:rsidRDefault="003B7E41" w:rsidP="00BC4B01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3" w:type="dxa"/>
          </w:tcPr>
          <w:p w14:paraId="763DE62D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FB44AE7" w14:textId="77777777" w:rsidR="003B7E41" w:rsidRPr="00950A13" w:rsidRDefault="003B7E41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0" w:type="dxa"/>
          </w:tcPr>
          <w:p w14:paraId="02AA51D2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B1186DB" w14:textId="77777777" w:rsidR="003B7E41" w:rsidRPr="00950A13" w:rsidRDefault="003B7E41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</w:tcPr>
          <w:p w14:paraId="4A6F67C9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EED6DE6" w14:textId="77777777" w:rsidR="003B7E41" w:rsidRPr="00950A13" w:rsidRDefault="003B7E41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</w:tcPr>
          <w:p w14:paraId="659DEF43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6F0CDF4" w14:textId="77777777" w:rsidR="003B7E41" w:rsidRPr="00950A13" w:rsidRDefault="003B7E41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9" w:type="dxa"/>
          </w:tcPr>
          <w:p w14:paraId="0F1A0A12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50114E6" w14:textId="77777777" w:rsidR="003B7E41" w:rsidRPr="00950A13" w:rsidRDefault="003B7E41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</w:tcPr>
          <w:p w14:paraId="458BBCE2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CD9F15C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93" w:type="dxa"/>
          </w:tcPr>
          <w:p w14:paraId="700D264B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0" w:type="dxa"/>
          </w:tcPr>
          <w:p w14:paraId="4382FD36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88" w:type="dxa"/>
          </w:tcPr>
          <w:p w14:paraId="1338E519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B7E41" w:rsidRPr="00950A13" w14:paraId="12EDC24C" w14:textId="77777777" w:rsidTr="00585276">
        <w:trPr>
          <w:cantSplit/>
        </w:trPr>
        <w:tc>
          <w:tcPr>
            <w:tcW w:w="2088" w:type="dxa"/>
          </w:tcPr>
          <w:p w14:paraId="04F1122F" w14:textId="3E2DE37A" w:rsidR="003B7E41" w:rsidRPr="00950A13" w:rsidRDefault="003B7E41" w:rsidP="00BC4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80" w:type="dxa"/>
          </w:tcPr>
          <w:p w14:paraId="2F5337B1" w14:textId="77777777" w:rsidR="003B7E41" w:rsidRPr="00950A13" w:rsidRDefault="003B7E41" w:rsidP="00BC4B01">
            <w:pPr>
              <w:pStyle w:val="acctfourfigures"/>
              <w:tabs>
                <w:tab w:val="clear" w:pos="765"/>
              </w:tabs>
              <w:spacing w:line="240" w:lineRule="atLeast"/>
              <w:ind w:right="13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1" w:type="dxa"/>
          </w:tcPr>
          <w:p w14:paraId="268C57FF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1188B2E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</w:tcPr>
          <w:p w14:paraId="55A050BB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245FADE" w14:textId="77777777" w:rsidR="003B7E41" w:rsidRPr="00950A13" w:rsidRDefault="003B7E41" w:rsidP="00BC4B01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3" w:type="dxa"/>
          </w:tcPr>
          <w:p w14:paraId="51B5BD76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4323528" w14:textId="77777777" w:rsidR="003B7E41" w:rsidRPr="00950A13" w:rsidRDefault="003B7E41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0" w:type="dxa"/>
          </w:tcPr>
          <w:p w14:paraId="552E0F7B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314B441" w14:textId="77777777" w:rsidR="003B7E41" w:rsidRPr="00950A13" w:rsidRDefault="003B7E41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</w:tcPr>
          <w:p w14:paraId="2C5401E6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DD997B1" w14:textId="77777777" w:rsidR="003B7E41" w:rsidRPr="00950A13" w:rsidRDefault="003B7E41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</w:tcPr>
          <w:p w14:paraId="0F9D318D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C82B64E" w14:textId="77777777" w:rsidR="003B7E41" w:rsidRPr="00950A13" w:rsidRDefault="003B7E41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9" w:type="dxa"/>
          </w:tcPr>
          <w:p w14:paraId="5D989E22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2F76959" w14:textId="77777777" w:rsidR="003B7E41" w:rsidRPr="00950A13" w:rsidRDefault="003B7E41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</w:tcPr>
          <w:p w14:paraId="289163DC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6CB0B14E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93" w:type="dxa"/>
          </w:tcPr>
          <w:p w14:paraId="518EFAFD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0" w:type="dxa"/>
          </w:tcPr>
          <w:p w14:paraId="753FAD46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88" w:type="dxa"/>
          </w:tcPr>
          <w:p w14:paraId="26E74FD1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B7E41" w:rsidRPr="00950A13" w14:paraId="2007089F" w14:textId="77777777" w:rsidTr="00585276">
        <w:trPr>
          <w:cantSplit/>
        </w:trPr>
        <w:tc>
          <w:tcPr>
            <w:tcW w:w="2088" w:type="dxa"/>
          </w:tcPr>
          <w:p w14:paraId="651FE2FB" w14:textId="77777777" w:rsidR="003B7E41" w:rsidRPr="00950A13" w:rsidRDefault="003B7E41" w:rsidP="00BC4B01">
            <w:pPr>
              <w:ind w:left="8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</w:rPr>
              <w:t>บริษัท พี ที ออโตเมชั่น</w:t>
            </w:r>
          </w:p>
          <w:p w14:paraId="1353AB07" w14:textId="77777777" w:rsidR="003B7E41" w:rsidRPr="00950A13" w:rsidRDefault="003B7E41" w:rsidP="00BC4B01">
            <w:pPr>
              <w:tabs>
                <w:tab w:val="clear" w:pos="227"/>
                <w:tab w:val="left" w:pos="104"/>
              </w:tabs>
              <w:ind w:left="8"/>
              <w:rPr>
                <w:rFonts w:ascii="Angsana New" w:hAnsi="Angsana New"/>
                <w:sz w:val="28"/>
                <w:szCs w:val="28"/>
                <w:cs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</w:rPr>
              <w:t xml:space="preserve">  (ไทยแลนด์) จำกัด</w:t>
            </w:r>
          </w:p>
        </w:tc>
        <w:tc>
          <w:tcPr>
            <w:tcW w:w="1480" w:type="dxa"/>
          </w:tcPr>
          <w:p w14:paraId="0BD4D7FB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ขายคอมพิวเตอร์</w:t>
            </w:r>
          </w:p>
          <w:p w14:paraId="7F6E60A4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อุปกรณ์คอมพิวเตอร์และส่วนประกอบ</w:t>
            </w:r>
          </w:p>
          <w:p w14:paraId="487E7714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3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ต่อพ่วง</w:t>
            </w:r>
          </w:p>
        </w:tc>
        <w:tc>
          <w:tcPr>
            <w:tcW w:w="881" w:type="dxa"/>
          </w:tcPr>
          <w:p w14:paraId="36AB0BB7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lang w:bidi="th-TH"/>
              </w:rPr>
              <w:t>50</w:t>
            </w:r>
          </w:p>
        </w:tc>
        <w:tc>
          <w:tcPr>
            <w:tcW w:w="180" w:type="dxa"/>
          </w:tcPr>
          <w:p w14:paraId="5AED2FF7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</w:tcPr>
          <w:p w14:paraId="5855F151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lang w:bidi="th-TH"/>
              </w:rPr>
              <w:t>50</w:t>
            </w:r>
          </w:p>
        </w:tc>
        <w:tc>
          <w:tcPr>
            <w:tcW w:w="180" w:type="dxa"/>
          </w:tcPr>
          <w:p w14:paraId="7417A16A" w14:textId="77777777" w:rsidR="003B7E41" w:rsidRPr="00950A13" w:rsidRDefault="003B7E41" w:rsidP="00BC4B01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3" w:type="dxa"/>
          </w:tcPr>
          <w:p w14:paraId="49985C6A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lang w:val="en-US" w:bidi="th-TH"/>
              </w:rPr>
              <w:t>8,000</w:t>
            </w:r>
          </w:p>
        </w:tc>
        <w:tc>
          <w:tcPr>
            <w:tcW w:w="180" w:type="dxa"/>
          </w:tcPr>
          <w:p w14:paraId="751E208D" w14:textId="77777777" w:rsidR="003B7E41" w:rsidRPr="00950A13" w:rsidRDefault="003B7E41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0" w:type="dxa"/>
          </w:tcPr>
          <w:p w14:paraId="1FD3BD75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lang w:val="en-US" w:bidi="th-TH"/>
              </w:rPr>
              <w:t>8,000</w:t>
            </w:r>
          </w:p>
        </w:tc>
        <w:tc>
          <w:tcPr>
            <w:tcW w:w="180" w:type="dxa"/>
          </w:tcPr>
          <w:p w14:paraId="1917EB47" w14:textId="77777777" w:rsidR="003B7E41" w:rsidRPr="00950A13" w:rsidRDefault="003B7E41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45A9B7FE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lang w:bidi="th-TH"/>
              </w:rPr>
              <w:t>9,000</w:t>
            </w:r>
          </w:p>
        </w:tc>
        <w:tc>
          <w:tcPr>
            <w:tcW w:w="178" w:type="dxa"/>
          </w:tcPr>
          <w:p w14:paraId="1B0463C4" w14:textId="77777777" w:rsidR="003B7E41" w:rsidRPr="00950A13" w:rsidRDefault="003B7E41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12741D8A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lang w:bidi="th-TH"/>
              </w:rPr>
              <w:t>9,000</w:t>
            </w:r>
          </w:p>
        </w:tc>
        <w:tc>
          <w:tcPr>
            <w:tcW w:w="180" w:type="dxa"/>
          </w:tcPr>
          <w:p w14:paraId="0B9DE79D" w14:textId="77777777" w:rsidR="003B7E41" w:rsidRPr="00950A13" w:rsidRDefault="003B7E41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43CB3984" w14:textId="2A06FFB2" w:rsidR="003B7E41" w:rsidRPr="00950A13" w:rsidRDefault="003B7E41" w:rsidP="00BC4B01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  <w:lang w:bidi="th-TH"/>
              </w:rPr>
              <w:t>13</w:t>
            </w:r>
            <w:r w:rsidRPr="00950A13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50A13">
              <w:rPr>
                <w:rFonts w:ascii="Angsana New" w:hAnsi="Angsana New"/>
                <w:sz w:val="28"/>
                <w:szCs w:val="28"/>
                <w:cs/>
                <w:lang w:bidi="th-TH"/>
              </w:rPr>
              <w:t>785</w:t>
            </w:r>
          </w:p>
        </w:tc>
        <w:tc>
          <w:tcPr>
            <w:tcW w:w="180" w:type="dxa"/>
          </w:tcPr>
          <w:p w14:paraId="666A61BB" w14:textId="77777777" w:rsidR="003B7E41" w:rsidRPr="00950A13" w:rsidRDefault="003B7E41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1A34288A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lang w:bidi="th-TH"/>
              </w:rPr>
              <w:t>15,032</w:t>
            </w:r>
          </w:p>
        </w:tc>
        <w:tc>
          <w:tcPr>
            <w:tcW w:w="178" w:type="dxa"/>
          </w:tcPr>
          <w:p w14:paraId="5E03F54C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</w:tcPr>
          <w:p w14:paraId="58E6432B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lang w:bidi="th-TH"/>
              </w:rPr>
              <w:t>3,500</w:t>
            </w:r>
          </w:p>
        </w:tc>
        <w:tc>
          <w:tcPr>
            <w:tcW w:w="190" w:type="dxa"/>
          </w:tcPr>
          <w:p w14:paraId="14ABAB4E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18D78B48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3B7E41" w:rsidRPr="00950A13" w14:paraId="4C4EFF20" w14:textId="77777777" w:rsidTr="00585276">
        <w:trPr>
          <w:cantSplit/>
        </w:trPr>
        <w:tc>
          <w:tcPr>
            <w:tcW w:w="2088" w:type="dxa"/>
          </w:tcPr>
          <w:p w14:paraId="48E28FD5" w14:textId="77777777" w:rsidR="003B7E41" w:rsidRPr="00950A13" w:rsidRDefault="003B7E41" w:rsidP="00BC4B0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80" w:type="dxa"/>
          </w:tcPr>
          <w:p w14:paraId="36B4B093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</w:tcPr>
          <w:p w14:paraId="4CE6DB35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F7457FF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</w:tcPr>
          <w:p w14:paraId="3D60A003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EE76CC8" w14:textId="77777777" w:rsidR="003B7E41" w:rsidRPr="00950A13" w:rsidRDefault="003B7E41" w:rsidP="00BC4B01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3" w:type="dxa"/>
          </w:tcPr>
          <w:p w14:paraId="4F44F864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3F9F5F6" w14:textId="77777777" w:rsidR="003B7E41" w:rsidRPr="00950A13" w:rsidRDefault="003B7E41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0" w:type="dxa"/>
          </w:tcPr>
          <w:p w14:paraId="475DABD8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F965043" w14:textId="77777777" w:rsidR="003B7E41" w:rsidRPr="00950A13" w:rsidRDefault="003B7E41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74920F86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950A1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458,748</w:t>
            </w:r>
          </w:p>
        </w:tc>
        <w:tc>
          <w:tcPr>
            <w:tcW w:w="178" w:type="dxa"/>
          </w:tcPr>
          <w:p w14:paraId="226A8B2E" w14:textId="77777777" w:rsidR="003B7E41" w:rsidRPr="00950A13" w:rsidRDefault="003B7E41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6C6A3528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950A1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458,748</w:t>
            </w:r>
          </w:p>
        </w:tc>
        <w:tc>
          <w:tcPr>
            <w:tcW w:w="180" w:type="dxa"/>
          </w:tcPr>
          <w:p w14:paraId="41862A61" w14:textId="77777777" w:rsidR="003B7E41" w:rsidRPr="00950A13" w:rsidRDefault="003B7E41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</w:tcPr>
          <w:p w14:paraId="5314A5FA" w14:textId="5DF20813" w:rsidR="003B7E41" w:rsidRPr="00950A13" w:rsidRDefault="00240D18" w:rsidP="00BC4B01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545,047</w:t>
            </w:r>
          </w:p>
        </w:tc>
        <w:tc>
          <w:tcPr>
            <w:tcW w:w="180" w:type="dxa"/>
          </w:tcPr>
          <w:p w14:paraId="5A304062" w14:textId="77777777" w:rsidR="003B7E41" w:rsidRPr="00950A13" w:rsidRDefault="003B7E41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0822E445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950A1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527,371</w:t>
            </w:r>
          </w:p>
        </w:tc>
        <w:tc>
          <w:tcPr>
            <w:tcW w:w="178" w:type="dxa"/>
          </w:tcPr>
          <w:p w14:paraId="3D9BD76D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</w:tcPr>
          <w:p w14:paraId="1EA43875" w14:textId="3141A74A" w:rsidR="003B7E41" w:rsidRPr="00950A13" w:rsidRDefault="006F5647" w:rsidP="00BC4B01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950A1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72,308</w:t>
            </w:r>
          </w:p>
        </w:tc>
        <w:tc>
          <w:tcPr>
            <w:tcW w:w="190" w:type="dxa"/>
            <w:tcBorders>
              <w:bottom w:val="nil"/>
            </w:tcBorders>
          </w:tcPr>
          <w:p w14:paraId="1D169B66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</w:tcPr>
          <w:p w14:paraId="0754690E" w14:textId="77777777" w:rsidR="003B7E41" w:rsidRPr="00950A13" w:rsidRDefault="003B7E41" w:rsidP="00BC4B0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950A1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7BD16544" w14:textId="328661FF" w:rsidR="00BD011C" w:rsidRPr="00490829" w:rsidRDefault="00BD011C" w:rsidP="0035380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2748"/>
        </w:tabs>
        <w:spacing w:line="240" w:lineRule="auto"/>
        <w:ind w:right="-45"/>
        <w:jc w:val="both"/>
        <w:rPr>
          <w:rFonts w:ascii="Angsana New" w:hAnsi="Angsana New"/>
          <w:sz w:val="14"/>
          <w:szCs w:val="14"/>
        </w:rPr>
      </w:pPr>
    </w:p>
    <w:tbl>
      <w:tblPr>
        <w:tblpPr w:leftFromText="180" w:rightFromText="180" w:vertAnchor="text" w:horzAnchor="margin" w:tblpX="450" w:tblpY="112"/>
        <w:tblW w:w="1431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991"/>
        <w:gridCol w:w="180"/>
        <w:gridCol w:w="985"/>
        <w:gridCol w:w="180"/>
        <w:gridCol w:w="900"/>
        <w:gridCol w:w="180"/>
        <w:gridCol w:w="900"/>
        <w:gridCol w:w="178"/>
        <w:gridCol w:w="902"/>
        <w:gridCol w:w="178"/>
        <w:gridCol w:w="902"/>
        <w:gridCol w:w="180"/>
        <w:gridCol w:w="900"/>
        <w:gridCol w:w="180"/>
        <w:gridCol w:w="901"/>
        <w:gridCol w:w="184"/>
        <w:gridCol w:w="896"/>
        <w:gridCol w:w="181"/>
        <w:gridCol w:w="815"/>
      </w:tblGrid>
      <w:tr w:rsidR="00221D4D" w:rsidRPr="00950A13" w14:paraId="2C596DCD" w14:textId="77777777" w:rsidTr="00BC4B01">
        <w:trPr>
          <w:cantSplit/>
          <w:tblHeader/>
        </w:trPr>
        <w:tc>
          <w:tcPr>
            <w:tcW w:w="3600" w:type="dxa"/>
          </w:tcPr>
          <w:p w14:paraId="1FC9CF2B" w14:textId="77777777" w:rsidR="00221D4D" w:rsidRPr="00950A13" w:rsidRDefault="00221D4D" w:rsidP="00BC4B0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3" w:type="dxa"/>
            <w:gridSpan w:val="19"/>
          </w:tcPr>
          <w:p w14:paraId="1C1D552D" w14:textId="77777777" w:rsidR="00221D4D" w:rsidRPr="00950A13" w:rsidRDefault="00221D4D" w:rsidP="00BC4B0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21D4D" w:rsidRPr="00950A13" w14:paraId="45B9DDA0" w14:textId="77777777" w:rsidTr="00BC4B01">
        <w:trPr>
          <w:cantSplit/>
          <w:tblHeader/>
        </w:trPr>
        <w:tc>
          <w:tcPr>
            <w:tcW w:w="3600" w:type="dxa"/>
          </w:tcPr>
          <w:p w14:paraId="7DD60BC3" w14:textId="77777777" w:rsidR="00221D4D" w:rsidRPr="00950A13" w:rsidRDefault="00221D4D" w:rsidP="00BC4B0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6" w:type="dxa"/>
            <w:gridSpan w:val="3"/>
          </w:tcPr>
          <w:p w14:paraId="47DA7ACB" w14:textId="77777777" w:rsidR="00221D4D" w:rsidRPr="00950A13" w:rsidRDefault="00221D4D" w:rsidP="00BC4B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สัดส่วน</w:t>
            </w:r>
          </w:p>
          <w:p w14:paraId="23A58EAC" w14:textId="77777777" w:rsidR="00221D4D" w:rsidRPr="00950A13" w:rsidRDefault="00221D4D" w:rsidP="00BC4B0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215F168E" w14:textId="77777777" w:rsidR="00221D4D" w:rsidRPr="00950A13" w:rsidRDefault="00221D4D" w:rsidP="00BC4B0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gridSpan w:val="3"/>
          </w:tcPr>
          <w:p w14:paraId="56FF1966" w14:textId="77777777" w:rsidR="00221D4D" w:rsidRPr="00950A13" w:rsidRDefault="00221D4D" w:rsidP="00BC4B01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37E4D40" w14:textId="77777777" w:rsidR="00221D4D" w:rsidRPr="00950A13" w:rsidRDefault="00221D4D" w:rsidP="00BC4B01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950A13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78" w:type="dxa"/>
          </w:tcPr>
          <w:p w14:paraId="6F665901" w14:textId="77777777" w:rsidR="00221D4D" w:rsidRPr="00950A13" w:rsidRDefault="00221D4D" w:rsidP="00BC4B0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</w:tcPr>
          <w:p w14:paraId="44716384" w14:textId="77777777" w:rsidR="00221D4D" w:rsidRPr="00950A13" w:rsidRDefault="00221D4D" w:rsidP="00BC4B01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B129790" w14:textId="77777777" w:rsidR="00221D4D" w:rsidRPr="00950A13" w:rsidRDefault="00221D4D" w:rsidP="00BC4B01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34D3020" w14:textId="77777777" w:rsidR="00221D4D" w:rsidRPr="00950A13" w:rsidRDefault="00221D4D" w:rsidP="00BC4B0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1" w:type="dxa"/>
            <w:gridSpan w:val="3"/>
          </w:tcPr>
          <w:p w14:paraId="23BFA004" w14:textId="77777777" w:rsidR="00221D4D" w:rsidRPr="00950A13" w:rsidRDefault="00221D4D" w:rsidP="00BC4B0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96A7DA4" w14:textId="77777777" w:rsidR="00221D4D" w:rsidRPr="00950A13" w:rsidRDefault="00221D4D" w:rsidP="00BC4B0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-สุทธิ</w:t>
            </w:r>
          </w:p>
        </w:tc>
        <w:tc>
          <w:tcPr>
            <w:tcW w:w="184" w:type="dxa"/>
          </w:tcPr>
          <w:p w14:paraId="5562BB4B" w14:textId="77777777" w:rsidR="00221D4D" w:rsidRPr="00950A13" w:rsidRDefault="00221D4D" w:rsidP="00BC4B0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92" w:type="dxa"/>
            <w:gridSpan w:val="3"/>
          </w:tcPr>
          <w:p w14:paraId="61BDF3A7" w14:textId="4F393C56" w:rsidR="00F70C8B" w:rsidRDefault="00221D4D" w:rsidP="00F70C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  <w:p w14:paraId="4CE69A4A" w14:textId="52FD7D54" w:rsidR="00221D4D" w:rsidRPr="00F70C8B" w:rsidRDefault="00221D4D" w:rsidP="00F70C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สำหรับ</w:t>
            </w:r>
            <w:r w:rsidR="00F70C8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ปี</w:t>
            </w:r>
          </w:p>
        </w:tc>
      </w:tr>
      <w:tr w:rsidR="00221D4D" w:rsidRPr="00950A13" w14:paraId="376C58BC" w14:textId="77777777" w:rsidTr="00BC4B01">
        <w:trPr>
          <w:cantSplit/>
          <w:tblHeader/>
        </w:trPr>
        <w:tc>
          <w:tcPr>
            <w:tcW w:w="3600" w:type="dxa"/>
          </w:tcPr>
          <w:p w14:paraId="0BC3B56C" w14:textId="77777777" w:rsidR="00221D4D" w:rsidRPr="00950A13" w:rsidRDefault="00221D4D" w:rsidP="00BC4B0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6E139CBD" w14:textId="77777777" w:rsidR="00221D4D" w:rsidRPr="00950A13" w:rsidRDefault="00221D4D" w:rsidP="00BC4B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170FAD2" w14:textId="77777777" w:rsidR="00221D4D" w:rsidRPr="00950A13" w:rsidRDefault="00221D4D" w:rsidP="00BC4B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14:paraId="6652FD03" w14:textId="77777777" w:rsidR="00221D4D" w:rsidRPr="00950A13" w:rsidRDefault="00221D4D" w:rsidP="00BC4B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8C15B2C" w14:textId="77777777" w:rsidR="00221D4D" w:rsidRPr="00950A13" w:rsidRDefault="00221D4D" w:rsidP="00BC4B0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CD36852" w14:textId="77777777" w:rsidR="00221D4D" w:rsidRPr="00950A13" w:rsidRDefault="00221D4D" w:rsidP="00BC4B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555FA9D" w14:textId="77777777" w:rsidR="00221D4D" w:rsidRPr="00950A13" w:rsidRDefault="00221D4D" w:rsidP="00BC4B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E7C374C" w14:textId="77777777" w:rsidR="00221D4D" w:rsidRPr="00950A13" w:rsidRDefault="00221D4D" w:rsidP="00BC4B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6E62256A" w14:textId="77777777" w:rsidR="00221D4D" w:rsidRPr="00950A13" w:rsidRDefault="00221D4D" w:rsidP="00BC4B0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4642464C" w14:textId="77777777" w:rsidR="00221D4D" w:rsidRPr="00950A13" w:rsidRDefault="00221D4D" w:rsidP="00BC4B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778FB5EF" w14:textId="77777777" w:rsidR="00221D4D" w:rsidRPr="00950A13" w:rsidRDefault="00221D4D" w:rsidP="00BC4B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5F439A58" w14:textId="77777777" w:rsidR="00221D4D" w:rsidRPr="00950A13" w:rsidRDefault="00221D4D" w:rsidP="00BC4B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F84FA03" w14:textId="77777777" w:rsidR="00221D4D" w:rsidRPr="00950A13" w:rsidRDefault="00221D4D" w:rsidP="00BC4B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B7808F9" w14:textId="77777777" w:rsidR="00221D4D" w:rsidRPr="00950A13" w:rsidRDefault="00221D4D" w:rsidP="00BC4B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6FD2806" w14:textId="77777777" w:rsidR="00221D4D" w:rsidRPr="00950A13" w:rsidRDefault="00221D4D" w:rsidP="00BC4B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68F559D9" w14:textId="77777777" w:rsidR="00221D4D" w:rsidRPr="00950A13" w:rsidRDefault="00221D4D" w:rsidP="00BC4B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4" w:type="dxa"/>
          </w:tcPr>
          <w:p w14:paraId="2784DAC9" w14:textId="77777777" w:rsidR="00221D4D" w:rsidRPr="00950A13" w:rsidRDefault="00221D4D" w:rsidP="00BC4B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ECA1BA6" w14:textId="77777777" w:rsidR="00221D4D" w:rsidRPr="00950A13" w:rsidRDefault="00221D4D" w:rsidP="00BC4B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1" w:type="dxa"/>
          </w:tcPr>
          <w:p w14:paraId="1A9385D9" w14:textId="77777777" w:rsidR="00221D4D" w:rsidRPr="00950A13" w:rsidRDefault="00221D4D" w:rsidP="00BC4B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</w:tcPr>
          <w:p w14:paraId="2882A7CE" w14:textId="77777777" w:rsidR="00221D4D" w:rsidRPr="00950A13" w:rsidRDefault="00221D4D" w:rsidP="00BC4B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21D4D" w:rsidRPr="00950A13" w14:paraId="282B1FE7" w14:textId="77777777" w:rsidTr="00BC4B01">
        <w:trPr>
          <w:cantSplit/>
          <w:trHeight w:val="270"/>
        </w:trPr>
        <w:tc>
          <w:tcPr>
            <w:tcW w:w="3600" w:type="dxa"/>
          </w:tcPr>
          <w:p w14:paraId="52950866" w14:textId="77777777" w:rsidR="00221D4D" w:rsidRPr="00950A13" w:rsidRDefault="00221D4D" w:rsidP="00BC4B0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56" w:type="dxa"/>
            <w:gridSpan w:val="3"/>
          </w:tcPr>
          <w:p w14:paraId="3A7024AB" w14:textId="77777777" w:rsidR="00221D4D" w:rsidRPr="00950A13" w:rsidRDefault="00221D4D" w:rsidP="00BC4B0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14:paraId="7B3B985F" w14:textId="77777777" w:rsidR="00221D4D" w:rsidRPr="00950A13" w:rsidRDefault="00221D4D" w:rsidP="00BC4B01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77" w:type="dxa"/>
            <w:gridSpan w:val="15"/>
          </w:tcPr>
          <w:p w14:paraId="38517610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F494E" w:rsidRPr="00950A13" w14:paraId="3D44E6CF" w14:textId="77777777" w:rsidTr="00BC4B01">
        <w:trPr>
          <w:cantSplit/>
          <w:trHeight w:val="270"/>
        </w:trPr>
        <w:tc>
          <w:tcPr>
            <w:tcW w:w="3600" w:type="dxa"/>
          </w:tcPr>
          <w:p w14:paraId="2EA1AA53" w14:textId="72C7B5A9" w:rsidR="00DF494E" w:rsidRPr="00950A13" w:rsidRDefault="00DF494E" w:rsidP="00BC4B0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/ </w:t>
            </w:r>
            <w:r w:rsidRPr="00950A1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156" w:type="dxa"/>
            <w:gridSpan w:val="3"/>
          </w:tcPr>
          <w:p w14:paraId="0B0FEE19" w14:textId="77777777" w:rsidR="00DF494E" w:rsidRPr="00950A13" w:rsidRDefault="00DF494E" w:rsidP="00BC4B0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D2DF48B" w14:textId="77777777" w:rsidR="00DF494E" w:rsidRPr="00950A13" w:rsidRDefault="00DF494E" w:rsidP="00BC4B01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77" w:type="dxa"/>
            <w:gridSpan w:val="15"/>
          </w:tcPr>
          <w:p w14:paraId="670B72ED" w14:textId="77777777" w:rsidR="00DF494E" w:rsidRPr="00950A13" w:rsidRDefault="00DF494E" w:rsidP="00BC4B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21D4D" w:rsidRPr="00950A13" w14:paraId="1F8C8D1B" w14:textId="77777777" w:rsidTr="00BC4B01">
        <w:trPr>
          <w:cantSplit/>
        </w:trPr>
        <w:tc>
          <w:tcPr>
            <w:tcW w:w="3600" w:type="dxa"/>
          </w:tcPr>
          <w:p w14:paraId="19739D76" w14:textId="77777777" w:rsidR="00221D4D" w:rsidRPr="00950A13" w:rsidRDefault="00221D4D" w:rsidP="00BC4B01">
            <w:pPr>
              <w:ind w:left="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เน็คซ์ แคปปิตอล จำกัด (มหาชน)  </w:t>
            </w:r>
          </w:p>
        </w:tc>
        <w:tc>
          <w:tcPr>
            <w:tcW w:w="991" w:type="dxa"/>
          </w:tcPr>
          <w:p w14:paraId="036C88B8" w14:textId="4B73068F" w:rsidR="00221D4D" w:rsidRPr="00950A13" w:rsidRDefault="00585276" w:rsidP="0058527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26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67</w:t>
            </w:r>
          </w:p>
        </w:tc>
        <w:tc>
          <w:tcPr>
            <w:tcW w:w="180" w:type="dxa"/>
          </w:tcPr>
          <w:p w14:paraId="75C5ADF1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</w:tcPr>
          <w:p w14:paraId="3BAEF21C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40</w:t>
            </w:r>
          </w:p>
        </w:tc>
        <w:tc>
          <w:tcPr>
            <w:tcW w:w="180" w:type="dxa"/>
          </w:tcPr>
          <w:p w14:paraId="418AE3E1" w14:textId="77777777" w:rsidR="00221D4D" w:rsidRPr="00950A13" w:rsidRDefault="00221D4D" w:rsidP="00BC4B01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550210" w14:textId="593961E1" w:rsidR="00221D4D" w:rsidRPr="00950A13" w:rsidRDefault="00BE2A5D" w:rsidP="00BC4B0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2A5D">
              <w:rPr>
                <w:rFonts w:ascii="Angsana New" w:hAnsi="Angsana New"/>
                <w:sz w:val="30"/>
                <w:szCs w:val="30"/>
                <w:lang w:val="en-US" w:bidi="th-TH"/>
              </w:rPr>
              <w:t>450,000</w:t>
            </w:r>
          </w:p>
        </w:tc>
        <w:tc>
          <w:tcPr>
            <w:tcW w:w="180" w:type="dxa"/>
          </w:tcPr>
          <w:p w14:paraId="403CD2B0" w14:textId="77777777" w:rsidR="00221D4D" w:rsidRPr="00950A13" w:rsidRDefault="00221D4D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6B9096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78" w:type="dxa"/>
          </w:tcPr>
          <w:p w14:paraId="5196C4D9" w14:textId="77777777" w:rsidR="00221D4D" w:rsidRPr="00950A13" w:rsidRDefault="00221D4D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200AAA80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449,748</w:t>
            </w:r>
          </w:p>
        </w:tc>
        <w:tc>
          <w:tcPr>
            <w:tcW w:w="178" w:type="dxa"/>
          </w:tcPr>
          <w:p w14:paraId="543BB908" w14:textId="77777777" w:rsidR="00221D4D" w:rsidRPr="00950A13" w:rsidRDefault="00221D4D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12363B28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449,748</w:t>
            </w:r>
          </w:p>
        </w:tc>
        <w:tc>
          <w:tcPr>
            <w:tcW w:w="180" w:type="dxa"/>
          </w:tcPr>
          <w:p w14:paraId="45881970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1144C877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449,748</w:t>
            </w:r>
          </w:p>
        </w:tc>
        <w:tc>
          <w:tcPr>
            <w:tcW w:w="180" w:type="dxa"/>
          </w:tcPr>
          <w:p w14:paraId="16CB2A7D" w14:textId="77777777" w:rsidR="00221D4D" w:rsidRPr="00950A13" w:rsidRDefault="00221D4D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0B29CC2A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449,748</w:t>
            </w:r>
          </w:p>
        </w:tc>
        <w:tc>
          <w:tcPr>
            <w:tcW w:w="184" w:type="dxa"/>
          </w:tcPr>
          <w:p w14:paraId="5D8A1710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</w:tcPr>
          <w:p w14:paraId="15A3964F" w14:textId="6D2271F0" w:rsidR="00221D4D" w:rsidRPr="00950A13" w:rsidRDefault="00585276" w:rsidP="00BC4B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68,808</w:t>
            </w:r>
          </w:p>
        </w:tc>
        <w:tc>
          <w:tcPr>
            <w:tcW w:w="181" w:type="dxa"/>
          </w:tcPr>
          <w:p w14:paraId="3FCA11D7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5" w:type="dxa"/>
          </w:tcPr>
          <w:p w14:paraId="461B4756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21D4D" w:rsidRPr="00950A13" w14:paraId="2256F2BE" w14:textId="77777777" w:rsidTr="00BC4B01">
        <w:trPr>
          <w:cantSplit/>
        </w:trPr>
        <w:tc>
          <w:tcPr>
            <w:tcW w:w="3600" w:type="dxa"/>
          </w:tcPr>
          <w:p w14:paraId="6E0DF6A2" w14:textId="77777777" w:rsidR="00221D4D" w:rsidRPr="00950A13" w:rsidRDefault="00221D4D" w:rsidP="00BC4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 xml:space="preserve">   (เดิมชื่อ “บริษัท เน็คซ์ แคปปิตอล จำกัด”)</w:t>
            </w:r>
          </w:p>
        </w:tc>
        <w:tc>
          <w:tcPr>
            <w:tcW w:w="991" w:type="dxa"/>
          </w:tcPr>
          <w:p w14:paraId="28BB9D0A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0844999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</w:tcPr>
          <w:p w14:paraId="2E083891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C6EDF2E" w14:textId="77777777" w:rsidR="00221D4D" w:rsidRPr="00950A13" w:rsidRDefault="00221D4D" w:rsidP="00BC4B01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74ACA6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B1013FA" w14:textId="77777777" w:rsidR="00221D4D" w:rsidRPr="00950A13" w:rsidRDefault="00221D4D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DB3617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7EB6C2C7" w14:textId="77777777" w:rsidR="00221D4D" w:rsidRPr="00950A13" w:rsidRDefault="00221D4D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445B55DD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7EF9C5A4" w14:textId="77777777" w:rsidR="00221D4D" w:rsidRPr="00950A13" w:rsidRDefault="00221D4D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4F2013EC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CA91B94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1E93C440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5DC89AB" w14:textId="77777777" w:rsidR="00221D4D" w:rsidRPr="00950A13" w:rsidRDefault="00221D4D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189A245D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6C71C2F3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</w:tcPr>
          <w:p w14:paraId="6350C2D6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732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2C4F6E93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5" w:type="dxa"/>
          </w:tcPr>
          <w:p w14:paraId="7E51C747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21D4D" w:rsidRPr="00950A13" w14:paraId="2E2BFE72" w14:textId="77777777" w:rsidTr="00BC4B01">
        <w:trPr>
          <w:cantSplit/>
        </w:trPr>
        <w:tc>
          <w:tcPr>
            <w:tcW w:w="3600" w:type="dxa"/>
          </w:tcPr>
          <w:p w14:paraId="7CAB37EA" w14:textId="77777777" w:rsidR="00221D4D" w:rsidRPr="00950A13" w:rsidRDefault="00221D4D" w:rsidP="00BC4B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บริษัท พี ที ออโตเมชั่น (ไทยแลนด์) จำกัด</w:t>
            </w:r>
          </w:p>
        </w:tc>
        <w:tc>
          <w:tcPr>
            <w:tcW w:w="991" w:type="dxa"/>
          </w:tcPr>
          <w:p w14:paraId="4F8D047E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50</w:t>
            </w:r>
          </w:p>
        </w:tc>
        <w:tc>
          <w:tcPr>
            <w:tcW w:w="180" w:type="dxa"/>
          </w:tcPr>
          <w:p w14:paraId="6FF2329B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</w:tcPr>
          <w:p w14:paraId="398C6689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50</w:t>
            </w:r>
          </w:p>
        </w:tc>
        <w:tc>
          <w:tcPr>
            <w:tcW w:w="180" w:type="dxa"/>
          </w:tcPr>
          <w:p w14:paraId="5A4663EB" w14:textId="77777777" w:rsidR="00221D4D" w:rsidRPr="00950A13" w:rsidRDefault="00221D4D" w:rsidP="00BC4B01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741984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8,000</w:t>
            </w:r>
          </w:p>
        </w:tc>
        <w:tc>
          <w:tcPr>
            <w:tcW w:w="180" w:type="dxa"/>
          </w:tcPr>
          <w:p w14:paraId="5603D36A" w14:textId="77777777" w:rsidR="00221D4D" w:rsidRPr="00950A13" w:rsidRDefault="00221D4D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D26A03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8,000</w:t>
            </w:r>
          </w:p>
        </w:tc>
        <w:tc>
          <w:tcPr>
            <w:tcW w:w="178" w:type="dxa"/>
          </w:tcPr>
          <w:p w14:paraId="0239F37F" w14:textId="77777777" w:rsidR="00221D4D" w:rsidRPr="00950A13" w:rsidRDefault="00221D4D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043F131A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9,000</w:t>
            </w:r>
          </w:p>
        </w:tc>
        <w:tc>
          <w:tcPr>
            <w:tcW w:w="178" w:type="dxa"/>
          </w:tcPr>
          <w:p w14:paraId="02CC7643" w14:textId="77777777" w:rsidR="00221D4D" w:rsidRPr="00950A13" w:rsidRDefault="00221D4D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78E19A14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9,000</w:t>
            </w:r>
          </w:p>
        </w:tc>
        <w:tc>
          <w:tcPr>
            <w:tcW w:w="180" w:type="dxa"/>
          </w:tcPr>
          <w:p w14:paraId="01E0F998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ED3F757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9,000</w:t>
            </w:r>
          </w:p>
        </w:tc>
        <w:tc>
          <w:tcPr>
            <w:tcW w:w="180" w:type="dxa"/>
          </w:tcPr>
          <w:p w14:paraId="14C48426" w14:textId="77777777" w:rsidR="00221D4D" w:rsidRPr="00950A13" w:rsidRDefault="00221D4D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520E717B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9,000</w:t>
            </w:r>
          </w:p>
        </w:tc>
        <w:tc>
          <w:tcPr>
            <w:tcW w:w="184" w:type="dxa"/>
          </w:tcPr>
          <w:p w14:paraId="0F24670F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02926918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3,500</w:t>
            </w:r>
          </w:p>
        </w:tc>
        <w:tc>
          <w:tcPr>
            <w:tcW w:w="181" w:type="dxa"/>
          </w:tcPr>
          <w:p w14:paraId="45D66B80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4DE6E6AB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21D4D" w:rsidRPr="00950A13" w14:paraId="57CB73B7" w14:textId="77777777" w:rsidTr="00BC4B01">
        <w:trPr>
          <w:cantSplit/>
        </w:trPr>
        <w:tc>
          <w:tcPr>
            <w:tcW w:w="3600" w:type="dxa"/>
          </w:tcPr>
          <w:p w14:paraId="68CD2A76" w14:textId="77777777" w:rsidR="00221D4D" w:rsidRPr="00950A13" w:rsidRDefault="00221D4D" w:rsidP="00BC4B0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</w:tcPr>
          <w:p w14:paraId="21E2E2E9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827C9A8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</w:tcPr>
          <w:p w14:paraId="496FF0AC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670CAA0" w14:textId="77777777" w:rsidR="00221D4D" w:rsidRPr="00950A13" w:rsidRDefault="00221D4D" w:rsidP="00BC4B01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1A5BA8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E3AF55A" w14:textId="77777777" w:rsidR="00221D4D" w:rsidRPr="00950A13" w:rsidRDefault="00221D4D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E355D0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2A5FD76B" w14:textId="77777777" w:rsidR="00221D4D" w:rsidRPr="00950A13" w:rsidRDefault="00221D4D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39D7E8F5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458,748</w:t>
            </w:r>
          </w:p>
        </w:tc>
        <w:tc>
          <w:tcPr>
            <w:tcW w:w="178" w:type="dxa"/>
          </w:tcPr>
          <w:p w14:paraId="2B10C49D" w14:textId="77777777" w:rsidR="00221D4D" w:rsidRPr="00950A13" w:rsidRDefault="00221D4D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3D538B0F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458,748</w:t>
            </w:r>
          </w:p>
        </w:tc>
        <w:tc>
          <w:tcPr>
            <w:tcW w:w="180" w:type="dxa"/>
          </w:tcPr>
          <w:p w14:paraId="490A97FD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675A113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458,748</w:t>
            </w:r>
          </w:p>
        </w:tc>
        <w:tc>
          <w:tcPr>
            <w:tcW w:w="180" w:type="dxa"/>
          </w:tcPr>
          <w:p w14:paraId="59B11969" w14:textId="77777777" w:rsidR="00221D4D" w:rsidRPr="00950A13" w:rsidRDefault="00221D4D" w:rsidP="00BC4B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7A28C43B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458,748</w:t>
            </w:r>
          </w:p>
        </w:tc>
        <w:tc>
          <w:tcPr>
            <w:tcW w:w="184" w:type="dxa"/>
            <w:tcBorders>
              <w:bottom w:val="nil"/>
            </w:tcBorders>
          </w:tcPr>
          <w:p w14:paraId="08FD0BA4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6EB43DF6" w14:textId="0CF5EED4" w:rsidR="00221D4D" w:rsidRPr="00950A13" w:rsidRDefault="00585276" w:rsidP="00BC4B0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72,308</w:t>
            </w:r>
          </w:p>
        </w:tc>
        <w:tc>
          <w:tcPr>
            <w:tcW w:w="181" w:type="dxa"/>
            <w:tcBorders>
              <w:bottom w:val="nil"/>
            </w:tcBorders>
          </w:tcPr>
          <w:p w14:paraId="13B9E6BA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5DD537D3" w14:textId="77777777" w:rsidR="00221D4D" w:rsidRPr="00950A13" w:rsidRDefault="00221D4D" w:rsidP="00BC4B0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4D0A50C7" w14:textId="77777777" w:rsidR="00221D4D" w:rsidRPr="00950A13" w:rsidRDefault="00221D4D" w:rsidP="00FC2E8B">
      <w:pPr>
        <w:pStyle w:val="block"/>
        <w:spacing w:after="0" w:line="240" w:lineRule="atLeast"/>
        <w:ind w:left="0" w:right="-45"/>
        <w:rPr>
          <w:rFonts w:ascii="Angsana New" w:hAnsi="Angsana New"/>
          <w:sz w:val="24"/>
          <w:szCs w:val="24"/>
        </w:rPr>
      </w:pPr>
    </w:p>
    <w:p w14:paraId="0DBDF2B8" w14:textId="3C889651" w:rsidR="00665BB2" w:rsidRPr="00950A13" w:rsidRDefault="004477AC" w:rsidP="004477AC">
      <w:pPr>
        <w:pStyle w:val="block"/>
        <w:spacing w:after="0" w:line="240" w:lineRule="atLeast"/>
        <w:ind w:left="540" w:right="-45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>บริษัทร่วมและการร่วมค้า</w:t>
      </w:r>
      <w:r w:rsidR="00BD011C" w:rsidRPr="00950A13">
        <w:rPr>
          <w:rFonts w:ascii="Angsana New" w:hAnsi="Angsana New"/>
          <w:sz w:val="30"/>
          <w:szCs w:val="30"/>
          <w:cs/>
          <w:lang w:bidi="th-TH"/>
        </w:rPr>
        <w:t>ทั้งหมดจดทะเบียนจัดตั้งและดำเนินธุรกิจในประเทศไทย</w:t>
      </w:r>
    </w:p>
    <w:p w14:paraId="7EA3A13A" w14:textId="77777777" w:rsidR="004477AC" w:rsidRPr="00911B4D" w:rsidRDefault="004477AC" w:rsidP="004477AC">
      <w:pPr>
        <w:pStyle w:val="block"/>
        <w:spacing w:after="0" w:line="240" w:lineRule="atLeast"/>
        <w:ind w:left="540" w:right="-45"/>
        <w:rPr>
          <w:rFonts w:ascii="Angsana New" w:hAnsi="Angsana New"/>
          <w:sz w:val="30"/>
          <w:szCs w:val="30"/>
          <w:lang w:bidi="th-TH"/>
        </w:rPr>
      </w:pPr>
    </w:p>
    <w:p w14:paraId="70635F4A" w14:textId="324576D4" w:rsidR="006823B3" w:rsidRPr="005C6CA5" w:rsidRDefault="00E779EC" w:rsidP="00682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5C6CA5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บริษัท เน็คซ์ แคปปิตอล จำกัด (มหาชน) (เดิมชื่อ “บริษัท เน็คซ์ แคปปิตอล จำกัด”) </w:t>
      </w:r>
      <w:r w:rsidR="004477AC" w:rsidRPr="005C6CA5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ซึ่งเป็นบริษัทจดทะเบียนในตลาดหลักทรัพย์แห่งประเทศไทย ณ วันที่ </w:t>
      </w:r>
      <w:r w:rsidR="00911B4D" w:rsidRPr="005C6CA5">
        <w:rPr>
          <w:rFonts w:ascii="Angsana New" w:hAnsi="Angsana New" w:hint="cs"/>
          <w:color w:val="000000"/>
          <w:spacing w:val="-4"/>
          <w:sz w:val="30"/>
          <w:szCs w:val="30"/>
        </w:rPr>
        <w:t>31</w:t>
      </w:r>
      <w:r w:rsidR="004477AC" w:rsidRPr="005C6CA5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ธันวาคม </w:t>
      </w:r>
      <w:r w:rsidR="00911B4D" w:rsidRPr="005C6CA5">
        <w:rPr>
          <w:rFonts w:ascii="Angsana New" w:hAnsi="Angsana New" w:hint="cs"/>
          <w:color w:val="000000"/>
          <w:spacing w:val="-4"/>
          <w:sz w:val="30"/>
          <w:szCs w:val="30"/>
        </w:rPr>
        <w:t>2563</w:t>
      </w:r>
      <w:r w:rsidR="004477AC" w:rsidRPr="005C6CA5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มีราคาปิดอยู่ที่ </w:t>
      </w:r>
      <w:r w:rsidR="00BC4B01" w:rsidRPr="005C6CA5">
        <w:rPr>
          <w:rFonts w:ascii="Angsana New" w:hAnsi="Angsana New" w:hint="cs"/>
          <w:color w:val="000000"/>
          <w:spacing w:val="-4"/>
          <w:sz w:val="30"/>
          <w:szCs w:val="30"/>
        </w:rPr>
        <w:t>5</w:t>
      </w:r>
      <w:r w:rsidR="00BC4B01" w:rsidRPr="005C6CA5">
        <w:rPr>
          <w:rFonts w:ascii="Angsana New" w:hAnsi="Angsana New" w:hint="cs"/>
          <w:color w:val="000000"/>
          <w:spacing w:val="-4"/>
          <w:sz w:val="30"/>
          <w:szCs w:val="30"/>
          <w:cs/>
        </w:rPr>
        <w:t>.</w:t>
      </w:r>
      <w:r w:rsidR="00BC4B01" w:rsidRPr="005C6CA5">
        <w:rPr>
          <w:rFonts w:ascii="Angsana New" w:hAnsi="Angsana New" w:hint="cs"/>
          <w:color w:val="000000"/>
          <w:spacing w:val="-4"/>
          <w:sz w:val="30"/>
          <w:szCs w:val="30"/>
        </w:rPr>
        <w:t>6</w:t>
      </w:r>
      <w:r w:rsidR="004477AC" w:rsidRPr="005C6CA5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บาท (</w:t>
      </w:r>
      <w:r w:rsidR="00911B4D" w:rsidRPr="00F70C8B">
        <w:rPr>
          <w:rFonts w:ascii="Angsana New" w:hAnsi="Angsana New" w:hint="cs"/>
          <w:i/>
          <w:iCs/>
          <w:color w:val="000000"/>
          <w:spacing w:val="-4"/>
          <w:sz w:val="30"/>
          <w:szCs w:val="30"/>
        </w:rPr>
        <w:t>2562</w:t>
      </w:r>
      <w:r w:rsidR="004477AC" w:rsidRPr="00F70C8B">
        <w:rPr>
          <w:rFonts w:ascii="Angsana New" w:hAnsi="Angsana New" w:hint="cs"/>
          <w:i/>
          <w:iCs/>
          <w:color w:val="000000"/>
          <w:spacing w:val="-4"/>
          <w:sz w:val="30"/>
          <w:szCs w:val="30"/>
          <w:cs/>
        </w:rPr>
        <w:t xml:space="preserve">: </w:t>
      </w:r>
      <w:r w:rsidR="00753426" w:rsidRPr="00F70C8B">
        <w:rPr>
          <w:rFonts w:ascii="Angsana New" w:hAnsi="Angsana New" w:hint="cs"/>
          <w:i/>
          <w:iCs/>
          <w:color w:val="000000"/>
          <w:spacing w:val="-4"/>
          <w:sz w:val="30"/>
          <w:szCs w:val="30"/>
          <w:cs/>
        </w:rPr>
        <w:t>ไม่มี</w:t>
      </w:r>
      <w:r w:rsidR="004477AC" w:rsidRPr="005C6CA5">
        <w:rPr>
          <w:rFonts w:ascii="Angsana New" w:hAnsi="Angsana New" w:hint="cs"/>
          <w:color w:val="000000"/>
          <w:spacing w:val="-4"/>
          <w:sz w:val="30"/>
          <w:szCs w:val="30"/>
          <w:cs/>
        </w:rPr>
        <w:t>) มูลค่ายุติธรรมของเงินลงทุนใน</w:t>
      </w:r>
      <w:r w:rsidRPr="005C6CA5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บริษัท เน็คซ์ แคปปิตอล จำกัด (มหาชน) (เดิมชื่อ “บริษัท เน็คซ์ แคปปิตอล จำกัด”) </w:t>
      </w:r>
      <w:r w:rsidR="004477AC" w:rsidRPr="005C6CA5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เท่ากับ </w:t>
      </w:r>
      <w:r w:rsidR="00474490" w:rsidRPr="005C6CA5">
        <w:rPr>
          <w:rFonts w:ascii="Angsana New" w:hAnsi="Angsana New" w:hint="cs"/>
          <w:color w:val="000000"/>
          <w:spacing w:val="-4"/>
          <w:sz w:val="30"/>
          <w:szCs w:val="30"/>
        </w:rPr>
        <w:t>1,344</w:t>
      </w:r>
      <w:r w:rsidR="00474490" w:rsidRPr="005C6CA5">
        <w:rPr>
          <w:rFonts w:ascii="Angsana New" w:hAnsi="Angsana New" w:hint="cs"/>
          <w:color w:val="000000"/>
          <w:spacing w:val="-4"/>
          <w:sz w:val="30"/>
          <w:szCs w:val="30"/>
          <w:cs/>
        </w:rPr>
        <w:t>.</w:t>
      </w:r>
      <w:r w:rsidR="00474490" w:rsidRPr="005C6CA5">
        <w:rPr>
          <w:rFonts w:ascii="Angsana New" w:hAnsi="Angsana New" w:hint="cs"/>
          <w:color w:val="000000"/>
          <w:spacing w:val="-4"/>
          <w:sz w:val="30"/>
          <w:szCs w:val="30"/>
        </w:rPr>
        <w:t xml:space="preserve">17 </w:t>
      </w:r>
      <w:r w:rsidR="004477AC" w:rsidRPr="005C6CA5">
        <w:rPr>
          <w:rFonts w:ascii="Angsana New" w:hAnsi="Angsana New" w:hint="cs"/>
          <w:color w:val="000000"/>
          <w:spacing w:val="-4"/>
          <w:sz w:val="30"/>
          <w:szCs w:val="30"/>
          <w:cs/>
        </w:rPr>
        <w:t>ล้านบาท (</w:t>
      </w:r>
      <w:r w:rsidR="00911B4D" w:rsidRPr="00F70C8B">
        <w:rPr>
          <w:rFonts w:ascii="Angsana New" w:hAnsi="Angsana New" w:hint="cs"/>
          <w:i/>
          <w:iCs/>
          <w:color w:val="000000"/>
          <w:spacing w:val="-4"/>
          <w:sz w:val="30"/>
          <w:szCs w:val="30"/>
        </w:rPr>
        <w:t>2562</w:t>
      </w:r>
      <w:r w:rsidR="004477AC" w:rsidRPr="00F70C8B">
        <w:rPr>
          <w:rFonts w:ascii="Angsana New" w:hAnsi="Angsana New" w:hint="cs"/>
          <w:i/>
          <w:iCs/>
          <w:color w:val="000000"/>
          <w:spacing w:val="-4"/>
          <w:sz w:val="30"/>
          <w:szCs w:val="30"/>
          <w:cs/>
        </w:rPr>
        <w:t xml:space="preserve">: </w:t>
      </w:r>
      <w:r w:rsidR="005974C5" w:rsidRPr="00F70C8B">
        <w:rPr>
          <w:rFonts w:ascii="Angsana New" w:hAnsi="Angsana New" w:hint="cs"/>
          <w:i/>
          <w:iCs/>
          <w:color w:val="000000"/>
          <w:spacing w:val="-4"/>
          <w:sz w:val="30"/>
          <w:szCs w:val="30"/>
          <w:cs/>
        </w:rPr>
        <w:t>ไม่มี</w:t>
      </w:r>
      <w:r w:rsidR="004477AC" w:rsidRPr="005C6CA5">
        <w:rPr>
          <w:rFonts w:ascii="Angsana New" w:hAnsi="Angsana New" w:hint="cs"/>
          <w:color w:val="000000"/>
          <w:spacing w:val="-4"/>
          <w:sz w:val="30"/>
          <w:szCs w:val="30"/>
          <w:cs/>
        </w:rPr>
        <w:t>)</w:t>
      </w:r>
    </w:p>
    <w:p w14:paraId="47AC4826" w14:textId="77777777" w:rsidR="006823B3" w:rsidRPr="00BC3DA0" w:rsidRDefault="006823B3" w:rsidP="00682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B153171" w14:textId="66E05867" w:rsidR="00665BB2" w:rsidRPr="00BC3DA0" w:rsidRDefault="00665BB2" w:rsidP="00682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BC3DA0">
        <w:rPr>
          <w:rFonts w:ascii="Angsana New" w:hAnsi="Angsana New"/>
          <w:color w:val="000000"/>
          <w:sz w:val="30"/>
          <w:szCs w:val="30"/>
          <w:cs/>
        </w:rPr>
        <w:t>บริษัทไม่มีเงินลงทุนในการร่วมค้า ซึ่งจดทะเบียนในตลาดหลักทรัพย์ ดังนั้นจึงไม่มีราคาเปิดเผยต่อสาธารณชน</w:t>
      </w:r>
    </w:p>
    <w:p w14:paraId="0B723B9F" w14:textId="77777777" w:rsidR="00B3090D" w:rsidRPr="00950A13" w:rsidRDefault="00B3090D" w:rsidP="00FC2E8B">
      <w:pPr>
        <w:pStyle w:val="block"/>
        <w:spacing w:after="0" w:line="240" w:lineRule="atLeast"/>
        <w:ind w:left="0" w:right="-45"/>
        <w:rPr>
          <w:rFonts w:ascii="Angsana New" w:hAnsi="Angsana New"/>
          <w:sz w:val="30"/>
          <w:szCs w:val="30"/>
          <w:cs/>
          <w:lang w:val="en-US" w:bidi="th-TH"/>
        </w:rPr>
        <w:sectPr w:rsidR="00B3090D" w:rsidRPr="00950A13" w:rsidSect="003760C7">
          <w:head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4593530" w14:textId="3EDC1161" w:rsidR="00E72053" w:rsidRPr="00C00C32" w:rsidRDefault="00C00C32" w:rsidP="00C00C32">
      <w:pPr>
        <w:pStyle w:val="block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</w:pPr>
      <w:r w:rsidRPr="00C00C32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>การเปลี่ยนแปลงของเงินลงทุนใน</w:t>
      </w:r>
      <w:r w:rsidRPr="00C00C32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บริษัทร่วมและ</w:t>
      </w:r>
      <w:r w:rsidRPr="00C00C32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การร่วมค้าสำหรับปีสิ้นสุดวันที่</w:t>
      </w:r>
      <w:r w:rsidRPr="00C00C32"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  <w:t xml:space="preserve"> 31</w:t>
      </w:r>
      <w:r w:rsidRPr="00C00C32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 xml:space="preserve"> </w:t>
      </w:r>
      <w:r w:rsidRPr="00C00C32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ธันวาคม</w:t>
      </w:r>
    </w:p>
    <w:tbl>
      <w:tblPr>
        <w:tblW w:w="92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56"/>
        <w:gridCol w:w="1144"/>
        <w:gridCol w:w="266"/>
        <w:gridCol w:w="1094"/>
        <w:gridCol w:w="245"/>
        <w:gridCol w:w="1195"/>
      </w:tblGrid>
      <w:tr w:rsidR="00116279" w:rsidRPr="00894778" w14:paraId="1AB18395" w14:textId="77777777" w:rsidTr="00141286">
        <w:trPr>
          <w:tblHeader/>
        </w:trPr>
        <w:tc>
          <w:tcPr>
            <w:tcW w:w="3870" w:type="dxa"/>
          </w:tcPr>
          <w:p w14:paraId="53A91CFC" w14:textId="28F83F18" w:rsidR="00116279" w:rsidRPr="00894778" w:rsidRDefault="00116279" w:rsidP="0011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0" w:type="dxa"/>
            <w:gridSpan w:val="3"/>
            <w:vAlign w:val="bottom"/>
          </w:tcPr>
          <w:p w14:paraId="62055A80" w14:textId="4F2A2698" w:rsidR="00116279" w:rsidRPr="00894778" w:rsidRDefault="00116279" w:rsidP="0011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342E7349" w14:textId="77777777" w:rsidR="00116279" w:rsidRPr="00894778" w:rsidRDefault="00116279" w:rsidP="0011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4" w:type="dxa"/>
            <w:gridSpan w:val="3"/>
            <w:vAlign w:val="bottom"/>
          </w:tcPr>
          <w:p w14:paraId="1DA33EEB" w14:textId="6C3BA9F3" w:rsidR="00116279" w:rsidRPr="00894778" w:rsidRDefault="00116279" w:rsidP="0011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6279" w:rsidRPr="00894778" w14:paraId="3365540A" w14:textId="77777777" w:rsidTr="00141286">
        <w:trPr>
          <w:tblHeader/>
        </w:trPr>
        <w:tc>
          <w:tcPr>
            <w:tcW w:w="3870" w:type="dxa"/>
            <w:vAlign w:val="bottom"/>
          </w:tcPr>
          <w:p w14:paraId="54D31D43" w14:textId="77777777" w:rsidR="00116279" w:rsidRPr="00894778" w:rsidRDefault="00116279" w:rsidP="0011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216726D" w14:textId="52735644" w:rsidR="00116279" w:rsidRPr="00116279" w:rsidRDefault="00116279" w:rsidP="0011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627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6" w:type="dxa"/>
          </w:tcPr>
          <w:p w14:paraId="72308654" w14:textId="77777777" w:rsidR="00116279" w:rsidRPr="00116279" w:rsidRDefault="00116279" w:rsidP="0011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4" w:type="dxa"/>
          </w:tcPr>
          <w:p w14:paraId="4A9E3056" w14:textId="0759ED6F" w:rsidR="00116279" w:rsidRPr="00116279" w:rsidRDefault="00116279" w:rsidP="0011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627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6" w:type="dxa"/>
          </w:tcPr>
          <w:p w14:paraId="31B13BC5" w14:textId="77777777" w:rsidR="00116279" w:rsidRPr="00116279" w:rsidRDefault="00116279" w:rsidP="0011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</w:tcPr>
          <w:p w14:paraId="774EB6F3" w14:textId="4CC2768C" w:rsidR="00116279" w:rsidRPr="00116279" w:rsidRDefault="00116279" w:rsidP="0011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627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5" w:type="dxa"/>
          </w:tcPr>
          <w:p w14:paraId="21CD85EF" w14:textId="77777777" w:rsidR="00116279" w:rsidRPr="00116279" w:rsidRDefault="00116279" w:rsidP="0011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6497ECD3" w14:textId="5B4AAB0E" w:rsidR="00116279" w:rsidRPr="00116279" w:rsidRDefault="00116279" w:rsidP="0011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627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16279" w:rsidRPr="00894778" w14:paraId="284B1142" w14:textId="77777777" w:rsidTr="00141286">
        <w:trPr>
          <w:tblHeader/>
        </w:trPr>
        <w:tc>
          <w:tcPr>
            <w:tcW w:w="3870" w:type="dxa"/>
          </w:tcPr>
          <w:p w14:paraId="2711A62D" w14:textId="77777777" w:rsidR="00116279" w:rsidRPr="00894778" w:rsidRDefault="00116279" w:rsidP="0011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70" w:type="dxa"/>
            <w:gridSpan w:val="7"/>
          </w:tcPr>
          <w:p w14:paraId="632F4A87" w14:textId="1FA45553" w:rsidR="00116279" w:rsidRPr="00894778" w:rsidRDefault="00116279" w:rsidP="0011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4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0892" w:rsidRPr="00894778" w14:paraId="1BAEFAB0" w14:textId="77777777" w:rsidTr="00141286">
        <w:trPr>
          <w:tblHeader/>
        </w:trPr>
        <w:tc>
          <w:tcPr>
            <w:tcW w:w="3870" w:type="dxa"/>
          </w:tcPr>
          <w:p w14:paraId="62E1E040" w14:textId="08868FDF" w:rsidR="007E0892" w:rsidRPr="00894778" w:rsidRDefault="007E0892" w:rsidP="007E0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894778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  <w:vAlign w:val="bottom"/>
          </w:tcPr>
          <w:p w14:paraId="0E64D7D6" w14:textId="7808F3F9" w:rsidR="007E0892" w:rsidRPr="007E0892" w:rsidRDefault="007E0892" w:rsidP="007E089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527</w:t>
            </w:r>
            <w:r w:rsidRPr="0089477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256" w:type="dxa"/>
            <w:vAlign w:val="center"/>
          </w:tcPr>
          <w:p w14:paraId="282F0279" w14:textId="77777777" w:rsidR="007E0892" w:rsidRDefault="007E0892" w:rsidP="007E0892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vAlign w:val="bottom"/>
          </w:tcPr>
          <w:p w14:paraId="3909E566" w14:textId="2E728CCF" w:rsidR="007E0892" w:rsidRDefault="001F3AF6" w:rsidP="007E089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366</w:t>
            </w:r>
            <w:r w:rsidR="007E0892" w:rsidRPr="0089477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266" w:type="dxa"/>
          </w:tcPr>
          <w:p w14:paraId="5D76ECFA" w14:textId="77777777" w:rsidR="007E0892" w:rsidRDefault="007E0892" w:rsidP="007E0892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4DB8E563" w14:textId="6811CABE" w:rsidR="007E0892" w:rsidRPr="00894778" w:rsidRDefault="007E0892" w:rsidP="0014128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458</w:t>
            </w:r>
            <w:r w:rsidRPr="0089477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748</w:t>
            </w:r>
          </w:p>
        </w:tc>
        <w:tc>
          <w:tcPr>
            <w:tcW w:w="245" w:type="dxa"/>
            <w:vAlign w:val="center"/>
          </w:tcPr>
          <w:p w14:paraId="4944ED18" w14:textId="77777777" w:rsidR="007E0892" w:rsidRPr="00894778" w:rsidRDefault="007E0892" w:rsidP="007E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74487B4C" w14:textId="5480189B" w:rsidR="007E0892" w:rsidRPr="00894778" w:rsidRDefault="00771577" w:rsidP="007E08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336</w:t>
            </w:r>
            <w:r w:rsidR="007E0892" w:rsidRPr="0089477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248</w:t>
            </w:r>
          </w:p>
        </w:tc>
      </w:tr>
      <w:tr w:rsidR="007E0892" w:rsidRPr="00894778" w14:paraId="1D916FBB" w14:textId="77777777" w:rsidTr="00141286">
        <w:trPr>
          <w:tblHeader/>
        </w:trPr>
        <w:tc>
          <w:tcPr>
            <w:tcW w:w="3870" w:type="dxa"/>
          </w:tcPr>
          <w:p w14:paraId="22D3F0F4" w14:textId="5728FAF0" w:rsidR="007E0892" w:rsidRPr="00894778" w:rsidRDefault="007E0892" w:rsidP="007E0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ส่วนแบ่งกำไรของบริษัทร่วมและการร่วมค้า</w:t>
            </w:r>
          </w:p>
        </w:tc>
        <w:tc>
          <w:tcPr>
            <w:tcW w:w="1170" w:type="dxa"/>
            <w:vAlign w:val="bottom"/>
          </w:tcPr>
          <w:p w14:paraId="37CF9144" w14:textId="701CFE1B" w:rsidR="007E0892" w:rsidRPr="007E0892" w:rsidRDefault="007E0892" w:rsidP="007E089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vAlign w:val="center"/>
          </w:tcPr>
          <w:p w14:paraId="4D702C06" w14:textId="77777777" w:rsidR="007E0892" w:rsidRDefault="007E0892" w:rsidP="007E0892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14577DB6" w14:textId="283764A6" w:rsidR="007E0892" w:rsidRPr="007E0892" w:rsidRDefault="007E0892" w:rsidP="007E089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37D9F634" w14:textId="77777777" w:rsidR="007E0892" w:rsidRDefault="007E0892" w:rsidP="007E0892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  <w:vAlign w:val="bottom"/>
          </w:tcPr>
          <w:p w14:paraId="3104A244" w14:textId="0446B917" w:rsidR="007E0892" w:rsidRPr="00E00123" w:rsidRDefault="007E0892" w:rsidP="0014128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center"/>
          </w:tcPr>
          <w:p w14:paraId="19D1C5E6" w14:textId="77777777" w:rsidR="007E0892" w:rsidRPr="00894778" w:rsidRDefault="007E0892" w:rsidP="007E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1FA1CF11" w14:textId="44CCEA56" w:rsidR="007E0892" w:rsidRPr="00894778" w:rsidRDefault="007E0892" w:rsidP="007E089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0060" w:rsidRPr="00894778" w14:paraId="7DEBEE06" w14:textId="77777777" w:rsidTr="00A51C9C">
        <w:trPr>
          <w:tblHeader/>
        </w:trPr>
        <w:tc>
          <w:tcPr>
            <w:tcW w:w="3870" w:type="dxa"/>
          </w:tcPr>
          <w:p w14:paraId="799C95E1" w14:textId="7FBD5841" w:rsidR="00DC0060" w:rsidRDefault="00DC0060" w:rsidP="00DC0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- </w:t>
            </w:r>
            <w:r w:rsidRPr="00DC0060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170" w:type="dxa"/>
            <w:vAlign w:val="bottom"/>
          </w:tcPr>
          <w:p w14:paraId="072EE229" w14:textId="7B4F4B47" w:rsidR="00DC0060" w:rsidRPr="007E0892" w:rsidRDefault="00DC0060" w:rsidP="00DC0060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7E089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7E089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256" w:type="dxa"/>
            <w:vAlign w:val="center"/>
          </w:tcPr>
          <w:p w14:paraId="2CA6F778" w14:textId="77777777" w:rsidR="00DC0060" w:rsidRDefault="00DC0060" w:rsidP="00DC0060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1C706F64" w14:textId="2C07D8CE" w:rsidR="00DC0060" w:rsidRDefault="00DC0060" w:rsidP="00DC0060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  <w:r w:rsidRPr="007E089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266" w:type="dxa"/>
          </w:tcPr>
          <w:p w14:paraId="206E1D08" w14:textId="77777777" w:rsidR="00DC0060" w:rsidRDefault="00DC0060" w:rsidP="00DC0060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  <w:vAlign w:val="bottom"/>
          </w:tcPr>
          <w:p w14:paraId="3B5C7D3F" w14:textId="441533F9" w:rsidR="00DC0060" w:rsidRPr="00894778" w:rsidRDefault="00DC0060" w:rsidP="00DC006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5" w:type="dxa"/>
            <w:vAlign w:val="center"/>
          </w:tcPr>
          <w:p w14:paraId="663D9C59" w14:textId="77777777" w:rsidR="00DC0060" w:rsidRPr="00894778" w:rsidRDefault="00DC0060" w:rsidP="00DC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64A3E097" w14:textId="7C77A8D3" w:rsidR="00DC0060" w:rsidRPr="00894778" w:rsidRDefault="00DC0060" w:rsidP="00DC0060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51C9C" w:rsidRPr="00894778" w14:paraId="0C496DDE" w14:textId="77777777" w:rsidTr="00A51C9C">
        <w:trPr>
          <w:tblHeader/>
        </w:trPr>
        <w:tc>
          <w:tcPr>
            <w:tcW w:w="3870" w:type="dxa"/>
          </w:tcPr>
          <w:p w14:paraId="34A16AA5" w14:textId="77777777" w:rsidR="00A51C9C" w:rsidRDefault="00A51C9C" w:rsidP="00A5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- </w:t>
            </w:r>
            <w:r w:rsidRPr="00E00123">
              <w:rPr>
                <w:rFonts w:ascii="Angsana New" w:hAnsi="Angsana New"/>
                <w:sz w:val="30"/>
                <w:szCs w:val="30"/>
                <w:cs/>
              </w:rPr>
              <w:t>กำไรจากการ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เปลี่ยนแปลงของส่วนได้เสีย</w:t>
            </w:r>
          </w:p>
          <w:p w14:paraId="7F1285E1" w14:textId="2F85091E" w:rsidR="00A51C9C" w:rsidRDefault="00A51C9C" w:rsidP="00A5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A70486" w14:textId="1DBBA130" w:rsidR="00A51C9C" w:rsidRPr="007E0892" w:rsidRDefault="00A51C9C" w:rsidP="00A51C9C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 xml:space="preserve">,721 </w:t>
            </w:r>
          </w:p>
        </w:tc>
        <w:tc>
          <w:tcPr>
            <w:tcW w:w="256" w:type="dxa"/>
            <w:vAlign w:val="center"/>
          </w:tcPr>
          <w:p w14:paraId="16653EDB" w14:textId="77777777" w:rsidR="00A51C9C" w:rsidRDefault="00A51C9C" w:rsidP="00A51C9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4529178C" w14:textId="42236762" w:rsidR="00A51C9C" w:rsidRDefault="00A51C9C" w:rsidP="00A51C9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6" w:type="dxa"/>
          </w:tcPr>
          <w:p w14:paraId="54793458" w14:textId="77777777" w:rsidR="00A51C9C" w:rsidRDefault="00A51C9C" w:rsidP="00A51C9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48D9EFAE" w14:textId="6341F63D" w:rsidR="00A51C9C" w:rsidRPr="00894778" w:rsidRDefault="00A51C9C" w:rsidP="00A51C9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5" w:type="dxa"/>
            <w:vAlign w:val="center"/>
          </w:tcPr>
          <w:p w14:paraId="6BCCCCA3" w14:textId="77777777" w:rsidR="00A51C9C" w:rsidRPr="00894778" w:rsidRDefault="00A51C9C" w:rsidP="00A5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AD36EAB" w14:textId="7490619E" w:rsidR="00A51C9C" w:rsidRPr="00894778" w:rsidRDefault="00A51C9C" w:rsidP="00A51C9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51C9C" w:rsidRPr="00894778" w14:paraId="08134115" w14:textId="77777777" w:rsidTr="00A51C9C">
        <w:trPr>
          <w:tblHeader/>
        </w:trPr>
        <w:tc>
          <w:tcPr>
            <w:tcW w:w="3870" w:type="dxa"/>
          </w:tcPr>
          <w:p w14:paraId="0FAFD542" w14:textId="77777777" w:rsidR="00A51C9C" w:rsidRDefault="00A51C9C" w:rsidP="00A5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950018" w14:textId="66F05766" w:rsidR="00A51C9C" w:rsidRDefault="00A51C9C" w:rsidP="00A51C9C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  <w:r w:rsidRPr="007E089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874</w:t>
            </w:r>
          </w:p>
        </w:tc>
        <w:tc>
          <w:tcPr>
            <w:tcW w:w="256" w:type="dxa"/>
            <w:vAlign w:val="center"/>
          </w:tcPr>
          <w:p w14:paraId="5A317E9F" w14:textId="77777777" w:rsidR="00A51C9C" w:rsidRDefault="00A51C9C" w:rsidP="00A51C9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37D374CD" w14:textId="10ACABB8" w:rsidR="00A51C9C" w:rsidRPr="00894778" w:rsidRDefault="00A51C9C" w:rsidP="00A51C9C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  <w:r w:rsidRPr="007E089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266" w:type="dxa"/>
          </w:tcPr>
          <w:p w14:paraId="4634AA8C" w14:textId="77777777" w:rsidR="00A51C9C" w:rsidRDefault="00A51C9C" w:rsidP="00A51C9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6D7FA109" w14:textId="4B44786D" w:rsidR="00A51C9C" w:rsidRPr="00894778" w:rsidRDefault="00A51C9C" w:rsidP="00A51C9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5" w:type="dxa"/>
            <w:vAlign w:val="center"/>
          </w:tcPr>
          <w:p w14:paraId="5451D0DA" w14:textId="77777777" w:rsidR="00A51C9C" w:rsidRPr="00894778" w:rsidRDefault="00A51C9C" w:rsidP="00A5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61C61B54" w14:textId="1CCCCB7C" w:rsidR="00A51C9C" w:rsidRPr="00894778" w:rsidRDefault="00A51C9C" w:rsidP="00A51C9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51C9C" w:rsidRPr="00894778" w14:paraId="15A7AED4" w14:textId="77777777" w:rsidTr="00E87CD9">
        <w:trPr>
          <w:tblHeader/>
        </w:trPr>
        <w:tc>
          <w:tcPr>
            <w:tcW w:w="3870" w:type="dxa"/>
          </w:tcPr>
          <w:p w14:paraId="62142626" w14:textId="65B474C1" w:rsidR="00A51C9C" w:rsidRDefault="00A51C9C" w:rsidP="00A5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ส่วนแบ่งกำไรขาดทุนเบ็ดเสร็จอื่นของ</w:t>
            </w:r>
          </w:p>
          <w:p w14:paraId="6F782762" w14:textId="56FE62E1" w:rsidR="00A51C9C" w:rsidRPr="00894778" w:rsidRDefault="00A51C9C" w:rsidP="00A5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บริษัทร่วม</w:t>
            </w:r>
          </w:p>
        </w:tc>
        <w:tc>
          <w:tcPr>
            <w:tcW w:w="1170" w:type="dxa"/>
            <w:vAlign w:val="bottom"/>
          </w:tcPr>
          <w:p w14:paraId="6F8BBB42" w14:textId="4AB692FB" w:rsidR="00A51C9C" w:rsidRPr="00894778" w:rsidRDefault="00A51C9C" w:rsidP="00A51C9C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11,890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6" w:type="dxa"/>
            <w:vAlign w:val="center"/>
          </w:tcPr>
          <w:p w14:paraId="6B209D3A" w14:textId="77777777" w:rsidR="00A51C9C" w:rsidRDefault="00A51C9C" w:rsidP="00A51C9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vAlign w:val="bottom"/>
          </w:tcPr>
          <w:p w14:paraId="39F83A22" w14:textId="5C0A0B05" w:rsidR="00A51C9C" w:rsidRDefault="00A51C9C" w:rsidP="00A51C9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6" w:type="dxa"/>
          </w:tcPr>
          <w:p w14:paraId="508CD3EF" w14:textId="77777777" w:rsidR="00A51C9C" w:rsidRDefault="00A51C9C" w:rsidP="00A51C9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5E9BB91A" w14:textId="5B8B4020" w:rsidR="00A51C9C" w:rsidRPr="00894778" w:rsidRDefault="00A51C9C" w:rsidP="00A51C9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5" w:type="dxa"/>
            <w:vAlign w:val="center"/>
          </w:tcPr>
          <w:p w14:paraId="17190A77" w14:textId="77777777" w:rsidR="00A51C9C" w:rsidRPr="00894778" w:rsidRDefault="00A51C9C" w:rsidP="00A5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36B33FE9" w14:textId="0160AC74" w:rsidR="00A51C9C" w:rsidRPr="00894778" w:rsidRDefault="00A51C9C" w:rsidP="00A51C9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51C9C" w:rsidRPr="00894778" w14:paraId="72D5F0AA" w14:textId="77777777" w:rsidTr="00E87CD9">
        <w:trPr>
          <w:tblHeader/>
        </w:trPr>
        <w:tc>
          <w:tcPr>
            <w:tcW w:w="3870" w:type="dxa"/>
          </w:tcPr>
          <w:p w14:paraId="3360610B" w14:textId="77777777" w:rsidR="00A51C9C" w:rsidRPr="00894778" w:rsidRDefault="00A51C9C" w:rsidP="00A5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vAlign w:val="bottom"/>
          </w:tcPr>
          <w:p w14:paraId="1377B1C0" w14:textId="2CF89E09" w:rsidR="00A51C9C" w:rsidRPr="00894778" w:rsidRDefault="00A51C9C" w:rsidP="00A51C9C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7E0892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7E0892">
              <w:rPr>
                <w:rFonts w:ascii="Angsana New" w:hAnsi="Angsana New"/>
                <w:sz w:val="30"/>
                <w:szCs w:val="30"/>
              </w:rPr>
              <w:t>72,308</w:t>
            </w:r>
            <w:r w:rsidRPr="007E0892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6" w:type="dxa"/>
            <w:vAlign w:val="center"/>
          </w:tcPr>
          <w:p w14:paraId="5947A17C" w14:textId="77777777" w:rsidR="00A51C9C" w:rsidRDefault="00A51C9C" w:rsidP="00A51C9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4" w:type="dxa"/>
            <w:vAlign w:val="bottom"/>
          </w:tcPr>
          <w:p w14:paraId="4D4EF05F" w14:textId="4A47F9A5" w:rsidR="00A51C9C" w:rsidRPr="007E0892" w:rsidRDefault="00A51C9C" w:rsidP="00A51C9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6" w:type="dxa"/>
          </w:tcPr>
          <w:p w14:paraId="4D841BCF" w14:textId="77777777" w:rsidR="00A51C9C" w:rsidRDefault="00A51C9C" w:rsidP="00A51C9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71EAC28D" w14:textId="42B643AB" w:rsidR="00A51C9C" w:rsidRPr="00894778" w:rsidRDefault="00A51C9C" w:rsidP="00A51C9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5" w:type="dxa"/>
            <w:vAlign w:val="center"/>
          </w:tcPr>
          <w:p w14:paraId="56369714" w14:textId="77777777" w:rsidR="00A51C9C" w:rsidRPr="00894778" w:rsidRDefault="00A51C9C" w:rsidP="00A5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074EBDD9" w14:textId="77777777" w:rsidR="00A51C9C" w:rsidRPr="00894778" w:rsidRDefault="00A51C9C" w:rsidP="00A51C9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51C9C" w:rsidRPr="00894778" w14:paraId="21780A0A" w14:textId="77777777" w:rsidTr="00771577">
        <w:trPr>
          <w:tblHeader/>
        </w:trPr>
        <w:tc>
          <w:tcPr>
            <w:tcW w:w="3870" w:type="dxa"/>
          </w:tcPr>
          <w:p w14:paraId="5A43F187" w14:textId="633D6A26" w:rsidR="00A51C9C" w:rsidRDefault="00A51C9C" w:rsidP="00A5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B95B210" w14:textId="3815D505" w:rsidR="00A51C9C" w:rsidRPr="007E0892" w:rsidRDefault="00A51C9C" w:rsidP="00A51C9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6" w:type="dxa"/>
            <w:vAlign w:val="center"/>
          </w:tcPr>
          <w:p w14:paraId="38DD10D7" w14:textId="77777777" w:rsidR="00A51C9C" w:rsidRDefault="00A51C9C" w:rsidP="00A51C9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13DBD9DB" w14:textId="38B5CD77" w:rsidR="00A51C9C" w:rsidRPr="00894778" w:rsidRDefault="00A51C9C" w:rsidP="00A51C9C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771577">
              <w:rPr>
                <w:rFonts w:ascii="Angsana New" w:hAnsi="Angsana New"/>
                <w:sz w:val="30"/>
                <w:szCs w:val="30"/>
                <w:lang w:bidi="th-TH"/>
              </w:rPr>
              <w:t>122</w:t>
            </w:r>
            <w:r w:rsidRPr="00771577">
              <w:rPr>
                <w:rFonts w:ascii="Angsana New" w:hAnsi="Angsana New"/>
                <w:sz w:val="30"/>
                <w:szCs w:val="30"/>
              </w:rPr>
              <w:t>,500</w:t>
            </w:r>
          </w:p>
        </w:tc>
        <w:tc>
          <w:tcPr>
            <w:tcW w:w="266" w:type="dxa"/>
          </w:tcPr>
          <w:p w14:paraId="7441608D" w14:textId="77777777" w:rsidR="00A51C9C" w:rsidRDefault="00A51C9C" w:rsidP="00A51C9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0B21F1B2" w14:textId="17793E72" w:rsidR="00A51C9C" w:rsidRPr="00894778" w:rsidRDefault="00A51C9C" w:rsidP="00A51C9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5" w:type="dxa"/>
            <w:vAlign w:val="center"/>
          </w:tcPr>
          <w:p w14:paraId="3041DF81" w14:textId="77777777" w:rsidR="00A51C9C" w:rsidRPr="00894778" w:rsidRDefault="00A51C9C" w:rsidP="00A5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6A282749" w14:textId="0542049B" w:rsidR="00A51C9C" w:rsidRPr="00771577" w:rsidRDefault="00A51C9C" w:rsidP="00A51C9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71577">
              <w:rPr>
                <w:rFonts w:ascii="Angsana New" w:hAnsi="Angsana New"/>
                <w:sz w:val="30"/>
                <w:szCs w:val="30"/>
                <w:lang w:bidi="th-TH"/>
              </w:rPr>
              <w:t>122</w:t>
            </w:r>
            <w:r w:rsidRPr="00771577">
              <w:rPr>
                <w:rFonts w:ascii="Angsana New" w:hAnsi="Angsana New"/>
                <w:sz w:val="30"/>
                <w:szCs w:val="30"/>
              </w:rPr>
              <w:t>,500</w:t>
            </w:r>
          </w:p>
        </w:tc>
      </w:tr>
      <w:tr w:rsidR="00A51C9C" w:rsidRPr="00894778" w14:paraId="420FEFFE" w14:textId="77777777" w:rsidTr="00141286">
        <w:trPr>
          <w:tblHeader/>
        </w:trPr>
        <w:tc>
          <w:tcPr>
            <w:tcW w:w="3870" w:type="dxa"/>
          </w:tcPr>
          <w:p w14:paraId="147EAADD" w14:textId="1B2A26A3" w:rsidR="00A51C9C" w:rsidRPr="00894778" w:rsidRDefault="00A51C9C" w:rsidP="00A5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D9290" w14:textId="45D4194E" w:rsidR="00A51C9C" w:rsidRPr="007E0892" w:rsidRDefault="00A51C9C" w:rsidP="00A51C9C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892">
              <w:rPr>
                <w:rFonts w:ascii="Angsana New" w:hAnsi="Angsana New"/>
                <w:b/>
                <w:bCs/>
                <w:sz w:val="30"/>
                <w:szCs w:val="30"/>
              </w:rPr>
              <w:t>545,047</w:t>
            </w:r>
          </w:p>
        </w:tc>
        <w:tc>
          <w:tcPr>
            <w:tcW w:w="256" w:type="dxa"/>
            <w:vAlign w:val="center"/>
          </w:tcPr>
          <w:p w14:paraId="3DCB29D0" w14:textId="77777777" w:rsidR="00A51C9C" w:rsidRPr="007E0892" w:rsidRDefault="00A51C9C" w:rsidP="00A51C9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8ADA6E" w14:textId="3AA4D0CE" w:rsidR="00A51C9C" w:rsidRPr="007E0892" w:rsidRDefault="00A51C9C" w:rsidP="00A51C9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527</w:t>
            </w:r>
            <w:r w:rsidRPr="007E089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266" w:type="dxa"/>
          </w:tcPr>
          <w:p w14:paraId="0880F322" w14:textId="77777777" w:rsidR="00A51C9C" w:rsidRPr="007E0892" w:rsidRDefault="00A51C9C" w:rsidP="00A51C9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C7395" w14:textId="19F2E19A" w:rsidR="00A51C9C" w:rsidRPr="00894778" w:rsidRDefault="00A51C9C" w:rsidP="00A51C9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458</w:t>
            </w: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748</w:t>
            </w:r>
          </w:p>
        </w:tc>
        <w:tc>
          <w:tcPr>
            <w:tcW w:w="245" w:type="dxa"/>
            <w:vAlign w:val="center"/>
          </w:tcPr>
          <w:p w14:paraId="650AE9BA" w14:textId="77777777" w:rsidR="00A51C9C" w:rsidRPr="00894778" w:rsidRDefault="00A51C9C" w:rsidP="00A5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57329" w14:textId="77777777" w:rsidR="00A51C9C" w:rsidRPr="00894778" w:rsidRDefault="00A51C9C" w:rsidP="00A51C9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458</w:t>
            </w: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748</w:t>
            </w:r>
          </w:p>
        </w:tc>
      </w:tr>
    </w:tbl>
    <w:p w14:paraId="16064BA3" w14:textId="77777777" w:rsidR="00C00C32" w:rsidRDefault="00C00C32" w:rsidP="00E72053">
      <w:pPr>
        <w:pStyle w:val="block"/>
        <w:spacing w:after="0"/>
        <w:ind w:left="540"/>
        <w:jc w:val="thaiDistribute"/>
        <w:rPr>
          <w:rFonts w:ascii="Angsana New" w:hAnsi="Angsana New"/>
          <w:spacing w:val="6"/>
          <w:sz w:val="30"/>
          <w:szCs w:val="30"/>
          <w:lang w:val="en-US" w:bidi="th-TH"/>
        </w:rPr>
      </w:pPr>
    </w:p>
    <w:p w14:paraId="4DCFC70D" w14:textId="3B0189DE" w:rsidR="00684193" w:rsidRPr="00850E68" w:rsidRDefault="00684193" w:rsidP="00684193">
      <w:pPr>
        <w:pStyle w:val="block"/>
        <w:spacing w:after="0"/>
        <w:ind w:left="54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850E68"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 xml:space="preserve">เมื่อวันที่ </w:t>
      </w:r>
      <w:r w:rsidRPr="00850E68">
        <w:rPr>
          <w:rFonts w:ascii="Angsana New" w:hAnsi="Angsana New" w:hint="cs"/>
          <w:spacing w:val="6"/>
          <w:sz w:val="30"/>
          <w:szCs w:val="30"/>
          <w:lang w:val="en-US" w:bidi="th-TH"/>
        </w:rPr>
        <w:t xml:space="preserve">4 </w:t>
      </w:r>
      <w:r w:rsidRPr="00850E68"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 xml:space="preserve">พฤศจิกายน </w:t>
      </w:r>
      <w:r w:rsidRPr="00850E68">
        <w:rPr>
          <w:rFonts w:ascii="Angsana New" w:hAnsi="Angsana New" w:hint="cs"/>
          <w:spacing w:val="6"/>
          <w:sz w:val="30"/>
          <w:szCs w:val="30"/>
          <w:lang w:val="en-US" w:bidi="th-TH"/>
        </w:rPr>
        <w:t xml:space="preserve">2563 </w:t>
      </w:r>
      <w:r w:rsidRPr="00850E68"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>บริษัท เน็คซ์ แคปปิตอล จำกัด (มหาชน) (เดิมชื่อ “บริษัท เน็คซ์ แคปปิตอล จำกัด”) ซึ่งเป็น</w:t>
      </w:r>
      <w:r w:rsidRPr="00850E6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การร่วมค้าของกลุ่มบริษัทได้</w:t>
      </w:r>
      <w:r w:rsidR="00E72053" w:rsidRPr="00850E6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เสนอขายหลักทรัพย์ต่อประชาชนครั้งแรก</w:t>
      </w:r>
      <w:r w:rsidR="00E7205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</w:t>
      </w:r>
      <w:r w:rsidRPr="00850E6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เพิ่ม</w:t>
      </w:r>
      <w:r w:rsidR="00E7205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ทุนเป็น</w:t>
      </w:r>
      <w:r w:rsidRPr="00850E6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จำนวน </w:t>
      </w:r>
      <w:r w:rsidRPr="00850E68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150 </w:t>
      </w:r>
      <w:r w:rsidRPr="00850E6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ล้านบาท (</w:t>
      </w:r>
      <w:r w:rsidR="00E7205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หุ้นสามัญจำนวน </w:t>
      </w:r>
      <w:r w:rsidRPr="00850E68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300 </w:t>
      </w:r>
      <w:r w:rsidRPr="00850E6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ล้านหุ้น มูลค่าหุ้นละ </w:t>
      </w:r>
      <w:r w:rsidRPr="00850E68">
        <w:rPr>
          <w:rFonts w:ascii="Angsana New" w:hAnsi="Angsana New" w:hint="cs"/>
          <w:spacing w:val="-2"/>
          <w:sz w:val="30"/>
          <w:szCs w:val="30"/>
          <w:lang w:val="en-US" w:bidi="th-TH"/>
        </w:rPr>
        <w:t>0</w:t>
      </w:r>
      <w:r w:rsidRPr="00850E6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.</w:t>
      </w:r>
      <w:r w:rsidRPr="00850E68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5 </w:t>
      </w:r>
      <w:r w:rsidRPr="00850E6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บาท) การเพิ่มทุนดังกล่าวทำให้กลุ่มบริษัทมีส่วนได้เสียในบริษัทนี้ลดลงจากร้อยละ </w:t>
      </w:r>
      <w:r w:rsidRPr="00850E68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40 </w:t>
      </w:r>
      <w:r w:rsidRPr="00850E6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เป็นร้อยละ </w:t>
      </w:r>
      <w:r w:rsidRPr="00850E68">
        <w:rPr>
          <w:rFonts w:ascii="Angsana New" w:hAnsi="Angsana New" w:hint="cs"/>
          <w:spacing w:val="-2"/>
          <w:sz w:val="30"/>
          <w:szCs w:val="30"/>
          <w:lang w:val="en-US" w:bidi="th-TH"/>
        </w:rPr>
        <w:t>26</w:t>
      </w:r>
      <w:r w:rsidRPr="00850E6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.</w:t>
      </w:r>
      <w:r w:rsidRPr="00850E68">
        <w:rPr>
          <w:rFonts w:ascii="Angsana New" w:hAnsi="Angsana New" w:hint="cs"/>
          <w:spacing w:val="-2"/>
          <w:sz w:val="30"/>
          <w:szCs w:val="30"/>
          <w:lang w:val="en-US" w:bidi="th-TH"/>
        </w:rPr>
        <w:t>67</w:t>
      </w:r>
      <w:r w:rsidRPr="00850E68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E72053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="00873CFF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มีการเปลี่ยนแปลงประเภทของเงินลงทุนดังกล่าว จากเงินลงทุนในการร่วมค้าเป็นเงินลงทุนในบริษัทร่วม </w:t>
      </w:r>
      <w:r w:rsidRPr="00850E68">
        <w:rPr>
          <w:rFonts w:ascii="Angsana New" w:hAnsi="Angsana New" w:hint="cs"/>
          <w:sz w:val="30"/>
          <w:szCs w:val="30"/>
          <w:cs/>
          <w:lang w:val="en-US" w:bidi="th-TH"/>
        </w:rPr>
        <w:t xml:space="preserve">บริษัทดังกล่าวได้จดทะเบียนกับตลาดหลักทรัพย์แห่งประเทศไทยและเริ่มทำการซื้อขายหลักทรัพย์ของบริษัทครั้งแรกในวันที่ </w:t>
      </w:r>
      <w:r w:rsidRPr="00850E68">
        <w:rPr>
          <w:rFonts w:ascii="Angsana New" w:hAnsi="Angsana New" w:hint="cs"/>
          <w:sz w:val="30"/>
          <w:szCs w:val="30"/>
          <w:lang w:val="en-US" w:bidi="th-TH"/>
        </w:rPr>
        <w:t xml:space="preserve">9 </w:t>
      </w:r>
      <w:r w:rsidRPr="00850E68">
        <w:rPr>
          <w:rFonts w:ascii="Angsana New" w:hAnsi="Angsana New" w:hint="cs"/>
          <w:sz w:val="30"/>
          <w:szCs w:val="30"/>
          <w:cs/>
          <w:lang w:val="en-US" w:bidi="th-TH"/>
        </w:rPr>
        <w:t xml:space="preserve">พฤศจิกายน </w:t>
      </w:r>
      <w:r w:rsidRPr="00850E68">
        <w:rPr>
          <w:rFonts w:ascii="Angsana New" w:hAnsi="Angsana New" w:hint="cs"/>
          <w:sz w:val="30"/>
          <w:szCs w:val="30"/>
          <w:lang w:val="en-US" w:bidi="th-TH"/>
        </w:rPr>
        <w:t>2563</w:t>
      </w:r>
      <w:r w:rsidR="00E72053">
        <w:rPr>
          <w:rFonts w:ascii="Angsana New" w:hAnsi="Angsana New" w:hint="cs"/>
          <w:sz w:val="30"/>
          <w:szCs w:val="30"/>
          <w:cs/>
          <w:lang w:val="en-US" w:bidi="th-TH"/>
        </w:rPr>
        <w:t xml:space="preserve"> ซึ่งผลจากการ</w:t>
      </w:r>
      <w:r w:rsidR="005916C9">
        <w:rPr>
          <w:rFonts w:ascii="Angsana New" w:hAnsi="Angsana New" w:hint="cs"/>
          <w:sz w:val="30"/>
          <w:szCs w:val="30"/>
          <w:cs/>
          <w:lang w:val="en-US" w:bidi="th-TH"/>
        </w:rPr>
        <w:t>เปลี่ยนแปลง</w:t>
      </w:r>
      <w:r w:rsidR="00E72053">
        <w:rPr>
          <w:rFonts w:ascii="Angsana New" w:hAnsi="Angsana New" w:hint="cs"/>
          <w:sz w:val="30"/>
          <w:szCs w:val="30"/>
          <w:cs/>
          <w:lang w:val="en-US" w:bidi="th-TH"/>
        </w:rPr>
        <w:t>ส่วนได้เสียของบริษัทดังกล่าว</w:t>
      </w:r>
      <w:r w:rsidR="005916C9">
        <w:rPr>
          <w:rFonts w:ascii="Angsana New" w:hAnsi="Angsana New" w:hint="cs"/>
          <w:sz w:val="30"/>
          <w:szCs w:val="30"/>
          <w:cs/>
          <w:lang w:val="en-US" w:bidi="th-TH"/>
        </w:rPr>
        <w:t>ใน</w:t>
      </w:r>
      <w:r w:rsidR="005916C9" w:rsidRPr="005916C9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 xml:space="preserve">ระหว่างปี </w:t>
      </w:r>
      <w:r w:rsidR="005916C9" w:rsidRPr="005916C9">
        <w:rPr>
          <w:rFonts w:ascii="Angsana New" w:hAnsi="Angsana New"/>
          <w:spacing w:val="2"/>
          <w:sz w:val="30"/>
          <w:szCs w:val="30"/>
          <w:lang w:val="en-US" w:bidi="th-TH"/>
        </w:rPr>
        <w:t xml:space="preserve">2563 </w:t>
      </w:r>
      <w:r w:rsidR="00E72053" w:rsidRPr="005916C9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>ทำให้กลุ่มบริษัทรับรู้กำไรจากการ</w:t>
      </w:r>
      <w:r w:rsidR="005916C9" w:rsidRPr="005916C9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>เปลี่ยนแปลง</w:t>
      </w:r>
      <w:r w:rsidR="00E72053" w:rsidRPr="005916C9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 xml:space="preserve">ส่วนได้เสียในการร่วมค้าจำนวน </w:t>
      </w:r>
      <w:r w:rsidR="005916C9" w:rsidRPr="005916C9">
        <w:rPr>
          <w:rFonts w:ascii="Angsana New" w:hAnsi="Angsana New"/>
          <w:spacing w:val="2"/>
          <w:sz w:val="30"/>
          <w:szCs w:val="30"/>
          <w:lang w:val="en-US" w:bidi="th-TH"/>
        </w:rPr>
        <w:t>39</w:t>
      </w:r>
      <w:r w:rsidR="005916C9" w:rsidRPr="005916C9">
        <w:rPr>
          <w:rFonts w:ascii="Angsana New" w:hAnsi="Angsana New"/>
          <w:spacing w:val="2"/>
          <w:sz w:val="30"/>
          <w:szCs w:val="30"/>
          <w:cs/>
          <w:lang w:val="en-US" w:bidi="th-TH"/>
        </w:rPr>
        <w:t>.</w:t>
      </w:r>
      <w:r w:rsidR="005916C9" w:rsidRPr="005916C9">
        <w:rPr>
          <w:rFonts w:ascii="Angsana New" w:hAnsi="Angsana New"/>
          <w:spacing w:val="2"/>
          <w:sz w:val="30"/>
          <w:szCs w:val="30"/>
          <w:lang w:val="en-US" w:bidi="th-TH"/>
        </w:rPr>
        <w:t>7</w:t>
      </w:r>
      <w:r w:rsidR="00E72053" w:rsidRPr="005916C9">
        <w:rPr>
          <w:rFonts w:ascii="Angsana New" w:hAnsi="Angsana New"/>
          <w:spacing w:val="2"/>
          <w:sz w:val="30"/>
          <w:szCs w:val="30"/>
          <w:lang w:val="en-US" w:bidi="th-TH"/>
        </w:rPr>
        <w:t xml:space="preserve">2 </w:t>
      </w:r>
      <w:r w:rsidR="00E72053" w:rsidRPr="005916C9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>ล้านบาทในงบกำไรขาดทุนเบ็ดเสร็จรวม</w:t>
      </w:r>
    </w:p>
    <w:p w14:paraId="4B6A7322" w14:textId="77777777" w:rsidR="00684193" w:rsidRDefault="00684193" w:rsidP="000D4B45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3865F03E" w14:textId="04FF263C" w:rsidR="000D4B45" w:rsidRPr="00950A13" w:rsidRDefault="000D4B45" w:rsidP="000D4B45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950A1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การซื้อเงินลงทุน</w:t>
      </w:r>
    </w:p>
    <w:p w14:paraId="39BE5E2E" w14:textId="77777777" w:rsidR="000D4B45" w:rsidRPr="00950A13" w:rsidRDefault="000D4B45" w:rsidP="005F4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0907C7C" w14:textId="2D55CA1C" w:rsidR="00142931" w:rsidRPr="00950A13" w:rsidRDefault="00D850DD" w:rsidP="005F4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เมื่อวันที่</w:t>
      </w:r>
      <w:r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Pr="00950A13">
        <w:rPr>
          <w:rFonts w:ascii="Angsana New" w:hAnsi="Angsana New"/>
          <w:sz w:val="30"/>
          <w:szCs w:val="30"/>
        </w:rPr>
        <w:t xml:space="preserve">26 </w:t>
      </w:r>
      <w:r w:rsidRPr="00950A1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950A13">
        <w:rPr>
          <w:rFonts w:ascii="Angsana New" w:hAnsi="Angsana New"/>
          <w:sz w:val="30"/>
          <w:szCs w:val="30"/>
        </w:rPr>
        <w:t xml:space="preserve">2562 </w:t>
      </w:r>
      <w:r w:rsidRPr="00950A13">
        <w:rPr>
          <w:rFonts w:ascii="Angsana New" w:hAnsi="Angsana New" w:hint="cs"/>
          <w:sz w:val="30"/>
          <w:szCs w:val="30"/>
          <w:cs/>
        </w:rPr>
        <w:t>บริษัทไ</w:t>
      </w:r>
      <w:r w:rsidRPr="00950A13">
        <w:rPr>
          <w:rFonts w:ascii="Angsana New" w:hAnsi="Angsana New"/>
          <w:sz w:val="30"/>
          <w:szCs w:val="30"/>
          <w:cs/>
        </w:rPr>
        <w:t>ด้ลงทุนใน</w:t>
      </w:r>
      <w:r w:rsidR="005930FC" w:rsidRPr="00E779EC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 เน็คซ์ แคปปิตอล จำกัด (มหาชน) (เดิมชื่อ “บริษัท เน็คซ์ แคปปิตอล จำกัด”)</w:t>
      </w:r>
      <w:r w:rsidR="005930FC" w:rsidRPr="00E779EC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>ซึ่งเป็นการร่วมค้าของ</w:t>
      </w:r>
      <w:r w:rsidRPr="00950A1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50A13">
        <w:rPr>
          <w:rFonts w:ascii="Angsana New" w:hAnsi="Angsana New"/>
          <w:sz w:val="30"/>
          <w:szCs w:val="30"/>
          <w:cs/>
        </w:rPr>
        <w:t>เพิ่มอีกร้อยละ</w:t>
      </w:r>
      <w:r w:rsidRPr="00950A13">
        <w:rPr>
          <w:rFonts w:ascii="Angsana New" w:hAnsi="Angsana New"/>
          <w:sz w:val="30"/>
          <w:szCs w:val="30"/>
        </w:rPr>
        <w:t xml:space="preserve"> 12</w:t>
      </w:r>
      <w:r w:rsidRPr="00950A13">
        <w:rPr>
          <w:rFonts w:ascii="Angsana New" w:hAnsi="Angsana New"/>
          <w:sz w:val="30"/>
          <w:szCs w:val="30"/>
          <w:cs/>
        </w:rPr>
        <w:t>.</w:t>
      </w:r>
      <w:r w:rsidRPr="00950A13">
        <w:rPr>
          <w:rFonts w:ascii="Angsana New" w:hAnsi="Angsana New"/>
          <w:sz w:val="30"/>
          <w:szCs w:val="30"/>
        </w:rPr>
        <w:t>5</w:t>
      </w:r>
      <w:r w:rsidRPr="00950A13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 เป็นจำนวนเงิน </w:t>
      </w:r>
      <w:r w:rsidRPr="00950A13">
        <w:rPr>
          <w:rFonts w:ascii="Angsana New" w:hAnsi="Angsana New"/>
          <w:sz w:val="30"/>
          <w:szCs w:val="30"/>
        </w:rPr>
        <w:t>122</w:t>
      </w:r>
      <w:r w:rsidRPr="00950A13">
        <w:rPr>
          <w:rFonts w:ascii="Angsana New" w:hAnsi="Angsana New"/>
          <w:sz w:val="30"/>
          <w:szCs w:val="30"/>
          <w:cs/>
        </w:rPr>
        <w:t>.</w:t>
      </w:r>
      <w:r w:rsidRPr="00950A13">
        <w:rPr>
          <w:rFonts w:ascii="Angsana New" w:hAnsi="Angsana New"/>
          <w:sz w:val="30"/>
          <w:szCs w:val="30"/>
        </w:rPr>
        <w:t xml:space="preserve">5 </w:t>
      </w:r>
      <w:r w:rsidRPr="00950A13">
        <w:rPr>
          <w:rFonts w:ascii="Angsana New" w:hAnsi="Angsana New"/>
          <w:sz w:val="30"/>
          <w:szCs w:val="30"/>
          <w:cs/>
        </w:rPr>
        <w:t>ล้านบาท ทำให้</w:t>
      </w:r>
      <w:r w:rsidRPr="00950A1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50A13">
        <w:rPr>
          <w:rFonts w:ascii="Angsana New" w:hAnsi="Angsana New"/>
          <w:sz w:val="30"/>
          <w:szCs w:val="30"/>
          <w:cs/>
        </w:rPr>
        <w:t>มีส่วนได้เสียในการร่วมค้า</w:t>
      </w:r>
      <w:r w:rsidRPr="00950A13">
        <w:rPr>
          <w:rFonts w:ascii="Angsana New" w:hAnsi="Angsana New" w:hint="cs"/>
          <w:sz w:val="30"/>
          <w:szCs w:val="30"/>
          <w:cs/>
        </w:rPr>
        <w:t>นี้</w:t>
      </w:r>
      <w:r w:rsidRPr="00950A13">
        <w:rPr>
          <w:rFonts w:ascii="Angsana New" w:hAnsi="Angsana New"/>
          <w:sz w:val="30"/>
          <w:szCs w:val="30"/>
          <w:cs/>
        </w:rPr>
        <w:t>เป็นร้อยล</w:t>
      </w:r>
      <w:r w:rsidRPr="00950A13">
        <w:rPr>
          <w:rFonts w:ascii="Angsana New" w:hAnsi="Angsana New" w:hint="cs"/>
          <w:sz w:val="30"/>
          <w:szCs w:val="30"/>
          <w:cs/>
        </w:rPr>
        <w:t xml:space="preserve">ะ </w:t>
      </w:r>
      <w:r w:rsidR="003B3B79" w:rsidRPr="00950A13">
        <w:rPr>
          <w:rFonts w:ascii="Angsana New" w:hAnsi="Angsana New"/>
          <w:sz w:val="30"/>
          <w:szCs w:val="30"/>
        </w:rPr>
        <w:t>40</w:t>
      </w:r>
    </w:p>
    <w:p w14:paraId="1C5F0ACB" w14:textId="77777777" w:rsidR="00B44339" w:rsidRDefault="00B44339" w:rsidP="00142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516269C" w14:textId="364A9302" w:rsidR="00142931" w:rsidRDefault="00142931" w:rsidP="00142931">
      <w:pPr>
        <w:tabs>
          <w:tab w:val="clear" w:pos="454"/>
          <w:tab w:val="clear" w:pos="680"/>
          <w:tab w:val="clear" w:pos="907"/>
        </w:tabs>
        <w:ind w:left="540" w:right="-27"/>
        <w:jc w:val="thaiDistribute"/>
        <w:rPr>
          <w:lang w:eastAsia="x-none"/>
        </w:rPr>
      </w:pPr>
      <w:r>
        <w:rPr>
          <w:cs/>
          <w:lang w:eastAsia="x-none"/>
        </w:rPr>
        <w:br w:type="page"/>
      </w:r>
    </w:p>
    <w:p w14:paraId="2F16CEF7" w14:textId="12C05151" w:rsidR="00B3090D" w:rsidRPr="00A56321" w:rsidRDefault="0004178A" w:rsidP="0004178A">
      <w:pPr>
        <w:pStyle w:val="block"/>
        <w:spacing w:after="0" w:line="240" w:lineRule="atLeast"/>
        <w:ind w:left="0" w:right="-45" w:firstLine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950A13">
        <w:rPr>
          <w:rFonts w:ascii="Angsana New" w:hAnsi="Angsana New"/>
          <w:i/>
          <w:iCs/>
          <w:sz w:val="30"/>
          <w:szCs w:val="30"/>
          <w:cs/>
          <w:lang w:bidi="th-TH"/>
        </w:rPr>
        <w:lastRenderedPageBreak/>
        <w:t>บริษัทร่วมและการร่วมค้า</w:t>
      </w:r>
    </w:p>
    <w:p w14:paraId="76FC561B" w14:textId="77777777" w:rsidR="0004178A" w:rsidRPr="00950A13" w:rsidRDefault="0004178A" w:rsidP="0004178A">
      <w:pPr>
        <w:pStyle w:val="block"/>
        <w:spacing w:after="0" w:line="240" w:lineRule="atLeast"/>
        <w:ind w:left="0" w:right="-45" w:firstLine="540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5FE4298F" w14:textId="1FCD7F34" w:rsidR="00B3090D" w:rsidRPr="001F74FB" w:rsidRDefault="0004178A" w:rsidP="001F74FB">
      <w:pPr>
        <w:pStyle w:val="block"/>
        <w:tabs>
          <w:tab w:val="left" w:pos="9720"/>
        </w:tabs>
        <w:spacing w:after="0" w:line="240" w:lineRule="atLeast"/>
        <w:ind w:left="540" w:right="18"/>
        <w:jc w:val="thaiDistribute"/>
        <w:rPr>
          <w:rFonts w:ascii="Angsana New" w:hAnsi="Angsana New"/>
          <w:spacing w:val="2"/>
          <w:sz w:val="30"/>
          <w:szCs w:val="30"/>
          <w:lang w:val="en-US" w:bidi="th-TH"/>
        </w:rPr>
      </w:pPr>
      <w:r w:rsidRPr="001F74FB">
        <w:rPr>
          <w:rFonts w:ascii="Angsana New" w:hAnsi="Angsana New"/>
          <w:spacing w:val="2"/>
          <w:sz w:val="30"/>
          <w:szCs w:val="30"/>
          <w:cs/>
          <w:lang w:val="en-US" w:bidi="th-TH"/>
        </w:rPr>
        <w:t>ตารางต่อไปนี้สรุปข้อมูลทางการเงินของบริษัทร่วมและการร่วมค้าที่รวมอยู่ในงบการเงินของบริษัทร่วมและ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2995A5F0" w14:textId="77777777" w:rsidR="0004178A" w:rsidRPr="00950A13" w:rsidRDefault="0004178A" w:rsidP="00B3090D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24"/>
          <w:szCs w:val="24"/>
          <w:lang w:bidi="th-TH"/>
        </w:rPr>
      </w:pPr>
    </w:p>
    <w:tbl>
      <w:tblPr>
        <w:tblW w:w="9630" w:type="dxa"/>
        <w:jc w:val="center"/>
        <w:tblLayout w:type="fixed"/>
        <w:tblLook w:val="04A0" w:firstRow="1" w:lastRow="0" w:firstColumn="1" w:lastColumn="0" w:noHBand="0" w:noVBand="1"/>
      </w:tblPr>
      <w:tblGrid>
        <w:gridCol w:w="3960"/>
        <w:gridCol w:w="1298"/>
        <w:gridCol w:w="260"/>
        <w:gridCol w:w="1180"/>
        <w:gridCol w:w="236"/>
        <w:gridCol w:w="1204"/>
        <w:gridCol w:w="236"/>
        <w:gridCol w:w="1256"/>
      </w:tblGrid>
      <w:tr w:rsidR="00B3090D" w:rsidRPr="00950A13" w14:paraId="38032B10" w14:textId="77777777" w:rsidTr="00E60A3D">
        <w:trPr>
          <w:tblHeader/>
          <w:jc w:val="center"/>
        </w:trPr>
        <w:tc>
          <w:tcPr>
            <w:tcW w:w="3960" w:type="dxa"/>
            <w:shd w:val="clear" w:color="auto" w:fill="auto"/>
          </w:tcPr>
          <w:p w14:paraId="4F1B48F6" w14:textId="77777777" w:rsidR="00B3090D" w:rsidRPr="00950A13" w:rsidRDefault="00B3090D" w:rsidP="00A41A3F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38" w:type="dxa"/>
            <w:gridSpan w:val="3"/>
          </w:tcPr>
          <w:p w14:paraId="09D94EB8" w14:textId="77777777" w:rsidR="005C5A04" w:rsidRPr="00950A13" w:rsidRDefault="005C5A04" w:rsidP="005C5A04">
            <w:pPr>
              <w:ind w:left="1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50A13">
              <w:rPr>
                <w:rFonts w:ascii="Angsana New" w:hAnsi="Angsana New"/>
                <w:sz w:val="29"/>
                <w:szCs w:val="29"/>
                <w:cs/>
              </w:rPr>
              <w:t>บริษัท เน็คซ์ แคปปิตอล</w:t>
            </w:r>
          </w:p>
          <w:p w14:paraId="70AD986C" w14:textId="77777777" w:rsidR="005C5A04" w:rsidRPr="00950A13" w:rsidRDefault="005C5A04" w:rsidP="005C5A04">
            <w:pPr>
              <w:tabs>
                <w:tab w:val="clear" w:pos="227"/>
                <w:tab w:val="left" w:pos="278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50A13">
              <w:rPr>
                <w:rFonts w:ascii="Angsana New" w:hAnsi="Angsana New"/>
                <w:sz w:val="29"/>
                <w:szCs w:val="29"/>
                <w:cs/>
              </w:rPr>
              <w:t>จำกัด (มหาชน)</w:t>
            </w:r>
          </w:p>
          <w:p w14:paraId="5746B7C9" w14:textId="576E92F5" w:rsidR="00B3090D" w:rsidRPr="00950A13" w:rsidRDefault="005C5A04" w:rsidP="005C5A04">
            <w:pPr>
              <w:tabs>
                <w:tab w:val="clear" w:pos="227"/>
                <w:tab w:val="clear" w:pos="1871"/>
                <w:tab w:val="left" w:pos="162"/>
                <w:tab w:val="left" w:pos="2142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50A13">
              <w:rPr>
                <w:rFonts w:ascii="Angsana New" w:hAnsi="Angsana New"/>
                <w:sz w:val="29"/>
                <w:szCs w:val="29"/>
                <w:cs/>
              </w:rPr>
              <w:t>(เดิมชื่อ “บริษัท เน็คซ์ แคปปิตอล</w:t>
            </w:r>
            <w:r w:rsidRPr="00950A13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950A13">
              <w:rPr>
                <w:rFonts w:ascii="Angsana New" w:hAnsi="Angsana New"/>
                <w:sz w:val="29"/>
                <w:szCs w:val="29"/>
                <w:cs/>
              </w:rPr>
              <w:t>จำกัด”)</w:t>
            </w:r>
          </w:p>
        </w:tc>
        <w:tc>
          <w:tcPr>
            <w:tcW w:w="236" w:type="dxa"/>
            <w:shd w:val="clear" w:color="auto" w:fill="auto"/>
          </w:tcPr>
          <w:p w14:paraId="4F05785B" w14:textId="77777777" w:rsidR="00B3090D" w:rsidRPr="00950A13" w:rsidRDefault="00B3090D" w:rsidP="00A41A3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696" w:type="dxa"/>
            <w:gridSpan w:val="3"/>
            <w:shd w:val="clear" w:color="auto" w:fill="auto"/>
            <w:vAlign w:val="bottom"/>
          </w:tcPr>
          <w:p w14:paraId="1FE708D6" w14:textId="77777777" w:rsidR="00B3090D" w:rsidRPr="00950A13" w:rsidRDefault="00B3090D" w:rsidP="00A41A3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 xml:space="preserve">บริษัท พี ที </w:t>
            </w:r>
            <w:r w:rsidRPr="00950A13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br/>
              <w:t xml:space="preserve">ออโตเมชั่น </w:t>
            </w:r>
          </w:p>
          <w:p w14:paraId="7D4AC20B" w14:textId="77777777" w:rsidR="00B3090D" w:rsidRPr="00950A13" w:rsidRDefault="00B3090D" w:rsidP="00A41A3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(ไทยแลนด์) จำกัด</w:t>
            </w:r>
          </w:p>
        </w:tc>
      </w:tr>
      <w:tr w:rsidR="00B3090D" w:rsidRPr="00950A13" w14:paraId="0BDCA6D3" w14:textId="77777777" w:rsidTr="006F6821">
        <w:trPr>
          <w:tblHeader/>
          <w:jc w:val="center"/>
        </w:trPr>
        <w:tc>
          <w:tcPr>
            <w:tcW w:w="3960" w:type="dxa"/>
            <w:shd w:val="clear" w:color="auto" w:fill="auto"/>
          </w:tcPr>
          <w:p w14:paraId="6C97E372" w14:textId="77777777" w:rsidR="00B3090D" w:rsidRPr="00950A13" w:rsidRDefault="00B3090D" w:rsidP="00A41A3F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 w:cs="Cordi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298" w:type="dxa"/>
          </w:tcPr>
          <w:p w14:paraId="19FD7611" w14:textId="1F586975" w:rsidR="00B3090D" w:rsidRPr="00950A13" w:rsidRDefault="004B5E40" w:rsidP="00A41A3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60" w:type="dxa"/>
          </w:tcPr>
          <w:p w14:paraId="2BA72226" w14:textId="77777777" w:rsidR="00B3090D" w:rsidRPr="00950A13" w:rsidRDefault="00B3090D" w:rsidP="00A41A3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45D5D995" w14:textId="3E8D9A42" w:rsidR="00B3090D" w:rsidRPr="00950A13" w:rsidRDefault="004B5E40" w:rsidP="00A41A3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3808F16F" w14:textId="77777777" w:rsidR="00B3090D" w:rsidRPr="00950A13" w:rsidRDefault="00B3090D" w:rsidP="00A41A3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4A231407" w14:textId="6C978CA0" w:rsidR="00B3090D" w:rsidRPr="00950A13" w:rsidRDefault="004B5E40" w:rsidP="00A41A3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3EC42F2E" w14:textId="77777777" w:rsidR="00B3090D" w:rsidRPr="00950A13" w:rsidRDefault="00B3090D" w:rsidP="00A41A3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</w:tcPr>
          <w:p w14:paraId="0752BB00" w14:textId="78EF4781" w:rsidR="00B3090D" w:rsidRPr="00950A13" w:rsidRDefault="004B5E40" w:rsidP="00A41A3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B3090D" w:rsidRPr="00950A13" w14:paraId="5243E3BE" w14:textId="77777777" w:rsidTr="006F6821">
        <w:trPr>
          <w:tblHeader/>
          <w:jc w:val="center"/>
        </w:trPr>
        <w:tc>
          <w:tcPr>
            <w:tcW w:w="3960" w:type="dxa"/>
            <w:shd w:val="clear" w:color="auto" w:fill="auto"/>
          </w:tcPr>
          <w:p w14:paraId="2AF8AC7E" w14:textId="77777777" w:rsidR="00B3090D" w:rsidRPr="00950A13" w:rsidRDefault="00B3090D" w:rsidP="00F06C7B">
            <w:pPr>
              <w:pStyle w:val="block"/>
              <w:spacing w:after="0"/>
              <w:ind w:left="342" w:hanging="342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20FE2E53" w14:textId="77777777" w:rsidR="00B3090D" w:rsidRPr="00950A13" w:rsidRDefault="00B3090D" w:rsidP="00A41A3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50A13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B5E40" w:rsidRPr="00950A13" w14:paraId="770B0477" w14:textId="77777777" w:rsidTr="00564E55">
        <w:trPr>
          <w:trHeight w:val="422"/>
          <w:jc w:val="center"/>
        </w:trPr>
        <w:tc>
          <w:tcPr>
            <w:tcW w:w="3960" w:type="dxa"/>
            <w:shd w:val="clear" w:color="auto" w:fill="auto"/>
          </w:tcPr>
          <w:p w14:paraId="1184D5B4" w14:textId="77777777" w:rsidR="004B5E40" w:rsidRPr="00950A13" w:rsidRDefault="004B5E40" w:rsidP="004B5E40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298" w:type="dxa"/>
            <w:shd w:val="clear" w:color="auto" w:fill="auto"/>
          </w:tcPr>
          <w:p w14:paraId="30072086" w14:textId="77AF4C80" w:rsidR="004B5E40" w:rsidRPr="00950A13" w:rsidRDefault="006E09B8" w:rsidP="004B5E4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</w:rPr>
              <w:t>1,053,896</w:t>
            </w:r>
          </w:p>
        </w:tc>
        <w:tc>
          <w:tcPr>
            <w:tcW w:w="260" w:type="dxa"/>
            <w:shd w:val="clear" w:color="auto" w:fill="auto"/>
          </w:tcPr>
          <w:p w14:paraId="1C778F1F" w14:textId="77777777" w:rsidR="004B5E40" w:rsidRPr="00950A13" w:rsidRDefault="004B5E40" w:rsidP="004B5E4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1BA54F4" w14:textId="687F1171" w:rsidR="004B5E40" w:rsidRPr="00950A13" w:rsidRDefault="004B5E40" w:rsidP="004B5E4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</w:rPr>
              <w:t>1,051,888</w:t>
            </w:r>
          </w:p>
        </w:tc>
        <w:tc>
          <w:tcPr>
            <w:tcW w:w="236" w:type="dxa"/>
            <w:shd w:val="clear" w:color="auto" w:fill="auto"/>
          </w:tcPr>
          <w:p w14:paraId="5459F36D" w14:textId="77777777" w:rsidR="004B5E40" w:rsidRPr="00950A13" w:rsidRDefault="004B5E40" w:rsidP="004B5E4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9DC6DD3" w14:textId="080F0DC2" w:rsidR="004B5E40" w:rsidRPr="00950A13" w:rsidRDefault="00D84266" w:rsidP="004B5E4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60,355</w:t>
            </w:r>
          </w:p>
        </w:tc>
        <w:tc>
          <w:tcPr>
            <w:tcW w:w="236" w:type="dxa"/>
          </w:tcPr>
          <w:p w14:paraId="386DE73C" w14:textId="77777777" w:rsidR="004B5E40" w:rsidRPr="00950A13" w:rsidRDefault="004B5E40" w:rsidP="004B5E4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6B4CA962" w14:textId="4DF0AF2D" w:rsidR="004B5E40" w:rsidRPr="00950A13" w:rsidRDefault="004B5E40" w:rsidP="004B5E4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</w:rPr>
              <w:t>69,287</w:t>
            </w:r>
          </w:p>
        </w:tc>
      </w:tr>
      <w:tr w:rsidR="004B5E40" w:rsidRPr="00950A13" w14:paraId="721DD447" w14:textId="77777777" w:rsidTr="00564E55">
        <w:trPr>
          <w:jc w:val="center"/>
        </w:trPr>
        <w:tc>
          <w:tcPr>
            <w:tcW w:w="3960" w:type="dxa"/>
            <w:shd w:val="clear" w:color="auto" w:fill="auto"/>
          </w:tcPr>
          <w:p w14:paraId="7CB750C6" w14:textId="77777777" w:rsidR="004B5E40" w:rsidRPr="00950A13" w:rsidRDefault="004B5E40" w:rsidP="004B5E40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298" w:type="dxa"/>
            <w:shd w:val="clear" w:color="auto" w:fill="auto"/>
          </w:tcPr>
          <w:p w14:paraId="1FA2AC66" w14:textId="1AC26A00" w:rsidR="004B5E40" w:rsidRPr="00950A13" w:rsidRDefault="00564E55" w:rsidP="004B5E4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201</w:t>
            </w:r>
            <w:r w:rsidR="00D84266">
              <w:rPr>
                <w:rFonts w:ascii="Angsana New" w:eastAsia="Calibri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772</w:t>
            </w:r>
          </w:p>
        </w:tc>
        <w:tc>
          <w:tcPr>
            <w:tcW w:w="260" w:type="dxa"/>
            <w:shd w:val="clear" w:color="auto" w:fill="auto"/>
          </w:tcPr>
          <w:p w14:paraId="3EBC9142" w14:textId="77777777" w:rsidR="004B5E40" w:rsidRPr="00950A13" w:rsidRDefault="004B5E40" w:rsidP="004B5E4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31D6066" w14:textId="6E0A1A94" w:rsidR="004B5E40" w:rsidRPr="00950A13" w:rsidRDefault="004B5E40" w:rsidP="004B5E4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lang w:bidi="th-TH"/>
              </w:rPr>
              <w:t>87,610</w:t>
            </w:r>
          </w:p>
        </w:tc>
        <w:tc>
          <w:tcPr>
            <w:tcW w:w="236" w:type="dxa"/>
            <w:shd w:val="clear" w:color="auto" w:fill="auto"/>
          </w:tcPr>
          <w:p w14:paraId="79081792" w14:textId="77777777" w:rsidR="004B5E40" w:rsidRPr="00950A13" w:rsidRDefault="004B5E40" w:rsidP="004B5E4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67D392B" w14:textId="06B0A6C0" w:rsidR="004B5E40" w:rsidRPr="00950A13" w:rsidRDefault="00D84266" w:rsidP="004B5E4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6,444</w:t>
            </w:r>
          </w:p>
        </w:tc>
        <w:tc>
          <w:tcPr>
            <w:tcW w:w="236" w:type="dxa"/>
          </w:tcPr>
          <w:p w14:paraId="4D070DA6" w14:textId="77777777" w:rsidR="004B5E40" w:rsidRPr="00950A13" w:rsidRDefault="004B5E40" w:rsidP="004B5E4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22A369C8" w14:textId="4CACB098" w:rsidR="004B5E40" w:rsidRPr="00950A13" w:rsidRDefault="004B5E40" w:rsidP="004B5E4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</w:rPr>
              <w:t>7,420</w:t>
            </w:r>
          </w:p>
        </w:tc>
      </w:tr>
      <w:tr w:rsidR="00345DAA" w:rsidRPr="00950A13" w14:paraId="3FEBF727" w14:textId="77777777" w:rsidTr="00564E55">
        <w:trPr>
          <w:jc w:val="center"/>
        </w:trPr>
        <w:tc>
          <w:tcPr>
            <w:tcW w:w="3960" w:type="dxa"/>
            <w:shd w:val="clear" w:color="auto" w:fill="auto"/>
          </w:tcPr>
          <w:p w14:paraId="5E6ABBF7" w14:textId="0A4F716F" w:rsidR="00345DAA" w:rsidRPr="00950A13" w:rsidRDefault="00345DAA" w:rsidP="00345DAA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64E55">
              <w:rPr>
                <w:rFonts w:ascii="Angsana New" w:eastAsia="Calibri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3FB9D4A9" w14:textId="2A29E427" w:rsidR="00345DAA" w:rsidRDefault="00345DAA" w:rsidP="00345DA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22,494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572040BE" w14:textId="77777777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B60A1B4" w14:textId="415C846E" w:rsidR="00345DAA" w:rsidRPr="00950A13" w:rsidRDefault="00345DAA" w:rsidP="00345DAA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28205A" w14:textId="77777777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F6DEBBF" w14:textId="0A929046" w:rsidR="00345DAA" w:rsidRDefault="00345DAA" w:rsidP="00345DA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6F9CA10" w14:textId="77777777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67C9B32F" w14:textId="1D408B9B" w:rsidR="00345DAA" w:rsidRPr="00950A13" w:rsidRDefault="00345DAA" w:rsidP="00345DAA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45DAA" w:rsidRPr="00950A13" w14:paraId="5FF6CE45" w14:textId="77777777" w:rsidTr="006F6821">
        <w:trPr>
          <w:jc w:val="center"/>
        </w:trPr>
        <w:tc>
          <w:tcPr>
            <w:tcW w:w="3960" w:type="dxa"/>
            <w:shd w:val="clear" w:color="auto" w:fill="auto"/>
          </w:tcPr>
          <w:p w14:paraId="7D659197" w14:textId="77777777" w:rsidR="00345DAA" w:rsidRPr="00950A13" w:rsidRDefault="00345DAA" w:rsidP="00345DAA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กำไรขาดทุนเบ็ดเสร็จรวม (ร้อยละ </w:t>
            </w:r>
            <w:r w:rsidRPr="00950A13">
              <w:rPr>
                <w:rFonts w:ascii="Angsana New" w:eastAsia="Calibri" w:hAnsi="Angsana New"/>
                <w:sz w:val="30"/>
                <w:szCs w:val="30"/>
              </w:rPr>
              <w:t>100</w:t>
            </w:r>
            <w:r w:rsidRPr="00950A13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F39FA" w14:textId="7E1D5FE4" w:rsidR="00345DAA" w:rsidRPr="00950A13" w:rsidRDefault="00345DAA" w:rsidP="00345DA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179,278</w:t>
            </w:r>
          </w:p>
        </w:tc>
        <w:tc>
          <w:tcPr>
            <w:tcW w:w="260" w:type="dxa"/>
            <w:shd w:val="clear" w:color="auto" w:fill="auto"/>
          </w:tcPr>
          <w:p w14:paraId="5DB009DB" w14:textId="77777777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6EED3" w14:textId="70B0BFDF" w:rsidR="00345DAA" w:rsidRPr="00950A13" w:rsidRDefault="00345DAA" w:rsidP="00345DAA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lang w:bidi="th-TH"/>
              </w:rPr>
              <w:t>87,610</w:t>
            </w:r>
          </w:p>
        </w:tc>
        <w:tc>
          <w:tcPr>
            <w:tcW w:w="236" w:type="dxa"/>
            <w:shd w:val="clear" w:color="auto" w:fill="auto"/>
          </w:tcPr>
          <w:p w14:paraId="7EB4ED70" w14:textId="77777777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5EB41" w14:textId="3FE58D18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6,444</w:t>
            </w:r>
          </w:p>
        </w:tc>
        <w:tc>
          <w:tcPr>
            <w:tcW w:w="236" w:type="dxa"/>
          </w:tcPr>
          <w:p w14:paraId="441F0956" w14:textId="77777777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14:paraId="75B5F14B" w14:textId="42897CD4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</w:rPr>
              <w:t>7,420</w:t>
            </w:r>
          </w:p>
        </w:tc>
      </w:tr>
      <w:tr w:rsidR="00345DAA" w:rsidRPr="00950A13" w14:paraId="53D78799" w14:textId="77777777" w:rsidTr="00345DAA">
        <w:trPr>
          <w:trHeight w:val="77"/>
          <w:jc w:val="center"/>
        </w:trPr>
        <w:tc>
          <w:tcPr>
            <w:tcW w:w="3960" w:type="dxa"/>
            <w:shd w:val="clear" w:color="auto" w:fill="auto"/>
          </w:tcPr>
          <w:p w14:paraId="5E725C4A" w14:textId="77777777" w:rsidR="00345DAA" w:rsidRPr="00950A13" w:rsidRDefault="00345DAA" w:rsidP="00345DAA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</w:p>
          <w:p w14:paraId="644B615E" w14:textId="77777777" w:rsidR="00345DAA" w:rsidRPr="00950A13" w:rsidRDefault="00345DAA" w:rsidP="00345DAA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950A13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ส่วนที่เป็นของกลุ่มบริษัท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11D92E3E" w14:textId="77777777" w:rsidR="00345DAA" w:rsidRDefault="00345DAA" w:rsidP="00345DA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  <w:p w14:paraId="3AE32EDC" w14:textId="271BA2BB" w:rsidR="00345DAA" w:rsidRPr="00950A13" w:rsidRDefault="009F34EA" w:rsidP="00345DA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64</w:t>
            </w:r>
            <w:r w:rsidR="00345DAA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5</w:t>
            </w:r>
            <w:r w:rsidR="004843DC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0" w:type="dxa"/>
            <w:shd w:val="clear" w:color="auto" w:fill="auto"/>
          </w:tcPr>
          <w:p w14:paraId="3889945A" w14:textId="77777777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3E3357AB" w14:textId="77777777" w:rsidR="00345DAA" w:rsidRPr="00950A13" w:rsidRDefault="00345DAA" w:rsidP="00345DA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  <w:p w14:paraId="3ABD999D" w14:textId="52B700BB" w:rsidR="00345DAA" w:rsidRPr="00950A13" w:rsidRDefault="00345DAA" w:rsidP="00345DAA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35,044</w:t>
            </w:r>
          </w:p>
        </w:tc>
        <w:tc>
          <w:tcPr>
            <w:tcW w:w="236" w:type="dxa"/>
            <w:shd w:val="clear" w:color="auto" w:fill="auto"/>
          </w:tcPr>
          <w:p w14:paraId="16BADC7A" w14:textId="77777777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3A8A0588" w14:textId="77777777" w:rsidR="00345DAA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  <w:p w14:paraId="19A8EFE4" w14:textId="7FE1771E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3,222</w:t>
            </w:r>
          </w:p>
        </w:tc>
        <w:tc>
          <w:tcPr>
            <w:tcW w:w="236" w:type="dxa"/>
          </w:tcPr>
          <w:p w14:paraId="0107C0D1" w14:textId="77777777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122575BB" w14:textId="77777777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  <w:p w14:paraId="4CE6F87C" w14:textId="42224E91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3,710</w:t>
            </w:r>
          </w:p>
        </w:tc>
      </w:tr>
      <w:tr w:rsidR="00345DAA" w:rsidRPr="00950A13" w14:paraId="384982EF" w14:textId="77777777" w:rsidTr="00E60A3D">
        <w:trPr>
          <w:trHeight w:hRule="exact" w:val="288"/>
          <w:jc w:val="center"/>
        </w:trPr>
        <w:tc>
          <w:tcPr>
            <w:tcW w:w="3960" w:type="dxa"/>
            <w:shd w:val="clear" w:color="auto" w:fill="auto"/>
          </w:tcPr>
          <w:p w14:paraId="0E79D2F3" w14:textId="77777777" w:rsidR="00345DAA" w:rsidRPr="00950A13" w:rsidRDefault="00345DAA" w:rsidP="00345DAA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729E6A00" w14:textId="77777777" w:rsidR="00345DAA" w:rsidRPr="00950A13" w:rsidRDefault="00345DAA" w:rsidP="00345DA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425564E8" w14:textId="77777777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14:paraId="610CE921" w14:textId="77777777" w:rsidR="00345DAA" w:rsidRPr="00950A13" w:rsidRDefault="00345DAA" w:rsidP="00345DAA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587074" w14:textId="77777777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26DEE756" w14:textId="77777777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5D95DF" w14:textId="77777777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314B7EBA" w14:textId="77777777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345DAA" w:rsidRPr="00950A13" w14:paraId="4E6D549C" w14:textId="77777777" w:rsidTr="006F6821">
        <w:trPr>
          <w:jc w:val="center"/>
        </w:trPr>
        <w:tc>
          <w:tcPr>
            <w:tcW w:w="3960" w:type="dxa"/>
            <w:shd w:val="clear" w:color="auto" w:fill="auto"/>
          </w:tcPr>
          <w:p w14:paraId="7730CABC" w14:textId="77777777" w:rsidR="00345DAA" w:rsidRPr="00950A13" w:rsidRDefault="00345DAA" w:rsidP="00345DAA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298" w:type="dxa"/>
            <w:shd w:val="clear" w:color="auto" w:fill="auto"/>
          </w:tcPr>
          <w:p w14:paraId="25DE8C2E" w14:textId="71D5E879" w:rsidR="00345DAA" w:rsidRPr="00950A13" w:rsidRDefault="004843DC" w:rsidP="00345DA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</w:t>
            </w:r>
            <w:r w:rsidR="00345DAA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587</w:t>
            </w:r>
            <w:r w:rsidR="00345DAA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198</w:t>
            </w:r>
          </w:p>
        </w:tc>
        <w:tc>
          <w:tcPr>
            <w:tcW w:w="260" w:type="dxa"/>
            <w:shd w:val="clear" w:color="auto" w:fill="auto"/>
          </w:tcPr>
          <w:p w14:paraId="65B47A2E" w14:textId="77777777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0" w:type="dxa"/>
            <w:shd w:val="clear" w:color="auto" w:fill="auto"/>
          </w:tcPr>
          <w:p w14:paraId="57C01CC3" w14:textId="1553F18C" w:rsidR="00345DAA" w:rsidRPr="00950A13" w:rsidRDefault="00345DAA" w:rsidP="00345DAA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1,989,710</w:t>
            </w:r>
          </w:p>
        </w:tc>
        <w:tc>
          <w:tcPr>
            <w:tcW w:w="236" w:type="dxa"/>
            <w:shd w:val="clear" w:color="auto" w:fill="auto"/>
          </w:tcPr>
          <w:p w14:paraId="001C4DD2" w14:textId="77777777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8E210C2" w14:textId="479F5015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27,222</w:t>
            </w:r>
          </w:p>
        </w:tc>
        <w:tc>
          <w:tcPr>
            <w:tcW w:w="236" w:type="dxa"/>
          </w:tcPr>
          <w:p w14:paraId="73A9C767" w14:textId="77777777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5353BC58" w14:textId="092832E8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</w:rPr>
              <w:t>28,657</w:t>
            </w:r>
          </w:p>
        </w:tc>
      </w:tr>
      <w:tr w:rsidR="00345DAA" w:rsidRPr="00950A13" w14:paraId="3D6094DB" w14:textId="77777777" w:rsidTr="006F6821">
        <w:trPr>
          <w:jc w:val="center"/>
        </w:trPr>
        <w:tc>
          <w:tcPr>
            <w:tcW w:w="3960" w:type="dxa"/>
            <w:shd w:val="clear" w:color="auto" w:fill="auto"/>
          </w:tcPr>
          <w:p w14:paraId="5353B9F0" w14:textId="77777777" w:rsidR="00345DAA" w:rsidRPr="00950A13" w:rsidRDefault="00345DAA" w:rsidP="00345DAA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298" w:type="dxa"/>
            <w:shd w:val="clear" w:color="auto" w:fill="auto"/>
          </w:tcPr>
          <w:p w14:paraId="4E112126" w14:textId="6FB25C4F" w:rsidR="00345DAA" w:rsidRPr="00950A13" w:rsidRDefault="004843DC" w:rsidP="00345DA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2,</w:t>
            </w:r>
            <w:r w:rsidR="000257F9">
              <w:rPr>
                <w:rFonts w:ascii="Angsana New" w:eastAsia="Calibri" w:hAnsi="Angsana New"/>
                <w:sz w:val="30"/>
                <w:szCs w:val="30"/>
                <w:lang w:bidi="th-TH"/>
              </w:rPr>
              <w:t>336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,</w:t>
            </w:r>
            <w:r w:rsidR="000257F9">
              <w:rPr>
                <w:rFonts w:ascii="Angsana New" w:eastAsia="Calibri" w:hAnsi="Angsana New"/>
                <w:sz w:val="30"/>
                <w:szCs w:val="30"/>
                <w:lang w:bidi="th-TH"/>
              </w:rPr>
              <w:t>081</w:t>
            </w:r>
          </w:p>
        </w:tc>
        <w:tc>
          <w:tcPr>
            <w:tcW w:w="260" w:type="dxa"/>
            <w:shd w:val="clear" w:color="auto" w:fill="auto"/>
          </w:tcPr>
          <w:p w14:paraId="02319D67" w14:textId="77777777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4702FCA" w14:textId="7D583FE7" w:rsidR="00345DAA" w:rsidRPr="00950A13" w:rsidRDefault="00345DAA" w:rsidP="00345DAA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lang w:bidi="th-TH"/>
              </w:rPr>
              <w:t>2,272,990</w:t>
            </w:r>
          </w:p>
        </w:tc>
        <w:tc>
          <w:tcPr>
            <w:tcW w:w="236" w:type="dxa"/>
            <w:shd w:val="clear" w:color="auto" w:fill="auto"/>
          </w:tcPr>
          <w:p w14:paraId="1EE63B25" w14:textId="77777777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177ADFF" w14:textId="76C354D2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6,814</w:t>
            </w:r>
          </w:p>
        </w:tc>
        <w:tc>
          <w:tcPr>
            <w:tcW w:w="236" w:type="dxa"/>
          </w:tcPr>
          <w:p w14:paraId="675AC1E9" w14:textId="77777777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FCE0348" w14:textId="34688BAE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</w:rPr>
              <w:t>9,123</w:t>
            </w:r>
          </w:p>
        </w:tc>
      </w:tr>
      <w:tr w:rsidR="00345DAA" w:rsidRPr="00950A13" w14:paraId="58907D34" w14:textId="77777777" w:rsidTr="006F6821">
        <w:trPr>
          <w:jc w:val="center"/>
        </w:trPr>
        <w:tc>
          <w:tcPr>
            <w:tcW w:w="3960" w:type="dxa"/>
            <w:shd w:val="clear" w:color="auto" w:fill="auto"/>
          </w:tcPr>
          <w:p w14:paraId="3D3B7C23" w14:textId="77777777" w:rsidR="00345DAA" w:rsidRPr="00950A13" w:rsidRDefault="00345DAA" w:rsidP="00345DAA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298" w:type="dxa"/>
            <w:shd w:val="clear" w:color="auto" w:fill="auto"/>
          </w:tcPr>
          <w:p w14:paraId="2E1617BE" w14:textId="3D136A87" w:rsidR="00345DAA" w:rsidRPr="00950A13" w:rsidRDefault="00345DAA" w:rsidP="00345DA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(</w:t>
            </w:r>
            <w:r w:rsidR="004843DC">
              <w:rPr>
                <w:rFonts w:ascii="Angsana New" w:eastAsia="Calibri" w:hAnsi="Angsana New"/>
                <w:sz w:val="30"/>
                <w:szCs w:val="30"/>
              </w:rPr>
              <w:t>1</w:t>
            </w:r>
            <w:r>
              <w:rPr>
                <w:rFonts w:ascii="Angsana New" w:eastAsia="Calibri" w:hAnsi="Angsana New"/>
                <w:sz w:val="30"/>
                <w:szCs w:val="30"/>
              </w:rPr>
              <w:t>,</w:t>
            </w:r>
            <w:r w:rsidR="004843DC">
              <w:rPr>
                <w:rFonts w:ascii="Angsana New" w:eastAsia="Calibri" w:hAnsi="Angsana New"/>
                <w:sz w:val="30"/>
                <w:szCs w:val="30"/>
              </w:rPr>
              <w:t>330</w:t>
            </w:r>
            <w:r>
              <w:rPr>
                <w:rFonts w:ascii="Angsana New" w:eastAsia="Calibri" w:hAnsi="Angsana New"/>
                <w:sz w:val="30"/>
                <w:szCs w:val="30"/>
              </w:rPr>
              <w:t>,</w:t>
            </w:r>
            <w:r w:rsidR="004843DC">
              <w:rPr>
                <w:rFonts w:ascii="Angsana New" w:eastAsia="Calibri" w:hAnsi="Angsana New"/>
                <w:sz w:val="30"/>
                <w:szCs w:val="30"/>
              </w:rPr>
              <w:t>804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 xml:space="preserve">) </w:t>
            </w:r>
          </w:p>
        </w:tc>
        <w:tc>
          <w:tcPr>
            <w:tcW w:w="260" w:type="dxa"/>
            <w:shd w:val="clear" w:color="auto" w:fill="auto"/>
          </w:tcPr>
          <w:p w14:paraId="2099A360" w14:textId="77777777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11D5B10" w14:textId="1CA74A91" w:rsidR="00345DAA" w:rsidRPr="00950A13" w:rsidRDefault="00345DAA" w:rsidP="00345DAA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(</w:t>
            </w:r>
            <w:r w:rsidRPr="00950A13">
              <w:rPr>
                <w:rFonts w:ascii="Angsana New" w:eastAsia="Calibri" w:hAnsi="Angsana New"/>
                <w:sz w:val="30"/>
                <w:szCs w:val="30"/>
              </w:rPr>
              <w:t>2,514,944</w:t>
            </w:r>
            <w:r w:rsidRPr="00950A13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E3B4FB4" w14:textId="77777777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46D6C87" w14:textId="612BCA7F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</w:rPr>
              <w:t>3,506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54E96377" w14:textId="77777777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8999FB4" w14:textId="49FAF60C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(</w:t>
            </w:r>
            <w:r w:rsidRPr="00950A13">
              <w:rPr>
                <w:rFonts w:ascii="Angsana New" w:eastAsia="Calibri" w:hAnsi="Angsana New"/>
                <w:sz w:val="30"/>
                <w:szCs w:val="30"/>
              </w:rPr>
              <w:t>4,674</w:t>
            </w:r>
            <w:r w:rsidRPr="00950A13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45DAA" w:rsidRPr="00950A13" w14:paraId="51BB7682" w14:textId="77777777" w:rsidTr="006F6821">
        <w:trPr>
          <w:jc w:val="center"/>
        </w:trPr>
        <w:tc>
          <w:tcPr>
            <w:tcW w:w="3960" w:type="dxa"/>
            <w:shd w:val="clear" w:color="auto" w:fill="auto"/>
          </w:tcPr>
          <w:p w14:paraId="3A20124D" w14:textId="77777777" w:rsidR="00345DAA" w:rsidRPr="00950A13" w:rsidRDefault="00345DAA" w:rsidP="00345DAA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7B6AE8B7" w14:textId="4FA2C378" w:rsidR="00345DAA" w:rsidRPr="00950A13" w:rsidRDefault="00345DAA" w:rsidP="00345DA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(</w:t>
            </w:r>
            <w:r w:rsidR="004843DC">
              <w:rPr>
                <w:rFonts w:ascii="Angsana New" w:eastAsia="Calibri" w:hAnsi="Angsana New"/>
                <w:sz w:val="30"/>
                <w:szCs w:val="30"/>
              </w:rPr>
              <w:t>1,</w:t>
            </w:r>
            <w:r w:rsidR="000257F9">
              <w:rPr>
                <w:rFonts w:ascii="Angsana New" w:eastAsia="Calibri" w:hAnsi="Angsana New"/>
                <w:sz w:val="30"/>
                <w:szCs w:val="30"/>
              </w:rPr>
              <w:t>7</w:t>
            </w:r>
            <w:r w:rsidR="00E32B70">
              <w:rPr>
                <w:rFonts w:ascii="Angsana New" w:eastAsia="Calibri" w:hAnsi="Angsana New"/>
                <w:sz w:val="30"/>
                <w:szCs w:val="30"/>
              </w:rPr>
              <w:t>02</w:t>
            </w:r>
            <w:r>
              <w:rPr>
                <w:rFonts w:ascii="Angsana New" w:eastAsia="Calibri" w:hAnsi="Angsana New"/>
                <w:sz w:val="30"/>
                <w:szCs w:val="30"/>
              </w:rPr>
              <w:t>,</w:t>
            </w:r>
            <w:r w:rsidR="00E32B70">
              <w:rPr>
                <w:rFonts w:ascii="Angsana New" w:eastAsia="Calibri" w:hAnsi="Angsana New"/>
                <w:sz w:val="30"/>
                <w:szCs w:val="30"/>
              </w:rPr>
              <w:t>916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4F6E9F07" w14:textId="77777777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61D7B4C5" w14:textId="4E6A25B9" w:rsidR="00345DAA" w:rsidRPr="00950A13" w:rsidRDefault="00345DAA" w:rsidP="00345DAA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(</w:t>
            </w:r>
            <w:r w:rsidRPr="00950A13">
              <w:rPr>
                <w:rFonts w:ascii="Angsana New" w:eastAsia="Calibri" w:hAnsi="Angsana New"/>
                <w:sz w:val="30"/>
                <w:szCs w:val="30"/>
              </w:rPr>
              <w:t>568,798</w:t>
            </w:r>
            <w:r w:rsidRPr="00950A13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B3ED29E" w14:textId="77777777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422C434" w14:textId="1A69D58C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eastAsia="Calibri" w:hAnsi="Angsana New"/>
                <w:sz w:val="30"/>
                <w:szCs w:val="30"/>
              </w:rPr>
              <w:t>2,960</w:t>
            </w:r>
            <w:r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64CDB955" w14:textId="77777777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 w:cs="Cordia New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434BE5CB" w14:textId="05F89014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(</w:t>
            </w:r>
            <w:r w:rsidRPr="00950A13">
              <w:rPr>
                <w:rFonts w:ascii="Angsana New" w:eastAsia="Calibri" w:hAnsi="Angsana New"/>
                <w:sz w:val="30"/>
                <w:szCs w:val="30"/>
              </w:rPr>
              <w:t>3,042</w:t>
            </w:r>
            <w:r w:rsidRPr="00950A13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45DAA" w:rsidRPr="00950A13" w14:paraId="3372CFB9" w14:textId="77777777" w:rsidTr="006F6821">
        <w:trPr>
          <w:jc w:val="center"/>
        </w:trPr>
        <w:tc>
          <w:tcPr>
            <w:tcW w:w="3960" w:type="dxa"/>
            <w:shd w:val="clear" w:color="auto" w:fill="auto"/>
          </w:tcPr>
          <w:p w14:paraId="1FBE4A4C" w14:textId="77777777" w:rsidR="00345DAA" w:rsidRPr="00950A13" w:rsidRDefault="00345DAA" w:rsidP="00345DAA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950A13">
              <w:rPr>
                <w:rFonts w:ascii="Angsana New" w:eastAsia="Calibri" w:hAnsi="Angsana New"/>
                <w:sz w:val="30"/>
                <w:szCs w:val="30"/>
              </w:rPr>
              <w:t>100</w:t>
            </w:r>
            <w:r w:rsidRPr="00950A13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4FCC1" w14:textId="05512AD5" w:rsidR="00345DAA" w:rsidRPr="00950A13" w:rsidRDefault="004843DC" w:rsidP="00345DA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1,</w:t>
            </w:r>
            <w:r w:rsidR="000257F9">
              <w:rPr>
                <w:rFonts w:ascii="Angsana New" w:eastAsia="Calibri" w:hAnsi="Angsana New"/>
                <w:sz w:val="30"/>
                <w:szCs w:val="30"/>
                <w:lang w:bidi="th-TH"/>
              </w:rPr>
              <w:t>8</w:t>
            </w:r>
            <w:r w:rsidR="00E32B70">
              <w:rPr>
                <w:rFonts w:ascii="Angsana New" w:eastAsia="Calibri" w:hAnsi="Angsana New"/>
                <w:sz w:val="30"/>
                <w:szCs w:val="30"/>
                <w:lang w:bidi="th-TH"/>
              </w:rPr>
              <w:t>89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,</w:t>
            </w:r>
            <w:r w:rsidR="00E32B70">
              <w:rPr>
                <w:rFonts w:ascii="Angsana New" w:eastAsia="Calibri" w:hAnsi="Angsana New"/>
                <w:sz w:val="30"/>
                <w:szCs w:val="30"/>
                <w:lang w:bidi="th-TH"/>
              </w:rPr>
              <w:t>599</w:t>
            </w:r>
          </w:p>
        </w:tc>
        <w:tc>
          <w:tcPr>
            <w:tcW w:w="260" w:type="dxa"/>
            <w:shd w:val="clear" w:color="auto" w:fill="auto"/>
          </w:tcPr>
          <w:p w14:paraId="25D16C54" w14:textId="77777777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5A1CA" w14:textId="06888615" w:rsidR="00345DAA" w:rsidRPr="00950A13" w:rsidRDefault="00345DAA" w:rsidP="00345DAA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lang w:bidi="th-TH"/>
              </w:rPr>
              <w:t>1,178,958</w:t>
            </w:r>
          </w:p>
        </w:tc>
        <w:tc>
          <w:tcPr>
            <w:tcW w:w="236" w:type="dxa"/>
            <w:shd w:val="clear" w:color="auto" w:fill="auto"/>
          </w:tcPr>
          <w:p w14:paraId="1A8CA2F8" w14:textId="77777777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4BCD1" w14:textId="440B49ED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25,570</w:t>
            </w:r>
          </w:p>
        </w:tc>
        <w:tc>
          <w:tcPr>
            <w:tcW w:w="236" w:type="dxa"/>
          </w:tcPr>
          <w:p w14:paraId="6DDC64A8" w14:textId="77777777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14:paraId="3B0E6CDB" w14:textId="686B718E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</w:rPr>
              <w:t>30,064</w:t>
            </w:r>
          </w:p>
        </w:tc>
      </w:tr>
      <w:tr w:rsidR="00345DAA" w:rsidRPr="00950A13" w14:paraId="772F7B3F" w14:textId="77777777" w:rsidTr="009F34EA">
        <w:trPr>
          <w:jc w:val="center"/>
        </w:trPr>
        <w:tc>
          <w:tcPr>
            <w:tcW w:w="3960" w:type="dxa"/>
            <w:shd w:val="clear" w:color="auto" w:fill="auto"/>
          </w:tcPr>
          <w:p w14:paraId="5697AE98" w14:textId="77777777" w:rsidR="00345DAA" w:rsidRPr="00950A13" w:rsidRDefault="00345DAA" w:rsidP="00345DAA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1411D483" w14:textId="0E89120B" w:rsidR="00345DAA" w:rsidRPr="00950A13" w:rsidRDefault="00E32B70" w:rsidP="00345DA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493</w:t>
            </w:r>
            <w:r w:rsidR="00E13E32">
              <w:rPr>
                <w:rFonts w:ascii="Angsana New" w:eastAsia="Calibri" w:hAnsi="Angsana New"/>
                <w:sz w:val="30"/>
                <w:szCs w:val="30"/>
              </w:rPr>
              <w:t>,</w:t>
            </w:r>
            <w:r>
              <w:rPr>
                <w:rFonts w:ascii="Angsana New" w:eastAsia="Calibri" w:hAnsi="Angsana New"/>
                <w:sz w:val="30"/>
                <w:szCs w:val="30"/>
              </w:rPr>
              <w:t>902</w:t>
            </w:r>
          </w:p>
        </w:tc>
        <w:tc>
          <w:tcPr>
            <w:tcW w:w="260" w:type="dxa"/>
            <w:shd w:val="clear" w:color="auto" w:fill="auto"/>
          </w:tcPr>
          <w:p w14:paraId="0B127086" w14:textId="77777777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14:paraId="5D736A5E" w14:textId="2E142068" w:rsidR="00345DAA" w:rsidRPr="00950A13" w:rsidRDefault="00345DAA" w:rsidP="00345DAA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</w:rPr>
              <w:t>471,583</w:t>
            </w:r>
          </w:p>
        </w:tc>
        <w:tc>
          <w:tcPr>
            <w:tcW w:w="236" w:type="dxa"/>
            <w:shd w:val="clear" w:color="auto" w:fill="auto"/>
          </w:tcPr>
          <w:p w14:paraId="2FC48000" w14:textId="77777777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206F5066" w14:textId="3CB05B32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13,785</w:t>
            </w:r>
          </w:p>
        </w:tc>
        <w:tc>
          <w:tcPr>
            <w:tcW w:w="236" w:type="dxa"/>
          </w:tcPr>
          <w:p w14:paraId="696C2F12" w14:textId="77777777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7656B375" w14:textId="25B61753" w:rsidR="00345DAA" w:rsidRPr="00950A13" w:rsidRDefault="00345DAA" w:rsidP="00345D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</w:rPr>
              <w:t>15,032</w:t>
            </w:r>
          </w:p>
        </w:tc>
      </w:tr>
      <w:tr w:rsidR="00AB69DC" w:rsidRPr="00950A13" w14:paraId="4F31BB55" w14:textId="77777777" w:rsidTr="00515038">
        <w:trPr>
          <w:jc w:val="center"/>
        </w:trPr>
        <w:tc>
          <w:tcPr>
            <w:tcW w:w="3960" w:type="dxa"/>
            <w:shd w:val="clear" w:color="auto" w:fill="auto"/>
          </w:tcPr>
          <w:p w14:paraId="2E4562E3" w14:textId="347C2DCA" w:rsidR="00AB69DC" w:rsidRPr="004843DC" w:rsidRDefault="00AB69DC" w:rsidP="00AB69DC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50A13">
              <w:rPr>
                <w:rFonts w:ascii="Angsana New" w:eastAsia="Calibri" w:hAnsi="Angsana New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36EF5B88" w14:textId="0C62D604" w:rsidR="00AB69DC" w:rsidRDefault="00AB69DC" w:rsidP="00AB69DC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37</w:t>
            </w:r>
            <w:r w:rsidRPr="00950A13">
              <w:rPr>
                <w:rFonts w:ascii="Angsana New" w:eastAsia="Calibri" w:hAnsi="Angsana New"/>
                <w:sz w:val="30"/>
                <w:szCs w:val="30"/>
              </w:rPr>
              <w:t>,</w:t>
            </w:r>
            <w:r>
              <w:rPr>
                <w:rFonts w:ascii="Angsana New" w:eastAsia="Calibri" w:hAnsi="Angsana New"/>
                <w:sz w:val="30"/>
                <w:szCs w:val="30"/>
              </w:rPr>
              <w:t>360</w:t>
            </w:r>
          </w:p>
        </w:tc>
        <w:tc>
          <w:tcPr>
            <w:tcW w:w="260" w:type="dxa"/>
            <w:shd w:val="clear" w:color="auto" w:fill="auto"/>
          </w:tcPr>
          <w:p w14:paraId="17974BAC" w14:textId="77777777" w:rsidR="00AB69DC" w:rsidRPr="00950A13" w:rsidRDefault="00AB69DC" w:rsidP="00AB69DC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223EC21A" w14:textId="144A16F5" w:rsidR="00AB69DC" w:rsidRDefault="00AB69DC" w:rsidP="00AB69D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</w:rPr>
              <w:t>40,756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A93743" w14:textId="77777777" w:rsidR="00AB69DC" w:rsidRPr="00950A13" w:rsidRDefault="00AB69DC" w:rsidP="00AB69DC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9DAAE" w14:textId="795F72F7" w:rsidR="00AB69DC" w:rsidRDefault="00AB69DC" w:rsidP="00AB69DC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118"/>
              <w:jc w:val="both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F074125" w14:textId="77777777" w:rsidR="00AB69DC" w:rsidRPr="00950A13" w:rsidRDefault="00AB69DC" w:rsidP="00AB69DC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79"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245AEC8E" w14:textId="5DCA7640" w:rsidR="00AB69DC" w:rsidRPr="00950A13" w:rsidRDefault="00AB69DC" w:rsidP="00AB69DC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79" w:right="-118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B69DC" w:rsidRPr="00950A13" w14:paraId="5AA9078F" w14:textId="77777777" w:rsidTr="006F6821">
        <w:trPr>
          <w:jc w:val="center"/>
        </w:trPr>
        <w:tc>
          <w:tcPr>
            <w:tcW w:w="3960" w:type="dxa"/>
            <w:shd w:val="clear" w:color="auto" w:fill="auto"/>
          </w:tcPr>
          <w:p w14:paraId="75731711" w14:textId="77777777" w:rsidR="00AB69DC" w:rsidRDefault="00AB69DC" w:rsidP="00AB69DC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</w:t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บริษัทร่วม </w:t>
            </w:r>
          </w:p>
          <w:p w14:paraId="78684C11" w14:textId="05F47434" w:rsidR="00AB69DC" w:rsidRPr="00950A13" w:rsidRDefault="00AB69DC" w:rsidP="00AB69DC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    และ</w:t>
            </w:r>
            <w:r w:rsidRPr="00950A13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9A559B" w14:textId="77777777" w:rsidR="00AB69DC" w:rsidRDefault="00AB69DC" w:rsidP="00AB69DC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  <w:p w14:paraId="543B242E" w14:textId="323B9460" w:rsidR="00AB69DC" w:rsidRPr="00950A13" w:rsidRDefault="00AB69DC" w:rsidP="00AB69DC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531,262</w:t>
            </w:r>
          </w:p>
        </w:tc>
        <w:tc>
          <w:tcPr>
            <w:tcW w:w="260" w:type="dxa"/>
            <w:shd w:val="clear" w:color="auto" w:fill="auto"/>
          </w:tcPr>
          <w:p w14:paraId="7BE7EA39" w14:textId="77777777" w:rsidR="00AB69DC" w:rsidRPr="00950A13" w:rsidRDefault="00AB69DC" w:rsidP="00AB69DC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23C14B" w14:textId="77777777" w:rsidR="00AB69DC" w:rsidRDefault="00AB69DC" w:rsidP="00AB69D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  <w:p w14:paraId="0B119408" w14:textId="561E9415" w:rsidR="00AB69DC" w:rsidRPr="00950A13" w:rsidRDefault="00AB69DC" w:rsidP="00AB69D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512,339</w:t>
            </w:r>
          </w:p>
        </w:tc>
        <w:tc>
          <w:tcPr>
            <w:tcW w:w="236" w:type="dxa"/>
            <w:shd w:val="clear" w:color="auto" w:fill="auto"/>
          </w:tcPr>
          <w:p w14:paraId="3C68AC2E" w14:textId="77777777" w:rsidR="00AB69DC" w:rsidRPr="00950A13" w:rsidRDefault="00AB69DC" w:rsidP="00AB69DC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99F11" w14:textId="77777777" w:rsidR="00AB69DC" w:rsidRDefault="00AB69DC" w:rsidP="00AB69DC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  <w:p w14:paraId="16A2402C" w14:textId="61F7C050" w:rsidR="00AB69DC" w:rsidRPr="00B45E7A" w:rsidRDefault="00AB69DC" w:rsidP="00AB69DC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45E7A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13,785</w:t>
            </w:r>
          </w:p>
        </w:tc>
        <w:tc>
          <w:tcPr>
            <w:tcW w:w="236" w:type="dxa"/>
          </w:tcPr>
          <w:p w14:paraId="69849B31" w14:textId="77777777" w:rsidR="00AB69DC" w:rsidRPr="00950A13" w:rsidRDefault="00AB69DC" w:rsidP="00AB69DC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67C69F56" w14:textId="77777777" w:rsidR="00AB69DC" w:rsidRDefault="00AB69DC" w:rsidP="00AB69DC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  <w:p w14:paraId="1F42A462" w14:textId="6CBB4803" w:rsidR="00AB69DC" w:rsidRPr="00950A13" w:rsidRDefault="00AB69DC" w:rsidP="00AB69DC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15,032</w:t>
            </w:r>
          </w:p>
        </w:tc>
      </w:tr>
    </w:tbl>
    <w:p w14:paraId="36BAF8B7" w14:textId="0D4FD27A" w:rsidR="002C16E7" w:rsidRPr="00950A13" w:rsidRDefault="002C16E7" w:rsidP="00CE42C9">
      <w:pPr>
        <w:rPr>
          <w:rFonts w:ascii="Angsana New" w:hAnsi="Angsana New"/>
          <w:sz w:val="30"/>
          <w:szCs w:val="30"/>
          <w:cs/>
        </w:rPr>
        <w:sectPr w:rsidR="002C16E7" w:rsidRPr="00950A13" w:rsidSect="00B3090D">
          <w:footerReference w:type="default" r:id="rId13"/>
          <w:pgSz w:w="11907" w:h="16840" w:code="9"/>
          <w:pgMar w:top="691" w:right="927" w:bottom="576" w:left="1152" w:header="720" w:footer="720" w:gutter="0"/>
          <w:cols w:space="708"/>
          <w:docGrid w:linePitch="360"/>
        </w:sectPr>
      </w:pPr>
    </w:p>
    <w:p w14:paraId="3DE45DF2" w14:textId="4981FDC4" w:rsidR="005D20FC" w:rsidRDefault="00F5484A" w:rsidP="007D57D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 w:rsidRPr="00950A13">
        <w:rPr>
          <w:rFonts w:ascii="Angsana New" w:hAnsi="Angsana New"/>
          <w:sz w:val="30"/>
          <w:szCs w:val="30"/>
          <w:u w:val="none"/>
        </w:rPr>
        <w:lastRenderedPageBreak/>
        <w:t>1</w:t>
      </w:r>
      <w:r w:rsidR="006C69B3">
        <w:rPr>
          <w:rFonts w:ascii="Angsana New" w:hAnsi="Angsana New"/>
          <w:sz w:val="30"/>
          <w:szCs w:val="30"/>
          <w:u w:val="none"/>
        </w:rPr>
        <w:t>3</w:t>
      </w:r>
      <w:r w:rsidR="00D8445C" w:rsidRPr="00950A13">
        <w:rPr>
          <w:rFonts w:ascii="Angsana New" w:hAnsi="Angsana New" w:hint="cs"/>
          <w:sz w:val="30"/>
          <w:szCs w:val="30"/>
          <w:u w:val="none"/>
          <w:cs/>
        </w:rPr>
        <w:t xml:space="preserve"> </w:t>
      </w:r>
      <w:r w:rsidR="00D8445C" w:rsidRPr="00950A13">
        <w:rPr>
          <w:rFonts w:ascii="Angsana New" w:hAnsi="Angsana New"/>
          <w:sz w:val="30"/>
          <w:szCs w:val="30"/>
          <w:u w:val="none"/>
        </w:rPr>
        <w:tab/>
      </w:r>
      <w:r w:rsidR="005D20FC" w:rsidRPr="00950A13">
        <w:rPr>
          <w:rFonts w:ascii="Angsana New" w:hAnsi="Angsana New"/>
          <w:sz w:val="30"/>
          <w:szCs w:val="30"/>
          <w:u w:val="none"/>
          <w:cs/>
        </w:rPr>
        <w:t xml:space="preserve">ที่ดิน อาคารและอุปกรณ์ </w:t>
      </w:r>
    </w:p>
    <w:p w14:paraId="6C25CE63" w14:textId="784045F4" w:rsidR="0054023B" w:rsidRDefault="0054023B"/>
    <w:tbl>
      <w:tblPr>
        <w:tblW w:w="14582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993"/>
        <w:gridCol w:w="271"/>
        <w:gridCol w:w="901"/>
        <w:gridCol w:w="271"/>
        <w:gridCol w:w="1079"/>
        <w:gridCol w:w="271"/>
        <w:gridCol w:w="1082"/>
        <w:gridCol w:w="271"/>
        <w:gridCol w:w="1298"/>
        <w:gridCol w:w="239"/>
        <w:gridCol w:w="1082"/>
        <w:gridCol w:w="271"/>
        <w:gridCol w:w="1263"/>
        <w:gridCol w:w="271"/>
        <w:gridCol w:w="1172"/>
        <w:gridCol w:w="271"/>
        <w:gridCol w:w="1146"/>
      </w:tblGrid>
      <w:tr w:rsidR="00B96A6F" w:rsidRPr="005A7FEB" w14:paraId="6806EF4C" w14:textId="77777777" w:rsidTr="0058230B">
        <w:tc>
          <w:tcPr>
            <w:tcW w:w="833" w:type="pct"/>
          </w:tcPr>
          <w:p w14:paraId="16D786C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67" w:type="pct"/>
            <w:gridSpan w:val="17"/>
          </w:tcPr>
          <w:p w14:paraId="655AD0B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96A6F" w:rsidRPr="005A7FEB" w14:paraId="137DDDC5" w14:textId="77777777" w:rsidTr="0058230B">
        <w:tc>
          <w:tcPr>
            <w:tcW w:w="833" w:type="pct"/>
          </w:tcPr>
          <w:p w14:paraId="6D17347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2E457F3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B2F53A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21A8F74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A2213F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3864A9A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08CDF52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60422EC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608A9A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7561826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</w:tcPr>
          <w:p w14:paraId="38D554C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6B21632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AE4BBD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3407BCD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27E5515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236D3A8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93" w:type="pct"/>
          </w:tcPr>
          <w:p w14:paraId="306B76C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</w:tcPr>
          <w:p w14:paraId="25B7B3E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191704F6" w14:textId="77777777" w:rsidTr="0058230B">
        <w:tc>
          <w:tcPr>
            <w:tcW w:w="833" w:type="pct"/>
          </w:tcPr>
          <w:p w14:paraId="5EB1862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5B74CA8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A8B868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45B398F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16002BF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1FA3CD0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69FDF3D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4E7F641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82F343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15F34A3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</w:tcPr>
          <w:p w14:paraId="317231B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04E8F86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88DEAC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77755F1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6CCEAEA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500E414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93" w:type="pct"/>
          </w:tcPr>
          <w:p w14:paraId="4DEA7B0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</w:tcPr>
          <w:p w14:paraId="377EDDF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5ED6A5AA" w14:textId="77777777" w:rsidTr="0058230B">
        <w:tc>
          <w:tcPr>
            <w:tcW w:w="833" w:type="pct"/>
          </w:tcPr>
          <w:p w14:paraId="232600E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03FC4B0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0D5E64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28EF791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604947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78C1426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291E754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1086EC7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32A040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1DE9F50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82" w:type="pct"/>
          </w:tcPr>
          <w:p w14:paraId="336A285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0A9A9C2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865320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0D3CF05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75DC089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1543BA9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625B06C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</w:tcPr>
          <w:p w14:paraId="5920EAA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591D2181" w14:textId="77777777" w:rsidTr="0058230B">
        <w:tc>
          <w:tcPr>
            <w:tcW w:w="833" w:type="pct"/>
          </w:tcPr>
          <w:p w14:paraId="6B9E4FE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336C7FB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46CD39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3DFD491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8E9513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69DD99B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755F39E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613C474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0864C4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1B28F41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</w:t>
            </w:r>
          </w:p>
        </w:tc>
        <w:tc>
          <w:tcPr>
            <w:tcW w:w="82" w:type="pct"/>
          </w:tcPr>
          <w:p w14:paraId="0D290E5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7B170BD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E2E562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12ACEE2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3" w:type="pct"/>
          </w:tcPr>
          <w:p w14:paraId="0F3997B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2F7E859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23D72B6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3" w:type="pct"/>
          </w:tcPr>
          <w:p w14:paraId="10A9B1F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295B0832" w14:textId="77777777" w:rsidTr="0058230B">
        <w:tc>
          <w:tcPr>
            <w:tcW w:w="833" w:type="pct"/>
          </w:tcPr>
          <w:p w14:paraId="4D9B245C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0" w:type="pct"/>
          </w:tcPr>
          <w:p w14:paraId="53CEB6B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3" w:type="pct"/>
          </w:tcPr>
          <w:p w14:paraId="3C4537E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467F023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93" w:type="pct"/>
          </w:tcPr>
          <w:p w14:paraId="1185F67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5B4DFDD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5A0EFDB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0C271CB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3" w:type="pct"/>
          </w:tcPr>
          <w:p w14:paraId="5385287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366D44F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82" w:type="pct"/>
          </w:tcPr>
          <w:p w14:paraId="18FC011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16C19F4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3" w:type="pct"/>
          </w:tcPr>
          <w:p w14:paraId="1D081FD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5BB9512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3" w:type="pct"/>
          </w:tcPr>
          <w:p w14:paraId="6F6BB9F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12C9D5F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93" w:type="pct"/>
          </w:tcPr>
          <w:p w14:paraId="6421C57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</w:tcPr>
          <w:p w14:paraId="7EA209B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96A6F" w:rsidRPr="005A7FEB" w14:paraId="38FF2B40" w14:textId="77777777" w:rsidTr="0058230B">
        <w:tc>
          <w:tcPr>
            <w:tcW w:w="833" w:type="pct"/>
          </w:tcPr>
          <w:p w14:paraId="24563CDC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67" w:type="pct"/>
            <w:gridSpan w:val="17"/>
          </w:tcPr>
          <w:p w14:paraId="1B697D7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6A6F" w:rsidRPr="005A7FEB" w14:paraId="3C51B0D7" w14:textId="77777777" w:rsidTr="0058230B">
        <w:tc>
          <w:tcPr>
            <w:tcW w:w="833" w:type="pct"/>
          </w:tcPr>
          <w:p w14:paraId="302B1B1B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40" w:type="pct"/>
          </w:tcPr>
          <w:p w14:paraId="00BBA10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</w:tcPr>
          <w:p w14:paraId="391CF7D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9" w:type="pct"/>
          </w:tcPr>
          <w:p w14:paraId="275D91D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</w:tcPr>
          <w:p w14:paraId="4BB1692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</w:tcPr>
          <w:p w14:paraId="701CF5C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</w:tcPr>
          <w:p w14:paraId="220CEA7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648BD31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</w:tcPr>
          <w:p w14:paraId="632DD67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</w:tcPr>
          <w:p w14:paraId="708AA85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" w:type="pct"/>
          </w:tcPr>
          <w:p w14:paraId="1269FD0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071C0E1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</w:tcPr>
          <w:p w14:paraId="5A5481E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</w:tcPr>
          <w:p w14:paraId="77098CE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</w:tcPr>
          <w:p w14:paraId="446F8D6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</w:tcPr>
          <w:p w14:paraId="068F87B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</w:tcPr>
          <w:p w14:paraId="4B55A01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3" w:type="pct"/>
          </w:tcPr>
          <w:p w14:paraId="2EEC5A5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6A6F" w:rsidRPr="005A7FEB" w14:paraId="54CC2D11" w14:textId="77777777" w:rsidTr="0058230B">
        <w:tc>
          <w:tcPr>
            <w:tcW w:w="833" w:type="pct"/>
          </w:tcPr>
          <w:p w14:paraId="24F9F2A9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40" w:type="pct"/>
          </w:tcPr>
          <w:p w14:paraId="23DF0CF8" w14:textId="77777777" w:rsidR="00B96A6F" w:rsidRPr="004B5E40" w:rsidRDefault="00B96A6F" w:rsidP="0058230B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lang w:val="en-US"/>
              </w:rPr>
              <w:t>125,372</w:t>
            </w:r>
          </w:p>
        </w:tc>
        <w:tc>
          <w:tcPr>
            <w:tcW w:w="93" w:type="pct"/>
          </w:tcPr>
          <w:p w14:paraId="3F015C30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323A6BF7" w14:textId="77777777" w:rsidR="00B96A6F" w:rsidRPr="004B5E40" w:rsidRDefault="00B96A6F" w:rsidP="0058230B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lang w:val="en-US"/>
              </w:rPr>
              <w:t>402,727</w:t>
            </w:r>
          </w:p>
        </w:tc>
        <w:tc>
          <w:tcPr>
            <w:tcW w:w="93" w:type="pct"/>
          </w:tcPr>
          <w:p w14:paraId="064CA3FF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453C2921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4B5E40">
              <w:rPr>
                <w:rFonts w:ascii="Angsana New" w:hAnsi="Angsana New"/>
                <w:sz w:val="30"/>
                <w:szCs w:val="30"/>
              </w:rPr>
              <w:t>156,817</w:t>
            </w:r>
          </w:p>
        </w:tc>
        <w:tc>
          <w:tcPr>
            <w:tcW w:w="93" w:type="pct"/>
          </w:tcPr>
          <w:p w14:paraId="3002B95F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738E37F1" w14:textId="77777777" w:rsidR="00B96A6F" w:rsidRPr="004B5E40" w:rsidRDefault="00B96A6F" w:rsidP="0058230B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lang w:val="en-US"/>
              </w:rPr>
              <w:t>105,867</w:t>
            </w:r>
          </w:p>
        </w:tc>
        <w:tc>
          <w:tcPr>
            <w:tcW w:w="93" w:type="pct"/>
          </w:tcPr>
          <w:p w14:paraId="32050EDD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071806EF" w14:textId="77777777" w:rsidR="00B96A6F" w:rsidRPr="004B5E40" w:rsidRDefault="00B96A6F" w:rsidP="0058230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lang w:val="en-US"/>
              </w:rPr>
              <w:t>42,445</w:t>
            </w:r>
          </w:p>
        </w:tc>
        <w:tc>
          <w:tcPr>
            <w:tcW w:w="82" w:type="pct"/>
          </w:tcPr>
          <w:p w14:paraId="3FCEBFB6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799D8E7E" w14:textId="77777777" w:rsidR="00B96A6F" w:rsidRPr="004B5E40" w:rsidRDefault="00B96A6F" w:rsidP="0058230B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lang w:val="en-US"/>
              </w:rPr>
              <w:t>14,653</w:t>
            </w:r>
          </w:p>
        </w:tc>
        <w:tc>
          <w:tcPr>
            <w:tcW w:w="93" w:type="pct"/>
          </w:tcPr>
          <w:p w14:paraId="2C706EC3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7055F366" w14:textId="77777777" w:rsidR="00B96A6F" w:rsidRPr="004B5E40" w:rsidRDefault="00B96A6F" w:rsidP="0058230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lang w:val="en-US"/>
              </w:rPr>
              <w:t>13,259</w:t>
            </w:r>
          </w:p>
        </w:tc>
        <w:tc>
          <w:tcPr>
            <w:tcW w:w="93" w:type="pct"/>
          </w:tcPr>
          <w:p w14:paraId="2C67719D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14:paraId="177E5AB2" w14:textId="77777777" w:rsidR="00B96A6F" w:rsidRPr="004B5E40" w:rsidRDefault="00B96A6F" w:rsidP="0058230B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lang w:val="en-US"/>
              </w:rPr>
              <w:t>2,214</w:t>
            </w:r>
          </w:p>
        </w:tc>
        <w:tc>
          <w:tcPr>
            <w:tcW w:w="93" w:type="pct"/>
          </w:tcPr>
          <w:p w14:paraId="656A1D27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</w:tcPr>
          <w:p w14:paraId="32ED4DBD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4B5E40">
              <w:rPr>
                <w:rFonts w:ascii="Angsana New" w:hAnsi="Angsana New"/>
                <w:sz w:val="30"/>
                <w:szCs w:val="30"/>
              </w:rPr>
              <w:t>863,354</w:t>
            </w:r>
          </w:p>
        </w:tc>
      </w:tr>
      <w:tr w:rsidR="00B96A6F" w:rsidRPr="005A7FEB" w14:paraId="74B2BAB9" w14:textId="77777777" w:rsidTr="0058230B">
        <w:tc>
          <w:tcPr>
            <w:tcW w:w="833" w:type="pct"/>
          </w:tcPr>
          <w:p w14:paraId="37E9C41C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40" w:type="pct"/>
            <w:tcBorders>
              <w:bottom w:val="nil"/>
            </w:tcBorders>
          </w:tcPr>
          <w:p w14:paraId="1E154555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31119B95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bottom w:val="nil"/>
            </w:tcBorders>
          </w:tcPr>
          <w:p w14:paraId="0B8A6478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50F2">
              <w:rPr>
                <w:rFonts w:ascii="Angsana New" w:hAnsi="Angsana New"/>
                <w:sz w:val="30"/>
                <w:szCs w:val="30"/>
                <w:lang w:val="en-US"/>
              </w:rPr>
              <w:t>906</w:t>
            </w:r>
          </w:p>
        </w:tc>
        <w:tc>
          <w:tcPr>
            <w:tcW w:w="93" w:type="pct"/>
            <w:tcBorders>
              <w:bottom w:val="nil"/>
            </w:tcBorders>
          </w:tcPr>
          <w:p w14:paraId="573D120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5CEA815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C23BA8">
              <w:rPr>
                <w:rFonts w:ascii="Angsana New" w:hAnsi="Angsana New"/>
                <w:sz w:val="30"/>
                <w:szCs w:val="30"/>
              </w:rPr>
              <w:t>1,394</w:t>
            </w:r>
          </w:p>
        </w:tc>
        <w:tc>
          <w:tcPr>
            <w:tcW w:w="93" w:type="pct"/>
            <w:tcBorders>
              <w:bottom w:val="nil"/>
            </w:tcBorders>
          </w:tcPr>
          <w:p w14:paraId="2B70FA2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28390382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3BA8">
              <w:rPr>
                <w:rFonts w:ascii="Angsana New" w:hAnsi="Angsana New"/>
                <w:sz w:val="30"/>
                <w:szCs w:val="30"/>
                <w:lang w:val="en-US"/>
              </w:rPr>
              <w:t>16,628</w:t>
            </w:r>
          </w:p>
        </w:tc>
        <w:tc>
          <w:tcPr>
            <w:tcW w:w="93" w:type="pct"/>
            <w:tcBorders>
              <w:bottom w:val="nil"/>
            </w:tcBorders>
          </w:tcPr>
          <w:p w14:paraId="2E48503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nil"/>
            </w:tcBorders>
          </w:tcPr>
          <w:p w14:paraId="273949F5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3BA8">
              <w:rPr>
                <w:rFonts w:ascii="Angsana New" w:hAnsi="Angsana New"/>
                <w:sz w:val="30"/>
                <w:szCs w:val="30"/>
                <w:lang w:val="en-US"/>
              </w:rPr>
              <w:t>518</w:t>
            </w:r>
          </w:p>
        </w:tc>
        <w:tc>
          <w:tcPr>
            <w:tcW w:w="82" w:type="pct"/>
            <w:tcBorders>
              <w:bottom w:val="nil"/>
            </w:tcBorders>
          </w:tcPr>
          <w:p w14:paraId="5BD713E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65231480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65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0DD66A5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nil"/>
            </w:tcBorders>
          </w:tcPr>
          <w:p w14:paraId="75B9438B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74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5F612C7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nil"/>
            </w:tcBorders>
          </w:tcPr>
          <w:p w14:paraId="2DF3027B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91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3BA8">
              <w:rPr>
                <w:rFonts w:ascii="Angsana New" w:hAnsi="Angsana New"/>
                <w:sz w:val="30"/>
                <w:szCs w:val="30"/>
                <w:lang w:val="en-US"/>
              </w:rPr>
              <w:t>2,138</w:t>
            </w:r>
          </w:p>
        </w:tc>
        <w:tc>
          <w:tcPr>
            <w:tcW w:w="93" w:type="pct"/>
            <w:tcBorders>
              <w:bottom w:val="nil"/>
            </w:tcBorders>
          </w:tcPr>
          <w:p w14:paraId="5EB3063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tcBorders>
              <w:bottom w:val="nil"/>
            </w:tcBorders>
          </w:tcPr>
          <w:p w14:paraId="15017A0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A043A4">
              <w:rPr>
                <w:rFonts w:ascii="Angsana New" w:hAnsi="Angsana New"/>
                <w:sz w:val="30"/>
                <w:szCs w:val="30"/>
              </w:rPr>
              <w:t>21,584</w:t>
            </w:r>
          </w:p>
        </w:tc>
      </w:tr>
      <w:tr w:rsidR="00B96A6F" w:rsidRPr="005A7FEB" w14:paraId="3540956F" w14:textId="77777777" w:rsidTr="0058230B">
        <w:tc>
          <w:tcPr>
            <w:tcW w:w="833" w:type="pct"/>
          </w:tcPr>
          <w:p w14:paraId="07B25228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40" w:type="pct"/>
            <w:tcBorders>
              <w:bottom w:val="nil"/>
            </w:tcBorders>
          </w:tcPr>
          <w:p w14:paraId="5F068140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17996159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bottom w:val="nil"/>
            </w:tcBorders>
          </w:tcPr>
          <w:p w14:paraId="723858CA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48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76B325D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51BF3E4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676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3" w:type="pct"/>
            <w:tcBorders>
              <w:bottom w:val="nil"/>
            </w:tcBorders>
          </w:tcPr>
          <w:p w14:paraId="30C6462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417D02E8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3BA8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23BA8">
              <w:rPr>
                <w:rFonts w:ascii="Angsana New" w:hAnsi="Angsana New"/>
                <w:sz w:val="30"/>
                <w:szCs w:val="30"/>
                <w:lang w:val="en-US"/>
              </w:rPr>
              <w:t>2,819</w:t>
            </w:r>
            <w:r w:rsidRPr="00C23BA8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93" w:type="pct"/>
            <w:tcBorders>
              <w:bottom w:val="nil"/>
            </w:tcBorders>
          </w:tcPr>
          <w:p w14:paraId="73E54A7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nil"/>
            </w:tcBorders>
          </w:tcPr>
          <w:p w14:paraId="3E674679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3BA8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23BA8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C23BA8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82" w:type="pct"/>
            <w:tcBorders>
              <w:bottom w:val="nil"/>
            </w:tcBorders>
          </w:tcPr>
          <w:p w14:paraId="1B07581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03CC274E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65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4A0C9BD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nil"/>
            </w:tcBorders>
          </w:tcPr>
          <w:p w14:paraId="60C3BCBB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74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502C372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nil"/>
            </w:tcBorders>
          </w:tcPr>
          <w:p w14:paraId="4B4D08F2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655CF8B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tcBorders>
              <w:bottom w:val="nil"/>
            </w:tcBorders>
          </w:tcPr>
          <w:p w14:paraId="3ABE654A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871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3BA8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23BA8">
              <w:rPr>
                <w:rFonts w:ascii="Angsana New" w:hAnsi="Angsana New"/>
                <w:sz w:val="30"/>
                <w:szCs w:val="30"/>
                <w:lang w:val="en-US"/>
              </w:rPr>
              <w:t>3,729</w:t>
            </w:r>
            <w:r w:rsidRPr="00C23BA8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96A6F" w:rsidRPr="005A7FEB" w14:paraId="1D1CCE0A" w14:textId="77777777" w:rsidTr="0058230B">
        <w:tc>
          <w:tcPr>
            <w:tcW w:w="833" w:type="pct"/>
          </w:tcPr>
          <w:p w14:paraId="09B19D18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340" w:type="pct"/>
            <w:tcBorders>
              <w:top w:val="nil"/>
              <w:bottom w:val="single" w:sz="4" w:space="0" w:color="auto"/>
            </w:tcBorders>
          </w:tcPr>
          <w:p w14:paraId="7DE4460E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</w:tcBorders>
          </w:tcPr>
          <w:p w14:paraId="39608AF6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top w:val="nil"/>
              <w:bottom w:val="single" w:sz="4" w:space="0" w:color="auto"/>
            </w:tcBorders>
          </w:tcPr>
          <w:p w14:paraId="47BFCD38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66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50F2">
              <w:rPr>
                <w:rFonts w:ascii="Angsana New" w:hAnsi="Angsana New"/>
                <w:sz w:val="30"/>
                <w:szCs w:val="30"/>
                <w:lang w:val="en-US"/>
              </w:rPr>
              <w:t>2,026</w:t>
            </w:r>
          </w:p>
        </w:tc>
        <w:tc>
          <w:tcPr>
            <w:tcW w:w="93" w:type="pct"/>
            <w:tcBorders>
              <w:top w:val="nil"/>
            </w:tcBorders>
          </w:tcPr>
          <w:p w14:paraId="2430AC9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nil"/>
              <w:bottom w:val="single" w:sz="4" w:space="0" w:color="auto"/>
            </w:tcBorders>
          </w:tcPr>
          <w:p w14:paraId="7A5B09F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C23BA8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93" w:type="pct"/>
            <w:tcBorders>
              <w:top w:val="nil"/>
            </w:tcBorders>
          </w:tcPr>
          <w:p w14:paraId="119AC13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nil"/>
              <w:bottom w:val="single" w:sz="4" w:space="0" w:color="auto"/>
            </w:tcBorders>
          </w:tcPr>
          <w:p w14:paraId="78F25AED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3BA8">
              <w:rPr>
                <w:rFonts w:ascii="Angsana New" w:hAnsi="Angsana New"/>
                <w:sz w:val="30"/>
                <w:szCs w:val="30"/>
                <w:lang w:val="en-US"/>
              </w:rPr>
              <w:t>1,329</w:t>
            </w:r>
          </w:p>
        </w:tc>
        <w:tc>
          <w:tcPr>
            <w:tcW w:w="93" w:type="pct"/>
            <w:tcBorders>
              <w:top w:val="nil"/>
            </w:tcBorders>
          </w:tcPr>
          <w:p w14:paraId="0497260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nil"/>
              <w:bottom w:val="single" w:sz="4" w:space="0" w:color="auto"/>
            </w:tcBorders>
          </w:tcPr>
          <w:p w14:paraId="359B35DC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3BA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82" w:type="pct"/>
            <w:tcBorders>
              <w:top w:val="nil"/>
            </w:tcBorders>
          </w:tcPr>
          <w:p w14:paraId="1E6E05C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nil"/>
              <w:bottom w:val="single" w:sz="4" w:space="0" w:color="auto"/>
            </w:tcBorders>
          </w:tcPr>
          <w:p w14:paraId="7DE14AE2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65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</w:tcBorders>
          </w:tcPr>
          <w:p w14:paraId="4702AFE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nil"/>
              <w:bottom w:val="single" w:sz="4" w:space="0" w:color="auto"/>
            </w:tcBorders>
          </w:tcPr>
          <w:p w14:paraId="4D22BE54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1046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2A3F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93" w:type="pct"/>
            <w:tcBorders>
              <w:top w:val="nil"/>
            </w:tcBorders>
          </w:tcPr>
          <w:p w14:paraId="48EC8A1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bottom w:val="single" w:sz="4" w:space="0" w:color="auto"/>
            </w:tcBorders>
          </w:tcPr>
          <w:p w14:paraId="357950B8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91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3BA8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23BA8">
              <w:rPr>
                <w:rFonts w:ascii="Angsana New" w:hAnsi="Angsana New"/>
                <w:sz w:val="30"/>
                <w:szCs w:val="30"/>
                <w:lang w:val="en-US"/>
              </w:rPr>
              <w:t>3,951</w:t>
            </w:r>
            <w:r w:rsidRPr="00C23BA8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93" w:type="pct"/>
            <w:tcBorders>
              <w:top w:val="nil"/>
            </w:tcBorders>
          </w:tcPr>
          <w:p w14:paraId="0A1A729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tcBorders>
              <w:top w:val="nil"/>
              <w:bottom w:val="single" w:sz="4" w:space="0" w:color="auto"/>
            </w:tcBorders>
          </w:tcPr>
          <w:p w14:paraId="33AA08B5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65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96A6F" w:rsidRPr="005A7FEB" w14:paraId="79EB2651" w14:textId="77777777" w:rsidTr="0058230B">
        <w:tc>
          <w:tcPr>
            <w:tcW w:w="833" w:type="pct"/>
            <w:tcBorders>
              <w:bottom w:val="nil"/>
            </w:tcBorders>
          </w:tcPr>
          <w:p w14:paraId="751917A4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340" w:type="pct"/>
            <w:tcBorders>
              <w:top w:val="single" w:sz="4" w:space="0" w:color="auto"/>
              <w:bottom w:val="nil"/>
            </w:tcBorders>
          </w:tcPr>
          <w:p w14:paraId="5EACEFC1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2B769EA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nil"/>
            </w:tcBorders>
          </w:tcPr>
          <w:p w14:paraId="00B1107D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23D2382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nil"/>
            </w:tcBorders>
          </w:tcPr>
          <w:p w14:paraId="52C0A7C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43F1557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nil"/>
            </w:tcBorders>
          </w:tcPr>
          <w:p w14:paraId="1C67D7F9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56D531F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nil"/>
            </w:tcBorders>
          </w:tcPr>
          <w:p w14:paraId="4BEAA7A6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042E59C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nil"/>
            </w:tcBorders>
          </w:tcPr>
          <w:p w14:paraId="013621C6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14BA688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nil"/>
            </w:tcBorders>
          </w:tcPr>
          <w:p w14:paraId="4E497E81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7486F05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nil"/>
            </w:tcBorders>
          </w:tcPr>
          <w:p w14:paraId="77BE46AA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59A9CFA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nil"/>
            </w:tcBorders>
          </w:tcPr>
          <w:p w14:paraId="6291440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6A6F" w:rsidRPr="005A7FEB" w14:paraId="1DD43822" w14:textId="77777777" w:rsidTr="0058230B">
        <w:tc>
          <w:tcPr>
            <w:tcW w:w="833" w:type="pct"/>
          </w:tcPr>
          <w:p w14:paraId="4D29DB99" w14:textId="77777777" w:rsidR="00B96A6F" w:rsidRPr="00142DBC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2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340" w:type="pct"/>
          </w:tcPr>
          <w:p w14:paraId="59DA6541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B26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125,372</w:t>
            </w:r>
          </w:p>
        </w:tc>
        <w:tc>
          <w:tcPr>
            <w:tcW w:w="93" w:type="pct"/>
          </w:tcPr>
          <w:p w14:paraId="2A6B654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751A0A05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F50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405,659</w:t>
            </w:r>
          </w:p>
        </w:tc>
        <w:tc>
          <w:tcPr>
            <w:tcW w:w="93" w:type="pct"/>
          </w:tcPr>
          <w:p w14:paraId="02FF53D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</w:tcPr>
          <w:p w14:paraId="1840E415" w14:textId="77777777" w:rsidR="00B96A6F" w:rsidRPr="00F62D9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BA8">
              <w:rPr>
                <w:rFonts w:ascii="Angsana New" w:hAnsi="Angsana New"/>
                <w:b/>
                <w:bCs/>
                <w:sz w:val="30"/>
                <w:szCs w:val="30"/>
              </w:rPr>
              <w:t>157,895</w:t>
            </w:r>
          </w:p>
        </w:tc>
        <w:tc>
          <w:tcPr>
            <w:tcW w:w="93" w:type="pct"/>
          </w:tcPr>
          <w:p w14:paraId="0C7AC636" w14:textId="77777777" w:rsidR="00B96A6F" w:rsidRPr="00F62D9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5D12C228" w14:textId="77777777" w:rsidR="00B96A6F" w:rsidRPr="00F62D90" w:rsidRDefault="00B96A6F" w:rsidP="0058230B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3B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121,005</w:t>
            </w:r>
          </w:p>
        </w:tc>
        <w:tc>
          <w:tcPr>
            <w:tcW w:w="93" w:type="pct"/>
          </w:tcPr>
          <w:p w14:paraId="33AF6FBE" w14:textId="77777777" w:rsidR="00B96A6F" w:rsidRPr="00F62D9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</w:tcPr>
          <w:p w14:paraId="6C5EA57C" w14:textId="77777777" w:rsidR="00B96A6F" w:rsidRPr="00F62D90" w:rsidRDefault="00B96A6F" w:rsidP="0058230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3B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42,729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82" w:type="pct"/>
          </w:tcPr>
          <w:p w14:paraId="05FF819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361BDF04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92A3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14,653</w:t>
            </w:r>
          </w:p>
        </w:tc>
        <w:tc>
          <w:tcPr>
            <w:tcW w:w="93" w:type="pct"/>
          </w:tcPr>
          <w:p w14:paraId="66476FC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</w:tcPr>
          <w:p w14:paraId="5D97D82B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3B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13,495</w:t>
            </w:r>
          </w:p>
        </w:tc>
        <w:tc>
          <w:tcPr>
            <w:tcW w:w="93" w:type="pct"/>
          </w:tcPr>
          <w:p w14:paraId="254CD04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</w:tcPr>
          <w:p w14:paraId="0EDEE16D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401</w:t>
            </w:r>
          </w:p>
        </w:tc>
        <w:tc>
          <w:tcPr>
            <w:tcW w:w="93" w:type="pct"/>
          </w:tcPr>
          <w:p w14:paraId="177ADDD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3" w:type="pct"/>
          </w:tcPr>
          <w:p w14:paraId="5F9CCF9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BA8">
              <w:rPr>
                <w:rFonts w:ascii="Angsana New" w:hAnsi="Angsana New"/>
                <w:b/>
                <w:bCs/>
                <w:sz w:val="30"/>
                <w:szCs w:val="30"/>
              </w:rPr>
              <w:t>881,209</w:t>
            </w:r>
          </w:p>
        </w:tc>
      </w:tr>
      <w:tr w:rsidR="00B96A6F" w:rsidRPr="005A7FEB" w14:paraId="118DE9F5" w14:textId="77777777" w:rsidTr="0058230B">
        <w:tc>
          <w:tcPr>
            <w:tcW w:w="833" w:type="pct"/>
            <w:tcBorders>
              <w:bottom w:val="nil"/>
            </w:tcBorders>
          </w:tcPr>
          <w:p w14:paraId="717A423F" w14:textId="77777777" w:rsidR="00B96A6F" w:rsidRPr="00955E7E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5E7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40" w:type="pct"/>
            <w:tcBorders>
              <w:bottom w:val="nil"/>
            </w:tcBorders>
          </w:tcPr>
          <w:p w14:paraId="7A4C592E" w14:textId="77777777" w:rsidR="00B96A6F" w:rsidRPr="00EF772D" w:rsidRDefault="00B96A6F" w:rsidP="0058230B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5E0621E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bottom w:val="nil"/>
            </w:tcBorders>
          </w:tcPr>
          <w:p w14:paraId="2C50C124" w14:textId="77777777" w:rsidR="00B96A6F" w:rsidRPr="002F50F2" w:rsidRDefault="00B96A6F" w:rsidP="0058230B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981</w:t>
            </w:r>
          </w:p>
        </w:tc>
        <w:tc>
          <w:tcPr>
            <w:tcW w:w="93" w:type="pct"/>
            <w:tcBorders>
              <w:bottom w:val="nil"/>
            </w:tcBorders>
          </w:tcPr>
          <w:p w14:paraId="310E4A7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0C4B562E" w14:textId="77777777" w:rsidR="00B96A6F" w:rsidRPr="00C23BA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3,032</w:t>
            </w:r>
          </w:p>
        </w:tc>
        <w:tc>
          <w:tcPr>
            <w:tcW w:w="93" w:type="pct"/>
            <w:tcBorders>
              <w:bottom w:val="nil"/>
            </w:tcBorders>
          </w:tcPr>
          <w:p w14:paraId="4135D6DC" w14:textId="77777777" w:rsidR="00B96A6F" w:rsidRPr="00F62D9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49809FF2" w14:textId="124327E8" w:rsidR="00B96A6F" w:rsidRPr="00C23BA8" w:rsidRDefault="00B96A6F" w:rsidP="0058230B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5,61</w:t>
            </w:r>
            <w:r w:rsidR="004339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93" w:type="pct"/>
            <w:tcBorders>
              <w:bottom w:val="nil"/>
            </w:tcBorders>
          </w:tcPr>
          <w:p w14:paraId="6684E193" w14:textId="77777777" w:rsidR="00B96A6F" w:rsidRPr="00F62D9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nil"/>
            </w:tcBorders>
          </w:tcPr>
          <w:p w14:paraId="12CEBC5E" w14:textId="77777777" w:rsidR="00B96A6F" w:rsidRPr="00C23BA8" w:rsidRDefault="00B96A6F" w:rsidP="0058230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354</w:t>
            </w:r>
          </w:p>
        </w:tc>
        <w:tc>
          <w:tcPr>
            <w:tcW w:w="82" w:type="pct"/>
            <w:tcBorders>
              <w:bottom w:val="nil"/>
            </w:tcBorders>
          </w:tcPr>
          <w:p w14:paraId="201D0E3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15B6D99A" w14:textId="77777777" w:rsidR="00B96A6F" w:rsidRPr="00192A3F" w:rsidRDefault="00B96A6F" w:rsidP="0058230B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715</w:t>
            </w:r>
          </w:p>
        </w:tc>
        <w:tc>
          <w:tcPr>
            <w:tcW w:w="93" w:type="pct"/>
            <w:tcBorders>
              <w:bottom w:val="nil"/>
            </w:tcBorders>
          </w:tcPr>
          <w:p w14:paraId="22C6B45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nil"/>
            </w:tcBorders>
          </w:tcPr>
          <w:p w14:paraId="3C00A3A7" w14:textId="77777777" w:rsidR="00B96A6F" w:rsidRPr="00C23BA8" w:rsidRDefault="00B96A6F" w:rsidP="0058230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981</w:t>
            </w:r>
          </w:p>
        </w:tc>
        <w:tc>
          <w:tcPr>
            <w:tcW w:w="93" w:type="pct"/>
            <w:tcBorders>
              <w:bottom w:val="nil"/>
            </w:tcBorders>
          </w:tcPr>
          <w:p w14:paraId="7F930CC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nil"/>
            </w:tcBorders>
          </w:tcPr>
          <w:p w14:paraId="475E9A64" w14:textId="77777777" w:rsidR="00B96A6F" w:rsidRDefault="00B96A6F" w:rsidP="0058230B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8,426</w:t>
            </w:r>
          </w:p>
        </w:tc>
        <w:tc>
          <w:tcPr>
            <w:tcW w:w="93" w:type="pct"/>
            <w:tcBorders>
              <w:bottom w:val="nil"/>
            </w:tcBorders>
          </w:tcPr>
          <w:p w14:paraId="1355D5A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3" w:type="pct"/>
            <w:tcBorders>
              <w:bottom w:val="nil"/>
            </w:tcBorders>
          </w:tcPr>
          <w:p w14:paraId="5EF25403" w14:textId="6308AE17" w:rsidR="00B96A6F" w:rsidRPr="00C23BA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20,10</w:t>
            </w:r>
            <w:r w:rsidR="0043399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96A6F" w:rsidRPr="005A7FEB" w14:paraId="5167AE9F" w14:textId="77777777" w:rsidTr="0058230B">
        <w:tc>
          <w:tcPr>
            <w:tcW w:w="833" w:type="pct"/>
            <w:tcBorders>
              <w:bottom w:val="nil"/>
            </w:tcBorders>
          </w:tcPr>
          <w:p w14:paraId="0C5520F1" w14:textId="77777777" w:rsidR="00B96A6F" w:rsidRPr="00955E7E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5E7E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40" w:type="pct"/>
            <w:tcBorders>
              <w:bottom w:val="nil"/>
            </w:tcBorders>
          </w:tcPr>
          <w:p w14:paraId="38DD7539" w14:textId="77777777" w:rsidR="00B96A6F" w:rsidRPr="00EF772D" w:rsidRDefault="00B96A6F" w:rsidP="0058230B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22E6E3F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bottom w:val="nil"/>
            </w:tcBorders>
          </w:tcPr>
          <w:p w14:paraId="0EC4A040" w14:textId="77777777" w:rsidR="00B96A6F" w:rsidRPr="002F50F2" w:rsidRDefault="00B96A6F" w:rsidP="0058230B">
            <w:pPr>
              <w:pStyle w:val="3"/>
              <w:tabs>
                <w:tab w:val="clear" w:pos="360"/>
                <w:tab w:val="clear" w:pos="720"/>
                <w:tab w:val="decimal" w:pos="48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2844741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65268313" w14:textId="77777777" w:rsidR="00B96A6F" w:rsidRPr="00C23BA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651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3" w:type="pct"/>
            <w:tcBorders>
              <w:bottom w:val="nil"/>
            </w:tcBorders>
          </w:tcPr>
          <w:p w14:paraId="117F5F40" w14:textId="77777777" w:rsidR="00B96A6F" w:rsidRPr="00F62D9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5E75CA94" w14:textId="0C9F06BE" w:rsidR="00B96A6F" w:rsidRPr="00C23BA8" w:rsidRDefault="00B96A6F" w:rsidP="0058230B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4,56</w:t>
            </w:r>
            <w:r w:rsidR="0043399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93" w:type="pct"/>
            <w:tcBorders>
              <w:bottom w:val="nil"/>
            </w:tcBorders>
          </w:tcPr>
          <w:p w14:paraId="67E96FAC" w14:textId="77777777" w:rsidR="00B96A6F" w:rsidRPr="00F62D9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nil"/>
            </w:tcBorders>
          </w:tcPr>
          <w:p w14:paraId="016E0682" w14:textId="77777777" w:rsidR="00B96A6F" w:rsidRPr="00C23BA8" w:rsidRDefault="00B96A6F" w:rsidP="0058230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482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82" w:type="pct"/>
            <w:tcBorders>
              <w:bottom w:val="nil"/>
            </w:tcBorders>
          </w:tcPr>
          <w:p w14:paraId="74FC67B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1223C40E" w14:textId="77777777" w:rsidR="00B96A6F" w:rsidRPr="00192A3F" w:rsidRDefault="00B96A6F" w:rsidP="0058230B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2,577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93" w:type="pct"/>
            <w:tcBorders>
              <w:bottom w:val="nil"/>
            </w:tcBorders>
          </w:tcPr>
          <w:p w14:paraId="012513B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nil"/>
            </w:tcBorders>
          </w:tcPr>
          <w:p w14:paraId="067344E1" w14:textId="77777777" w:rsidR="00B96A6F" w:rsidRPr="00C23BA8" w:rsidRDefault="00B96A6F" w:rsidP="0058230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(984)</w:t>
            </w:r>
          </w:p>
        </w:tc>
        <w:tc>
          <w:tcPr>
            <w:tcW w:w="93" w:type="pct"/>
            <w:tcBorders>
              <w:bottom w:val="nil"/>
            </w:tcBorders>
          </w:tcPr>
          <w:p w14:paraId="0F2631F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nil"/>
            </w:tcBorders>
          </w:tcPr>
          <w:p w14:paraId="4756FDD1" w14:textId="77777777" w:rsidR="00B96A6F" w:rsidRDefault="00B96A6F" w:rsidP="0058230B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(</w:t>
            </w: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93" w:type="pct"/>
            <w:tcBorders>
              <w:bottom w:val="nil"/>
            </w:tcBorders>
          </w:tcPr>
          <w:p w14:paraId="6F5420E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3" w:type="pct"/>
            <w:tcBorders>
              <w:bottom w:val="nil"/>
            </w:tcBorders>
          </w:tcPr>
          <w:p w14:paraId="097E67FB" w14:textId="72C46925" w:rsidR="00B96A6F" w:rsidRPr="00C23BA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9,3</w:t>
            </w:r>
            <w:r w:rsidR="00433990">
              <w:rPr>
                <w:rFonts w:ascii="Angsana New" w:hAnsi="Angsana New"/>
                <w:sz w:val="30"/>
                <w:szCs w:val="30"/>
              </w:rPr>
              <w:t>29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96A6F" w:rsidRPr="005A7FEB" w14:paraId="0E58C943" w14:textId="77777777" w:rsidTr="0058230B">
        <w:tc>
          <w:tcPr>
            <w:tcW w:w="833" w:type="pct"/>
            <w:tcBorders>
              <w:bottom w:val="nil"/>
            </w:tcBorders>
          </w:tcPr>
          <w:p w14:paraId="11A2EA92" w14:textId="77777777" w:rsidR="00B96A6F" w:rsidRPr="00955E7E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5E7E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320DB097" w14:textId="77777777" w:rsidR="00B96A6F" w:rsidRPr="00EF772D" w:rsidRDefault="00B96A6F" w:rsidP="0058230B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523C6A9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72D32076" w14:textId="77777777" w:rsidR="00B96A6F" w:rsidRPr="002F50F2" w:rsidRDefault="00B96A6F" w:rsidP="0058230B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93" w:type="pct"/>
            <w:tcBorders>
              <w:bottom w:val="nil"/>
            </w:tcBorders>
          </w:tcPr>
          <w:p w14:paraId="289152B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6A2010DF" w14:textId="77777777" w:rsidR="00B96A6F" w:rsidRPr="00C23BA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6B3430A6" w14:textId="77777777" w:rsidR="00B96A6F" w:rsidRPr="00F62D9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</w:tcPr>
          <w:p w14:paraId="4C3B30E3" w14:textId="77777777" w:rsidR="00B96A6F" w:rsidRPr="00C23BA8" w:rsidRDefault="00B96A6F" w:rsidP="0058230B">
            <w:pPr>
              <w:pStyle w:val="3"/>
              <w:tabs>
                <w:tab w:val="clear" w:pos="360"/>
                <w:tab w:val="clear" w:pos="720"/>
                <w:tab w:val="decimal" w:pos="60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15CF538D" w14:textId="77777777" w:rsidR="00B96A6F" w:rsidRPr="00F62D9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14:paraId="4DC50EF4" w14:textId="77777777" w:rsidR="00B96A6F" w:rsidRPr="00C23BA8" w:rsidRDefault="00B96A6F" w:rsidP="0058230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82" w:type="pct"/>
            <w:tcBorders>
              <w:bottom w:val="nil"/>
            </w:tcBorders>
          </w:tcPr>
          <w:p w14:paraId="1BDB927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</w:tcPr>
          <w:p w14:paraId="518EA151" w14:textId="77777777" w:rsidR="00B96A6F" w:rsidRPr="00192A3F" w:rsidRDefault="00B96A6F" w:rsidP="0058230B">
            <w:pPr>
              <w:pStyle w:val="3"/>
              <w:tabs>
                <w:tab w:val="clear" w:pos="360"/>
                <w:tab w:val="clear" w:pos="720"/>
                <w:tab w:val="decimal" w:pos="65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67CF823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</w:tcPr>
          <w:p w14:paraId="1EC306AB" w14:textId="77777777" w:rsidR="00B96A6F" w:rsidRPr="00C23BA8" w:rsidRDefault="00B96A6F" w:rsidP="0058230B">
            <w:pPr>
              <w:pStyle w:val="3"/>
              <w:tabs>
                <w:tab w:val="clear" w:pos="360"/>
                <w:tab w:val="clear" w:pos="720"/>
                <w:tab w:val="decimal" w:pos="74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3AE398A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4864F46C" w14:textId="77777777" w:rsidR="00B96A6F" w:rsidRDefault="00B96A6F" w:rsidP="0058230B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(</w:t>
            </w: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93" w:type="pct"/>
            <w:tcBorders>
              <w:bottom w:val="nil"/>
            </w:tcBorders>
          </w:tcPr>
          <w:p w14:paraId="6401A95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3" w:type="pct"/>
            <w:tcBorders>
              <w:bottom w:val="single" w:sz="4" w:space="0" w:color="auto"/>
            </w:tcBorders>
          </w:tcPr>
          <w:p w14:paraId="2EC9CA0B" w14:textId="77777777" w:rsidR="00B96A6F" w:rsidRPr="00C23BA8" w:rsidRDefault="00B96A6F" w:rsidP="0058230B">
            <w:pPr>
              <w:pStyle w:val="3"/>
              <w:tabs>
                <w:tab w:val="clear" w:pos="360"/>
                <w:tab w:val="clear" w:pos="720"/>
                <w:tab w:val="decimal" w:pos="65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96A6F" w:rsidRPr="005A7FEB" w14:paraId="3C9E8074" w14:textId="77777777" w:rsidTr="0058230B">
        <w:tc>
          <w:tcPr>
            <w:tcW w:w="833" w:type="pct"/>
            <w:tcBorders>
              <w:bottom w:val="nil"/>
            </w:tcBorders>
          </w:tcPr>
          <w:p w14:paraId="7F2DCAD4" w14:textId="77777777" w:rsidR="00B96A6F" w:rsidRPr="00142DBC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2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14:paraId="1ACB2FC3" w14:textId="77777777" w:rsidR="00B96A6F" w:rsidRPr="00BB26F5" w:rsidRDefault="00B96A6F" w:rsidP="0058230B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23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125,372</w:t>
            </w:r>
          </w:p>
        </w:tc>
        <w:tc>
          <w:tcPr>
            <w:tcW w:w="93" w:type="pct"/>
            <w:tcBorders>
              <w:bottom w:val="nil"/>
            </w:tcBorders>
          </w:tcPr>
          <w:p w14:paraId="7FF4125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14:paraId="5170B740" w14:textId="77777777" w:rsidR="00B96A6F" w:rsidRPr="002F50F2" w:rsidRDefault="00B96A6F" w:rsidP="0058230B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23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406,729</w:t>
            </w:r>
          </w:p>
        </w:tc>
        <w:tc>
          <w:tcPr>
            <w:tcW w:w="93" w:type="pct"/>
            <w:tcBorders>
              <w:bottom w:val="nil"/>
            </w:tcBorders>
          </w:tcPr>
          <w:p w14:paraId="6C32E0B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14:paraId="76E313AF" w14:textId="77777777" w:rsidR="00B96A6F" w:rsidRPr="00C23BA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2301">
              <w:rPr>
                <w:rFonts w:ascii="Angsana New" w:hAnsi="Angsana New"/>
                <w:b/>
                <w:bCs/>
                <w:sz w:val="30"/>
                <w:szCs w:val="30"/>
              </w:rPr>
              <w:t>160,276</w:t>
            </w:r>
          </w:p>
        </w:tc>
        <w:tc>
          <w:tcPr>
            <w:tcW w:w="93" w:type="pct"/>
            <w:tcBorders>
              <w:bottom w:val="nil"/>
            </w:tcBorders>
          </w:tcPr>
          <w:p w14:paraId="007706B5" w14:textId="77777777" w:rsidR="00B96A6F" w:rsidRPr="00F62D9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</w:tcPr>
          <w:p w14:paraId="7148F10B" w14:textId="77777777" w:rsidR="00B96A6F" w:rsidRPr="00C23BA8" w:rsidRDefault="00B96A6F" w:rsidP="0058230B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23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122,053</w:t>
            </w:r>
          </w:p>
        </w:tc>
        <w:tc>
          <w:tcPr>
            <w:tcW w:w="93" w:type="pct"/>
            <w:tcBorders>
              <w:bottom w:val="nil"/>
            </w:tcBorders>
          </w:tcPr>
          <w:p w14:paraId="1654220B" w14:textId="77777777" w:rsidR="00B96A6F" w:rsidRPr="00F62D9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</w:tcPr>
          <w:p w14:paraId="34AAC65B" w14:textId="77777777" w:rsidR="00B96A6F" w:rsidRPr="00C23BA8" w:rsidRDefault="00B96A6F" w:rsidP="0058230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23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42,601</w:t>
            </w:r>
          </w:p>
        </w:tc>
        <w:tc>
          <w:tcPr>
            <w:tcW w:w="82" w:type="pct"/>
            <w:tcBorders>
              <w:bottom w:val="nil"/>
            </w:tcBorders>
          </w:tcPr>
          <w:p w14:paraId="16885A0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</w:tcPr>
          <w:p w14:paraId="07F30854" w14:textId="77777777" w:rsidR="00B96A6F" w:rsidRPr="00192A3F" w:rsidRDefault="00B96A6F" w:rsidP="0058230B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23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12,791</w:t>
            </w:r>
          </w:p>
        </w:tc>
        <w:tc>
          <w:tcPr>
            <w:tcW w:w="93" w:type="pct"/>
            <w:tcBorders>
              <w:bottom w:val="nil"/>
            </w:tcBorders>
          </w:tcPr>
          <w:p w14:paraId="1193381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14:paraId="57DA8478" w14:textId="77777777" w:rsidR="00B96A6F" w:rsidRPr="00C23BA8" w:rsidRDefault="00B96A6F" w:rsidP="0058230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23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13,492</w:t>
            </w:r>
          </w:p>
        </w:tc>
        <w:tc>
          <w:tcPr>
            <w:tcW w:w="93" w:type="pct"/>
            <w:tcBorders>
              <w:bottom w:val="nil"/>
            </w:tcBorders>
          </w:tcPr>
          <w:p w14:paraId="7518D47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14:paraId="549B05FC" w14:textId="77777777" w:rsidR="00B96A6F" w:rsidRDefault="00B96A6F" w:rsidP="0058230B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23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8,670</w:t>
            </w:r>
          </w:p>
        </w:tc>
        <w:tc>
          <w:tcPr>
            <w:tcW w:w="93" w:type="pct"/>
            <w:tcBorders>
              <w:bottom w:val="nil"/>
            </w:tcBorders>
          </w:tcPr>
          <w:p w14:paraId="5A41760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</w:tcPr>
          <w:p w14:paraId="1C59D073" w14:textId="77777777" w:rsidR="00B96A6F" w:rsidRPr="00C23BA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2301">
              <w:rPr>
                <w:rFonts w:ascii="Angsana New" w:hAnsi="Angsana New"/>
                <w:b/>
                <w:bCs/>
                <w:sz w:val="30"/>
                <w:szCs w:val="30"/>
              </w:rPr>
              <w:t>891,984</w:t>
            </w:r>
          </w:p>
        </w:tc>
      </w:tr>
    </w:tbl>
    <w:p w14:paraId="54C8A643" w14:textId="309F45A9" w:rsidR="00B96A6F" w:rsidRDefault="00B96A6F"/>
    <w:p w14:paraId="69403EC1" w14:textId="60B47490" w:rsidR="00B96A6F" w:rsidRDefault="00B96A6F"/>
    <w:tbl>
      <w:tblPr>
        <w:tblW w:w="14582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8"/>
        <w:gridCol w:w="992"/>
        <w:gridCol w:w="271"/>
        <w:gridCol w:w="901"/>
        <w:gridCol w:w="271"/>
        <w:gridCol w:w="1079"/>
        <w:gridCol w:w="271"/>
        <w:gridCol w:w="1082"/>
        <w:gridCol w:w="271"/>
        <w:gridCol w:w="1298"/>
        <w:gridCol w:w="242"/>
        <w:gridCol w:w="1085"/>
        <w:gridCol w:w="265"/>
        <w:gridCol w:w="9"/>
        <w:gridCol w:w="1263"/>
        <w:gridCol w:w="271"/>
        <w:gridCol w:w="1132"/>
        <w:gridCol w:w="44"/>
        <w:gridCol w:w="260"/>
        <w:gridCol w:w="15"/>
        <w:gridCol w:w="1132"/>
      </w:tblGrid>
      <w:tr w:rsidR="00B96A6F" w:rsidRPr="005A7FEB" w14:paraId="12936EBA" w14:textId="77777777" w:rsidTr="0058230B">
        <w:tc>
          <w:tcPr>
            <w:tcW w:w="833" w:type="pct"/>
          </w:tcPr>
          <w:p w14:paraId="2C20400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67" w:type="pct"/>
            <w:gridSpan w:val="20"/>
          </w:tcPr>
          <w:p w14:paraId="6C44483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96A6F" w:rsidRPr="005A7FEB" w14:paraId="75B7B559" w14:textId="77777777" w:rsidTr="0058230B">
        <w:tc>
          <w:tcPr>
            <w:tcW w:w="833" w:type="pct"/>
          </w:tcPr>
          <w:p w14:paraId="3D0B9C1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016F823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DE2138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5513DC5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5F8C0B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6306438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0259BFC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481FFDE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E5D60D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2F59E11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261E05C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pct"/>
          </w:tcPr>
          <w:p w14:paraId="68D080E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gridSpan w:val="2"/>
          </w:tcPr>
          <w:p w14:paraId="21ED0C8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1E07951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23EFE76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" w:type="pct"/>
            <w:gridSpan w:val="2"/>
          </w:tcPr>
          <w:p w14:paraId="458D35E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94" w:type="pct"/>
            <w:gridSpan w:val="2"/>
          </w:tcPr>
          <w:p w14:paraId="5559D6C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" w:type="pct"/>
          </w:tcPr>
          <w:p w14:paraId="7292684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5B67DCF2" w14:textId="77777777" w:rsidTr="0058230B">
        <w:tc>
          <w:tcPr>
            <w:tcW w:w="833" w:type="pct"/>
          </w:tcPr>
          <w:p w14:paraId="23B508D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73214DD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FB4F9B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3CDDBB9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171D02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264BCC5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44EA69A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6FE46C9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9276BF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686503A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0649BDE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pct"/>
          </w:tcPr>
          <w:p w14:paraId="56068B5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gridSpan w:val="2"/>
          </w:tcPr>
          <w:p w14:paraId="541CC60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6EE5B53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7D65BB1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" w:type="pct"/>
            <w:gridSpan w:val="2"/>
          </w:tcPr>
          <w:p w14:paraId="42C6957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94" w:type="pct"/>
            <w:gridSpan w:val="2"/>
          </w:tcPr>
          <w:p w14:paraId="57605CF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" w:type="pct"/>
          </w:tcPr>
          <w:p w14:paraId="26DBDAD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514F48F9" w14:textId="77777777" w:rsidTr="0058230B">
        <w:tc>
          <w:tcPr>
            <w:tcW w:w="833" w:type="pct"/>
          </w:tcPr>
          <w:p w14:paraId="3A94248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6049349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3745D5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522F0CC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209431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685EE62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1BB02D2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50BFFEF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0A60BF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2D27188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83" w:type="pct"/>
          </w:tcPr>
          <w:p w14:paraId="4FE55D5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pct"/>
          </w:tcPr>
          <w:p w14:paraId="2D3AD26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gridSpan w:val="2"/>
          </w:tcPr>
          <w:p w14:paraId="44A7C18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72B7D2F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112480A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" w:type="pct"/>
            <w:gridSpan w:val="2"/>
          </w:tcPr>
          <w:p w14:paraId="40677DE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4" w:type="pct"/>
            <w:gridSpan w:val="2"/>
          </w:tcPr>
          <w:p w14:paraId="5D56B3F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" w:type="pct"/>
          </w:tcPr>
          <w:p w14:paraId="6243779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7EF0621E" w14:textId="77777777" w:rsidTr="0058230B">
        <w:trPr>
          <w:trHeight w:val="344"/>
        </w:trPr>
        <w:tc>
          <w:tcPr>
            <w:tcW w:w="833" w:type="pct"/>
          </w:tcPr>
          <w:p w14:paraId="69AF5AF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0742704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1ADA41D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421D8E9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2F4A98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7F19468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07B2E39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74D1D3B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0B43F1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0DE4478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</w:t>
            </w:r>
          </w:p>
        </w:tc>
        <w:tc>
          <w:tcPr>
            <w:tcW w:w="83" w:type="pct"/>
          </w:tcPr>
          <w:p w14:paraId="099872B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pct"/>
          </w:tcPr>
          <w:p w14:paraId="38758F3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gridSpan w:val="2"/>
          </w:tcPr>
          <w:p w14:paraId="110384A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4F03B39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3" w:type="pct"/>
          </w:tcPr>
          <w:p w14:paraId="5C0D439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" w:type="pct"/>
            <w:gridSpan w:val="2"/>
          </w:tcPr>
          <w:p w14:paraId="03E6668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4" w:type="pct"/>
            <w:gridSpan w:val="2"/>
          </w:tcPr>
          <w:p w14:paraId="38F8E44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3F5A1BF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0506F8A6" w14:textId="77777777" w:rsidTr="0058230B">
        <w:tc>
          <w:tcPr>
            <w:tcW w:w="833" w:type="pct"/>
          </w:tcPr>
          <w:p w14:paraId="66F1155A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0" w:type="pct"/>
          </w:tcPr>
          <w:p w14:paraId="49CD12A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3" w:type="pct"/>
          </w:tcPr>
          <w:p w14:paraId="5B51A5A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664BC8D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93" w:type="pct"/>
          </w:tcPr>
          <w:p w14:paraId="046582A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4553101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1E9E56F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3B7B3C8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3" w:type="pct"/>
          </w:tcPr>
          <w:p w14:paraId="01CE48D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61CBFC6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83" w:type="pct"/>
          </w:tcPr>
          <w:p w14:paraId="699EAEA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pct"/>
          </w:tcPr>
          <w:p w14:paraId="079FD04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4" w:type="pct"/>
            <w:gridSpan w:val="2"/>
          </w:tcPr>
          <w:p w14:paraId="19052A4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763499E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3" w:type="pct"/>
          </w:tcPr>
          <w:p w14:paraId="5B00E2C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" w:type="pct"/>
            <w:gridSpan w:val="2"/>
          </w:tcPr>
          <w:p w14:paraId="4C0988A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94" w:type="pct"/>
            <w:gridSpan w:val="2"/>
          </w:tcPr>
          <w:p w14:paraId="24CC084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" w:type="pct"/>
          </w:tcPr>
          <w:p w14:paraId="426703B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96A6F" w:rsidRPr="005A7FEB" w14:paraId="5FC092AF" w14:textId="77777777" w:rsidTr="0058230B">
        <w:tc>
          <w:tcPr>
            <w:tcW w:w="833" w:type="pct"/>
          </w:tcPr>
          <w:p w14:paraId="777DB85E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67" w:type="pct"/>
            <w:gridSpan w:val="20"/>
          </w:tcPr>
          <w:p w14:paraId="2D16D39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6A6F" w:rsidRPr="005A7FEB" w14:paraId="73DADF8D" w14:textId="77777777" w:rsidTr="0058230B">
        <w:tc>
          <w:tcPr>
            <w:tcW w:w="833" w:type="pct"/>
          </w:tcPr>
          <w:p w14:paraId="79C8384F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5A7F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340" w:type="pct"/>
          </w:tcPr>
          <w:p w14:paraId="11252EC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A7F65E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6475F75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1C9E679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03F92BC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910566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52D00F6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12EBB5A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77A50D0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11F1B05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pct"/>
          </w:tcPr>
          <w:p w14:paraId="0005E72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" w:type="pct"/>
          </w:tcPr>
          <w:p w14:paraId="7D8065F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6" w:type="pct"/>
            <w:gridSpan w:val="2"/>
          </w:tcPr>
          <w:p w14:paraId="41D5203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8425B2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" w:type="pct"/>
          </w:tcPr>
          <w:p w14:paraId="14B02B0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" w:type="pct"/>
            <w:gridSpan w:val="2"/>
          </w:tcPr>
          <w:p w14:paraId="456FA46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gridSpan w:val="2"/>
          </w:tcPr>
          <w:p w14:paraId="6702DCB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2BF3C8D6" w14:textId="77777777" w:rsidTr="0058230B">
        <w:tc>
          <w:tcPr>
            <w:tcW w:w="833" w:type="pct"/>
            <w:vAlign w:val="bottom"/>
          </w:tcPr>
          <w:p w14:paraId="2EBF1A76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40" w:type="pct"/>
            <w:vAlign w:val="bottom"/>
          </w:tcPr>
          <w:p w14:paraId="7466EC9E" w14:textId="77777777" w:rsidR="00B96A6F" w:rsidRPr="004B5E40" w:rsidRDefault="00B96A6F" w:rsidP="0058230B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vAlign w:val="bottom"/>
          </w:tcPr>
          <w:p w14:paraId="2B905BBE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  <w:vAlign w:val="bottom"/>
          </w:tcPr>
          <w:p w14:paraId="5C1C42B1" w14:textId="77777777" w:rsidR="00B96A6F" w:rsidRPr="004B5E40" w:rsidRDefault="00B96A6F" w:rsidP="0058230B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lang w:val="en-US"/>
              </w:rPr>
              <w:t>191,712</w:t>
            </w:r>
          </w:p>
        </w:tc>
        <w:tc>
          <w:tcPr>
            <w:tcW w:w="93" w:type="pct"/>
            <w:vAlign w:val="bottom"/>
          </w:tcPr>
          <w:p w14:paraId="433762C2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vAlign w:val="bottom"/>
          </w:tcPr>
          <w:p w14:paraId="3ED479E1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4B5E40">
              <w:rPr>
                <w:rFonts w:ascii="Angsana New" w:hAnsi="Angsana New"/>
                <w:sz w:val="30"/>
                <w:szCs w:val="30"/>
              </w:rPr>
              <w:t>143,208</w:t>
            </w:r>
          </w:p>
        </w:tc>
        <w:tc>
          <w:tcPr>
            <w:tcW w:w="93" w:type="pct"/>
            <w:vAlign w:val="bottom"/>
          </w:tcPr>
          <w:p w14:paraId="78547890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5BA2259F" w14:textId="77777777" w:rsidR="00B96A6F" w:rsidRPr="004B5E40" w:rsidRDefault="00B96A6F" w:rsidP="0058230B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lang w:val="en-US"/>
              </w:rPr>
              <w:t>92,660</w:t>
            </w:r>
          </w:p>
        </w:tc>
        <w:tc>
          <w:tcPr>
            <w:tcW w:w="93" w:type="pct"/>
            <w:vAlign w:val="bottom"/>
          </w:tcPr>
          <w:p w14:paraId="768A2198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2C37C672" w14:textId="77777777" w:rsidR="00B96A6F" w:rsidRPr="004B5E40" w:rsidRDefault="00B96A6F" w:rsidP="0058230B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lang w:val="en-US"/>
              </w:rPr>
              <w:t>32,383</w:t>
            </w:r>
          </w:p>
        </w:tc>
        <w:tc>
          <w:tcPr>
            <w:tcW w:w="83" w:type="pct"/>
            <w:vAlign w:val="bottom"/>
          </w:tcPr>
          <w:p w14:paraId="72C4D190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pct"/>
            <w:vAlign w:val="bottom"/>
          </w:tcPr>
          <w:p w14:paraId="03A86C77" w14:textId="77777777" w:rsidR="00B96A6F" w:rsidRPr="004B5E40" w:rsidRDefault="00B96A6F" w:rsidP="0058230B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lang w:val="en-US"/>
              </w:rPr>
              <w:t>14,628</w:t>
            </w:r>
          </w:p>
        </w:tc>
        <w:tc>
          <w:tcPr>
            <w:tcW w:w="91" w:type="pct"/>
            <w:vAlign w:val="bottom"/>
          </w:tcPr>
          <w:p w14:paraId="6F55BB1D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6" w:type="pct"/>
            <w:gridSpan w:val="2"/>
            <w:vAlign w:val="bottom"/>
          </w:tcPr>
          <w:p w14:paraId="46F835FB" w14:textId="77777777" w:rsidR="00B96A6F" w:rsidRPr="004B5E40" w:rsidRDefault="00B96A6F" w:rsidP="0058230B">
            <w:pPr>
              <w:pStyle w:val="3"/>
              <w:tabs>
                <w:tab w:val="clear" w:pos="360"/>
                <w:tab w:val="clear" w:pos="720"/>
                <w:tab w:val="decimal" w:pos="1046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lang w:val="en-US"/>
              </w:rPr>
              <w:t>10,844</w:t>
            </w:r>
          </w:p>
        </w:tc>
        <w:tc>
          <w:tcPr>
            <w:tcW w:w="93" w:type="pct"/>
            <w:vAlign w:val="bottom"/>
          </w:tcPr>
          <w:p w14:paraId="3B3BAE22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" w:type="pct"/>
            <w:vAlign w:val="bottom"/>
          </w:tcPr>
          <w:p w14:paraId="7B9420EB" w14:textId="77777777" w:rsidR="00B96A6F" w:rsidRPr="004B5E40" w:rsidRDefault="00B96A6F" w:rsidP="0058230B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04" w:type="pct"/>
            <w:gridSpan w:val="2"/>
            <w:vAlign w:val="bottom"/>
          </w:tcPr>
          <w:p w14:paraId="7CBFDE04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gridSpan w:val="2"/>
            <w:vAlign w:val="bottom"/>
          </w:tcPr>
          <w:p w14:paraId="67B52906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4B5E40">
              <w:rPr>
                <w:rFonts w:ascii="Angsana New" w:hAnsi="Angsana New"/>
                <w:sz w:val="30"/>
                <w:szCs w:val="30"/>
              </w:rPr>
              <w:t>485,435</w:t>
            </w:r>
          </w:p>
        </w:tc>
      </w:tr>
      <w:tr w:rsidR="00B96A6F" w:rsidRPr="005A7FEB" w14:paraId="2701A5C4" w14:textId="77777777" w:rsidTr="0058230B">
        <w:tc>
          <w:tcPr>
            <w:tcW w:w="833" w:type="pct"/>
            <w:vAlign w:val="bottom"/>
          </w:tcPr>
          <w:p w14:paraId="426C84AC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40" w:type="pct"/>
            <w:vAlign w:val="bottom"/>
          </w:tcPr>
          <w:p w14:paraId="582A8689" w14:textId="77777777" w:rsidR="00B96A6F" w:rsidRPr="004B5E40" w:rsidRDefault="00B96A6F" w:rsidP="0058230B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vAlign w:val="bottom"/>
          </w:tcPr>
          <w:p w14:paraId="72781D9E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  <w:vAlign w:val="bottom"/>
          </w:tcPr>
          <w:p w14:paraId="05152D2A" w14:textId="77777777" w:rsidR="00B96A6F" w:rsidRPr="004B5E40" w:rsidRDefault="00B96A6F" w:rsidP="0058230B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lang w:val="en-US"/>
              </w:rPr>
              <w:t>21,775</w:t>
            </w:r>
          </w:p>
        </w:tc>
        <w:tc>
          <w:tcPr>
            <w:tcW w:w="93" w:type="pct"/>
            <w:vAlign w:val="bottom"/>
          </w:tcPr>
          <w:p w14:paraId="187253FD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vAlign w:val="bottom"/>
          </w:tcPr>
          <w:p w14:paraId="750CDF6F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4B5E40">
              <w:rPr>
                <w:rFonts w:ascii="Angsana New" w:hAnsi="Angsana New"/>
                <w:sz w:val="30"/>
                <w:szCs w:val="30"/>
              </w:rPr>
              <w:t>4,206</w:t>
            </w:r>
          </w:p>
        </w:tc>
        <w:tc>
          <w:tcPr>
            <w:tcW w:w="93" w:type="pct"/>
            <w:vAlign w:val="bottom"/>
          </w:tcPr>
          <w:p w14:paraId="09E48CF4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20002836" w14:textId="77777777" w:rsidR="00B96A6F" w:rsidRPr="004B5E40" w:rsidRDefault="00B96A6F" w:rsidP="0058230B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lang w:val="en-US"/>
              </w:rPr>
              <w:t>11,784</w:t>
            </w:r>
          </w:p>
        </w:tc>
        <w:tc>
          <w:tcPr>
            <w:tcW w:w="93" w:type="pct"/>
            <w:vAlign w:val="bottom"/>
          </w:tcPr>
          <w:p w14:paraId="4113629A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1FBA969F" w14:textId="77777777" w:rsidR="00B96A6F" w:rsidRPr="004B5E40" w:rsidRDefault="00B96A6F" w:rsidP="0058230B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lang w:val="en-US"/>
              </w:rPr>
              <w:t>3,342</w:t>
            </w:r>
          </w:p>
        </w:tc>
        <w:tc>
          <w:tcPr>
            <w:tcW w:w="83" w:type="pct"/>
            <w:vAlign w:val="bottom"/>
          </w:tcPr>
          <w:p w14:paraId="54312215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pct"/>
            <w:vAlign w:val="bottom"/>
          </w:tcPr>
          <w:p w14:paraId="7BF5750A" w14:textId="77777777" w:rsidR="00B96A6F" w:rsidRPr="004B5E40" w:rsidRDefault="00B96A6F" w:rsidP="0058230B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91" w:type="pct"/>
            <w:vAlign w:val="bottom"/>
          </w:tcPr>
          <w:p w14:paraId="1297F2AD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6" w:type="pct"/>
            <w:gridSpan w:val="2"/>
            <w:vAlign w:val="bottom"/>
          </w:tcPr>
          <w:p w14:paraId="6A459C01" w14:textId="77777777" w:rsidR="00B96A6F" w:rsidRPr="004B5E40" w:rsidRDefault="00B96A6F" w:rsidP="0058230B">
            <w:pPr>
              <w:pStyle w:val="3"/>
              <w:tabs>
                <w:tab w:val="clear" w:pos="360"/>
                <w:tab w:val="clear" w:pos="720"/>
                <w:tab w:val="decimal" w:pos="1046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lang w:val="en-US"/>
              </w:rPr>
              <w:t>888</w:t>
            </w:r>
          </w:p>
        </w:tc>
        <w:tc>
          <w:tcPr>
            <w:tcW w:w="93" w:type="pct"/>
            <w:vAlign w:val="bottom"/>
          </w:tcPr>
          <w:p w14:paraId="0B7EC54F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" w:type="pct"/>
            <w:vAlign w:val="bottom"/>
          </w:tcPr>
          <w:p w14:paraId="19640D3E" w14:textId="77777777" w:rsidR="00B96A6F" w:rsidRPr="004B5E40" w:rsidRDefault="00B96A6F" w:rsidP="0058230B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04" w:type="pct"/>
            <w:gridSpan w:val="2"/>
            <w:vAlign w:val="bottom"/>
          </w:tcPr>
          <w:p w14:paraId="2E5CB713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gridSpan w:val="2"/>
            <w:vAlign w:val="bottom"/>
          </w:tcPr>
          <w:p w14:paraId="35E82C8B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4B5E40">
              <w:rPr>
                <w:rFonts w:ascii="Angsana New" w:hAnsi="Angsana New"/>
                <w:sz w:val="30"/>
                <w:szCs w:val="30"/>
              </w:rPr>
              <w:t>42,016</w:t>
            </w:r>
          </w:p>
        </w:tc>
      </w:tr>
      <w:tr w:rsidR="00B96A6F" w:rsidRPr="005A7FEB" w14:paraId="3E58BB5E" w14:textId="77777777" w:rsidTr="0058230B">
        <w:tc>
          <w:tcPr>
            <w:tcW w:w="833" w:type="pct"/>
            <w:vAlign w:val="bottom"/>
          </w:tcPr>
          <w:p w14:paraId="05411ECF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vAlign w:val="bottom"/>
          </w:tcPr>
          <w:p w14:paraId="2E478D11" w14:textId="77777777" w:rsidR="00B96A6F" w:rsidRPr="00F774E2" w:rsidRDefault="00B96A6F" w:rsidP="0058230B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22B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vAlign w:val="bottom"/>
          </w:tcPr>
          <w:p w14:paraId="09FBA2EA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bottom"/>
          </w:tcPr>
          <w:p w14:paraId="15A5A767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48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62D9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vAlign w:val="bottom"/>
          </w:tcPr>
          <w:p w14:paraId="0F13DD5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bottom"/>
          </w:tcPr>
          <w:p w14:paraId="081EC13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C6553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6553C">
              <w:rPr>
                <w:rFonts w:ascii="Angsana New" w:hAnsi="Angsana New"/>
                <w:sz w:val="30"/>
                <w:szCs w:val="30"/>
              </w:rPr>
              <w:t>676</w:t>
            </w:r>
            <w:r w:rsidRPr="00C6553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3" w:type="pct"/>
            <w:vAlign w:val="bottom"/>
          </w:tcPr>
          <w:p w14:paraId="1EE77C2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  <w:vAlign w:val="bottom"/>
          </w:tcPr>
          <w:p w14:paraId="3192B2D8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553C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6553C">
              <w:rPr>
                <w:rFonts w:ascii="Angsana New" w:hAnsi="Angsana New"/>
                <w:sz w:val="30"/>
                <w:szCs w:val="30"/>
                <w:lang w:val="en-US"/>
              </w:rPr>
              <w:t>2,767</w:t>
            </w:r>
            <w:r w:rsidRPr="00C6553C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93" w:type="pct"/>
            <w:vAlign w:val="bottom"/>
          </w:tcPr>
          <w:p w14:paraId="63E3D7A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14:paraId="36D594BC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553C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6553C">
              <w:rPr>
                <w:rFonts w:ascii="Angsana New" w:hAnsi="Angsana New"/>
                <w:sz w:val="30"/>
                <w:szCs w:val="30"/>
                <w:lang w:val="en-US"/>
              </w:rPr>
              <w:t>175</w:t>
            </w:r>
            <w:r w:rsidRPr="00C6553C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83" w:type="pct"/>
            <w:vAlign w:val="bottom"/>
          </w:tcPr>
          <w:p w14:paraId="3AB7D36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3936E25A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60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100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1" w:type="pct"/>
            <w:vAlign w:val="bottom"/>
          </w:tcPr>
          <w:p w14:paraId="099663C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6" w:type="pct"/>
            <w:gridSpan w:val="2"/>
            <w:tcBorders>
              <w:bottom w:val="single" w:sz="4" w:space="0" w:color="auto"/>
            </w:tcBorders>
            <w:vAlign w:val="bottom"/>
          </w:tcPr>
          <w:p w14:paraId="697F5F6D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D5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vAlign w:val="bottom"/>
          </w:tcPr>
          <w:p w14:paraId="567CBC0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bottom"/>
          </w:tcPr>
          <w:p w14:paraId="0A4633CF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04" w:type="pct"/>
            <w:gridSpan w:val="2"/>
            <w:vAlign w:val="bottom"/>
          </w:tcPr>
          <w:p w14:paraId="423E48D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gridSpan w:val="2"/>
            <w:tcBorders>
              <w:bottom w:val="single" w:sz="4" w:space="0" w:color="auto"/>
            </w:tcBorders>
            <w:vAlign w:val="bottom"/>
          </w:tcPr>
          <w:p w14:paraId="6A7C51B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3,618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96A6F" w:rsidRPr="005A7FEB" w14:paraId="3E7E4D23" w14:textId="77777777" w:rsidTr="0058230B">
        <w:tc>
          <w:tcPr>
            <w:tcW w:w="833" w:type="pct"/>
            <w:vAlign w:val="bottom"/>
          </w:tcPr>
          <w:p w14:paraId="6D18DAB7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340" w:type="pct"/>
            <w:tcBorders>
              <w:top w:val="single" w:sz="4" w:space="0" w:color="auto"/>
            </w:tcBorders>
            <w:vAlign w:val="bottom"/>
          </w:tcPr>
          <w:p w14:paraId="6D8B88F3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57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  <w:vAlign w:val="bottom"/>
          </w:tcPr>
          <w:p w14:paraId="1D11D6D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  <w:vAlign w:val="bottom"/>
          </w:tcPr>
          <w:p w14:paraId="506B42EE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  <w:vAlign w:val="bottom"/>
          </w:tcPr>
          <w:p w14:paraId="3DF37BF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  <w:vAlign w:val="bottom"/>
          </w:tcPr>
          <w:p w14:paraId="40E805A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14:paraId="202DBDB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  <w:vAlign w:val="bottom"/>
          </w:tcPr>
          <w:p w14:paraId="15D424D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14:paraId="0695522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14:paraId="297C5431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3" w:type="pct"/>
            <w:vAlign w:val="bottom"/>
          </w:tcPr>
          <w:p w14:paraId="21B6A8F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vAlign w:val="bottom"/>
          </w:tcPr>
          <w:p w14:paraId="777D5C1A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1" w:type="pct"/>
            <w:vAlign w:val="bottom"/>
          </w:tcPr>
          <w:p w14:paraId="1F43571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  <w:gridSpan w:val="2"/>
            <w:tcBorders>
              <w:top w:val="single" w:sz="4" w:space="0" w:color="auto"/>
            </w:tcBorders>
            <w:vAlign w:val="bottom"/>
          </w:tcPr>
          <w:p w14:paraId="7571F588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  <w:vAlign w:val="bottom"/>
          </w:tcPr>
          <w:p w14:paraId="2FE5683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0EDC62CC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65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" w:type="pct"/>
            <w:gridSpan w:val="2"/>
            <w:vAlign w:val="bottom"/>
          </w:tcPr>
          <w:p w14:paraId="37C6EAE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3" w:type="pct"/>
            <w:gridSpan w:val="2"/>
            <w:tcBorders>
              <w:top w:val="single" w:sz="4" w:space="0" w:color="auto"/>
            </w:tcBorders>
            <w:vAlign w:val="bottom"/>
          </w:tcPr>
          <w:p w14:paraId="652E5BA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6A6F" w:rsidRPr="005A7FEB" w14:paraId="13D0A77A" w14:textId="77777777" w:rsidTr="0058230B">
        <w:tc>
          <w:tcPr>
            <w:tcW w:w="833" w:type="pct"/>
            <w:vAlign w:val="bottom"/>
          </w:tcPr>
          <w:p w14:paraId="0E621827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340" w:type="pct"/>
            <w:vAlign w:val="bottom"/>
          </w:tcPr>
          <w:p w14:paraId="64453AE0" w14:textId="77777777" w:rsidR="00B96A6F" w:rsidRPr="00C6553C" w:rsidRDefault="00B96A6F" w:rsidP="0058230B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vAlign w:val="bottom"/>
          </w:tcPr>
          <w:p w14:paraId="4EF091BE" w14:textId="77777777" w:rsidR="00B96A6F" w:rsidRPr="00F62D9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vAlign w:val="bottom"/>
          </w:tcPr>
          <w:p w14:paraId="7E141537" w14:textId="77777777" w:rsidR="00B96A6F" w:rsidRPr="00C6553C" w:rsidRDefault="00B96A6F" w:rsidP="0058230B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62D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213,487</w:t>
            </w:r>
          </w:p>
        </w:tc>
        <w:tc>
          <w:tcPr>
            <w:tcW w:w="93" w:type="pct"/>
            <w:vAlign w:val="bottom"/>
          </w:tcPr>
          <w:p w14:paraId="637ECE1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vAlign w:val="bottom"/>
          </w:tcPr>
          <w:p w14:paraId="12B57D4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146,738</w:t>
            </w:r>
          </w:p>
        </w:tc>
        <w:tc>
          <w:tcPr>
            <w:tcW w:w="93" w:type="pct"/>
            <w:vAlign w:val="bottom"/>
          </w:tcPr>
          <w:p w14:paraId="57950C9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0C104B2E" w14:textId="77777777" w:rsidR="00B96A6F" w:rsidRPr="00C6553C" w:rsidRDefault="00B96A6F" w:rsidP="0058230B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553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,677</w:t>
            </w:r>
          </w:p>
        </w:tc>
        <w:tc>
          <w:tcPr>
            <w:tcW w:w="93" w:type="pct"/>
            <w:vAlign w:val="bottom"/>
          </w:tcPr>
          <w:p w14:paraId="6820ED2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52365837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35,550</w:t>
            </w:r>
          </w:p>
        </w:tc>
        <w:tc>
          <w:tcPr>
            <w:tcW w:w="83" w:type="pct"/>
            <w:vAlign w:val="bottom"/>
          </w:tcPr>
          <w:p w14:paraId="09E3238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2" w:type="pct"/>
            <w:vAlign w:val="bottom"/>
          </w:tcPr>
          <w:p w14:paraId="69D6BAF2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14,649</w:t>
            </w:r>
          </w:p>
        </w:tc>
        <w:tc>
          <w:tcPr>
            <w:tcW w:w="91" w:type="pct"/>
            <w:vAlign w:val="bottom"/>
          </w:tcPr>
          <w:p w14:paraId="6DCECC0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  <w:gridSpan w:val="2"/>
            <w:vAlign w:val="bottom"/>
          </w:tcPr>
          <w:p w14:paraId="31750008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11,732</w:t>
            </w:r>
          </w:p>
        </w:tc>
        <w:tc>
          <w:tcPr>
            <w:tcW w:w="93" w:type="pct"/>
            <w:vAlign w:val="bottom"/>
          </w:tcPr>
          <w:p w14:paraId="708EF94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8" w:type="pct"/>
            <w:vAlign w:val="bottom"/>
          </w:tcPr>
          <w:p w14:paraId="37FD6EAF" w14:textId="77777777" w:rsidR="00B96A6F" w:rsidRPr="00237D51" w:rsidRDefault="00B96A6F" w:rsidP="0058230B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7D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04" w:type="pct"/>
            <w:gridSpan w:val="2"/>
            <w:vAlign w:val="bottom"/>
          </w:tcPr>
          <w:p w14:paraId="108C066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3" w:type="pct"/>
            <w:gridSpan w:val="2"/>
            <w:vAlign w:val="bottom"/>
          </w:tcPr>
          <w:p w14:paraId="66DEFE5A" w14:textId="77777777" w:rsidR="00B96A6F" w:rsidRPr="00237D51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7D51">
              <w:rPr>
                <w:rFonts w:ascii="Angsana New" w:hAnsi="Angsana New"/>
                <w:b/>
                <w:bCs/>
                <w:sz w:val="30"/>
                <w:szCs w:val="30"/>
              </w:rPr>
              <w:t>523,833</w:t>
            </w:r>
          </w:p>
        </w:tc>
      </w:tr>
      <w:tr w:rsidR="00B96A6F" w:rsidRPr="005A7FEB" w14:paraId="5DAA1D5E" w14:textId="77777777" w:rsidTr="0058230B">
        <w:tc>
          <w:tcPr>
            <w:tcW w:w="833" w:type="pct"/>
            <w:vAlign w:val="bottom"/>
          </w:tcPr>
          <w:p w14:paraId="46B5B28F" w14:textId="77777777" w:rsidR="00B96A6F" w:rsidRPr="00D8583F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40" w:type="pct"/>
            <w:vAlign w:val="bottom"/>
          </w:tcPr>
          <w:p w14:paraId="438FFD7A" w14:textId="77777777" w:rsidR="00B96A6F" w:rsidRDefault="00B96A6F" w:rsidP="0058230B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vAlign w:val="bottom"/>
          </w:tcPr>
          <w:p w14:paraId="05FC0FE2" w14:textId="77777777" w:rsidR="00B96A6F" w:rsidRPr="00F62D9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vAlign w:val="bottom"/>
          </w:tcPr>
          <w:p w14:paraId="31FA0D6C" w14:textId="77777777" w:rsidR="00B96A6F" w:rsidRPr="00F62D90" w:rsidRDefault="00B96A6F" w:rsidP="0058230B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21,610</w:t>
            </w:r>
          </w:p>
        </w:tc>
        <w:tc>
          <w:tcPr>
            <w:tcW w:w="93" w:type="pct"/>
            <w:vAlign w:val="bottom"/>
          </w:tcPr>
          <w:p w14:paraId="60E1A42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vAlign w:val="bottom"/>
          </w:tcPr>
          <w:p w14:paraId="4B64382D" w14:textId="77777777" w:rsidR="00B96A6F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3,426</w:t>
            </w:r>
          </w:p>
        </w:tc>
        <w:tc>
          <w:tcPr>
            <w:tcW w:w="93" w:type="pct"/>
            <w:vAlign w:val="bottom"/>
          </w:tcPr>
          <w:p w14:paraId="5ECBEA6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4FECDD11" w14:textId="77777777" w:rsidR="00B96A6F" w:rsidRPr="00C6553C" w:rsidRDefault="00B96A6F" w:rsidP="0058230B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10,497</w:t>
            </w:r>
          </w:p>
        </w:tc>
        <w:tc>
          <w:tcPr>
            <w:tcW w:w="93" w:type="pct"/>
            <w:vAlign w:val="bottom"/>
          </w:tcPr>
          <w:p w14:paraId="4CE9B8F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3D6A4CED" w14:textId="77777777" w:rsidR="00B96A6F" w:rsidRDefault="00B96A6F" w:rsidP="0058230B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3,185</w:t>
            </w:r>
          </w:p>
        </w:tc>
        <w:tc>
          <w:tcPr>
            <w:tcW w:w="83" w:type="pct"/>
            <w:vAlign w:val="bottom"/>
          </w:tcPr>
          <w:p w14:paraId="3215EE7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2" w:type="pct"/>
            <w:vAlign w:val="bottom"/>
          </w:tcPr>
          <w:p w14:paraId="0E6A71A6" w14:textId="77777777" w:rsidR="00B96A6F" w:rsidRDefault="00B96A6F" w:rsidP="0058230B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91" w:type="pct"/>
            <w:vAlign w:val="bottom"/>
          </w:tcPr>
          <w:p w14:paraId="2496B10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  <w:gridSpan w:val="2"/>
            <w:vAlign w:val="bottom"/>
          </w:tcPr>
          <w:p w14:paraId="4412AE44" w14:textId="77777777" w:rsidR="00B96A6F" w:rsidRDefault="00B96A6F" w:rsidP="0058230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385</w:t>
            </w:r>
          </w:p>
        </w:tc>
        <w:tc>
          <w:tcPr>
            <w:tcW w:w="93" w:type="pct"/>
            <w:vAlign w:val="bottom"/>
          </w:tcPr>
          <w:p w14:paraId="1BB4342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8" w:type="pct"/>
            <w:vAlign w:val="bottom"/>
          </w:tcPr>
          <w:p w14:paraId="6B429B81" w14:textId="77777777" w:rsidR="00B96A6F" w:rsidRPr="00237D51" w:rsidRDefault="00B96A6F" w:rsidP="0058230B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04" w:type="pct"/>
            <w:gridSpan w:val="2"/>
            <w:vAlign w:val="bottom"/>
          </w:tcPr>
          <w:p w14:paraId="7554990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3" w:type="pct"/>
            <w:gridSpan w:val="2"/>
            <w:vAlign w:val="bottom"/>
          </w:tcPr>
          <w:p w14:paraId="498064DC" w14:textId="77777777" w:rsidR="00B96A6F" w:rsidRPr="00237D51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39,119</w:t>
            </w:r>
          </w:p>
        </w:tc>
      </w:tr>
      <w:tr w:rsidR="00B96A6F" w:rsidRPr="005A7FEB" w14:paraId="78CA8592" w14:textId="77777777" w:rsidTr="0058230B">
        <w:tc>
          <w:tcPr>
            <w:tcW w:w="833" w:type="pct"/>
            <w:tcBorders>
              <w:bottom w:val="nil"/>
            </w:tcBorders>
            <w:vAlign w:val="bottom"/>
          </w:tcPr>
          <w:p w14:paraId="623589FF" w14:textId="77777777" w:rsidR="00B96A6F" w:rsidRPr="00D8583F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vAlign w:val="bottom"/>
          </w:tcPr>
          <w:p w14:paraId="3AFBD63A" w14:textId="77777777" w:rsidR="00B96A6F" w:rsidRDefault="00B96A6F" w:rsidP="0058230B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  <w:vAlign w:val="bottom"/>
          </w:tcPr>
          <w:p w14:paraId="6A5639B2" w14:textId="77777777" w:rsidR="00B96A6F" w:rsidRPr="00F62D9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bottom"/>
          </w:tcPr>
          <w:p w14:paraId="08F05E93" w14:textId="77777777" w:rsidR="00B96A6F" w:rsidRPr="00F62D90" w:rsidRDefault="00B96A6F" w:rsidP="0058230B">
            <w:pPr>
              <w:pStyle w:val="3"/>
              <w:tabs>
                <w:tab w:val="clear" w:pos="360"/>
                <w:tab w:val="clear" w:pos="720"/>
                <w:tab w:val="decimal" w:pos="48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  <w:vAlign w:val="bottom"/>
          </w:tcPr>
          <w:p w14:paraId="0868D90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bottom"/>
          </w:tcPr>
          <w:p w14:paraId="395A16FD" w14:textId="77777777" w:rsidR="00B96A6F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651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3" w:type="pct"/>
            <w:tcBorders>
              <w:bottom w:val="nil"/>
            </w:tcBorders>
            <w:vAlign w:val="bottom"/>
          </w:tcPr>
          <w:p w14:paraId="5030CC0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  <w:vAlign w:val="bottom"/>
          </w:tcPr>
          <w:p w14:paraId="7B0F82B3" w14:textId="77777777" w:rsidR="00B96A6F" w:rsidRPr="00C6553C" w:rsidRDefault="00B96A6F" w:rsidP="0058230B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4,539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93" w:type="pct"/>
            <w:tcBorders>
              <w:bottom w:val="nil"/>
            </w:tcBorders>
            <w:vAlign w:val="bottom"/>
          </w:tcPr>
          <w:p w14:paraId="1D1617A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14:paraId="7395F047" w14:textId="77777777" w:rsidR="00B96A6F" w:rsidRDefault="00B96A6F" w:rsidP="0058230B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397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83" w:type="pct"/>
            <w:tcBorders>
              <w:bottom w:val="nil"/>
            </w:tcBorders>
            <w:vAlign w:val="bottom"/>
          </w:tcPr>
          <w:p w14:paraId="5A2FBDB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748EF5DE" w14:textId="77777777" w:rsidR="00B96A6F" w:rsidRDefault="00B96A6F" w:rsidP="0058230B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2,577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91" w:type="pct"/>
            <w:tcBorders>
              <w:bottom w:val="nil"/>
            </w:tcBorders>
            <w:vAlign w:val="bottom"/>
          </w:tcPr>
          <w:p w14:paraId="2B7B294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  <w:gridSpan w:val="2"/>
            <w:tcBorders>
              <w:bottom w:val="single" w:sz="4" w:space="0" w:color="auto"/>
            </w:tcBorders>
            <w:vAlign w:val="bottom"/>
          </w:tcPr>
          <w:p w14:paraId="2EEC5F4B" w14:textId="77777777" w:rsidR="00B96A6F" w:rsidRDefault="00B96A6F" w:rsidP="0058230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984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93" w:type="pct"/>
            <w:tcBorders>
              <w:bottom w:val="nil"/>
            </w:tcBorders>
            <w:vAlign w:val="bottom"/>
          </w:tcPr>
          <w:p w14:paraId="3D107E7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bottom"/>
          </w:tcPr>
          <w:p w14:paraId="3CCF5F63" w14:textId="77777777" w:rsidR="00B96A6F" w:rsidRPr="00237D51" w:rsidRDefault="00B96A6F" w:rsidP="0058230B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04" w:type="pct"/>
            <w:gridSpan w:val="2"/>
            <w:tcBorders>
              <w:bottom w:val="nil"/>
            </w:tcBorders>
            <w:vAlign w:val="bottom"/>
          </w:tcPr>
          <w:p w14:paraId="7A8B247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3" w:type="pct"/>
            <w:gridSpan w:val="2"/>
            <w:tcBorders>
              <w:bottom w:val="single" w:sz="4" w:space="0" w:color="auto"/>
            </w:tcBorders>
            <w:vAlign w:val="bottom"/>
          </w:tcPr>
          <w:p w14:paraId="4703D335" w14:textId="77777777" w:rsidR="00B96A6F" w:rsidRPr="00237D51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9,148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96A6F" w:rsidRPr="005A7FEB" w14:paraId="6FB20FBB" w14:textId="77777777" w:rsidTr="0058230B">
        <w:tc>
          <w:tcPr>
            <w:tcW w:w="833" w:type="pct"/>
            <w:tcBorders>
              <w:top w:val="nil"/>
              <w:bottom w:val="nil"/>
            </w:tcBorders>
            <w:vAlign w:val="bottom"/>
          </w:tcPr>
          <w:p w14:paraId="0C7332C5" w14:textId="77777777" w:rsidR="00B96A6F" w:rsidRPr="00D8583F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8583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85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8583F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F6571" w14:textId="77777777" w:rsidR="00B96A6F" w:rsidRDefault="00B96A6F" w:rsidP="0058230B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  <w:bottom w:val="nil"/>
            </w:tcBorders>
            <w:vAlign w:val="bottom"/>
          </w:tcPr>
          <w:p w14:paraId="5E936A87" w14:textId="77777777" w:rsidR="00B96A6F" w:rsidRPr="00F62D9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AAC03" w14:textId="77777777" w:rsidR="00B96A6F" w:rsidRPr="00F62D90" w:rsidRDefault="00B96A6F" w:rsidP="0058230B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235,097</w:t>
            </w:r>
          </w:p>
        </w:tc>
        <w:tc>
          <w:tcPr>
            <w:tcW w:w="93" w:type="pct"/>
            <w:tcBorders>
              <w:top w:val="nil"/>
              <w:bottom w:val="nil"/>
            </w:tcBorders>
            <w:vAlign w:val="bottom"/>
          </w:tcPr>
          <w:p w14:paraId="0F55C94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8837C" w14:textId="77777777" w:rsidR="00B96A6F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149,513</w:t>
            </w:r>
          </w:p>
        </w:tc>
        <w:tc>
          <w:tcPr>
            <w:tcW w:w="93" w:type="pct"/>
            <w:tcBorders>
              <w:top w:val="nil"/>
              <w:bottom w:val="nil"/>
            </w:tcBorders>
            <w:vAlign w:val="bottom"/>
          </w:tcPr>
          <w:p w14:paraId="6C79173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BA942" w14:textId="77777777" w:rsidR="00B96A6F" w:rsidRPr="00C6553C" w:rsidRDefault="00B96A6F" w:rsidP="0058230B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107,635</w:t>
            </w:r>
          </w:p>
        </w:tc>
        <w:tc>
          <w:tcPr>
            <w:tcW w:w="93" w:type="pct"/>
            <w:tcBorders>
              <w:top w:val="nil"/>
              <w:bottom w:val="nil"/>
            </w:tcBorders>
            <w:vAlign w:val="bottom"/>
          </w:tcPr>
          <w:p w14:paraId="2F194FE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BEFD1" w14:textId="77777777" w:rsidR="00B96A6F" w:rsidRDefault="00B96A6F" w:rsidP="0058230B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38,338</w:t>
            </w:r>
          </w:p>
        </w:tc>
        <w:tc>
          <w:tcPr>
            <w:tcW w:w="83" w:type="pct"/>
            <w:tcBorders>
              <w:top w:val="nil"/>
              <w:bottom w:val="nil"/>
            </w:tcBorders>
            <w:vAlign w:val="bottom"/>
          </w:tcPr>
          <w:p w14:paraId="3FCC120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C35A4" w14:textId="77777777" w:rsidR="00B96A6F" w:rsidRDefault="00B96A6F" w:rsidP="0058230B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12,088</w:t>
            </w:r>
          </w:p>
        </w:tc>
        <w:tc>
          <w:tcPr>
            <w:tcW w:w="91" w:type="pct"/>
            <w:tcBorders>
              <w:top w:val="nil"/>
              <w:bottom w:val="nil"/>
            </w:tcBorders>
            <w:vAlign w:val="bottom"/>
          </w:tcPr>
          <w:p w14:paraId="250296A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AD989" w14:textId="77777777" w:rsidR="00B96A6F" w:rsidRDefault="00B96A6F" w:rsidP="0058230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11,133</w:t>
            </w:r>
          </w:p>
        </w:tc>
        <w:tc>
          <w:tcPr>
            <w:tcW w:w="93" w:type="pct"/>
            <w:tcBorders>
              <w:top w:val="nil"/>
              <w:bottom w:val="nil"/>
            </w:tcBorders>
            <w:vAlign w:val="bottom"/>
          </w:tcPr>
          <w:p w14:paraId="0B585E8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FEB69" w14:textId="77777777" w:rsidR="00B96A6F" w:rsidRPr="00237D51" w:rsidRDefault="00B96A6F" w:rsidP="0058230B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04" w:type="pct"/>
            <w:gridSpan w:val="2"/>
            <w:tcBorders>
              <w:top w:val="nil"/>
              <w:bottom w:val="nil"/>
            </w:tcBorders>
            <w:vAlign w:val="bottom"/>
          </w:tcPr>
          <w:p w14:paraId="4167111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728B9" w14:textId="77777777" w:rsidR="00B96A6F" w:rsidRPr="00237D51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553,804</w:t>
            </w:r>
          </w:p>
        </w:tc>
      </w:tr>
    </w:tbl>
    <w:p w14:paraId="05E89B39" w14:textId="47978431" w:rsidR="00B96A6F" w:rsidRDefault="00B96A6F"/>
    <w:p w14:paraId="1AB72545" w14:textId="7F1D76E5" w:rsidR="00B96A6F" w:rsidRDefault="00B96A6F"/>
    <w:p w14:paraId="28671D30" w14:textId="77777777" w:rsidR="00B96A6F" w:rsidRDefault="00B96A6F"/>
    <w:p w14:paraId="16B6B07C" w14:textId="237F52E3" w:rsidR="00227B77" w:rsidRDefault="00227B77"/>
    <w:p w14:paraId="669BA23C" w14:textId="77777777" w:rsidR="00227B77" w:rsidRDefault="00227B77"/>
    <w:p w14:paraId="23990FCC" w14:textId="41FFC4E0" w:rsidR="00227B77" w:rsidRDefault="00227B77"/>
    <w:p w14:paraId="0C308EF5" w14:textId="3DE90EB7" w:rsidR="00227B77" w:rsidRDefault="00227B77"/>
    <w:tbl>
      <w:tblPr>
        <w:tblW w:w="14582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995"/>
        <w:gridCol w:w="272"/>
        <w:gridCol w:w="901"/>
        <w:gridCol w:w="271"/>
        <w:gridCol w:w="1079"/>
        <w:gridCol w:w="271"/>
        <w:gridCol w:w="1082"/>
        <w:gridCol w:w="271"/>
        <w:gridCol w:w="1298"/>
        <w:gridCol w:w="236"/>
        <w:gridCol w:w="1082"/>
        <w:gridCol w:w="268"/>
        <w:gridCol w:w="1263"/>
        <w:gridCol w:w="268"/>
        <w:gridCol w:w="1172"/>
        <w:gridCol w:w="271"/>
        <w:gridCol w:w="1152"/>
      </w:tblGrid>
      <w:tr w:rsidR="00B96A6F" w:rsidRPr="00950A13" w14:paraId="576C052A" w14:textId="77777777" w:rsidTr="0058230B">
        <w:tc>
          <w:tcPr>
            <w:tcW w:w="833" w:type="pct"/>
          </w:tcPr>
          <w:p w14:paraId="5545DE9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67" w:type="pct"/>
            <w:gridSpan w:val="17"/>
          </w:tcPr>
          <w:p w14:paraId="7478C00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96A6F" w:rsidRPr="00950A13" w14:paraId="41C5DDC9" w14:textId="77777777" w:rsidTr="0058230B">
        <w:tc>
          <w:tcPr>
            <w:tcW w:w="833" w:type="pct"/>
          </w:tcPr>
          <w:p w14:paraId="660F0BA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1" w:type="pct"/>
          </w:tcPr>
          <w:p w14:paraId="6A3FC981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C225C0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3D30CC7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14219262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66F96B3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09928D2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563E9E4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B4C27E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73A45FC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03FC17D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792C2B6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2E8A48D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0A1936F3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</w:tcPr>
          <w:p w14:paraId="045DCFC3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1DF82A42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93" w:type="pct"/>
          </w:tcPr>
          <w:p w14:paraId="5479E53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5" w:type="pct"/>
          </w:tcPr>
          <w:p w14:paraId="635B5482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950A13" w14:paraId="20BC1008" w14:textId="77777777" w:rsidTr="0058230B">
        <w:tc>
          <w:tcPr>
            <w:tcW w:w="833" w:type="pct"/>
          </w:tcPr>
          <w:p w14:paraId="5EDA4AB3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1" w:type="pct"/>
          </w:tcPr>
          <w:p w14:paraId="7770975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56A7DB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51655CE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8A9BCB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62B9BE8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0ACF192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460504B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993FED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4DA41D5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2C06D5B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1D41CD63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007104C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0AD096B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</w:tcPr>
          <w:p w14:paraId="7F32B73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57AB519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93" w:type="pct"/>
          </w:tcPr>
          <w:p w14:paraId="626614A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5" w:type="pct"/>
          </w:tcPr>
          <w:p w14:paraId="01331BB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950A13" w14:paraId="2B4D114F" w14:textId="77777777" w:rsidTr="0058230B">
        <w:tc>
          <w:tcPr>
            <w:tcW w:w="833" w:type="pct"/>
          </w:tcPr>
          <w:p w14:paraId="69BFCBB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1" w:type="pct"/>
          </w:tcPr>
          <w:p w14:paraId="7DF7E5E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A3C38D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635D939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17F472A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17E0611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15F98E11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21CBEC6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73A120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79D256C1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81" w:type="pct"/>
          </w:tcPr>
          <w:p w14:paraId="15571D81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4A13AD3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6FE8D82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52B9C482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</w:tcPr>
          <w:p w14:paraId="3BB495C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19E3CCD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533709A2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5" w:type="pct"/>
          </w:tcPr>
          <w:p w14:paraId="0179736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950A13" w14:paraId="16DBC9F9" w14:textId="77777777" w:rsidTr="0058230B">
        <w:trPr>
          <w:trHeight w:val="344"/>
        </w:trPr>
        <w:tc>
          <w:tcPr>
            <w:tcW w:w="833" w:type="pct"/>
          </w:tcPr>
          <w:p w14:paraId="469DC3D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1" w:type="pct"/>
          </w:tcPr>
          <w:p w14:paraId="2D6EE0A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11ADBBE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510ED7E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17D6ED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04130C1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69C3DF9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1A64984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032335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40E81A6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</w:t>
            </w:r>
          </w:p>
        </w:tc>
        <w:tc>
          <w:tcPr>
            <w:tcW w:w="81" w:type="pct"/>
          </w:tcPr>
          <w:p w14:paraId="234A733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7A32872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7F77C74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312495A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2" w:type="pct"/>
          </w:tcPr>
          <w:p w14:paraId="638F188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03AD484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29BB16C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5" w:type="pct"/>
          </w:tcPr>
          <w:p w14:paraId="0965863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950A13" w14:paraId="4E70A666" w14:textId="77777777" w:rsidTr="0058230B">
        <w:tc>
          <w:tcPr>
            <w:tcW w:w="833" w:type="pct"/>
          </w:tcPr>
          <w:p w14:paraId="08E019F2" w14:textId="77777777" w:rsidR="00B96A6F" w:rsidRPr="00950A13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1" w:type="pct"/>
          </w:tcPr>
          <w:p w14:paraId="18500D2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3" w:type="pct"/>
          </w:tcPr>
          <w:p w14:paraId="5214E8B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07303E4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93" w:type="pct"/>
          </w:tcPr>
          <w:p w14:paraId="60D2BB9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0F73120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4C877AA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0478FF8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3" w:type="pct"/>
          </w:tcPr>
          <w:p w14:paraId="30F0CED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213BE94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81" w:type="pct"/>
          </w:tcPr>
          <w:p w14:paraId="1271BE43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309CC5E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2" w:type="pct"/>
          </w:tcPr>
          <w:p w14:paraId="096176F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7B1E2DE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2" w:type="pct"/>
          </w:tcPr>
          <w:p w14:paraId="4FD41C5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1750D1A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93" w:type="pct"/>
          </w:tcPr>
          <w:p w14:paraId="12880AE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5" w:type="pct"/>
          </w:tcPr>
          <w:p w14:paraId="0815FBF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96A6F" w:rsidRPr="00950A13" w14:paraId="0F84BABC" w14:textId="77777777" w:rsidTr="008E7ACF">
        <w:tc>
          <w:tcPr>
            <w:tcW w:w="833" w:type="pct"/>
          </w:tcPr>
          <w:p w14:paraId="52AC6534" w14:textId="77777777" w:rsidR="00B96A6F" w:rsidRPr="00950A13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67" w:type="pct"/>
            <w:gridSpan w:val="17"/>
            <w:tcBorders>
              <w:bottom w:val="nil"/>
            </w:tcBorders>
          </w:tcPr>
          <w:p w14:paraId="3AB3670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6A6F" w:rsidRPr="00950A13" w14:paraId="68BDDAD7" w14:textId="77777777" w:rsidTr="008E7ACF">
        <w:tc>
          <w:tcPr>
            <w:tcW w:w="833" w:type="pct"/>
          </w:tcPr>
          <w:p w14:paraId="71FC7870" w14:textId="77777777" w:rsidR="00B96A6F" w:rsidRPr="00950A13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341" w:type="pct"/>
            <w:tcBorders>
              <w:bottom w:val="nil"/>
            </w:tcBorders>
          </w:tcPr>
          <w:p w14:paraId="7DA55F1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4C3DDFA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  <w:tcBorders>
              <w:bottom w:val="nil"/>
            </w:tcBorders>
          </w:tcPr>
          <w:p w14:paraId="7CBAE67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292804F3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7F52AE3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21F2B9A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77C8A902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6808A92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nil"/>
            </w:tcBorders>
          </w:tcPr>
          <w:p w14:paraId="2F4E786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  <w:tcBorders>
              <w:bottom w:val="nil"/>
            </w:tcBorders>
          </w:tcPr>
          <w:p w14:paraId="706E514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5330D14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12DA865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nil"/>
            </w:tcBorders>
          </w:tcPr>
          <w:p w14:paraId="645F70E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3C7AE61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nil"/>
            </w:tcBorders>
          </w:tcPr>
          <w:p w14:paraId="51DB007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59ACA5F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5" w:type="pct"/>
            <w:tcBorders>
              <w:bottom w:val="nil"/>
            </w:tcBorders>
          </w:tcPr>
          <w:p w14:paraId="4F6820C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950A13" w14:paraId="013E7C2A" w14:textId="77777777" w:rsidTr="0058230B">
        <w:tc>
          <w:tcPr>
            <w:tcW w:w="833" w:type="pct"/>
          </w:tcPr>
          <w:p w14:paraId="410A08D5" w14:textId="0E7EFD8D" w:rsidR="00B96A6F" w:rsidRPr="00950A13" w:rsidRDefault="008E7ACF" w:rsidP="008E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341" w:type="pct"/>
            <w:tcBorders>
              <w:bottom w:val="double" w:sz="4" w:space="0" w:color="auto"/>
            </w:tcBorders>
          </w:tcPr>
          <w:p w14:paraId="3901AB7F" w14:textId="77777777" w:rsidR="00B96A6F" w:rsidRPr="00950A13" w:rsidRDefault="00B96A6F" w:rsidP="0058230B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125,372</w:t>
            </w:r>
          </w:p>
        </w:tc>
        <w:tc>
          <w:tcPr>
            <w:tcW w:w="93" w:type="pct"/>
            <w:tcBorders>
              <w:bottom w:val="nil"/>
            </w:tcBorders>
          </w:tcPr>
          <w:p w14:paraId="101CF1F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bottom w:val="double" w:sz="4" w:space="0" w:color="auto"/>
            </w:tcBorders>
          </w:tcPr>
          <w:p w14:paraId="417C625C" w14:textId="77777777" w:rsidR="00B96A6F" w:rsidRPr="00950A13" w:rsidRDefault="00B96A6F" w:rsidP="0058230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192,172</w:t>
            </w:r>
          </w:p>
        </w:tc>
        <w:tc>
          <w:tcPr>
            <w:tcW w:w="93" w:type="pct"/>
            <w:tcBorders>
              <w:bottom w:val="nil"/>
            </w:tcBorders>
          </w:tcPr>
          <w:p w14:paraId="5BD6290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double" w:sz="4" w:space="0" w:color="auto"/>
            </w:tcBorders>
          </w:tcPr>
          <w:p w14:paraId="41F0E7EE" w14:textId="77777777" w:rsidR="00B96A6F" w:rsidRPr="00950A13" w:rsidRDefault="00B96A6F" w:rsidP="0058230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11,157</w:t>
            </w:r>
          </w:p>
        </w:tc>
        <w:tc>
          <w:tcPr>
            <w:tcW w:w="93" w:type="pct"/>
            <w:tcBorders>
              <w:bottom w:val="nil"/>
            </w:tcBorders>
          </w:tcPr>
          <w:p w14:paraId="51FE6F0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double" w:sz="4" w:space="0" w:color="auto"/>
            </w:tcBorders>
          </w:tcPr>
          <w:p w14:paraId="28F52F2A" w14:textId="77777777" w:rsidR="00B96A6F" w:rsidRPr="00950A13" w:rsidRDefault="00B96A6F" w:rsidP="0058230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19,328</w:t>
            </w:r>
          </w:p>
        </w:tc>
        <w:tc>
          <w:tcPr>
            <w:tcW w:w="93" w:type="pct"/>
            <w:tcBorders>
              <w:bottom w:val="nil"/>
            </w:tcBorders>
          </w:tcPr>
          <w:p w14:paraId="611F21C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double" w:sz="4" w:space="0" w:color="auto"/>
            </w:tcBorders>
          </w:tcPr>
          <w:p w14:paraId="025F4F4C" w14:textId="77777777" w:rsidR="00B96A6F" w:rsidRPr="00950A13" w:rsidRDefault="00B96A6F" w:rsidP="0058230B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7,179</w:t>
            </w:r>
          </w:p>
        </w:tc>
        <w:tc>
          <w:tcPr>
            <w:tcW w:w="81" w:type="pct"/>
            <w:tcBorders>
              <w:bottom w:val="nil"/>
            </w:tcBorders>
          </w:tcPr>
          <w:p w14:paraId="1D71CA1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double" w:sz="4" w:space="0" w:color="auto"/>
            </w:tcBorders>
          </w:tcPr>
          <w:p w14:paraId="31627FAB" w14:textId="77777777" w:rsidR="00B96A6F" w:rsidRPr="00950A13" w:rsidRDefault="00B96A6F" w:rsidP="0058230B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92" w:type="pct"/>
            <w:tcBorders>
              <w:bottom w:val="nil"/>
            </w:tcBorders>
          </w:tcPr>
          <w:p w14:paraId="2AC88D2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double" w:sz="4" w:space="0" w:color="auto"/>
            </w:tcBorders>
          </w:tcPr>
          <w:p w14:paraId="6ADBD653" w14:textId="77777777" w:rsidR="00B96A6F" w:rsidRPr="00950A13" w:rsidRDefault="00B96A6F" w:rsidP="0058230B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1,763</w:t>
            </w:r>
          </w:p>
        </w:tc>
        <w:tc>
          <w:tcPr>
            <w:tcW w:w="92" w:type="pct"/>
            <w:tcBorders>
              <w:bottom w:val="nil"/>
            </w:tcBorders>
          </w:tcPr>
          <w:p w14:paraId="0EBA211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double" w:sz="4" w:space="0" w:color="auto"/>
            </w:tcBorders>
          </w:tcPr>
          <w:p w14:paraId="159461C6" w14:textId="77777777" w:rsidR="00B96A6F" w:rsidRPr="00950A13" w:rsidRDefault="00B96A6F" w:rsidP="0058230B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401</w:t>
            </w:r>
          </w:p>
        </w:tc>
        <w:tc>
          <w:tcPr>
            <w:tcW w:w="93" w:type="pct"/>
            <w:tcBorders>
              <w:bottom w:val="nil"/>
            </w:tcBorders>
          </w:tcPr>
          <w:p w14:paraId="7877AA6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5" w:type="pct"/>
            <w:tcBorders>
              <w:bottom w:val="double" w:sz="4" w:space="0" w:color="auto"/>
            </w:tcBorders>
          </w:tcPr>
          <w:p w14:paraId="21D19B4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357,376</w:t>
            </w:r>
          </w:p>
        </w:tc>
      </w:tr>
      <w:tr w:rsidR="00B96A6F" w:rsidRPr="00950A13" w14:paraId="0F98DF45" w14:textId="77777777" w:rsidTr="0058230B">
        <w:tc>
          <w:tcPr>
            <w:tcW w:w="833" w:type="pct"/>
            <w:tcBorders>
              <w:top w:val="nil"/>
              <w:bottom w:val="nil"/>
            </w:tcBorders>
          </w:tcPr>
          <w:p w14:paraId="552DFF6B" w14:textId="77777777" w:rsidR="00B96A6F" w:rsidRPr="00950A13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341" w:type="pct"/>
            <w:tcBorders>
              <w:top w:val="double" w:sz="4" w:space="0" w:color="auto"/>
              <w:bottom w:val="double" w:sz="4" w:space="0" w:color="auto"/>
            </w:tcBorders>
          </w:tcPr>
          <w:p w14:paraId="60AC937F" w14:textId="77777777" w:rsidR="00B96A6F" w:rsidRPr="00950A13" w:rsidRDefault="00B96A6F" w:rsidP="0058230B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125,372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57A35C7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double" w:sz="4" w:space="0" w:color="auto"/>
              <w:bottom w:val="double" w:sz="4" w:space="0" w:color="auto"/>
            </w:tcBorders>
          </w:tcPr>
          <w:p w14:paraId="311ECEDE" w14:textId="77777777" w:rsidR="00B96A6F" w:rsidRPr="00950A13" w:rsidRDefault="00B96A6F" w:rsidP="0058230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171,63</w:t>
            </w:r>
            <w:bookmarkStart w:id="4" w:name="_Hlk64236285"/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bookmarkEnd w:id="4"/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05F2F6B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double" w:sz="4" w:space="0" w:color="auto"/>
              <w:bottom w:val="double" w:sz="4" w:space="0" w:color="auto"/>
            </w:tcBorders>
          </w:tcPr>
          <w:p w14:paraId="54F06D34" w14:textId="77777777" w:rsidR="00B96A6F" w:rsidRPr="00950A13" w:rsidRDefault="00B96A6F" w:rsidP="0058230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10,763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269A34B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double" w:sz="4" w:space="0" w:color="auto"/>
              <w:bottom w:val="double" w:sz="4" w:space="0" w:color="auto"/>
            </w:tcBorders>
          </w:tcPr>
          <w:p w14:paraId="04E61021" w14:textId="77777777" w:rsidR="00B96A6F" w:rsidRPr="00950A13" w:rsidRDefault="00B96A6F" w:rsidP="0058230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14,418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090570D2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double" w:sz="4" w:space="0" w:color="auto"/>
              <w:bottom w:val="double" w:sz="4" w:space="0" w:color="auto"/>
            </w:tcBorders>
          </w:tcPr>
          <w:p w14:paraId="30C5EFEC" w14:textId="77777777" w:rsidR="00B96A6F" w:rsidRPr="00950A13" w:rsidRDefault="00B96A6F" w:rsidP="0058230B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4,263</w:t>
            </w:r>
          </w:p>
        </w:tc>
        <w:tc>
          <w:tcPr>
            <w:tcW w:w="81" w:type="pct"/>
            <w:tcBorders>
              <w:top w:val="nil"/>
              <w:bottom w:val="nil"/>
            </w:tcBorders>
          </w:tcPr>
          <w:p w14:paraId="3491FD1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double" w:sz="4" w:space="0" w:color="auto"/>
              <w:bottom w:val="double" w:sz="4" w:space="0" w:color="auto"/>
            </w:tcBorders>
          </w:tcPr>
          <w:p w14:paraId="5FA7125A" w14:textId="77777777" w:rsidR="00B96A6F" w:rsidRPr="00950A13" w:rsidRDefault="00B96A6F" w:rsidP="0058230B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703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2777ECF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double" w:sz="4" w:space="0" w:color="auto"/>
              <w:bottom w:val="double" w:sz="4" w:space="0" w:color="auto"/>
            </w:tcBorders>
          </w:tcPr>
          <w:p w14:paraId="3ECAE3F9" w14:textId="77777777" w:rsidR="00B96A6F" w:rsidRPr="00950A13" w:rsidRDefault="00B96A6F" w:rsidP="0058230B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2,359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0898A74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double" w:sz="4" w:space="0" w:color="auto"/>
              <w:bottom w:val="double" w:sz="4" w:space="0" w:color="auto"/>
            </w:tcBorders>
          </w:tcPr>
          <w:p w14:paraId="6356A7EF" w14:textId="77777777" w:rsidR="00B96A6F" w:rsidRPr="00950A13" w:rsidRDefault="00B96A6F" w:rsidP="0058230B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8,670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0E7564C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double" w:sz="4" w:space="0" w:color="auto"/>
            </w:tcBorders>
          </w:tcPr>
          <w:p w14:paraId="48A8D24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338,180</w:t>
            </w:r>
          </w:p>
        </w:tc>
      </w:tr>
    </w:tbl>
    <w:p w14:paraId="30E667C9" w14:textId="122853AD" w:rsidR="00227B77" w:rsidRDefault="00227B77"/>
    <w:p w14:paraId="301EDC88" w14:textId="005DFF6C" w:rsidR="00227B77" w:rsidRDefault="00227B77"/>
    <w:p w14:paraId="311C8350" w14:textId="6B18073F" w:rsidR="00227B77" w:rsidRDefault="00227B77"/>
    <w:p w14:paraId="13DAE47D" w14:textId="4F7C58C4" w:rsidR="00B32779" w:rsidRDefault="00B32779"/>
    <w:p w14:paraId="70662A5F" w14:textId="1A74702E" w:rsidR="00B32779" w:rsidRDefault="00B32779"/>
    <w:p w14:paraId="00005D52" w14:textId="2908C6A4" w:rsidR="00B32779" w:rsidRDefault="00B32779"/>
    <w:p w14:paraId="50B94FBB" w14:textId="70348B81" w:rsidR="00B32779" w:rsidRDefault="00B32779"/>
    <w:p w14:paraId="2AD8B426" w14:textId="5683D904" w:rsidR="00B32779" w:rsidRDefault="00B32779"/>
    <w:p w14:paraId="1B2945AC" w14:textId="19629B72" w:rsidR="00B32779" w:rsidRDefault="00B32779"/>
    <w:p w14:paraId="76F23496" w14:textId="44D845F8" w:rsidR="00B32779" w:rsidRDefault="00B32779"/>
    <w:p w14:paraId="38010F17" w14:textId="1BACB096" w:rsidR="00B32779" w:rsidRDefault="00B32779"/>
    <w:p w14:paraId="4AFF2C0E" w14:textId="77777777" w:rsidR="00B32779" w:rsidRDefault="00B32779"/>
    <w:p w14:paraId="4E6A1DF9" w14:textId="580CA6EF" w:rsidR="00DD74F0" w:rsidRDefault="00DD74F0"/>
    <w:p w14:paraId="786CF19E" w14:textId="067E2F97" w:rsidR="00DD74F0" w:rsidRDefault="00DD74F0"/>
    <w:p w14:paraId="31F46AA1" w14:textId="77777777" w:rsidR="00DD74F0" w:rsidRPr="00B96A6F" w:rsidRDefault="00DD74F0"/>
    <w:p w14:paraId="7BEDB8A7" w14:textId="69D1E8D5" w:rsidR="00227B77" w:rsidRDefault="00227B77"/>
    <w:tbl>
      <w:tblPr>
        <w:tblW w:w="14580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6"/>
        <w:gridCol w:w="991"/>
        <w:gridCol w:w="271"/>
        <w:gridCol w:w="901"/>
        <w:gridCol w:w="271"/>
        <w:gridCol w:w="1079"/>
        <w:gridCol w:w="271"/>
        <w:gridCol w:w="1082"/>
        <w:gridCol w:w="271"/>
        <w:gridCol w:w="1298"/>
        <w:gridCol w:w="236"/>
        <w:gridCol w:w="1082"/>
        <w:gridCol w:w="271"/>
        <w:gridCol w:w="1263"/>
        <w:gridCol w:w="271"/>
        <w:gridCol w:w="1172"/>
        <w:gridCol w:w="271"/>
        <w:gridCol w:w="1193"/>
      </w:tblGrid>
      <w:tr w:rsidR="00B96A6F" w:rsidRPr="005A7FEB" w14:paraId="55CA3B4C" w14:textId="77777777" w:rsidTr="0058230B">
        <w:tc>
          <w:tcPr>
            <w:tcW w:w="818" w:type="pct"/>
          </w:tcPr>
          <w:p w14:paraId="031C614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4182" w:type="pct"/>
            <w:gridSpan w:val="17"/>
          </w:tcPr>
          <w:p w14:paraId="72CDA1E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6A6F" w:rsidRPr="005A7FEB" w14:paraId="52F8B58E" w14:textId="77777777" w:rsidTr="0058230B">
        <w:tc>
          <w:tcPr>
            <w:tcW w:w="818" w:type="pct"/>
          </w:tcPr>
          <w:p w14:paraId="4A51AB8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3A2F0B0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9C5E37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77B4AF6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9BA452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29FBECA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40B32D7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34E51EA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4D5CB6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28E8127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6A1A45D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0CF6095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5D05BD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355F304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1FCBD4F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69B67C1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93" w:type="pct"/>
          </w:tcPr>
          <w:p w14:paraId="18C2A50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7E425D0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43FD65DD" w14:textId="77777777" w:rsidTr="0058230B">
        <w:tc>
          <w:tcPr>
            <w:tcW w:w="818" w:type="pct"/>
          </w:tcPr>
          <w:p w14:paraId="2A59EFE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5755A9F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C6741C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7053343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307731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0FD7AB2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5FCDB09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70FB636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72106C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490E38D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41A778A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50CBA13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EF5787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1A1AC51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10070F9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79EDFBB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93" w:type="pct"/>
          </w:tcPr>
          <w:p w14:paraId="39DE1F2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195DF14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7AE3F644" w14:textId="77777777" w:rsidTr="0058230B">
        <w:tc>
          <w:tcPr>
            <w:tcW w:w="818" w:type="pct"/>
          </w:tcPr>
          <w:p w14:paraId="6B39B6E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202AEA8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973130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3EADEE4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19AE18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1DC9BED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5FAA578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24ECBCB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90FCCA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5E2B3A9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81" w:type="pct"/>
          </w:tcPr>
          <w:p w14:paraId="3B74CDB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0B03B04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78F723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451E2FB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3219DAC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24EB90F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7C25FB5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5827689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27BE3B12" w14:textId="77777777" w:rsidTr="0058230B">
        <w:trPr>
          <w:trHeight w:val="344"/>
        </w:trPr>
        <w:tc>
          <w:tcPr>
            <w:tcW w:w="818" w:type="pct"/>
          </w:tcPr>
          <w:p w14:paraId="166B7C4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348A6C4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D69C9F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1E77176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9CA77A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475C3CD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38961C4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71C6CCE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2AF3A8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4764C52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</w:t>
            </w:r>
          </w:p>
        </w:tc>
        <w:tc>
          <w:tcPr>
            <w:tcW w:w="81" w:type="pct"/>
          </w:tcPr>
          <w:p w14:paraId="7FED267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47EA6CC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75B6FA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59D701F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3" w:type="pct"/>
          </w:tcPr>
          <w:p w14:paraId="2873C96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7D018E3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3FB9B71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9" w:type="pct"/>
          </w:tcPr>
          <w:p w14:paraId="52B2930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2D797A1B" w14:textId="77777777" w:rsidTr="0058230B">
        <w:tc>
          <w:tcPr>
            <w:tcW w:w="818" w:type="pct"/>
          </w:tcPr>
          <w:p w14:paraId="47ECF3BC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0" w:type="pct"/>
          </w:tcPr>
          <w:p w14:paraId="684F571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3" w:type="pct"/>
          </w:tcPr>
          <w:p w14:paraId="46CD583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4EBCF7D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93" w:type="pct"/>
          </w:tcPr>
          <w:p w14:paraId="427BC04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208B415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1956D4F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3334D53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3" w:type="pct"/>
          </w:tcPr>
          <w:p w14:paraId="0CE4250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276E328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81" w:type="pct"/>
          </w:tcPr>
          <w:p w14:paraId="499601F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1AD7650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3" w:type="pct"/>
          </w:tcPr>
          <w:p w14:paraId="544AE19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57BDD60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3" w:type="pct"/>
          </w:tcPr>
          <w:p w14:paraId="28C8481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2681B49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93" w:type="pct"/>
          </w:tcPr>
          <w:p w14:paraId="58FA5E8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180907B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96A6F" w:rsidRPr="005A7FEB" w14:paraId="44AFB62E" w14:textId="77777777" w:rsidTr="0058230B">
        <w:tc>
          <w:tcPr>
            <w:tcW w:w="818" w:type="pct"/>
          </w:tcPr>
          <w:p w14:paraId="284E1EFF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82" w:type="pct"/>
            <w:gridSpan w:val="17"/>
          </w:tcPr>
          <w:p w14:paraId="5807F78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6A6F" w:rsidRPr="005A7FEB" w14:paraId="191E177E" w14:textId="77777777" w:rsidTr="0058230B">
        <w:tc>
          <w:tcPr>
            <w:tcW w:w="818" w:type="pct"/>
          </w:tcPr>
          <w:p w14:paraId="23ECEF22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40" w:type="pct"/>
          </w:tcPr>
          <w:p w14:paraId="539EBED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C0B657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2C4064A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D61BC5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6982805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E82485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771D4CE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A1C0EF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6176D38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269CB11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64418B4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189F6A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64C8D4F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79ECF3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14:paraId="72802F6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AA71B4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37CEF1C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5CC12AB8" w14:textId="77777777" w:rsidTr="0058230B">
        <w:tc>
          <w:tcPr>
            <w:tcW w:w="818" w:type="pct"/>
          </w:tcPr>
          <w:p w14:paraId="3277F918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40" w:type="pct"/>
            <w:tcBorders>
              <w:bottom w:val="nil"/>
            </w:tcBorders>
          </w:tcPr>
          <w:p w14:paraId="3F9BC9A9" w14:textId="77777777" w:rsidR="00B96A6F" w:rsidRPr="004B5E40" w:rsidRDefault="00B96A6F" w:rsidP="0058230B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lang w:val="en-US"/>
              </w:rPr>
              <w:t>125,372</w:t>
            </w:r>
          </w:p>
        </w:tc>
        <w:tc>
          <w:tcPr>
            <w:tcW w:w="93" w:type="pct"/>
            <w:tcBorders>
              <w:bottom w:val="nil"/>
            </w:tcBorders>
          </w:tcPr>
          <w:p w14:paraId="56943E39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bottom w:val="nil"/>
            </w:tcBorders>
          </w:tcPr>
          <w:p w14:paraId="1023E4C8" w14:textId="77777777" w:rsidR="00B96A6F" w:rsidRPr="004B5E40" w:rsidRDefault="00B96A6F" w:rsidP="0058230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lang w:val="en-US"/>
              </w:rPr>
              <w:t>402,727</w:t>
            </w:r>
          </w:p>
        </w:tc>
        <w:tc>
          <w:tcPr>
            <w:tcW w:w="93" w:type="pct"/>
            <w:tcBorders>
              <w:bottom w:val="nil"/>
            </w:tcBorders>
          </w:tcPr>
          <w:p w14:paraId="4C0C787D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15773738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4B5E40">
              <w:rPr>
                <w:rFonts w:ascii="Angsana New" w:hAnsi="Angsana New"/>
                <w:sz w:val="30"/>
                <w:szCs w:val="30"/>
              </w:rPr>
              <w:t>154,648</w:t>
            </w:r>
          </w:p>
        </w:tc>
        <w:tc>
          <w:tcPr>
            <w:tcW w:w="93" w:type="pct"/>
            <w:tcBorders>
              <w:bottom w:val="nil"/>
            </w:tcBorders>
          </w:tcPr>
          <w:p w14:paraId="198E10B9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7A245794" w14:textId="77777777" w:rsidR="00B96A6F" w:rsidRPr="004B5E40" w:rsidRDefault="00B96A6F" w:rsidP="0058230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lang w:val="en-US"/>
              </w:rPr>
              <w:t>98,413</w:t>
            </w:r>
          </w:p>
        </w:tc>
        <w:tc>
          <w:tcPr>
            <w:tcW w:w="93" w:type="pct"/>
            <w:tcBorders>
              <w:bottom w:val="nil"/>
            </w:tcBorders>
          </w:tcPr>
          <w:p w14:paraId="5F40C8D1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nil"/>
            </w:tcBorders>
          </w:tcPr>
          <w:p w14:paraId="5364E419" w14:textId="77777777" w:rsidR="00B96A6F" w:rsidRPr="004B5E40" w:rsidRDefault="00B96A6F" w:rsidP="0058230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lang w:val="en-US"/>
              </w:rPr>
              <w:t>41,294</w:t>
            </w:r>
          </w:p>
        </w:tc>
        <w:tc>
          <w:tcPr>
            <w:tcW w:w="81" w:type="pct"/>
            <w:tcBorders>
              <w:bottom w:val="nil"/>
            </w:tcBorders>
          </w:tcPr>
          <w:p w14:paraId="608F7BAE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7B88B1ED" w14:textId="77777777" w:rsidR="00B96A6F" w:rsidRPr="004B5E40" w:rsidRDefault="00B96A6F" w:rsidP="0058230B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lang w:val="en-US"/>
              </w:rPr>
              <w:t>14,560</w:t>
            </w:r>
          </w:p>
        </w:tc>
        <w:tc>
          <w:tcPr>
            <w:tcW w:w="93" w:type="pct"/>
            <w:tcBorders>
              <w:bottom w:val="nil"/>
            </w:tcBorders>
          </w:tcPr>
          <w:p w14:paraId="461ECAA2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nil"/>
            </w:tcBorders>
          </w:tcPr>
          <w:p w14:paraId="2650744E" w14:textId="77777777" w:rsidR="00B96A6F" w:rsidRPr="004B5E40" w:rsidRDefault="00B96A6F" w:rsidP="0058230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lang w:val="en-US"/>
              </w:rPr>
              <w:t>8,321</w:t>
            </w:r>
          </w:p>
        </w:tc>
        <w:tc>
          <w:tcPr>
            <w:tcW w:w="93" w:type="pct"/>
            <w:tcBorders>
              <w:bottom w:val="nil"/>
            </w:tcBorders>
          </w:tcPr>
          <w:p w14:paraId="778AAACD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nil"/>
            </w:tcBorders>
          </w:tcPr>
          <w:p w14:paraId="1DC76BD7" w14:textId="77777777" w:rsidR="00B96A6F" w:rsidRPr="004B5E40" w:rsidRDefault="00B96A6F" w:rsidP="0058230B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lang w:val="en-US"/>
              </w:rPr>
              <w:t>2,147</w:t>
            </w:r>
          </w:p>
        </w:tc>
        <w:tc>
          <w:tcPr>
            <w:tcW w:w="93" w:type="pct"/>
            <w:tcBorders>
              <w:bottom w:val="nil"/>
            </w:tcBorders>
          </w:tcPr>
          <w:p w14:paraId="0680EA34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  <w:tcBorders>
              <w:bottom w:val="nil"/>
            </w:tcBorders>
          </w:tcPr>
          <w:p w14:paraId="1AA5913A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4B5E40">
              <w:rPr>
                <w:rFonts w:ascii="Angsana New" w:hAnsi="Angsana New"/>
                <w:sz w:val="30"/>
                <w:szCs w:val="30"/>
              </w:rPr>
              <w:t>847,482</w:t>
            </w:r>
          </w:p>
        </w:tc>
      </w:tr>
      <w:tr w:rsidR="00B96A6F" w:rsidRPr="005A7FEB" w14:paraId="1E9206E1" w14:textId="77777777" w:rsidTr="0058230B">
        <w:trPr>
          <w:trHeight w:val="389"/>
        </w:trPr>
        <w:tc>
          <w:tcPr>
            <w:tcW w:w="818" w:type="pct"/>
          </w:tcPr>
          <w:p w14:paraId="7990CE13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40" w:type="pct"/>
            <w:tcBorders>
              <w:bottom w:val="nil"/>
            </w:tcBorders>
          </w:tcPr>
          <w:p w14:paraId="433EAB0F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5635378A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bottom w:val="nil"/>
            </w:tcBorders>
          </w:tcPr>
          <w:p w14:paraId="52A081D9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906</w:t>
            </w:r>
          </w:p>
        </w:tc>
        <w:tc>
          <w:tcPr>
            <w:tcW w:w="93" w:type="pct"/>
            <w:tcBorders>
              <w:bottom w:val="nil"/>
            </w:tcBorders>
          </w:tcPr>
          <w:p w14:paraId="72A23E1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5534030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1015A3">
              <w:rPr>
                <w:rFonts w:ascii="Angsana New" w:hAnsi="Angsana New"/>
                <w:sz w:val="30"/>
                <w:szCs w:val="30"/>
              </w:rPr>
              <w:t>1,394</w:t>
            </w:r>
          </w:p>
        </w:tc>
        <w:tc>
          <w:tcPr>
            <w:tcW w:w="93" w:type="pct"/>
            <w:tcBorders>
              <w:bottom w:val="nil"/>
            </w:tcBorders>
          </w:tcPr>
          <w:p w14:paraId="47649F9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7A4A8C30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15,086</w:t>
            </w:r>
          </w:p>
        </w:tc>
        <w:tc>
          <w:tcPr>
            <w:tcW w:w="93" w:type="pct"/>
            <w:tcBorders>
              <w:bottom w:val="nil"/>
            </w:tcBorders>
          </w:tcPr>
          <w:p w14:paraId="18F0F9B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nil"/>
            </w:tcBorders>
          </w:tcPr>
          <w:p w14:paraId="6FA880B9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518</w:t>
            </w:r>
          </w:p>
        </w:tc>
        <w:tc>
          <w:tcPr>
            <w:tcW w:w="81" w:type="pct"/>
            <w:tcBorders>
              <w:bottom w:val="nil"/>
            </w:tcBorders>
          </w:tcPr>
          <w:p w14:paraId="2E5F2F9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14B1B3C3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58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0049F5A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nil"/>
            </w:tcBorders>
          </w:tcPr>
          <w:p w14:paraId="30615817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816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217D371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nil"/>
            </w:tcBorders>
          </w:tcPr>
          <w:p w14:paraId="5BB708DA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2,138</w:t>
            </w:r>
          </w:p>
        </w:tc>
        <w:tc>
          <w:tcPr>
            <w:tcW w:w="93" w:type="pct"/>
            <w:tcBorders>
              <w:bottom w:val="nil"/>
            </w:tcBorders>
          </w:tcPr>
          <w:p w14:paraId="17DB867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  <w:tcBorders>
              <w:bottom w:val="nil"/>
            </w:tcBorders>
          </w:tcPr>
          <w:p w14:paraId="5BC1381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1015A3">
              <w:rPr>
                <w:rFonts w:ascii="Angsana New" w:hAnsi="Angsana New"/>
                <w:sz w:val="30"/>
                <w:szCs w:val="30"/>
              </w:rPr>
              <w:t>20,042</w:t>
            </w:r>
          </w:p>
        </w:tc>
      </w:tr>
      <w:tr w:rsidR="00B96A6F" w:rsidRPr="005A7FEB" w14:paraId="3ADD8709" w14:textId="77777777" w:rsidTr="0058230B">
        <w:tc>
          <w:tcPr>
            <w:tcW w:w="818" w:type="pct"/>
          </w:tcPr>
          <w:p w14:paraId="631E9983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40" w:type="pct"/>
            <w:tcBorders>
              <w:bottom w:val="nil"/>
            </w:tcBorders>
          </w:tcPr>
          <w:p w14:paraId="27F42423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5C1B1B9E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bottom w:val="nil"/>
            </w:tcBorders>
          </w:tcPr>
          <w:p w14:paraId="16FF727D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49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60D7E31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552F3C8C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86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676</w:t>
            </w:r>
            <w:r w:rsidRPr="001015A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93" w:type="pct"/>
            <w:tcBorders>
              <w:bottom w:val="nil"/>
            </w:tcBorders>
          </w:tcPr>
          <w:p w14:paraId="1032AF3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03796B9D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2,819</w:t>
            </w:r>
            <w:r w:rsidRPr="001015A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93" w:type="pct"/>
            <w:tcBorders>
              <w:bottom w:val="nil"/>
            </w:tcBorders>
          </w:tcPr>
          <w:p w14:paraId="64221F3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nil"/>
            </w:tcBorders>
          </w:tcPr>
          <w:p w14:paraId="0C13FE70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234</w:t>
            </w:r>
            <w:r w:rsidRPr="001015A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81" w:type="pct"/>
            <w:tcBorders>
              <w:bottom w:val="nil"/>
            </w:tcBorders>
          </w:tcPr>
          <w:p w14:paraId="7614BB6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1466E292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58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4A0EC7B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nil"/>
            </w:tcBorders>
          </w:tcPr>
          <w:p w14:paraId="340FA42C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816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571A01C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nil"/>
            </w:tcBorders>
          </w:tcPr>
          <w:p w14:paraId="1BC3084F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75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2422907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9" w:type="pct"/>
            <w:tcBorders>
              <w:bottom w:val="nil"/>
            </w:tcBorders>
          </w:tcPr>
          <w:p w14:paraId="5D0C45C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1015A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015A3">
              <w:rPr>
                <w:rFonts w:ascii="Angsana New" w:hAnsi="Angsana New"/>
                <w:sz w:val="30"/>
                <w:szCs w:val="30"/>
              </w:rPr>
              <w:t>3,729</w:t>
            </w:r>
            <w:r w:rsidRPr="001015A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96A6F" w:rsidRPr="005A7FEB" w14:paraId="1E6EB3AE" w14:textId="77777777" w:rsidTr="0058230B">
        <w:tc>
          <w:tcPr>
            <w:tcW w:w="818" w:type="pct"/>
          </w:tcPr>
          <w:p w14:paraId="5F923065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340" w:type="pct"/>
            <w:tcBorders>
              <w:top w:val="nil"/>
              <w:bottom w:val="single" w:sz="4" w:space="0" w:color="auto"/>
            </w:tcBorders>
          </w:tcPr>
          <w:p w14:paraId="06578184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</w:tcBorders>
          </w:tcPr>
          <w:p w14:paraId="66104ADD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top w:val="nil"/>
              <w:bottom w:val="single" w:sz="4" w:space="0" w:color="auto"/>
            </w:tcBorders>
          </w:tcPr>
          <w:p w14:paraId="1A14FD0B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67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2,026</w:t>
            </w:r>
          </w:p>
        </w:tc>
        <w:tc>
          <w:tcPr>
            <w:tcW w:w="93" w:type="pct"/>
            <w:tcBorders>
              <w:top w:val="nil"/>
            </w:tcBorders>
          </w:tcPr>
          <w:p w14:paraId="323C530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nil"/>
              <w:bottom w:val="single" w:sz="4" w:space="0" w:color="auto"/>
            </w:tcBorders>
          </w:tcPr>
          <w:p w14:paraId="4F4A310C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</w:p>
        </w:tc>
        <w:tc>
          <w:tcPr>
            <w:tcW w:w="93" w:type="pct"/>
            <w:tcBorders>
              <w:top w:val="nil"/>
            </w:tcBorders>
          </w:tcPr>
          <w:p w14:paraId="6C487CB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nil"/>
              <w:bottom w:val="single" w:sz="4" w:space="0" w:color="auto"/>
            </w:tcBorders>
          </w:tcPr>
          <w:p w14:paraId="33E54CC7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1,329</w:t>
            </w:r>
          </w:p>
        </w:tc>
        <w:tc>
          <w:tcPr>
            <w:tcW w:w="93" w:type="pct"/>
            <w:tcBorders>
              <w:top w:val="nil"/>
            </w:tcBorders>
          </w:tcPr>
          <w:p w14:paraId="7EBF2F1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nil"/>
              <w:bottom w:val="single" w:sz="4" w:space="0" w:color="auto"/>
            </w:tcBorders>
          </w:tcPr>
          <w:p w14:paraId="077EFD39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741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81" w:type="pct"/>
            <w:tcBorders>
              <w:top w:val="nil"/>
            </w:tcBorders>
          </w:tcPr>
          <w:p w14:paraId="2DC5221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nil"/>
              <w:bottom w:val="single" w:sz="4" w:space="0" w:color="auto"/>
            </w:tcBorders>
          </w:tcPr>
          <w:p w14:paraId="7EB99089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58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</w:tcBorders>
          </w:tcPr>
          <w:p w14:paraId="2FEAE33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nil"/>
              <w:bottom w:val="single" w:sz="4" w:space="0" w:color="auto"/>
            </w:tcBorders>
          </w:tcPr>
          <w:p w14:paraId="611B69CE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236</w:t>
            </w:r>
          </w:p>
        </w:tc>
        <w:tc>
          <w:tcPr>
            <w:tcW w:w="93" w:type="pct"/>
            <w:tcBorders>
              <w:top w:val="nil"/>
            </w:tcBorders>
          </w:tcPr>
          <w:p w14:paraId="73B6DFD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bottom w:val="single" w:sz="4" w:space="0" w:color="auto"/>
            </w:tcBorders>
          </w:tcPr>
          <w:p w14:paraId="49B663C5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93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3,951</w:t>
            </w:r>
            <w:r w:rsidRPr="001015A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93" w:type="pct"/>
            <w:tcBorders>
              <w:top w:val="nil"/>
            </w:tcBorders>
          </w:tcPr>
          <w:p w14:paraId="751E519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9" w:type="pct"/>
            <w:tcBorders>
              <w:top w:val="nil"/>
              <w:bottom w:val="single" w:sz="4" w:space="0" w:color="auto"/>
            </w:tcBorders>
          </w:tcPr>
          <w:p w14:paraId="272DADB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1015A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96A6F" w:rsidRPr="005A7FEB" w14:paraId="3FDFE6AF" w14:textId="77777777" w:rsidTr="0058230B">
        <w:tc>
          <w:tcPr>
            <w:tcW w:w="818" w:type="pct"/>
          </w:tcPr>
          <w:p w14:paraId="17EFDE66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6833ADC4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219E39A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</w:tcPr>
          <w:p w14:paraId="4E179D41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7AF8A6A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</w:tcPr>
          <w:p w14:paraId="301EE91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2CE080F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</w:tcPr>
          <w:p w14:paraId="3BBFDE91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4ACA36E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</w:tcPr>
          <w:p w14:paraId="4AA9B1D5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" w:type="pct"/>
          </w:tcPr>
          <w:p w14:paraId="6B1817C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</w:tcPr>
          <w:p w14:paraId="16547673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4150CEC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</w:tcPr>
          <w:p w14:paraId="541885B3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1046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4BCDF7B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37A549ED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5B11DB2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5710F04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6A6F" w:rsidRPr="005A7FEB" w14:paraId="73FE3F83" w14:textId="77777777" w:rsidTr="0058230B">
        <w:tc>
          <w:tcPr>
            <w:tcW w:w="818" w:type="pct"/>
          </w:tcPr>
          <w:p w14:paraId="0BA19534" w14:textId="67F3DB9C" w:rsidR="00B96A6F" w:rsidRPr="005A7FEB" w:rsidRDefault="00B32779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="00B96A6F"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B96A6F" w:rsidRPr="005A7FE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96A6F"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B96A6F"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B96A6F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340" w:type="pct"/>
          </w:tcPr>
          <w:p w14:paraId="50E5A642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4D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125,372</w:t>
            </w:r>
          </w:p>
        </w:tc>
        <w:tc>
          <w:tcPr>
            <w:tcW w:w="93" w:type="pct"/>
          </w:tcPr>
          <w:p w14:paraId="15281EE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3F37219F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405,659</w:t>
            </w:r>
          </w:p>
        </w:tc>
        <w:tc>
          <w:tcPr>
            <w:tcW w:w="93" w:type="pct"/>
          </w:tcPr>
          <w:p w14:paraId="41119B1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</w:tcPr>
          <w:p w14:paraId="5B77A26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15A3">
              <w:rPr>
                <w:rFonts w:ascii="Angsana New" w:hAnsi="Angsana New"/>
                <w:b/>
                <w:bCs/>
                <w:sz w:val="30"/>
                <w:szCs w:val="30"/>
              </w:rPr>
              <w:t>155,726</w:t>
            </w:r>
          </w:p>
        </w:tc>
        <w:tc>
          <w:tcPr>
            <w:tcW w:w="93" w:type="pct"/>
          </w:tcPr>
          <w:p w14:paraId="179D926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130706A3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112,009</w:t>
            </w:r>
          </w:p>
        </w:tc>
        <w:tc>
          <w:tcPr>
            <w:tcW w:w="93" w:type="pct"/>
          </w:tcPr>
          <w:p w14:paraId="0F96670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</w:tcPr>
          <w:p w14:paraId="17FBE3F2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41,578</w:t>
            </w:r>
          </w:p>
        </w:tc>
        <w:tc>
          <w:tcPr>
            <w:tcW w:w="81" w:type="pct"/>
          </w:tcPr>
          <w:p w14:paraId="3564715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695BDEF4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14,560</w:t>
            </w:r>
          </w:p>
        </w:tc>
        <w:tc>
          <w:tcPr>
            <w:tcW w:w="93" w:type="pct"/>
          </w:tcPr>
          <w:p w14:paraId="04852F2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</w:tcPr>
          <w:p w14:paraId="046DBB77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1046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8,557</w:t>
            </w:r>
          </w:p>
        </w:tc>
        <w:tc>
          <w:tcPr>
            <w:tcW w:w="93" w:type="pct"/>
          </w:tcPr>
          <w:p w14:paraId="00BD79B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</w:tcPr>
          <w:p w14:paraId="7FF3C8EE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334</w:t>
            </w:r>
          </w:p>
        </w:tc>
        <w:tc>
          <w:tcPr>
            <w:tcW w:w="93" w:type="pct"/>
          </w:tcPr>
          <w:p w14:paraId="4670560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5EA17B2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15A3">
              <w:rPr>
                <w:rFonts w:ascii="Angsana New" w:hAnsi="Angsana New"/>
                <w:b/>
                <w:bCs/>
                <w:sz w:val="30"/>
                <w:szCs w:val="30"/>
              </w:rPr>
              <w:t>863,795</w:t>
            </w:r>
          </w:p>
        </w:tc>
      </w:tr>
      <w:tr w:rsidR="00B96A6F" w:rsidRPr="005A7FEB" w14:paraId="0C9F4CA8" w14:textId="77777777" w:rsidTr="0058230B">
        <w:tc>
          <w:tcPr>
            <w:tcW w:w="818" w:type="pct"/>
          </w:tcPr>
          <w:p w14:paraId="7BD77534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40" w:type="pct"/>
          </w:tcPr>
          <w:p w14:paraId="13B84C65" w14:textId="77777777" w:rsidR="00B96A6F" w:rsidRPr="00860FA7" w:rsidRDefault="00B96A6F" w:rsidP="0058230B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</w:tcPr>
          <w:p w14:paraId="205785F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58BA8B26" w14:textId="77777777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981</w:t>
            </w:r>
          </w:p>
        </w:tc>
        <w:tc>
          <w:tcPr>
            <w:tcW w:w="93" w:type="pct"/>
          </w:tcPr>
          <w:p w14:paraId="077922C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</w:tcPr>
          <w:p w14:paraId="4D37C3F8" w14:textId="77777777" w:rsidR="00B96A6F" w:rsidRPr="001015A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3,032</w:t>
            </w:r>
          </w:p>
        </w:tc>
        <w:tc>
          <w:tcPr>
            <w:tcW w:w="93" w:type="pct"/>
          </w:tcPr>
          <w:p w14:paraId="6F65EA3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33D73A1D" w14:textId="4E2489E9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5,4</w:t>
            </w:r>
            <w:r w:rsidR="00F42988">
              <w:rPr>
                <w:rFonts w:ascii="Angsana New" w:hAnsi="Angsana New"/>
                <w:sz w:val="30"/>
                <w:szCs w:val="30"/>
                <w:lang w:val="en-US"/>
              </w:rPr>
              <w:t>09</w:t>
            </w:r>
          </w:p>
        </w:tc>
        <w:tc>
          <w:tcPr>
            <w:tcW w:w="93" w:type="pct"/>
          </w:tcPr>
          <w:p w14:paraId="62DD475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</w:tcPr>
          <w:p w14:paraId="5E07E35F" w14:textId="77777777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354</w:t>
            </w:r>
          </w:p>
        </w:tc>
        <w:tc>
          <w:tcPr>
            <w:tcW w:w="81" w:type="pct"/>
          </w:tcPr>
          <w:p w14:paraId="6FAAA7D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00F71997" w14:textId="77777777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715</w:t>
            </w:r>
          </w:p>
        </w:tc>
        <w:tc>
          <w:tcPr>
            <w:tcW w:w="93" w:type="pct"/>
          </w:tcPr>
          <w:p w14:paraId="229D67D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</w:tcPr>
          <w:p w14:paraId="0BA53624" w14:textId="77777777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1046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981</w:t>
            </w:r>
          </w:p>
        </w:tc>
        <w:tc>
          <w:tcPr>
            <w:tcW w:w="93" w:type="pct"/>
          </w:tcPr>
          <w:p w14:paraId="5C1AC74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</w:tcPr>
          <w:p w14:paraId="0A5CAA5B" w14:textId="77777777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6,934</w:t>
            </w:r>
          </w:p>
        </w:tc>
        <w:tc>
          <w:tcPr>
            <w:tcW w:w="93" w:type="pct"/>
          </w:tcPr>
          <w:p w14:paraId="20002AE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417A51C2" w14:textId="51542657" w:rsidR="00B96A6F" w:rsidRPr="0000412F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00412F">
              <w:rPr>
                <w:rFonts w:ascii="Angsana New" w:hAnsi="Angsana New"/>
                <w:sz w:val="30"/>
                <w:szCs w:val="30"/>
              </w:rPr>
              <w:t>18,40</w:t>
            </w:r>
            <w:r w:rsidR="00F4298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96A6F" w:rsidRPr="005A7FEB" w14:paraId="1F87BC98" w14:textId="77777777" w:rsidTr="0058230B">
        <w:tc>
          <w:tcPr>
            <w:tcW w:w="818" w:type="pct"/>
          </w:tcPr>
          <w:p w14:paraId="564C7FF4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40" w:type="pct"/>
          </w:tcPr>
          <w:p w14:paraId="4FD592F3" w14:textId="77777777" w:rsidR="00B96A6F" w:rsidRPr="00860FA7" w:rsidRDefault="00B96A6F" w:rsidP="0058230B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</w:tcPr>
          <w:p w14:paraId="4F734FE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15CDA378" w14:textId="77777777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49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</w:tcPr>
          <w:p w14:paraId="0D04F5C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</w:tcPr>
          <w:p w14:paraId="1256B70E" w14:textId="77777777" w:rsidR="00B96A6F" w:rsidRPr="001015A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651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3" w:type="pct"/>
          </w:tcPr>
          <w:p w14:paraId="23B9580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18739489" w14:textId="77777777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4,207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93" w:type="pct"/>
          </w:tcPr>
          <w:p w14:paraId="25160CE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</w:tcPr>
          <w:p w14:paraId="59F90E05" w14:textId="77777777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482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81" w:type="pct"/>
          </w:tcPr>
          <w:p w14:paraId="429BC07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6C3274BB" w14:textId="77777777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2,577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93" w:type="pct"/>
          </w:tcPr>
          <w:p w14:paraId="66B5274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</w:tcPr>
          <w:p w14:paraId="4EB11760" w14:textId="77777777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1046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984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93" w:type="pct"/>
          </w:tcPr>
          <w:p w14:paraId="7ADAA16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</w:tcPr>
          <w:p w14:paraId="306DE878" w14:textId="77777777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757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</w:tcPr>
          <w:p w14:paraId="037C228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4C457434" w14:textId="77777777" w:rsidR="00B96A6F" w:rsidRPr="001015A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8,901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96A6F" w:rsidRPr="005A7FEB" w14:paraId="23274E1C" w14:textId="77777777" w:rsidTr="0058230B">
        <w:tc>
          <w:tcPr>
            <w:tcW w:w="818" w:type="pct"/>
            <w:tcBorders>
              <w:bottom w:val="nil"/>
            </w:tcBorders>
          </w:tcPr>
          <w:p w14:paraId="355AD48F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78993468" w14:textId="77777777" w:rsidR="00B96A6F" w:rsidRPr="00860FA7" w:rsidRDefault="00B96A6F" w:rsidP="0058230B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287C7E6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4B0A22BD" w14:textId="77777777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93" w:type="pct"/>
            <w:tcBorders>
              <w:bottom w:val="nil"/>
            </w:tcBorders>
          </w:tcPr>
          <w:p w14:paraId="5EE3870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59BFCD44" w14:textId="77777777" w:rsidR="00B96A6F" w:rsidRPr="001015A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2E328C9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</w:tcPr>
          <w:p w14:paraId="64490D85" w14:textId="77777777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65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619880C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14:paraId="32914DDA" w14:textId="77777777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74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81" w:type="pct"/>
            <w:tcBorders>
              <w:bottom w:val="nil"/>
            </w:tcBorders>
          </w:tcPr>
          <w:p w14:paraId="0B646BD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</w:tcPr>
          <w:p w14:paraId="2689705F" w14:textId="77777777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580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01A8A38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</w:tcPr>
          <w:p w14:paraId="3D959881" w14:textId="77777777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816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2F08646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6FFFC888" w14:textId="77777777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93" w:type="pct"/>
            <w:tcBorders>
              <w:bottom w:val="nil"/>
            </w:tcBorders>
          </w:tcPr>
          <w:p w14:paraId="42BD0DC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69C7702D" w14:textId="77777777" w:rsidR="00B96A6F" w:rsidRPr="001015A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96A6F" w:rsidRPr="005A7FEB" w14:paraId="1FDB76DF" w14:textId="77777777" w:rsidTr="0058230B">
        <w:tc>
          <w:tcPr>
            <w:tcW w:w="818" w:type="pct"/>
            <w:tcBorders>
              <w:top w:val="nil"/>
              <w:bottom w:val="nil"/>
            </w:tcBorders>
          </w:tcPr>
          <w:p w14:paraId="35EC40E5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14:paraId="438257EC" w14:textId="77777777" w:rsidR="00B96A6F" w:rsidRPr="004D4DC6" w:rsidRDefault="00B96A6F" w:rsidP="0058230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125,372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7A73E48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14:paraId="4B140409" w14:textId="77777777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406,729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59EBAF3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14:paraId="41AD20E0" w14:textId="77777777" w:rsidR="00B96A6F" w:rsidRPr="001015A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158,107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29D31A0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</w:tcPr>
          <w:p w14:paraId="229B350C" w14:textId="1EED1A22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113,21</w:t>
            </w:r>
            <w:r w:rsidR="00F429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374EDC6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</w:tcPr>
          <w:p w14:paraId="676A73D2" w14:textId="77777777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41,450</w:t>
            </w:r>
          </w:p>
        </w:tc>
        <w:tc>
          <w:tcPr>
            <w:tcW w:w="81" w:type="pct"/>
            <w:tcBorders>
              <w:top w:val="nil"/>
              <w:bottom w:val="nil"/>
            </w:tcBorders>
          </w:tcPr>
          <w:p w14:paraId="79EA2AA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</w:tcPr>
          <w:p w14:paraId="27737A66" w14:textId="77777777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12,698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142B6F3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14:paraId="6155D0B1" w14:textId="77777777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1046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8,554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3433F5F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14:paraId="48709CAA" w14:textId="77777777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7,179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2336F09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14:paraId="0DB97C1F" w14:textId="1FF5787C" w:rsidR="00B96A6F" w:rsidRPr="001015A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873,30</w:t>
            </w:r>
            <w:r w:rsidR="00F4298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14:paraId="2C05D003" w14:textId="7609D090" w:rsidR="00227B77" w:rsidRDefault="00227B77"/>
    <w:p w14:paraId="71931D78" w14:textId="77777777" w:rsidR="00227B77" w:rsidRDefault="00227B77"/>
    <w:p w14:paraId="14EB631A" w14:textId="2545A19B" w:rsidR="00227B77" w:rsidRDefault="00227B77"/>
    <w:tbl>
      <w:tblPr>
        <w:tblW w:w="14580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6"/>
        <w:gridCol w:w="991"/>
        <w:gridCol w:w="271"/>
        <w:gridCol w:w="901"/>
        <w:gridCol w:w="271"/>
        <w:gridCol w:w="1079"/>
        <w:gridCol w:w="271"/>
        <w:gridCol w:w="1082"/>
        <w:gridCol w:w="271"/>
        <w:gridCol w:w="1298"/>
        <w:gridCol w:w="236"/>
        <w:gridCol w:w="1082"/>
        <w:gridCol w:w="271"/>
        <w:gridCol w:w="1263"/>
        <w:gridCol w:w="271"/>
        <w:gridCol w:w="1172"/>
        <w:gridCol w:w="271"/>
        <w:gridCol w:w="1193"/>
      </w:tblGrid>
      <w:tr w:rsidR="00B96A6F" w:rsidRPr="005A7FEB" w14:paraId="7AD07580" w14:textId="77777777" w:rsidTr="0058230B">
        <w:tc>
          <w:tcPr>
            <w:tcW w:w="818" w:type="pct"/>
          </w:tcPr>
          <w:p w14:paraId="45B4D31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82" w:type="pct"/>
            <w:gridSpan w:val="17"/>
          </w:tcPr>
          <w:p w14:paraId="4512BC5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6A6F" w:rsidRPr="005A7FEB" w14:paraId="101F5E24" w14:textId="77777777" w:rsidTr="0058230B">
        <w:tc>
          <w:tcPr>
            <w:tcW w:w="818" w:type="pct"/>
          </w:tcPr>
          <w:p w14:paraId="2A38A12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598BB73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001064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225AECA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1536474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5E58F22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154F15C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1602D83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62EACC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47A6F12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6A7D90F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6E2E8DD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B039F7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25083FC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4882FEE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647975F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93" w:type="pct"/>
          </w:tcPr>
          <w:p w14:paraId="22AFC90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4CC080F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4FFE44C1" w14:textId="77777777" w:rsidTr="0058230B">
        <w:tc>
          <w:tcPr>
            <w:tcW w:w="818" w:type="pct"/>
          </w:tcPr>
          <w:p w14:paraId="1E6B549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1698B93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C071C3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37D27FF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184D94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008FBCB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2547054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30A358D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5948E8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2F2CC5B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63AAF36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3048DC2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63172A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6208E90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0AE19D5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0C5D277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93" w:type="pct"/>
          </w:tcPr>
          <w:p w14:paraId="6CBF971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0D13E9D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4BE85C96" w14:textId="77777777" w:rsidTr="0058230B">
        <w:tc>
          <w:tcPr>
            <w:tcW w:w="818" w:type="pct"/>
          </w:tcPr>
          <w:p w14:paraId="68A078A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6F42798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43C694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7CA0E9E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43ABDA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1C899AA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65FE2E3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633ED28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C1EB4B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4107DB7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81" w:type="pct"/>
          </w:tcPr>
          <w:p w14:paraId="657B88B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4F38096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3CD8E1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6FD18BE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54F124E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4221F28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2B6331B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1777043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520469D4" w14:textId="77777777" w:rsidTr="0058230B">
        <w:trPr>
          <w:trHeight w:val="344"/>
        </w:trPr>
        <w:tc>
          <w:tcPr>
            <w:tcW w:w="818" w:type="pct"/>
          </w:tcPr>
          <w:p w14:paraId="2C34B45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7CF7633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9A7221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5BD444E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963CBE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0493088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17BC181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25F5D2E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2A97F0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1B7AFA7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</w:t>
            </w:r>
          </w:p>
        </w:tc>
        <w:tc>
          <w:tcPr>
            <w:tcW w:w="81" w:type="pct"/>
          </w:tcPr>
          <w:p w14:paraId="57E7C00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70BDF49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25CA22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76C5FB5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3" w:type="pct"/>
          </w:tcPr>
          <w:p w14:paraId="24487A3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0B859DF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200A14F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9" w:type="pct"/>
          </w:tcPr>
          <w:p w14:paraId="3DD290A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390A7A14" w14:textId="77777777" w:rsidTr="0058230B">
        <w:tc>
          <w:tcPr>
            <w:tcW w:w="818" w:type="pct"/>
          </w:tcPr>
          <w:p w14:paraId="0E5CB9F8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0" w:type="pct"/>
          </w:tcPr>
          <w:p w14:paraId="16570B4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3" w:type="pct"/>
          </w:tcPr>
          <w:p w14:paraId="2459694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1527CC1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93" w:type="pct"/>
          </w:tcPr>
          <w:p w14:paraId="32CE44C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2E319B1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4018043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7467A98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3" w:type="pct"/>
          </w:tcPr>
          <w:p w14:paraId="47DF3BD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5A078FE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81" w:type="pct"/>
          </w:tcPr>
          <w:p w14:paraId="6F297BB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257C2F0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3" w:type="pct"/>
          </w:tcPr>
          <w:p w14:paraId="282478F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1A4113F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3" w:type="pct"/>
          </w:tcPr>
          <w:p w14:paraId="4DA6BC3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108FAEF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93" w:type="pct"/>
          </w:tcPr>
          <w:p w14:paraId="73385F3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54AAD71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96A6F" w:rsidRPr="005A7FEB" w14:paraId="395542AD" w14:textId="77777777" w:rsidTr="0058230B">
        <w:tc>
          <w:tcPr>
            <w:tcW w:w="818" w:type="pct"/>
          </w:tcPr>
          <w:p w14:paraId="61FA1A3E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82" w:type="pct"/>
            <w:gridSpan w:val="17"/>
          </w:tcPr>
          <w:p w14:paraId="52CDB99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6A6F" w:rsidRPr="005A7FEB" w14:paraId="66EA458C" w14:textId="77777777" w:rsidTr="0058230B">
        <w:tc>
          <w:tcPr>
            <w:tcW w:w="818" w:type="pct"/>
          </w:tcPr>
          <w:p w14:paraId="16EBAD82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5A7F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340" w:type="pct"/>
          </w:tcPr>
          <w:p w14:paraId="6A6C12B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F16E30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3C114B2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E7C0FE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787BAFE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C17B20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74161F5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FBD5A8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6E467B5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20F7202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43989CA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0BFA15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629E6B0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27D3AF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14:paraId="494B275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331DF5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0B52148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D75C82" w14:paraId="1179F065" w14:textId="77777777" w:rsidTr="0058230B">
        <w:tc>
          <w:tcPr>
            <w:tcW w:w="818" w:type="pct"/>
          </w:tcPr>
          <w:p w14:paraId="447B0924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40" w:type="pct"/>
          </w:tcPr>
          <w:p w14:paraId="3F1A7887" w14:textId="77777777" w:rsidR="00B96A6F" w:rsidRPr="004B5E40" w:rsidRDefault="00B96A6F" w:rsidP="0058230B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</w:tcPr>
          <w:p w14:paraId="758EB3B3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7E90C000" w14:textId="77777777" w:rsidR="00B96A6F" w:rsidRPr="004B5E40" w:rsidRDefault="00B96A6F" w:rsidP="0058230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lang w:val="en-US"/>
              </w:rPr>
              <w:t>191,712</w:t>
            </w:r>
          </w:p>
        </w:tc>
        <w:tc>
          <w:tcPr>
            <w:tcW w:w="93" w:type="pct"/>
          </w:tcPr>
          <w:p w14:paraId="1222C873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5B708E69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4B5E40">
              <w:rPr>
                <w:rFonts w:ascii="Angsana New" w:hAnsi="Angsana New"/>
                <w:sz w:val="30"/>
                <w:szCs w:val="30"/>
              </w:rPr>
              <w:t>141,429</w:t>
            </w:r>
          </w:p>
        </w:tc>
        <w:tc>
          <w:tcPr>
            <w:tcW w:w="93" w:type="pct"/>
          </w:tcPr>
          <w:p w14:paraId="0814398D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0AF07CD0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4B5E40">
              <w:rPr>
                <w:rFonts w:ascii="Angsana New" w:hAnsi="Angsana New"/>
                <w:sz w:val="30"/>
                <w:szCs w:val="30"/>
              </w:rPr>
              <w:t>85,651</w:t>
            </w:r>
          </w:p>
        </w:tc>
        <w:tc>
          <w:tcPr>
            <w:tcW w:w="93" w:type="pct"/>
          </w:tcPr>
          <w:p w14:paraId="46F0FFF1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2697AC3A" w14:textId="77777777" w:rsidR="00B96A6F" w:rsidRPr="004B5E40" w:rsidRDefault="00B96A6F" w:rsidP="0058230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lang w:val="en-US"/>
              </w:rPr>
              <w:t>31,393</w:t>
            </w:r>
          </w:p>
        </w:tc>
        <w:tc>
          <w:tcPr>
            <w:tcW w:w="81" w:type="pct"/>
          </w:tcPr>
          <w:p w14:paraId="23B6E139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39EB0B5E" w14:textId="77777777" w:rsidR="00B96A6F" w:rsidRPr="004B5E40" w:rsidRDefault="00B96A6F" w:rsidP="0058230B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lang w:val="en-US"/>
              </w:rPr>
              <w:t>14,548</w:t>
            </w:r>
          </w:p>
        </w:tc>
        <w:tc>
          <w:tcPr>
            <w:tcW w:w="93" w:type="pct"/>
          </w:tcPr>
          <w:p w14:paraId="091FEFD1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293FD029" w14:textId="77777777" w:rsidR="00B96A6F" w:rsidRPr="004B5E40" w:rsidRDefault="00B96A6F" w:rsidP="0058230B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lang w:val="en-US"/>
              </w:rPr>
              <w:t>6,576</w:t>
            </w:r>
          </w:p>
        </w:tc>
        <w:tc>
          <w:tcPr>
            <w:tcW w:w="93" w:type="pct"/>
          </w:tcPr>
          <w:p w14:paraId="10218752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14:paraId="715100C5" w14:textId="77777777" w:rsidR="00B96A6F" w:rsidRPr="004B5E40" w:rsidRDefault="00B96A6F" w:rsidP="0058230B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</w:tcPr>
          <w:p w14:paraId="4B97774F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0CC8E15A" w14:textId="77777777" w:rsidR="00B96A6F" w:rsidRPr="004B5E40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4B5E40">
              <w:rPr>
                <w:rFonts w:ascii="Angsana New" w:hAnsi="Angsana New"/>
                <w:sz w:val="30"/>
                <w:szCs w:val="30"/>
              </w:rPr>
              <w:t>471,309</w:t>
            </w:r>
          </w:p>
        </w:tc>
      </w:tr>
      <w:tr w:rsidR="00B96A6F" w:rsidRPr="005A7FEB" w14:paraId="5B8F4A03" w14:textId="77777777" w:rsidTr="0058230B">
        <w:tc>
          <w:tcPr>
            <w:tcW w:w="818" w:type="pct"/>
          </w:tcPr>
          <w:p w14:paraId="0E081D19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40" w:type="pct"/>
          </w:tcPr>
          <w:p w14:paraId="685109B8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</w:tcPr>
          <w:p w14:paraId="07EEB62F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</w:tcPr>
          <w:p w14:paraId="6BCFD07C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21,774</w:t>
            </w:r>
          </w:p>
        </w:tc>
        <w:tc>
          <w:tcPr>
            <w:tcW w:w="93" w:type="pct"/>
          </w:tcPr>
          <w:p w14:paraId="1E7E13B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65C7384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1015A3">
              <w:rPr>
                <w:rFonts w:ascii="Angsana New" w:hAnsi="Angsana New"/>
                <w:sz w:val="30"/>
                <w:szCs w:val="30"/>
              </w:rPr>
              <w:t>3,910</w:t>
            </w:r>
          </w:p>
        </w:tc>
        <w:tc>
          <w:tcPr>
            <w:tcW w:w="93" w:type="pct"/>
          </w:tcPr>
          <w:p w14:paraId="26C6219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1A03104C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85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11,305</w:t>
            </w:r>
          </w:p>
        </w:tc>
        <w:tc>
          <w:tcPr>
            <w:tcW w:w="93" w:type="pct"/>
          </w:tcPr>
          <w:p w14:paraId="0294EBC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26272085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3,193</w:t>
            </w:r>
          </w:p>
        </w:tc>
        <w:tc>
          <w:tcPr>
            <w:tcW w:w="81" w:type="pct"/>
          </w:tcPr>
          <w:p w14:paraId="46174A4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0688C2D0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93" w:type="pct"/>
          </w:tcPr>
          <w:p w14:paraId="47A64A3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51797FE9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219</w:t>
            </w:r>
          </w:p>
        </w:tc>
        <w:tc>
          <w:tcPr>
            <w:tcW w:w="93" w:type="pct"/>
          </w:tcPr>
          <w:p w14:paraId="3D2CF16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14:paraId="0034C0A7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</w:tcPr>
          <w:p w14:paraId="02CF72C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6B73FBC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1015A3">
              <w:rPr>
                <w:rFonts w:ascii="Angsana New" w:hAnsi="Angsana New"/>
                <w:sz w:val="30"/>
                <w:szCs w:val="30"/>
              </w:rPr>
              <w:t>40,409</w:t>
            </w:r>
          </w:p>
        </w:tc>
      </w:tr>
      <w:tr w:rsidR="00B96A6F" w:rsidRPr="005A7FEB" w14:paraId="64E7AC9B" w14:textId="77777777" w:rsidTr="0058230B">
        <w:tc>
          <w:tcPr>
            <w:tcW w:w="818" w:type="pct"/>
          </w:tcPr>
          <w:p w14:paraId="231746C2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4F024902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</w:tcPr>
          <w:p w14:paraId="25B7A4F9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1140B6BB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40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</w:tcPr>
          <w:p w14:paraId="7AAEE857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23144B97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676</w:t>
            </w:r>
            <w:r w:rsidRPr="001015A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93" w:type="pct"/>
          </w:tcPr>
          <w:p w14:paraId="5CA4AE9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</w:tcPr>
          <w:p w14:paraId="34CB467A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85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2,767</w:t>
            </w:r>
            <w:r w:rsidRPr="001015A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93" w:type="pct"/>
          </w:tcPr>
          <w:p w14:paraId="755B8BD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14:paraId="540F8E11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175</w:t>
            </w:r>
            <w:r w:rsidRPr="001015A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81" w:type="pct"/>
          </w:tcPr>
          <w:p w14:paraId="73CA046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</w:tcPr>
          <w:p w14:paraId="2817E8A4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67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</w:tcPr>
          <w:p w14:paraId="3844B3E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</w:tcPr>
          <w:p w14:paraId="3EB71E21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66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</w:tcPr>
          <w:p w14:paraId="120BB71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667B1AA2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</w:tcPr>
          <w:p w14:paraId="1BB9A4A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3BEF42E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1015A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015A3">
              <w:rPr>
                <w:rFonts w:ascii="Angsana New" w:hAnsi="Angsana New"/>
                <w:sz w:val="30"/>
                <w:szCs w:val="30"/>
              </w:rPr>
              <w:t>3,618</w:t>
            </w:r>
            <w:r w:rsidRPr="001015A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96A6F" w:rsidRPr="005A7FEB" w14:paraId="2D51E30E" w14:textId="77777777" w:rsidTr="0058230B">
        <w:tc>
          <w:tcPr>
            <w:tcW w:w="818" w:type="pct"/>
          </w:tcPr>
          <w:p w14:paraId="26D591B9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6A4430C2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550F786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</w:tcPr>
          <w:p w14:paraId="4D8B509A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749FF27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</w:tcPr>
          <w:p w14:paraId="3725CD3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</w:tcPr>
          <w:p w14:paraId="403EBF4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</w:tcPr>
          <w:p w14:paraId="423CC9C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</w:tcPr>
          <w:p w14:paraId="3115BFF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</w:tcPr>
          <w:p w14:paraId="2A725D6B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" w:type="pct"/>
          </w:tcPr>
          <w:p w14:paraId="0076A0E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</w:tcPr>
          <w:p w14:paraId="62084969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3" w:type="pct"/>
          </w:tcPr>
          <w:p w14:paraId="72F52C8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</w:tcPr>
          <w:p w14:paraId="42B9B46C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694B5F6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0B991B1D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0BB1EFB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4445301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6A6F" w:rsidRPr="005A7FEB" w14:paraId="17731D11" w14:textId="77777777" w:rsidTr="0058230B">
        <w:tc>
          <w:tcPr>
            <w:tcW w:w="818" w:type="pct"/>
          </w:tcPr>
          <w:p w14:paraId="3980529F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340" w:type="pct"/>
          </w:tcPr>
          <w:p w14:paraId="0AEE82FE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</w:tcPr>
          <w:p w14:paraId="7B240CF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3112062C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213,486</w:t>
            </w:r>
          </w:p>
        </w:tc>
        <w:tc>
          <w:tcPr>
            <w:tcW w:w="93" w:type="pct"/>
          </w:tcPr>
          <w:p w14:paraId="1B83808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</w:tcPr>
          <w:p w14:paraId="1EE5A96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15A3">
              <w:rPr>
                <w:rFonts w:ascii="Angsana New" w:hAnsi="Angsana New"/>
                <w:b/>
                <w:bCs/>
                <w:sz w:val="30"/>
                <w:szCs w:val="30"/>
              </w:rPr>
              <w:t>144,663</w:t>
            </w:r>
          </w:p>
        </w:tc>
        <w:tc>
          <w:tcPr>
            <w:tcW w:w="93" w:type="pct"/>
          </w:tcPr>
          <w:p w14:paraId="6B9FEA3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70EA3DF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15A3">
              <w:rPr>
                <w:rFonts w:ascii="Angsana New" w:hAnsi="Angsana New"/>
                <w:b/>
                <w:bCs/>
                <w:sz w:val="30"/>
                <w:szCs w:val="30"/>
              </w:rPr>
              <w:t>94,189</w:t>
            </w:r>
          </w:p>
        </w:tc>
        <w:tc>
          <w:tcPr>
            <w:tcW w:w="93" w:type="pct"/>
          </w:tcPr>
          <w:p w14:paraId="655806D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</w:tcPr>
          <w:p w14:paraId="7D0C6044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015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34,411</w:t>
            </w:r>
          </w:p>
        </w:tc>
        <w:tc>
          <w:tcPr>
            <w:tcW w:w="81" w:type="pct"/>
          </w:tcPr>
          <w:p w14:paraId="5ED606F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53D5174D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015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14,556</w:t>
            </w:r>
          </w:p>
        </w:tc>
        <w:tc>
          <w:tcPr>
            <w:tcW w:w="93" w:type="pct"/>
          </w:tcPr>
          <w:p w14:paraId="30EBD75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</w:tcPr>
          <w:p w14:paraId="62AFF8F1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6,795</w:t>
            </w:r>
          </w:p>
        </w:tc>
        <w:tc>
          <w:tcPr>
            <w:tcW w:w="93" w:type="pct"/>
          </w:tcPr>
          <w:p w14:paraId="13EE307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</w:tcPr>
          <w:p w14:paraId="33C4E7F8" w14:textId="77777777" w:rsidR="00B96A6F" w:rsidRPr="005A7FEB" w:rsidRDefault="00B96A6F" w:rsidP="0058230B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</w:tcPr>
          <w:p w14:paraId="2403E02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9" w:type="pct"/>
          </w:tcPr>
          <w:p w14:paraId="43BBD1F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15A3">
              <w:rPr>
                <w:rFonts w:ascii="Angsana New" w:hAnsi="Angsana New"/>
                <w:b/>
                <w:bCs/>
                <w:sz w:val="30"/>
                <w:szCs w:val="30"/>
              </w:rPr>
              <w:t>508,100</w:t>
            </w:r>
          </w:p>
        </w:tc>
      </w:tr>
      <w:tr w:rsidR="00B96A6F" w:rsidRPr="005A7FEB" w14:paraId="7BBE248C" w14:textId="77777777" w:rsidTr="0058230B">
        <w:tc>
          <w:tcPr>
            <w:tcW w:w="818" w:type="pct"/>
          </w:tcPr>
          <w:p w14:paraId="362EE653" w14:textId="77777777" w:rsidR="00B96A6F" w:rsidRPr="00860FA7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40" w:type="pct"/>
          </w:tcPr>
          <w:p w14:paraId="4046CD21" w14:textId="77777777" w:rsidR="00B96A6F" w:rsidRDefault="00B96A6F" w:rsidP="0058230B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</w:tcPr>
          <w:p w14:paraId="77382FB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418AAF28" w14:textId="77777777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21,610</w:t>
            </w:r>
          </w:p>
        </w:tc>
        <w:tc>
          <w:tcPr>
            <w:tcW w:w="93" w:type="pct"/>
          </w:tcPr>
          <w:p w14:paraId="006E762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</w:tcPr>
          <w:p w14:paraId="28B7DA90" w14:textId="77777777" w:rsidR="00B96A6F" w:rsidRPr="001015A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3,372</w:t>
            </w:r>
          </w:p>
        </w:tc>
        <w:tc>
          <w:tcPr>
            <w:tcW w:w="93" w:type="pct"/>
          </w:tcPr>
          <w:p w14:paraId="30488DB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6A71B527" w14:textId="77777777" w:rsidR="00B96A6F" w:rsidRPr="001015A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9,879</w:t>
            </w:r>
          </w:p>
        </w:tc>
        <w:tc>
          <w:tcPr>
            <w:tcW w:w="93" w:type="pct"/>
          </w:tcPr>
          <w:p w14:paraId="273F918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</w:tcPr>
          <w:p w14:paraId="4CBF40BC" w14:textId="77777777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3,178</w:t>
            </w:r>
          </w:p>
        </w:tc>
        <w:tc>
          <w:tcPr>
            <w:tcW w:w="81" w:type="pct"/>
          </w:tcPr>
          <w:p w14:paraId="602351D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4606EA36" w14:textId="77777777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93" w:type="pct"/>
          </w:tcPr>
          <w:p w14:paraId="1253FC4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</w:tcPr>
          <w:p w14:paraId="3B02D1EA" w14:textId="77777777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385</w:t>
            </w:r>
          </w:p>
        </w:tc>
        <w:tc>
          <w:tcPr>
            <w:tcW w:w="93" w:type="pct"/>
          </w:tcPr>
          <w:p w14:paraId="763BE3D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</w:tcPr>
          <w:p w14:paraId="72A05CCF" w14:textId="77777777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</w:tcPr>
          <w:p w14:paraId="0D1569E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9" w:type="pct"/>
          </w:tcPr>
          <w:p w14:paraId="098CDB1A" w14:textId="77777777" w:rsidR="00B96A6F" w:rsidRPr="001015A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38,441</w:t>
            </w:r>
          </w:p>
        </w:tc>
      </w:tr>
      <w:tr w:rsidR="00B96A6F" w:rsidRPr="005A7FEB" w14:paraId="33A1004F" w14:textId="77777777" w:rsidTr="0058230B">
        <w:tc>
          <w:tcPr>
            <w:tcW w:w="818" w:type="pct"/>
            <w:tcBorders>
              <w:bottom w:val="nil"/>
            </w:tcBorders>
          </w:tcPr>
          <w:p w14:paraId="488D003A" w14:textId="77777777" w:rsidR="00B96A6F" w:rsidRPr="00860FA7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644E842A" w14:textId="77777777" w:rsidR="00B96A6F" w:rsidRDefault="00B96A6F" w:rsidP="0058230B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333129F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002368A9" w14:textId="77777777" w:rsidR="00B96A6F" w:rsidRPr="001015A3" w:rsidRDefault="00B96A6F" w:rsidP="004638AE">
            <w:pPr>
              <w:pStyle w:val="3"/>
              <w:tabs>
                <w:tab w:val="clear" w:pos="360"/>
                <w:tab w:val="clear" w:pos="720"/>
                <w:tab w:val="decimal" w:pos="40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6972C7E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736BBEB6" w14:textId="77777777" w:rsidR="00B96A6F" w:rsidRPr="001015A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651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3" w:type="pct"/>
            <w:tcBorders>
              <w:bottom w:val="nil"/>
            </w:tcBorders>
          </w:tcPr>
          <w:p w14:paraId="0780338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</w:tcPr>
          <w:p w14:paraId="5C454244" w14:textId="77777777" w:rsidR="00B96A6F" w:rsidRPr="001015A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4,199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3" w:type="pct"/>
            <w:tcBorders>
              <w:bottom w:val="nil"/>
            </w:tcBorders>
          </w:tcPr>
          <w:p w14:paraId="680C197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14:paraId="33391616" w14:textId="77777777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396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81" w:type="pct"/>
            <w:tcBorders>
              <w:bottom w:val="nil"/>
            </w:tcBorders>
          </w:tcPr>
          <w:p w14:paraId="3011248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</w:tcPr>
          <w:p w14:paraId="1CB252E4" w14:textId="77777777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2,577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93" w:type="pct"/>
            <w:tcBorders>
              <w:bottom w:val="nil"/>
            </w:tcBorders>
          </w:tcPr>
          <w:p w14:paraId="0022A92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</w:tcPr>
          <w:p w14:paraId="4CBF2896" w14:textId="77777777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984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93" w:type="pct"/>
            <w:tcBorders>
              <w:bottom w:val="nil"/>
            </w:tcBorders>
          </w:tcPr>
          <w:p w14:paraId="5C84D4E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6EE8F5BD" w14:textId="77777777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7A28409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75435857" w14:textId="77777777" w:rsidR="00B96A6F" w:rsidRPr="001015A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8,807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96A6F" w:rsidRPr="005A7FEB" w14:paraId="535EB47E" w14:textId="77777777" w:rsidTr="0058230B">
        <w:tc>
          <w:tcPr>
            <w:tcW w:w="818" w:type="pct"/>
            <w:tcBorders>
              <w:bottom w:val="nil"/>
            </w:tcBorders>
          </w:tcPr>
          <w:p w14:paraId="4295B688" w14:textId="77777777" w:rsidR="00B96A6F" w:rsidRPr="00860FA7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0F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0FA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60F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60FA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14:paraId="04886576" w14:textId="77777777" w:rsidR="00B96A6F" w:rsidRDefault="00B96A6F" w:rsidP="0058230B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7FA9227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14:paraId="169C8E85" w14:textId="77777777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235,096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0F1442E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14:paraId="1756A548" w14:textId="77777777" w:rsidR="00B96A6F" w:rsidRPr="001015A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147,384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720F721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</w:tcPr>
          <w:p w14:paraId="55984893" w14:textId="77777777" w:rsidR="00B96A6F" w:rsidRPr="001015A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99,869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4E250B0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</w:tcPr>
          <w:p w14:paraId="7E255E17" w14:textId="77777777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37,193</w:t>
            </w:r>
          </w:p>
        </w:tc>
        <w:tc>
          <w:tcPr>
            <w:tcW w:w="81" w:type="pct"/>
            <w:tcBorders>
              <w:top w:val="nil"/>
              <w:bottom w:val="nil"/>
            </w:tcBorders>
          </w:tcPr>
          <w:p w14:paraId="7A9781E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</w:tcPr>
          <w:p w14:paraId="21605EC1" w14:textId="77777777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11,996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091FDD1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14:paraId="26729AEC" w14:textId="77777777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6,196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15AE0D1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14:paraId="51396F38" w14:textId="77777777" w:rsidR="00B96A6F" w:rsidRPr="001015A3" w:rsidRDefault="00B96A6F" w:rsidP="0058230B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236C89D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14:paraId="15F0D66C" w14:textId="77777777" w:rsidR="00B96A6F" w:rsidRPr="001015A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537,734</w:t>
            </w:r>
          </w:p>
        </w:tc>
      </w:tr>
    </w:tbl>
    <w:p w14:paraId="33DE79DC" w14:textId="78F5AABC" w:rsidR="00227B77" w:rsidRDefault="00227B77"/>
    <w:p w14:paraId="03A3E8E2" w14:textId="4229DFDF" w:rsidR="00227B77" w:rsidRDefault="00227B77"/>
    <w:p w14:paraId="5B7E4993" w14:textId="22573F99" w:rsidR="00227B77" w:rsidRDefault="00227B77"/>
    <w:p w14:paraId="082F8EA0" w14:textId="77777777" w:rsidR="00227B77" w:rsidRDefault="00227B77"/>
    <w:p w14:paraId="3EC289C1" w14:textId="77777777" w:rsidR="00227B77" w:rsidRDefault="00227B77"/>
    <w:p w14:paraId="2D006C86" w14:textId="77777777" w:rsidR="00227B77" w:rsidRDefault="00227B77"/>
    <w:p w14:paraId="1209072A" w14:textId="7F6494AB" w:rsidR="00227B77" w:rsidRDefault="00227B77"/>
    <w:tbl>
      <w:tblPr>
        <w:tblW w:w="14265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8"/>
        <w:gridCol w:w="996"/>
        <w:gridCol w:w="271"/>
        <w:gridCol w:w="902"/>
        <w:gridCol w:w="268"/>
        <w:gridCol w:w="1078"/>
        <w:gridCol w:w="268"/>
        <w:gridCol w:w="1081"/>
        <w:gridCol w:w="268"/>
        <w:gridCol w:w="1298"/>
        <w:gridCol w:w="237"/>
        <w:gridCol w:w="1081"/>
        <w:gridCol w:w="268"/>
        <w:gridCol w:w="1258"/>
        <w:gridCol w:w="268"/>
        <w:gridCol w:w="1173"/>
        <w:gridCol w:w="268"/>
        <w:gridCol w:w="944"/>
      </w:tblGrid>
      <w:tr w:rsidR="00B96A6F" w:rsidRPr="00950A13" w14:paraId="300BDCF9" w14:textId="77777777" w:rsidTr="0058230B">
        <w:tc>
          <w:tcPr>
            <w:tcW w:w="819" w:type="pct"/>
          </w:tcPr>
          <w:p w14:paraId="5E6960B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81" w:type="pct"/>
            <w:gridSpan w:val="17"/>
          </w:tcPr>
          <w:p w14:paraId="0BB168B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6A6F" w:rsidRPr="00950A13" w14:paraId="664298DF" w14:textId="77777777" w:rsidTr="0058230B">
        <w:tc>
          <w:tcPr>
            <w:tcW w:w="819" w:type="pct"/>
          </w:tcPr>
          <w:p w14:paraId="52290CC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9" w:type="pct"/>
          </w:tcPr>
          <w:p w14:paraId="0BDC23B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" w:type="pct"/>
          </w:tcPr>
          <w:p w14:paraId="1752A26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" w:type="pct"/>
          </w:tcPr>
          <w:p w14:paraId="582E415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018D3EE3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</w:tcPr>
          <w:p w14:paraId="22B2384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" w:type="pct"/>
          </w:tcPr>
          <w:p w14:paraId="2A24A20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" w:type="pct"/>
          </w:tcPr>
          <w:p w14:paraId="5A69B7E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24C1260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5" w:type="pct"/>
          </w:tcPr>
          <w:p w14:paraId="20DD659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688F136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9" w:type="pct"/>
          </w:tcPr>
          <w:p w14:paraId="53E8C73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2430410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" w:type="pct"/>
          </w:tcPr>
          <w:p w14:paraId="6A3CA461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" w:type="pct"/>
          </w:tcPr>
          <w:p w14:paraId="337B057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" w:type="pct"/>
          </w:tcPr>
          <w:p w14:paraId="118D731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94" w:type="pct"/>
          </w:tcPr>
          <w:p w14:paraId="7A85BA9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" w:type="pct"/>
          </w:tcPr>
          <w:p w14:paraId="7753D5E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950A13" w14:paraId="5EDC062F" w14:textId="77777777" w:rsidTr="0058230B">
        <w:tc>
          <w:tcPr>
            <w:tcW w:w="819" w:type="pct"/>
          </w:tcPr>
          <w:p w14:paraId="23EF90A2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9" w:type="pct"/>
          </w:tcPr>
          <w:p w14:paraId="388C66B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" w:type="pct"/>
          </w:tcPr>
          <w:p w14:paraId="7D4DB92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" w:type="pct"/>
          </w:tcPr>
          <w:p w14:paraId="29C5B16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20330C1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</w:tcPr>
          <w:p w14:paraId="6163A22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" w:type="pct"/>
          </w:tcPr>
          <w:p w14:paraId="464F825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" w:type="pct"/>
          </w:tcPr>
          <w:p w14:paraId="734704F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0697342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5" w:type="pct"/>
          </w:tcPr>
          <w:p w14:paraId="71B898B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51C717B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9" w:type="pct"/>
          </w:tcPr>
          <w:p w14:paraId="5DE6B2A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7660C0A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" w:type="pct"/>
          </w:tcPr>
          <w:p w14:paraId="78CCB16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" w:type="pct"/>
          </w:tcPr>
          <w:p w14:paraId="5FBE55F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" w:type="pct"/>
          </w:tcPr>
          <w:p w14:paraId="23F4E2B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94" w:type="pct"/>
          </w:tcPr>
          <w:p w14:paraId="04A93A61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" w:type="pct"/>
          </w:tcPr>
          <w:p w14:paraId="6B3156C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950A13" w14:paraId="55ABCF44" w14:textId="77777777" w:rsidTr="0058230B">
        <w:tc>
          <w:tcPr>
            <w:tcW w:w="819" w:type="pct"/>
          </w:tcPr>
          <w:p w14:paraId="39E621E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9" w:type="pct"/>
          </w:tcPr>
          <w:p w14:paraId="4CAF52D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" w:type="pct"/>
          </w:tcPr>
          <w:p w14:paraId="7D08E2B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" w:type="pct"/>
          </w:tcPr>
          <w:p w14:paraId="58EF12B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66AE278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</w:tcPr>
          <w:p w14:paraId="422F94E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" w:type="pct"/>
          </w:tcPr>
          <w:p w14:paraId="36711FF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" w:type="pct"/>
          </w:tcPr>
          <w:p w14:paraId="2CE5093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699FA12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5" w:type="pct"/>
          </w:tcPr>
          <w:p w14:paraId="2BF6400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83" w:type="pct"/>
          </w:tcPr>
          <w:p w14:paraId="2102B40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9" w:type="pct"/>
          </w:tcPr>
          <w:p w14:paraId="7FC1D49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4A06D4A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" w:type="pct"/>
          </w:tcPr>
          <w:p w14:paraId="0319762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" w:type="pct"/>
          </w:tcPr>
          <w:p w14:paraId="02D7257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" w:type="pct"/>
          </w:tcPr>
          <w:p w14:paraId="12C60C6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4" w:type="pct"/>
          </w:tcPr>
          <w:p w14:paraId="52D66351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" w:type="pct"/>
          </w:tcPr>
          <w:p w14:paraId="05ACEA7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950A13" w14:paraId="3B31C8FF" w14:textId="77777777" w:rsidTr="0058230B">
        <w:trPr>
          <w:trHeight w:val="344"/>
        </w:trPr>
        <w:tc>
          <w:tcPr>
            <w:tcW w:w="819" w:type="pct"/>
          </w:tcPr>
          <w:p w14:paraId="3B3B3D1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9" w:type="pct"/>
          </w:tcPr>
          <w:p w14:paraId="6AA38FF1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" w:type="pct"/>
          </w:tcPr>
          <w:p w14:paraId="1FD602A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" w:type="pct"/>
          </w:tcPr>
          <w:p w14:paraId="7031261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288F6DF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</w:tcPr>
          <w:p w14:paraId="217A715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4" w:type="pct"/>
          </w:tcPr>
          <w:p w14:paraId="715A59C3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" w:type="pct"/>
          </w:tcPr>
          <w:p w14:paraId="32327B2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55ABAE5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5" w:type="pct"/>
          </w:tcPr>
          <w:p w14:paraId="364BD5E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</w:t>
            </w:r>
          </w:p>
        </w:tc>
        <w:tc>
          <w:tcPr>
            <w:tcW w:w="83" w:type="pct"/>
          </w:tcPr>
          <w:p w14:paraId="165B109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9" w:type="pct"/>
          </w:tcPr>
          <w:p w14:paraId="3E9901E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0EEA8423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" w:type="pct"/>
          </w:tcPr>
          <w:p w14:paraId="55DBF34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4" w:type="pct"/>
          </w:tcPr>
          <w:p w14:paraId="7211C0D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" w:type="pct"/>
          </w:tcPr>
          <w:p w14:paraId="2E1FD93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4" w:type="pct"/>
          </w:tcPr>
          <w:p w14:paraId="16DCD60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1" w:type="pct"/>
          </w:tcPr>
          <w:p w14:paraId="310C2D4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950A13" w14:paraId="62D45D8F" w14:textId="77777777" w:rsidTr="0058230B">
        <w:tc>
          <w:tcPr>
            <w:tcW w:w="819" w:type="pct"/>
          </w:tcPr>
          <w:p w14:paraId="7FF8AE0F" w14:textId="77777777" w:rsidR="00B96A6F" w:rsidRPr="00950A13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pct"/>
          </w:tcPr>
          <w:p w14:paraId="023A63F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5" w:type="pct"/>
          </w:tcPr>
          <w:p w14:paraId="1519F7F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6" w:type="pct"/>
          </w:tcPr>
          <w:p w14:paraId="204979A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94" w:type="pct"/>
          </w:tcPr>
          <w:p w14:paraId="3DCD90E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</w:tcPr>
          <w:p w14:paraId="123CCA7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4" w:type="pct"/>
          </w:tcPr>
          <w:p w14:paraId="412FAA7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9" w:type="pct"/>
          </w:tcPr>
          <w:p w14:paraId="5CAC8242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4" w:type="pct"/>
          </w:tcPr>
          <w:p w14:paraId="610DF9B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5" w:type="pct"/>
          </w:tcPr>
          <w:p w14:paraId="7030BB5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83" w:type="pct"/>
          </w:tcPr>
          <w:p w14:paraId="1890C43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9" w:type="pct"/>
          </w:tcPr>
          <w:p w14:paraId="04C52FE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4" w:type="pct"/>
          </w:tcPr>
          <w:p w14:paraId="1BCB7F4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" w:type="pct"/>
          </w:tcPr>
          <w:p w14:paraId="68DF39E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4" w:type="pct"/>
          </w:tcPr>
          <w:p w14:paraId="56BE6FE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" w:type="pct"/>
          </w:tcPr>
          <w:p w14:paraId="62D8925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94" w:type="pct"/>
          </w:tcPr>
          <w:p w14:paraId="2973EDA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" w:type="pct"/>
          </w:tcPr>
          <w:p w14:paraId="5F6FE5E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96A6F" w:rsidRPr="00950A13" w14:paraId="665D10AA" w14:textId="77777777" w:rsidTr="0058230B">
        <w:tc>
          <w:tcPr>
            <w:tcW w:w="819" w:type="pct"/>
          </w:tcPr>
          <w:p w14:paraId="08161417" w14:textId="77777777" w:rsidR="00B96A6F" w:rsidRPr="00950A13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81" w:type="pct"/>
            <w:gridSpan w:val="17"/>
          </w:tcPr>
          <w:p w14:paraId="520D615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6A6F" w:rsidRPr="00950A13" w14:paraId="1CB5F649" w14:textId="77777777" w:rsidTr="0058230B">
        <w:tc>
          <w:tcPr>
            <w:tcW w:w="819" w:type="pct"/>
          </w:tcPr>
          <w:p w14:paraId="1B552878" w14:textId="77777777" w:rsidR="00B96A6F" w:rsidRPr="00142DBC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2D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349" w:type="pct"/>
            <w:tcBorders>
              <w:bottom w:val="nil"/>
            </w:tcBorders>
          </w:tcPr>
          <w:p w14:paraId="2CFE4DD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" w:type="pct"/>
            <w:tcBorders>
              <w:bottom w:val="nil"/>
            </w:tcBorders>
          </w:tcPr>
          <w:p w14:paraId="32FD57E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" w:type="pct"/>
            <w:tcBorders>
              <w:bottom w:val="nil"/>
            </w:tcBorders>
          </w:tcPr>
          <w:p w14:paraId="3C21D2C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789F9C9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  <w:tcBorders>
              <w:bottom w:val="nil"/>
            </w:tcBorders>
          </w:tcPr>
          <w:p w14:paraId="1E474292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2ED19C4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3A6617D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79AD026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5" w:type="pct"/>
            <w:tcBorders>
              <w:bottom w:val="nil"/>
            </w:tcBorders>
          </w:tcPr>
          <w:p w14:paraId="7D41C97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  <w:tcBorders>
              <w:bottom w:val="nil"/>
            </w:tcBorders>
          </w:tcPr>
          <w:p w14:paraId="5FDB905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053DEC12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33962F6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" w:type="pct"/>
            <w:tcBorders>
              <w:bottom w:val="nil"/>
            </w:tcBorders>
          </w:tcPr>
          <w:p w14:paraId="23A64DF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3E0A4072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1" w:type="pct"/>
            <w:tcBorders>
              <w:bottom w:val="nil"/>
            </w:tcBorders>
          </w:tcPr>
          <w:p w14:paraId="2A5719F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6A8C4703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" w:type="pct"/>
            <w:tcBorders>
              <w:bottom w:val="nil"/>
            </w:tcBorders>
          </w:tcPr>
          <w:p w14:paraId="228D2AF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950A13" w14:paraId="3ED4BD91" w14:textId="77777777" w:rsidTr="0058230B">
        <w:tc>
          <w:tcPr>
            <w:tcW w:w="819" w:type="pct"/>
          </w:tcPr>
          <w:p w14:paraId="2FD49CF3" w14:textId="2D2DD948" w:rsidR="00B96A6F" w:rsidRPr="00142DBC" w:rsidRDefault="00314C14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2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F55CB6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349" w:type="pct"/>
            <w:tcBorders>
              <w:bottom w:val="double" w:sz="4" w:space="0" w:color="auto"/>
            </w:tcBorders>
          </w:tcPr>
          <w:p w14:paraId="0A95DD50" w14:textId="77777777" w:rsidR="00B96A6F" w:rsidRPr="00950A13" w:rsidRDefault="00B96A6F" w:rsidP="0058230B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125,372</w:t>
            </w:r>
          </w:p>
        </w:tc>
        <w:tc>
          <w:tcPr>
            <w:tcW w:w="95" w:type="pct"/>
            <w:tcBorders>
              <w:bottom w:val="nil"/>
            </w:tcBorders>
          </w:tcPr>
          <w:p w14:paraId="32580108" w14:textId="77777777" w:rsidR="00B96A6F" w:rsidRPr="00950A13" w:rsidRDefault="00B96A6F" w:rsidP="0058230B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6" w:type="pct"/>
            <w:tcBorders>
              <w:bottom w:val="double" w:sz="4" w:space="0" w:color="auto"/>
            </w:tcBorders>
          </w:tcPr>
          <w:p w14:paraId="752C67DF" w14:textId="77777777" w:rsidR="00B96A6F" w:rsidRPr="00950A13" w:rsidRDefault="00B96A6F" w:rsidP="0058230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192,173</w:t>
            </w:r>
          </w:p>
        </w:tc>
        <w:tc>
          <w:tcPr>
            <w:tcW w:w="94" w:type="pct"/>
            <w:tcBorders>
              <w:bottom w:val="nil"/>
            </w:tcBorders>
          </w:tcPr>
          <w:p w14:paraId="4399B94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" w:type="pct"/>
            <w:tcBorders>
              <w:bottom w:val="double" w:sz="4" w:space="0" w:color="auto"/>
            </w:tcBorders>
          </w:tcPr>
          <w:p w14:paraId="7B663FA5" w14:textId="77777777" w:rsidR="00B96A6F" w:rsidRPr="00950A13" w:rsidRDefault="00B96A6F" w:rsidP="0058230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11,063</w:t>
            </w:r>
          </w:p>
        </w:tc>
        <w:tc>
          <w:tcPr>
            <w:tcW w:w="94" w:type="pct"/>
            <w:tcBorders>
              <w:bottom w:val="nil"/>
            </w:tcBorders>
          </w:tcPr>
          <w:p w14:paraId="1CA48F22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9" w:type="pct"/>
            <w:tcBorders>
              <w:bottom w:val="double" w:sz="4" w:space="0" w:color="auto"/>
            </w:tcBorders>
          </w:tcPr>
          <w:p w14:paraId="7013DE4B" w14:textId="77777777" w:rsidR="00B96A6F" w:rsidRPr="00950A13" w:rsidRDefault="00B96A6F" w:rsidP="0058230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17,820</w:t>
            </w:r>
          </w:p>
        </w:tc>
        <w:tc>
          <w:tcPr>
            <w:tcW w:w="94" w:type="pct"/>
            <w:tcBorders>
              <w:bottom w:val="nil"/>
            </w:tcBorders>
          </w:tcPr>
          <w:p w14:paraId="4543E65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5" w:type="pct"/>
            <w:tcBorders>
              <w:bottom w:val="double" w:sz="4" w:space="0" w:color="auto"/>
            </w:tcBorders>
          </w:tcPr>
          <w:p w14:paraId="58E99F8E" w14:textId="77777777" w:rsidR="00B96A6F" w:rsidRPr="00950A13" w:rsidRDefault="00B96A6F" w:rsidP="0058230B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7,167</w:t>
            </w:r>
          </w:p>
        </w:tc>
        <w:tc>
          <w:tcPr>
            <w:tcW w:w="83" w:type="pct"/>
            <w:tcBorders>
              <w:bottom w:val="nil"/>
            </w:tcBorders>
          </w:tcPr>
          <w:p w14:paraId="159AEAA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9" w:type="pct"/>
            <w:tcBorders>
              <w:bottom w:val="double" w:sz="4" w:space="0" w:color="auto"/>
            </w:tcBorders>
          </w:tcPr>
          <w:p w14:paraId="73289088" w14:textId="77777777" w:rsidR="00B96A6F" w:rsidRPr="00950A13" w:rsidRDefault="00B96A6F" w:rsidP="0058230B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94" w:type="pct"/>
            <w:tcBorders>
              <w:bottom w:val="nil"/>
            </w:tcBorders>
          </w:tcPr>
          <w:p w14:paraId="763DB461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1" w:type="pct"/>
            <w:tcBorders>
              <w:bottom w:val="double" w:sz="4" w:space="0" w:color="auto"/>
            </w:tcBorders>
          </w:tcPr>
          <w:p w14:paraId="383DDA8F" w14:textId="77777777" w:rsidR="00B96A6F" w:rsidRPr="00950A13" w:rsidRDefault="00B96A6F" w:rsidP="0058230B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1,762</w:t>
            </w:r>
          </w:p>
        </w:tc>
        <w:tc>
          <w:tcPr>
            <w:tcW w:w="94" w:type="pct"/>
            <w:tcBorders>
              <w:bottom w:val="nil"/>
            </w:tcBorders>
          </w:tcPr>
          <w:p w14:paraId="37F67A63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bottom w:val="double" w:sz="4" w:space="0" w:color="auto"/>
            </w:tcBorders>
          </w:tcPr>
          <w:p w14:paraId="05C20B06" w14:textId="77777777" w:rsidR="00B96A6F" w:rsidRPr="00950A13" w:rsidRDefault="00B96A6F" w:rsidP="0058230B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334</w:t>
            </w:r>
          </w:p>
        </w:tc>
        <w:tc>
          <w:tcPr>
            <w:tcW w:w="94" w:type="pct"/>
            <w:tcBorders>
              <w:bottom w:val="nil"/>
            </w:tcBorders>
          </w:tcPr>
          <w:p w14:paraId="002D9D9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1" w:type="pct"/>
            <w:tcBorders>
              <w:bottom w:val="double" w:sz="4" w:space="0" w:color="auto"/>
            </w:tcBorders>
          </w:tcPr>
          <w:p w14:paraId="7103EE2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355,695</w:t>
            </w:r>
          </w:p>
        </w:tc>
      </w:tr>
      <w:tr w:rsidR="00B96A6F" w:rsidRPr="00950A13" w14:paraId="5DADB807" w14:textId="77777777" w:rsidTr="0058230B">
        <w:trPr>
          <w:trHeight w:val="80"/>
        </w:trPr>
        <w:tc>
          <w:tcPr>
            <w:tcW w:w="819" w:type="pct"/>
            <w:tcBorders>
              <w:top w:val="nil"/>
              <w:bottom w:val="nil"/>
            </w:tcBorders>
          </w:tcPr>
          <w:p w14:paraId="027932BB" w14:textId="77777777" w:rsidR="00B96A6F" w:rsidRPr="00142DBC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2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349" w:type="pct"/>
            <w:tcBorders>
              <w:top w:val="double" w:sz="4" w:space="0" w:color="auto"/>
              <w:bottom w:val="double" w:sz="4" w:space="0" w:color="auto"/>
            </w:tcBorders>
          </w:tcPr>
          <w:p w14:paraId="7E9BD53F" w14:textId="77777777" w:rsidR="00B96A6F" w:rsidRPr="00950A13" w:rsidRDefault="00B96A6F" w:rsidP="0058230B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125,372</w:t>
            </w:r>
          </w:p>
        </w:tc>
        <w:tc>
          <w:tcPr>
            <w:tcW w:w="95" w:type="pct"/>
            <w:tcBorders>
              <w:top w:val="nil"/>
              <w:bottom w:val="nil"/>
            </w:tcBorders>
          </w:tcPr>
          <w:p w14:paraId="3B50BD43" w14:textId="77777777" w:rsidR="00B96A6F" w:rsidRPr="00950A13" w:rsidRDefault="00B96A6F" w:rsidP="0058230B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6" w:type="pct"/>
            <w:tcBorders>
              <w:top w:val="double" w:sz="4" w:space="0" w:color="auto"/>
              <w:bottom w:val="double" w:sz="4" w:space="0" w:color="auto"/>
            </w:tcBorders>
          </w:tcPr>
          <w:p w14:paraId="237988FC" w14:textId="77777777" w:rsidR="00B96A6F" w:rsidRPr="00950A13" w:rsidRDefault="00B96A6F" w:rsidP="0058230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171,633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0888F6A1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" w:type="pct"/>
            <w:tcBorders>
              <w:top w:val="double" w:sz="4" w:space="0" w:color="auto"/>
              <w:bottom w:val="double" w:sz="4" w:space="0" w:color="auto"/>
            </w:tcBorders>
          </w:tcPr>
          <w:p w14:paraId="096A321E" w14:textId="77777777" w:rsidR="00B96A6F" w:rsidRPr="00950A13" w:rsidRDefault="00B96A6F" w:rsidP="0058230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10,723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4A11622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9" w:type="pct"/>
            <w:tcBorders>
              <w:top w:val="double" w:sz="4" w:space="0" w:color="auto"/>
              <w:bottom w:val="double" w:sz="4" w:space="0" w:color="auto"/>
            </w:tcBorders>
          </w:tcPr>
          <w:p w14:paraId="17EEF697" w14:textId="77777777" w:rsidR="00B96A6F" w:rsidRPr="00950A13" w:rsidRDefault="00B96A6F" w:rsidP="0058230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13,343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4576CDD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5" w:type="pct"/>
            <w:tcBorders>
              <w:top w:val="double" w:sz="4" w:space="0" w:color="auto"/>
              <w:bottom w:val="double" w:sz="4" w:space="0" w:color="auto"/>
            </w:tcBorders>
          </w:tcPr>
          <w:p w14:paraId="79C32916" w14:textId="77777777" w:rsidR="00B96A6F" w:rsidRPr="00950A13" w:rsidRDefault="00B96A6F" w:rsidP="0058230B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4,257</w:t>
            </w:r>
          </w:p>
        </w:tc>
        <w:tc>
          <w:tcPr>
            <w:tcW w:w="83" w:type="pct"/>
            <w:tcBorders>
              <w:top w:val="nil"/>
              <w:bottom w:val="nil"/>
            </w:tcBorders>
          </w:tcPr>
          <w:p w14:paraId="4F0C207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9" w:type="pct"/>
            <w:tcBorders>
              <w:top w:val="double" w:sz="4" w:space="0" w:color="auto"/>
              <w:bottom w:val="double" w:sz="4" w:space="0" w:color="auto"/>
            </w:tcBorders>
          </w:tcPr>
          <w:p w14:paraId="1F4719AE" w14:textId="77777777" w:rsidR="00B96A6F" w:rsidRPr="00950A13" w:rsidRDefault="00B96A6F" w:rsidP="0058230B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702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05B0D98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1" w:type="pct"/>
            <w:tcBorders>
              <w:top w:val="double" w:sz="4" w:space="0" w:color="auto"/>
              <w:bottom w:val="double" w:sz="4" w:space="0" w:color="auto"/>
            </w:tcBorders>
          </w:tcPr>
          <w:p w14:paraId="6C95645B" w14:textId="77777777" w:rsidR="00B96A6F" w:rsidRPr="00950A13" w:rsidRDefault="00B96A6F" w:rsidP="0058230B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2,358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3A37FB3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double" w:sz="4" w:space="0" w:color="auto"/>
              <w:bottom w:val="double" w:sz="4" w:space="0" w:color="auto"/>
            </w:tcBorders>
          </w:tcPr>
          <w:p w14:paraId="10ADF029" w14:textId="77777777" w:rsidR="00B96A6F" w:rsidRPr="00950A13" w:rsidRDefault="00B96A6F" w:rsidP="0058230B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7,179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7BE313A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1" w:type="pct"/>
            <w:tcBorders>
              <w:top w:val="double" w:sz="4" w:space="0" w:color="auto"/>
              <w:bottom w:val="double" w:sz="4" w:space="0" w:color="auto"/>
            </w:tcBorders>
          </w:tcPr>
          <w:p w14:paraId="517702A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335,567</w:t>
            </w:r>
          </w:p>
        </w:tc>
      </w:tr>
    </w:tbl>
    <w:p w14:paraId="4492ED5A" w14:textId="77777777" w:rsidR="00EC54F7" w:rsidRPr="001D703D" w:rsidRDefault="00EC54F7" w:rsidP="00EC54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  <w:tab w:val="left" w:pos="14400"/>
        </w:tabs>
        <w:spacing w:line="240" w:lineRule="auto"/>
        <w:ind w:left="540" w:right="90"/>
        <w:jc w:val="thaiDistribute"/>
        <w:rPr>
          <w:rFonts w:ascii="Angsana New" w:hAnsi="Angsana New"/>
          <w:spacing w:val="6"/>
          <w:sz w:val="24"/>
          <w:szCs w:val="24"/>
        </w:rPr>
      </w:pPr>
    </w:p>
    <w:p w14:paraId="2928BC09" w14:textId="4B796F00" w:rsidR="00D06CA9" w:rsidRPr="00950A13" w:rsidRDefault="00D06CA9" w:rsidP="00D06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="Angsana New" w:hAnsi="Angsana New"/>
          <w:sz w:val="30"/>
          <w:szCs w:val="30"/>
          <w:cs/>
        </w:rPr>
      </w:pPr>
      <w:r w:rsidRPr="00950A13">
        <w:rPr>
          <w:rFonts w:ascii="Angsana New" w:hAnsi="Angsana New"/>
          <w:spacing w:val="3"/>
          <w:sz w:val="30"/>
          <w:szCs w:val="30"/>
          <w:cs/>
        </w:rPr>
        <w:t>ราคาทรัพย์สินของ</w:t>
      </w:r>
      <w:r w:rsidR="00B32779">
        <w:rPr>
          <w:rFonts w:ascii="Angsana New" w:hAnsi="Angsana New" w:hint="cs"/>
          <w:spacing w:val="3"/>
          <w:sz w:val="30"/>
          <w:szCs w:val="30"/>
          <w:cs/>
        </w:rPr>
        <w:t>กลุ่มบริษัทและ</w:t>
      </w:r>
      <w:r w:rsidRPr="00950A13">
        <w:rPr>
          <w:rFonts w:ascii="Angsana New" w:hAnsi="Angsana New" w:hint="cs"/>
          <w:spacing w:val="3"/>
          <w:sz w:val="30"/>
          <w:szCs w:val="30"/>
          <w:cs/>
        </w:rPr>
        <w:t>บริษัท</w:t>
      </w:r>
      <w:r w:rsidRPr="00950A13">
        <w:rPr>
          <w:rFonts w:ascii="Angsana New" w:hAnsi="Angsana New"/>
          <w:spacing w:val="3"/>
          <w:sz w:val="30"/>
          <w:szCs w:val="30"/>
          <w:cs/>
        </w:rPr>
        <w:t xml:space="preserve">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950A13">
        <w:rPr>
          <w:rFonts w:ascii="Angsana New" w:hAnsi="Angsana New"/>
          <w:spacing w:val="3"/>
          <w:sz w:val="30"/>
          <w:szCs w:val="30"/>
        </w:rPr>
        <w:t xml:space="preserve">31 </w:t>
      </w:r>
      <w:r w:rsidRPr="00950A13">
        <w:rPr>
          <w:rFonts w:ascii="Angsana New" w:hAnsi="Angsana New"/>
          <w:spacing w:val="3"/>
          <w:sz w:val="30"/>
          <w:szCs w:val="30"/>
          <w:cs/>
        </w:rPr>
        <w:t xml:space="preserve">ธันวาคม </w:t>
      </w:r>
      <w:r w:rsidRPr="00950A13">
        <w:rPr>
          <w:rFonts w:ascii="Angsana New" w:hAnsi="Angsana New"/>
          <w:spacing w:val="3"/>
          <w:sz w:val="30"/>
          <w:szCs w:val="30"/>
        </w:rPr>
        <w:t xml:space="preserve">2563 </w:t>
      </w:r>
      <w:r w:rsidRPr="00950A13">
        <w:rPr>
          <w:rFonts w:ascii="Angsana New" w:hAnsi="Angsana New"/>
          <w:spacing w:val="3"/>
          <w:sz w:val="30"/>
          <w:szCs w:val="30"/>
          <w:cs/>
        </w:rPr>
        <w:t>มีจำนวน</w:t>
      </w:r>
      <w:r w:rsidR="00B32779">
        <w:rPr>
          <w:rFonts w:ascii="Angsana New" w:hAnsi="Angsana New" w:hint="cs"/>
          <w:spacing w:val="3"/>
          <w:sz w:val="30"/>
          <w:szCs w:val="30"/>
          <w:cs/>
        </w:rPr>
        <w:t xml:space="preserve"> </w:t>
      </w:r>
      <w:r w:rsidR="00B32779">
        <w:rPr>
          <w:rFonts w:ascii="Angsana New" w:hAnsi="Angsana New"/>
          <w:spacing w:val="3"/>
          <w:sz w:val="30"/>
          <w:szCs w:val="30"/>
        </w:rPr>
        <w:t xml:space="preserve">303 </w:t>
      </w:r>
      <w:r w:rsidR="00B32779">
        <w:rPr>
          <w:rFonts w:ascii="Angsana New" w:hAnsi="Angsana New" w:hint="cs"/>
          <w:spacing w:val="3"/>
          <w:sz w:val="30"/>
          <w:szCs w:val="30"/>
          <w:cs/>
        </w:rPr>
        <w:t xml:space="preserve">ล้านบาทและ </w:t>
      </w:r>
      <w:r w:rsidRPr="00950A13">
        <w:rPr>
          <w:rFonts w:ascii="Angsana New" w:hAnsi="Angsana New"/>
          <w:sz w:val="30"/>
          <w:szCs w:val="30"/>
        </w:rPr>
        <w:t xml:space="preserve">288 </w:t>
      </w:r>
      <w:r w:rsidRPr="00950A13">
        <w:rPr>
          <w:rFonts w:ascii="Angsana New" w:hAnsi="Angsana New"/>
          <w:sz w:val="30"/>
          <w:szCs w:val="30"/>
          <w:cs/>
        </w:rPr>
        <w:t>ล้านบาท</w:t>
      </w:r>
      <w:r w:rsidR="00B32779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950A13">
        <w:rPr>
          <w:rFonts w:ascii="Angsana New" w:hAnsi="Angsana New"/>
          <w:sz w:val="30"/>
          <w:szCs w:val="30"/>
          <w:cs/>
        </w:rPr>
        <w:t xml:space="preserve"> </w:t>
      </w:r>
      <w:r w:rsidRPr="00950A13">
        <w:rPr>
          <w:rFonts w:ascii="Angsana New" w:hAnsi="Angsana New"/>
          <w:i/>
          <w:iCs/>
          <w:sz w:val="30"/>
          <w:szCs w:val="30"/>
          <w:cs/>
        </w:rPr>
        <w:t>(</w:t>
      </w:r>
      <w:r w:rsidRPr="00950A13">
        <w:rPr>
          <w:rFonts w:ascii="Angsana New" w:hAnsi="Angsana New"/>
          <w:i/>
          <w:iCs/>
          <w:sz w:val="30"/>
          <w:szCs w:val="30"/>
        </w:rPr>
        <w:t>2562</w:t>
      </w:r>
      <w:r w:rsidRPr="00950A13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B32779">
        <w:rPr>
          <w:rFonts w:ascii="Angsana New" w:hAnsi="Angsana New"/>
          <w:i/>
          <w:iCs/>
          <w:sz w:val="30"/>
          <w:szCs w:val="30"/>
        </w:rPr>
        <w:t xml:space="preserve">280 </w:t>
      </w:r>
      <w:r w:rsidR="00B32779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ล้านบาทและ </w:t>
      </w:r>
      <w:r w:rsidRPr="00950A13">
        <w:rPr>
          <w:rFonts w:ascii="Angsana New" w:hAnsi="Angsana New"/>
          <w:i/>
          <w:iCs/>
          <w:sz w:val="30"/>
          <w:szCs w:val="30"/>
        </w:rPr>
        <w:t xml:space="preserve">265 </w:t>
      </w:r>
      <w:r w:rsidRPr="00950A13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B32779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950A13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1AC27E70" w14:textId="77777777" w:rsidR="00D06CA9" w:rsidRPr="00950A13" w:rsidRDefault="00D06CA9" w:rsidP="00D06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="Angsana New" w:hAnsi="Angsana New"/>
          <w:color w:val="0000FF"/>
          <w:sz w:val="24"/>
          <w:szCs w:val="24"/>
          <w:shd w:val="clear" w:color="auto" w:fill="E6E6E6"/>
        </w:rPr>
      </w:pPr>
    </w:p>
    <w:p w14:paraId="32794802" w14:textId="77777777" w:rsidR="00D06CA9" w:rsidRPr="005F3213" w:rsidRDefault="00D06CA9" w:rsidP="00D06CA9">
      <w:pPr>
        <w:tabs>
          <w:tab w:val="left" w:pos="630"/>
        </w:tabs>
        <w:spacing w:line="240" w:lineRule="auto"/>
        <w:ind w:left="540" w:right="-25"/>
        <w:jc w:val="both"/>
        <w:rPr>
          <w:rFonts w:ascii="Angsana New" w:hAnsi="Angsana New"/>
          <w:i/>
          <w:iCs/>
          <w:sz w:val="30"/>
          <w:szCs w:val="30"/>
        </w:rPr>
      </w:pPr>
      <w:r w:rsidRPr="005F3213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71CC4CD7" w14:textId="77777777" w:rsidR="00D06CA9" w:rsidRPr="005F3213" w:rsidRDefault="00D06CA9" w:rsidP="00D06CA9">
      <w:pPr>
        <w:spacing w:line="240" w:lineRule="auto"/>
        <w:ind w:right="-25"/>
        <w:jc w:val="both"/>
        <w:rPr>
          <w:rFonts w:ascii="Angsana New" w:hAnsi="Angsana New"/>
          <w:sz w:val="24"/>
          <w:szCs w:val="24"/>
        </w:rPr>
      </w:pPr>
    </w:p>
    <w:p w14:paraId="45ACC552" w14:textId="05D2837E" w:rsidR="00D06CA9" w:rsidRPr="00950A13" w:rsidRDefault="00D06CA9" w:rsidP="00D06CA9">
      <w:pPr>
        <w:spacing w:line="240" w:lineRule="auto"/>
        <w:ind w:left="540" w:right="90"/>
        <w:jc w:val="thaiDistribute"/>
        <w:rPr>
          <w:rFonts w:ascii="Angsana New" w:hAnsi="Angsana New"/>
          <w:sz w:val="30"/>
          <w:szCs w:val="30"/>
        </w:rPr>
      </w:pPr>
      <w:r w:rsidRPr="005F321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97319" w:rsidRPr="00950A13">
        <w:rPr>
          <w:rFonts w:ascii="Angsana New" w:hAnsi="Angsana New"/>
          <w:spacing w:val="3"/>
          <w:sz w:val="30"/>
          <w:szCs w:val="30"/>
        </w:rPr>
        <w:t>31</w:t>
      </w:r>
      <w:r w:rsidRPr="005F321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97319" w:rsidRPr="00950A13">
        <w:rPr>
          <w:rFonts w:ascii="Angsana New" w:hAnsi="Angsana New"/>
          <w:spacing w:val="3"/>
          <w:sz w:val="30"/>
          <w:szCs w:val="30"/>
        </w:rPr>
        <w:t>2563</w:t>
      </w:r>
      <w:r w:rsidRPr="005F3213">
        <w:rPr>
          <w:rFonts w:ascii="Angsana New" w:hAnsi="Angsana New"/>
          <w:sz w:val="30"/>
          <w:szCs w:val="30"/>
          <w:cs/>
        </w:rPr>
        <w:t xml:space="preserve"> </w:t>
      </w:r>
      <w:r w:rsidR="00B32779">
        <w:rPr>
          <w:rFonts w:ascii="Angsana New" w:hAnsi="Angsana New" w:hint="cs"/>
          <w:sz w:val="30"/>
          <w:szCs w:val="30"/>
          <w:cs/>
        </w:rPr>
        <w:t>ทรัพย์สินของ</w:t>
      </w:r>
      <w:r w:rsidRPr="005F3213">
        <w:rPr>
          <w:rFonts w:ascii="Angsana New" w:hAnsi="Angsana New"/>
          <w:sz w:val="30"/>
          <w:szCs w:val="30"/>
          <w:cs/>
        </w:rPr>
        <w:t>กลุ่มบริษัท</w:t>
      </w:r>
      <w:r w:rsidR="00B32779">
        <w:rPr>
          <w:rFonts w:ascii="Angsana New" w:hAnsi="Angsana New" w:hint="cs"/>
          <w:sz w:val="30"/>
          <w:szCs w:val="30"/>
          <w:cs/>
        </w:rPr>
        <w:t xml:space="preserve">และบริษัทมูลค่าตามบัญชีจำนวน </w:t>
      </w:r>
      <w:r w:rsidR="000D03DE">
        <w:rPr>
          <w:rFonts w:ascii="Angsana New" w:hAnsi="Angsana New"/>
          <w:sz w:val="30"/>
          <w:szCs w:val="30"/>
        </w:rPr>
        <w:t>228</w:t>
      </w:r>
      <w:r w:rsidR="00B32779">
        <w:rPr>
          <w:rFonts w:ascii="Angsana New" w:hAnsi="Angsana New"/>
          <w:sz w:val="30"/>
          <w:szCs w:val="30"/>
          <w:cs/>
        </w:rPr>
        <w:t xml:space="preserve"> </w:t>
      </w:r>
      <w:r w:rsidR="00B3277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B32779" w:rsidRPr="005F3213">
        <w:rPr>
          <w:rFonts w:ascii="Angsana New" w:hAnsi="Angsana New"/>
          <w:i/>
          <w:iCs/>
          <w:sz w:val="30"/>
          <w:szCs w:val="30"/>
          <w:cs/>
        </w:rPr>
        <w:t>(</w:t>
      </w:r>
      <w:r w:rsidR="00B32779" w:rsidRPr="005F3213">
        <w:rPr>
          <w:rFonts w:ascii="Angsana New" w:hAnsi="Angsana New"/>
          <w:i/>
          <w:iCs/>
          <w:sz w:val="30"/>
          <w:szCs w:val="30"/>
        </w:rPr>
        <w:t>2562</w:t>
      </w:r>
      <w:r w:rsidR="00B32779" w:rsidRPr="005F3213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B32779" w:rsidRPr="005F3213">
        <w:rPr>
          <w:rFonts w:ascii="Angsana New" w:hAnsi="Angsana New"/>
          <w:i/>
          <w:iCs/>
          <w:sz w:val="30"/>
          <w:szCs w:val="30"/>
        </w:rPr>
        <w:t xml:space="preserve">247 </w:t>
      </w:r>
      <w:r w:rsidR="00B32779" w:rsidRPr="005F3213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B32779">
        <w:rPr>
          <w:rFonts w:ascii="Angsana New" w:hAnsi="Angsana New"/>
          <w:i/>
          <w:iCs/>
          <w:sz w:val="30"/>
          <w:szCs w:val="30"/>
          <w:cs/>
        </w:rPr>
        <w:t>)</w:t>
      </w:r>
      <w:r w:rsidR="00B32779" w:rsidRPr="005F3213">
        <w:rPr>
          <w:rFonts w:ascii="Angsana New" w:hAnsi="Angsana New"/>
          <w:sz w:val="30"/>
          <w:szCs w:val="30"/>
          <w:cs/>
        </w:rPr>
        <w:t xml:space="preserve"> </w:t>
      </w:r>
      <w:r w:rsidR="00B32779">
        <w:rPr>
          <w:rFonts w:ascii="Angsana New" w:hAnsi="Angsana New" w:hint="cs"/>
          <w:sz w:val="30"/>
          <w:szCs w:val="30"/>
          <w:cs/>
        </w:rPr>
        <w:t>ได้</w:t>
      </w:r>
      <w:r w:rsidRPr="005F3213">
        <w:rPr>
          <w:rFonts w:ascii="Angsana New" w:hAnsi="Angsana New"/>
          <w:sz w:val="30"/>
          <w:szCs w:val="30"/>
          <w:cs/>
        </w:rPr>
        <w:t>นำไปจดจำนองเพื่อใช้เป็นหลักประกันเงินกู้ยืมระยะยาวจากสถาบันการเงิน (ดูหมายเห</w:t>
      </w:r>
      <w:r w:rsidRPr="005F3213">
        <w:rPr>
          <w:rFonts w:ascii="Angsana New" w:hAnsi="Angsana New" w:hint="cs"/>
          <w:sz w:val="30"/>
          <w:szCs w:val="30"/>
          <w:cs/>
        </w:rPr>
        <w:t xml:space="preserve">ตุข้อ </w:t>
      </w:r>
      <w:r w:rsidRPr="005F3213">
        <w:rPr>
          <w:rFonts w:ascii="Angsana New" w:hAnsi="Angsana New"/>
          <w:sz w:val="30"/>
          <w:szCs w:val="30"/>
        </w:rPr>
        <w:t>15</w:t>
      </w:r>
      <w:r w:rsidRPr="005F3213">
        <w:rPr>
          <w:rFonts w:ascii="Angsana New" w:hAnsi="Angsana New"/>
          <w:sz w:val="30"/>
          <w:szCs w:val="30"/>
          <w:cs/>
        </w:rPr>
        <w:t>)</w:t>
      </w:r>
    </w:p>
    <w:p w14:paraId="4D0268AE" w14:textId="7076CA2D" w:rsidR="00D06CA9" w:rsidRDefault="00D06CA9" w:rsidP="00D06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90"/>
        <w:jc w:val="thaiDistribute"/>
        <w:rPr>
          <w:rFonts w:ascii="Angsana New" w:hAnsi="Angsana New"/>
          <w:sz w:val="30"/>
          <w:szCs w:val="30"/>
        </w:rPr>
      </w:pPr>
    </w:p>
    <w:p w14:paraId="2E74DA18" w14:textId="77777777" w:rsidR="004535A6" w:rsidRPr="00950A13" w:rsidRDefault="004535A6" w:rsidP="00D57216">
      <w:pPr>
        <w:rPr>
          <w:sz w:val="26"/>
          <w:szCs w:val="26"/>
          <w:cs/>
        </w:rPr>
        <w:sectPr w:rsidR="004535A6" w:rsidRPr="00950A13" w:rsidSect="00646C77"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3DF9978" w14:textId="5F56F49C" w:rsidR="00960ECF" w:rsidRDefault="003838C4" w:rsidP="003D33E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 w:rsidRPr="00950A13">
        <w:rPr>
          <w:rFonts w:ascii="Angsana New" w:hAnsi="Angsana New"/>
          <w:sz w:val="30"/>
          <w:szCs w:val="30"/>
          <w:u w:val="none"/>
        </w:rPr>
        <w:lastRenderedPageBreak/>
        <w:t>1</w:t>
      </w:r>
      <w:r w:rsidR="00A246BC">
        <w:rPr>
          <w:rFonts w:ascii="Angsana New" w:hAnsi="Angsana New"/>
          <w:sz w:val="30"/>
          <w:szCs w:val="30"/>
          <w:u w:val="none"/>
        </w:rPr>
        <w:t>4</w:t>
      </w:r>
      <w:r w:rsidR="003D33E8" w:rsidRPr="00950A13">
        <w:rPr>
          <w:rFonts w:ascii="Angsana New" w:hAnsi="Angsana New"/>
          <w:sz w:val="30"/>
          <w:szCs w:val="30"/>
          <w:u w:val="none"/>
        </w:rPr>
        <w:tab/>
      </w:r>
      <w:r w:rsidR="00A246BC" w:rsidRPr="00A246BC">
        <w:rPr>
          <w:rFonts w:ascii="Angsana New" w:hAnsi="Angsana New"/>
          <w:sz w:val="30"/>
          <w:szCs w:val="30"/>
          <w:u w:val="none"/>
          <w:cs/>
        </w:rPr>
        <w:t>สัญญาเช่า</w:t>
      </w:r>
    </w:p>
    <w:p w14:paraId="69D9437C" w14:textId="77777777" w:rsidR="00B06701" w:rsidRPr="00E10A6A" w:rsidRDefault="00B06701" w:rsidP="00B06701">
      <w:pPr>
        <w:rPr>
          <w:sz w:val="22"/>
          <w:szCs w:val="22"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530"/>
        <w:gridCol w:w="180"/>
        <w:gridCol w:w="1350"/>
      </w:tblGrid>
      <w:tr w:rsidR="00B06701" w:rsidRPr="0035126A" w14:paraId="694F0443" w14:textId="77777777" w:rsidTr="0058230B">
        <w:trPr>
          <w:cantSplit/>
          <w:tblHeader/>
        </w:trPr>
        <w:tc>
          <w:tcPr>
            <w:tcW w:w="5760" w:type="dxa"/>
            <w:vAlign w:val="bottom"/>
            <w:hideMark/>
          </w:tcPr>
          <w:p w14:paraId="4EFED76B" w14:textId="77777777" w:rsidR="00B06701" w:rsidRPr="003405B7" w:rsidRDefault="00B06701" w:rsidP="0058230B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405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3405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3405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3405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530" w:type="dxa"/>
            <w:hideMark/>
          </w:tcPr>
          <w:p w14:paraId="219B08E0" w14:textId="77777777" w:rsidR="00B06701" w:rsidRPr="003405B7" w:rsidRDefault="00B06701" w:rsidP="0058230B">
            <w:pPr>
              <w:pStyle w:val="acctmergecolhdg"/>
              <w:spacing w:line="240" w:lineRule="auto"/>
              <w:ind w:left="-78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  <w:p w14:paraId="53B04D85" w14:textId="77777777" w:rsidR="00B06701" w:rsidRPr="003405B7" w:rsidRDefault="00B06701" w:rsidP="0058230B">
            <w:pPr>
              <w:pStyle w:val="acctmergecolhdg"/>
              <w:spacing w:line="240" w:lineRule="auto"/>
              <w:ind w:left="-78" w:right="-79"/>
              <w:rPr>
                <w:rFonts w:ascii="Angsana New" w:hAnsi="Angsana New"/>
                <w:sz w:val="30"/>
                <w:szCs w:val="30"/>
              </w:rPr>
            </w:pPr>
            <w:r w:rsidRPr="003405B7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D9AC07C" w14:textId="77777777" w:rsidR="00B06701" w:rsidRPr="003405B7" w:rsidRDefault="00B06701" w:rsidP="0058230B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24D70E5E" w14:textId="77777777" w:rsidR="00B06701" w:rsidRPr="003405B7" w:rsidRDefault="00B06701" w:rsidP="0058230B">
            <w:pPr>
              <w:pStyle w:val="acctmergecolhdg"/>
              <w:spacing w:line="240" w:lineRule="auto"/>
              <w:ind w:left="-79" w:right="-76"/>
              <w:rPr>
                <w:rFonts w:ascii="Angsana New" w:hAnsi="Angsana New"/>
                <w:sz w:val="30"/>
                <w:szCs w:val="30"/>
              </w:rPr>
            </w:pPr>
            <w:r w:rsidRPr="003405B7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       เฉพาะกิจการ</w:t>
            </w:r>
          </w:p>
        </w:tc>
      </w:tr>
      <w:tr w:rsidR="00B06701" w:rsidRPr="0035126A" w14:paraId="2111CCE1" w14:textId="77777777" w:rsidTr="0058230B">
        <w:trPr>
          <w:cantSplit/>
          <w:tblHeader/>
        </w:trPr>
        <w:tc>
          <w:tcPr>
            <w:tcW w:w="5760" w:type="dxa"/>
          </w:tcPr>
          <w:p w14:paraId="17636F8F" w14:textId="77777777" w:rsidR="00B06701" w:rsidRPr="003405B7" w:rsidRDefault="00B06701" w:rsidP="0058230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hideMark/>
          </w:tcPr>
          <w:p w14:paraId="5CBB8608" w14:textId="77777777" w:rsidR="00B06701" w:rsidRPr="003405B7" w:rsidRDefault="00B06701" w:rsidP="005823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05B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405B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06701" w:rsidRPr="0035126A" w14:paraId="5D675B30" w14:textId="77777777" w:rsidTr="0058230B">
        <w:trPr>
          <w:cantSplit/>
        </w:trPr>
        <w:tc>
          <w:tcPr>
            <w:tcW w:w="5760" w:type="dxa"/>
            <w:hideMark/>
          </w:tcPr>
          <w:p w14:paraId="42EDA3C3" w14:textId="0247A024" w:rsidR="00B06701" w:rsidRPr="003405B7" w:rsidRDefault="00B06701" w:rsidP="0058230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211E1F"/>
                <w:sz w:val="30"/>
                <w:szCs w:val="30"/>
                <w:cs/>
              </w:rPr>
            </w:pPr>
            <w:r w:rsidRPr="003405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  <w:r w:rsidR="009E61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100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="009E61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100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</w:tcPr>
          <w:p w14:paraId="31B04961" w14:textId="77777777" w:rsidR="00B06701" w:rsidRPr="003405B7" w:rsidRDefault="00B06701" w:rsidP="005823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2FBEA66" w14:textId="77777777" w:rsidR="00B06701" w:rsidRPr="003405B7" w:rsidRDefault="00B06701" w:rsidP="0058230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5C34EE" w14:textId="77777777" w:rsidR="00B06701" w:rsidRPr="003405B7" w:rsidRDefault="00B06701" w:rsidP="0058230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05B7" w:rsidRPr="0035126A" w14:paraId="3A213389" w14:textId="77777777" w:rsidTr="003405B7">
        <w:trPr>
          <w:cantSplit/>
        </w:trPr>
        <w:tc>
          <w:tcPr>
            <w:tcW w:w="5760" w:type="dxa"/>
          </w:tcPr>
          <w:p w14:paraId="61221A46" w14:textId="77777777" w:rsidR="003405B7" w:rsidRPr="003405B7" w:rsidRDefault="003405B7" w:rsidP="003405B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405B7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530" w:type="dxa"/>
          </w:tcPr>
          <w:p w14:paraId="7456E776" w14:textId="680DB10A" w:rsidR="003405B7" w:rsidRPr="003405B7" w:rsidRDefault="00B42896" w:rsidP="0034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B42896">
              <w:rPr>
                <w:rFonts w:ascii="Angsana New" w:hAnsi="Angsana New"/>
                <w:sz w:val="30"/>
                <w:szCs w:val="30"/>
              </w:rPr>
              <w:t>15,561</w:t>
            </w:r>
          </w:p>
        </w:tc>
        <w:tc>
          <w:tcPr>
            <w:tcW w:w="180" w:type="dxa"/>
          </w:tcPr>
          <w:p w14:paraId="44FA999F" w14:textId="77777777" w:rsidR="003405B7" w:rsidRPr="003405B7" w:rsidRDefault="003405B7" w:rsidP="003405B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E4370F" w14:textId="5FA1D3D3" w:rsidR="003405B7" w:rsidRPr="003405B7" w:rsidRDefault="00B42896" w:rsidP="0034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B42896">
              <w:rPr>
                <w:rFonts w:ascii="Angsana New" w:hAnsi="Angsana New"/>
                <w:sz w:val="30"/>
                <w:szCs w:val="30"/>
              </w:rPr>
              <w:t>15,561</w:t>
            </w:r>
          </w:p>
        </w:tc>
      </w:tr>
      <w:tr w:rsidR="003405B7" w:rsidRPr="0035126A" w14:paraId="7BC1117F" w14:textId="77777777" w:rsidTr="003405B7">
        <w:trPr>
          <w:cantSplit/>
        </w:trPr>
        <w:tc>
          <w:tcPr>
            <w:tcW w:w="5760" w:type="dxa"/>
          </w:tcPr>
          <w:p w14:paraId="26C2D6A1" w14:textId="77777777" w:rsidR="003405B7" w:rsidRPr="003405B7" w:rsidRDefault="003405B7" w:rsidP="003405B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405B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</w:tcPr>
          <w:p w14:paraId="1BB09962" w14:textId="0F31590E" w:rsidR="003405B7" w:rsidRPr="003405B7" w:rsidRDefault="00B42896" w:rsidP="0034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B42896">
              <w:rPr>
                <w:rFonts w:ascii="Angsana New" w:hAnsi="Angsana New"/>
                <w:sz w:val="30"/>
                <w:szCs w:val="30"/>
              </w:rPr>
              <w:t>6,41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60F91599" w14:textId="77777777" w:rsidR="003405B7" w:rsidRPr="003405B7" w:rsidRDefault="003405B7" w:rsidP="003405B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BE75FC" w14:textId="675ACAAB" w:rsidR="003405B7" w:rsidRPr="003405B7" w:rsidRDefault="00B42896" w:rsidP="0034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B42896">
              <w:rPr>
                <w:rFonts w:ascii="Angsana New" w:hAnsi="Angsana New"/>
                <w:sz w:val="30"/>
                <w:szCs w:val="30"/>
              </w:rPr>
              <w:t>6,41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405B7" w:rsidRPr="0035126A" w14:paraId="6DA37727" w14:textId="77777777" w:rsidTr="003405B7">
        <w:trPr>
          <w:cantSplit/>
        </w:trPr>
        <w:tc>
          <w:tcPr>
            <w:tcW w:w="5760" w:type="dxa"/>
          </w:tcPr>
          <w:p w14:paraId="38C923E2" w14:textId="112A0845" w:rsidR="003405B7" w:rsidRPr="003405B7" w:rsidRDefault="003405B7" w:rsidP="003405B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05B7">
              <w:rPr>
                <w:rFonts w:ascii="Angsana New" w:hAnsi="Angsana New"/>
                <w:sz w:val="30"/>
                <w:szCs w:val="30"/>
                <w:cs/>
              </w:rPr>
              <w:t>เครื่อง</w:t>
            </w:r>
            <w:r w:rsidR="00B32779">
              <w:rPr>
                <w:rFonts w:ascii="Angsana New" w:hAnsi="Angsana New" w:hint="cs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1530" w:type="dxa"/>
          </w:tcPr>
          <w:p w14:paraId="17725A90" w14:textId="69CF981A" w:rsidR="003405B7" w:rsidRPr="003405B7" w:rsidRDefault="003405B7" w:rsidP="0034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3405B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</w:p>
        </w:tc>
        <w:tc>
          <w:tcPr>
            <w:tcW w:w="180" w:type="dxa"/>
          </w:tcPr>
          <w:p w14:paraId="19090867" w14:textId="77777777" w:rsidR="003405B7" w:rsidRPr="003405B7" w:rsidRDefault="003405B7" w:rsidP="003405B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9412D7" w14:textId="50A927A4" w:rsidR="003405B7" w:rsidRPr="003405B7" w:rsidRDefault="00B42896" w:rsidP="0043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B42896">
              <w:rPr>
                <w:rFonts w:ascii="Angsana New" w:hAnsi="Angsana New"/>
                <w:sz w:val="30"/>
                <w:szCs w:val="30"/>
              </w:rPr>
              <w:t>638</w:t>
            </w:r>
          </w:p>
        </w:tc>
      </w:tr>
      <w:tr w:rsidR="003405B7" w:rsidRPr="0035126A" w14:paraId="1BFF0930" w14:textId="77777777" w:rsidTr="003405B7">
        <w:trPr>
          <w:cantSplit/>
        </w:trPr>
        <w:tc>
          <w:tcPr>
            <w:tcW w:w="5760" w:type="dxa"/>
            <w:hideMark/>
          </w:tcPr>
          <w:p w14:paraId="331F0416" w14:textId="77777777" w:rsidR="003405B7" w:rsidRPr="003405B7" w:rsidRDefault="003405B7" w:rsidP="003405B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5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EC8FA4" w14:textId="0E0A86B1" w:rsidR="003405B7" w:rsidRPr="003405B7" w:rsidRDefault="00B42896" w:rsidP="0034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2896">
              <w:rPr>
                <w:rFonts w:ascii="Angsana New" w:hAnsi="Angsana New"/>
                <w:b/>
                <w:bCs/>
                <w:sz w:val="30"/>
                <w:szCs w:val="30"/>
              </w:rPr>
              <w:t>21,97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594F63A3" w14:textId="77777777" w:rsidR="003405B7" w:rsidRPr="003405B7" w:rsidRDefault="003405B7" w:rsidP="003405B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AE54FB" w14:textId="1EFAA3C5" w:rsidR="003405B7" w:rsidRPr="003405B7" w:rsidRDefault="00B42896" w:rsidP="0034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2896">
              <w:rPr>
                <w:rFonts w:ascii="Angsana New" w:hAnsi="Angsana New"/>
                <w:b/>
                <w:bCs/>
                <w:sz w:val="30"/>
                <w:szCs w:val="30"/>
              </w:rPr>
              <w:t>22,611</w:t>
            </w:r>
          </w:p>
        </w:tc>
      </w:tr>
    </w:tbl>
    <w:p w14:paraId="22102E69" w14:textId="77777777" w:rsidR="00B06701" w:rsidRPr="00E10A6A" w:rsidRDefault="00B06701" w:rsidP="00B06701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Cs w:val="22"/>
          <w:lang w:val="en-US" w:bidi="th-TH"/>
        </w:rPr>
      </w:pPr>
    </w:p>
    <w:p w14:paraId="61D13FEB" w14:textId="569A01DA" w:rsidR="00B06701" w:rsidRPr="0035126A" w:rsidRDefault="00B06701" w:rsidP="00B06701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5126A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35126A">
        <w:rPr>
          <w:rFonts w:ascii="Angsana New" w:hAnsi="Angsana New" w:hint="cs"/>
          <w:sz w:val="30"/>
          <w:szCs w:val="30"/>
        </w:rPr>
        <w:t xml:space="preserve">2563 </w:t>
      </w:r>
      <w:r w:rsidRPr="0035126A">
        <w:rPr>
          <w:rFonts w:ascii="Angsana New" w:hAnsi="Angsana New" w:hint="cs"/>
          <w:sz w:val="30"/>
          <w:szCs w:val="30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ED10D1">
        <w:rPr>
          <w:rFonts w:ascii="Angsana New" w:hAnsi="Angsana New"/>
          <w:sz w:val="30"/>
          <w:szCs w:val="30"/>
        </w:rPr>
        <w:t>6</w:t>
      </w:r>
      <w:r w:rsidR="00ED10D1">
        <w:rPr>
          <w:rFonts w:ascii="Angsana New" w:hAnsi="Angsana New"/>
          <w:sz w:val="30"/>
          <w:szCs w:val="30"/>
          <w:cs/>
        </w:rPr>
        <w:t>.</w:t>
      </w:r>
      <w:r w:rsidR="00ED10D1">
        <w:rPr>
          <w:rFonts w:ascii="Angsana New" w:hAnsi="Angsana New"/>
          <w:sz w:val="30"/>
          <w:szCs w:val="30"/>
        </w:rPr>
        <w:t>65</w:t>
      </w:r>
      <w:r w:rsidRPr="0035126A">
        <w:rPr>
          <w:rFonts w:ascii="Angsana New" w:hAnsi="Angsana New" w:hint="cs"/>
          <w:sz w:val="30"/>
          <w:szCs w:val="30"/>
          <w:cs/>
        </w:rPr>
        <w:t xml:space="preserve"> ล้านบาท และ</w:t>
      </w:r>
      <w:r w:rsidR="00ED10D1">
        <w:rPr>
          <w:rFonts w:ascii="Angsana New" w:hAnsi="Angsana New"/>
          <w:sz w:val="30"/>
          <w:szCs w:val="30"/>
        </w:rPr>
        <w:t xml:space="preserve"> 7</w:t>
      </w:r>
      <w:r w:rsidR="00ED10D1">
        <w:rPr>
          <w:rFonts w:ascii="Angsana New" w:hAnsi="Angsana New"/>
          <w:sz w:val="30"/>
          <w:szCs w:val="30"/>
          <w:cs/>
        </w:rPr>
        <w:t>.</w:t>
      </w:r>
      <w:r w:rsidR="00ED10D1">
        <w:rPr>
          <w:rFonts w:ascii="Angsana New" w:hAnsi="Angsana New"/>
          <w:sz w:val="30"/>
          <w:szCs w:val="30"/>
        </w:rPr>
        <w:t>36</w:t>
      </w:r>
      <w:r w:rsidRPr="0035126A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</w:p>
    <w:p w14:paraId="338E090B" w14:textId="77777777" w:rsidR="00B06701" w:rsidRPr="00900767" w:rsidRDefault="00B06701" w:rsidP="00B06701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20"/>
          <w:lang w:val="en-US" w:bidi="th-TH"/>
        </w:rPr>
      </w:pPr>
    </w:p>
    <w:p w14:paraId="6AFDA956" w14:textId="5523F3E6" w:rsidR="00B06701" w:rsidRPr="0035126A" w:rsidRDefault="00B06701" w:rsidP="00B06701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bidi="th-TH"/>
        </w:rPr>
      </w:pPr>
      <w:r w:rsidRPr="0035126A">
        <w:rPr>
          <w:rFonts w:ascii="Angsana New" w:hAnsi="Angsana New" w:hint="cs"/>
          <w:sz w:val="30"/>
          <w:szCs w:val="30"/>
          <w:cs/>
          <w:lang w:bidi="th-TH"/>
        </w:rPr>
        <w:t>กลุ่มบริษัทเช่า</w:t>
      </w:r>
      <w:r w:rsidR="00F14B81">
        <w:rPr>
          <w:rFonts w:ascii="Angsana New" w:hAnsi="Angsana New" w:hint="cs"/>
          <w:sz w:val="30"/>
          <w:szCs w:val="30"/>
          <w:cs/>
          <w:lang w:bidi="th-TH"/>
        </w:rPr>
        <w:t>อาคาร</w:t>
      </w:r>
      <w:r w:rsidRPr="0035126A">
        <w:rPr>
          <w:rFonts w:ascii="Angsana New" w:hAnsi="Angsana New" w:hint="cs"/>
          <w:sz w:val="30"/>
          <w:szCs w:val="30"/>
          <w:cs/>
          <w:lang w:bidi="th-TH"/>
        </w:rPr>
        <w:t>หลายแห่งเป็นระยะเวลา</w:t>
      </w:r>
      <w:r w:rsidR="00F14B81">
        <w:rPr>
          <w:rFonts w:ascii="Angsana New" w:hAnsi="Angsana New"/>
          <w:sz w:val="30"/>
          <w:szCs w:val="30"/>
        </w:rPr>
        <w:t xml:space="preserve"> 1</w:t>
      </w:r>
      <w:r w:rsidR="00D64E7A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F14B81">
        <w:rPr>
          <w:rFonts w:ascii="Angsana New" w:hAnsi="Angsana New"/>
          <w:sz w:val="30"/>
          <w:szCs w:val="30"/>
          <w:cs/>
          <w:lang w:bidi="th-TH"/>
        </w:rPr>
        <w:t>-</w:t>
      </w:r>
      <w:r w:rsidR="00D64E7A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D64E7A" w:rsidRPr="003405B7">
        <w:rPr>
          <w:rFonts w:ascii="Angsana New" w:hAnsi="Angsana New"/>
          <w:sz w:val="30"/>
          <w:szCs w:val="30"/>
        </w:rPr>
        <w:t>3</w:t>
      </w:r>
      <w:r w:rsidR="00F14B81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35126A">
        <w:rPr>
          <w:rFonts w:ascii="Angsana New" w:hAnsi="Angsana New" w:hint="cs"/>
          <w:sz w:val="30"/>
          <w:szCs w:val="30"/>
          <w:cs/>
          <w:lang w:bidi="th-TH"/>
        </w:rPr>
        <w:t>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205626E1" w14:textId="77777777" w:rsidR="00B06701" w:rsidRPr="00E10A6A" w:rsidRDefault="00B06701" w:rsidP="00B06701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Cs w:val="22"/>
          <w:lang w:val="en-US" w:bidi="th-TH"/>
        </w:rPr>
      </w:pPr>
    </w:p>
    <w:p w14:paraId="241E491A" w14:textId="7A2BFB62" w:rsidR="00B06701" w:rsidRPr="0035126A" w:rsidRDefault="00B06701" w:rsidP="00B06701">
      <w:pPr>
        <w:tabs>
          <w:tab w:val="clear" w:pos="454"/>
        </w:tabs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5A6746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5A6746">
        <w:rPr>
          <w:rFonts w:ascii="Angsana New" w:hAnsi="Angsana New" w:hint="cs"/>
          <w:sz w:val="30"/>
          <w:szCs w:val="30"/>
        </w:rPr>
        <w:t>2563</w:t>
      </w:r>
      <w:r w:rsidRPr="005A6746">
        <w:rPr>
          <w:rFonts w:ascii="Angsana New" w:hAnsi="Angsana New" w:hint="cs"/>
          <w:b/>
          <w:bCs/>
          <w:color w:val="0000FF"/>
          <w:sz w:val="30"/>
          <w:szCs w:val="30"/>
          <w:cs/>
        </w:rPr>
        <w:t xml:space="preserve"> </w:t>
      </w:r>
      <w:r w:rsidRPr="005A674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14B81">
        <w:rPr>
          <w:rFonts w:ascii="Angsana New" w:hAnsi="Angsana New" w:hint="cs"/>
          <w:sz w:val="30"/>
          <w:szCs w:val="30"/>
          <w:cs/>
        </w:rPr>
        <w:t>เช่าเครื่อง</w:t>
      </w:r>
      <w:r w:rsidR="00B32779">
        <w:rPr>
          <w:rFonts w:ascii="Angsana New" w:hAnsi="Angsana New" w:hint="cs"/>
          <w:sz w:val="30"/>
          <w:szCs w:val="30"/>
          <w:cs/>
        </w:rPr>
        <w:t>ใช้สำนักงาน</w:t>
      </w:r>
      <w:r w:rsidRPr="00F14B81">
        <w:rPr>
          <w:rFonts w:ascii="Angsana New" w:hAnsi="Angsana New" w:hint="cs"/>
          <w:sz w:val="30"/>
          <w:szCs w:val="30"/>
          <w:cs/>
        </w:rPr>
        <w:t xml:space="preserve">เป็นเวลา </w:t>
      </w:r>
      <w:r w:rsidRPr="00F14B81">
        <w:rPr>
          <w:rFonts w:ascii="Angsana New" w:hAnsi="Angsana New"/>
          <w:sz w:val="30"/>
          <w:szCs w:val="30"/>
        </w:rPr>
        <w:t>5</w:t>
      </w:r>
      <w:r w:rsidRPr="005A6746">
        <w:rPr>
          <w:rFonts w:ascii="Angsana New" w:hAnsi="Angsana New" w:hint="cs"/>
          <w:sz w:val="30"/>
          <w:szCs w:val="30"/>
          <w:cs/>
        </w:rPr>
        <w:t xml:space="preserve"> ปี และจ่ายค่าเช่าคงที่ซึ่งขึ้นอยู่กับการใช้งานสินทรัพย์ตลอดระยะเวลาเช่า โดยเงื่อนไขในการจ่ายชำระเป็นเงื่อนไขปกติทั่วไป</w:t>
      </w:r>
      <w:r w:rsidRPr="0035126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8E7293C" w14:textId="77777777" w:rsidR="00B06701" w:rsidRPr="00E10A6A" w:rsidRDefault="00B06701" w:rsidP="00B06701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Cs w:val="22"/>
          <w:lang w:val="en-US" w:bidi="th-TH"/>
        </w:rPr>
      </w:pPr>
    </w:p>
    <w:tbl>
      <w:tblPr>
        <w:tblW w:w="8821" w:type="dxa"/>
        <w:tblInd w:w="45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533"/>
        <w:gridCol w:w="180"/>
        <w:gridCol w:w="1348"/>
      </w:tblGrid>
      <w:tr w:rsidR="00B06701" w:rsidRPr="0035126A" w14:paraId="5F607527" w14:textId="77777777" w:rsidTr="00B52747">
        <w:trPr>
          <w:cantSplit/>
          <w:tblHeader/>
        </w:trPr>
        <w:tc>
          <w:tcPr>
            <w:tcW w:w="5760" w:type="dxa"/>
            <w:vAlign w:val="bottom"/>
            <w:hideMark/>
          </w:tcPr>
          <w:p w14:paraId="1725C4E1" w14:textId="77777777" w:rsidR="00B06701" w:rsidRPr="005A6746" w:rsidRDefault="00B06701" w:rsidP="00B52747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A67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5A67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5A67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5A67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533" w:type="dxa"/>
            <w:hideMark/>
          </w:tcPr>
          <w:p w14:paraId="1EFEBCAA" w14:textId="77777777" w:rsidR="00B06701" w:rsidRPr="0035126A" w:rsidRDefault="00B06701" w:rsidP="0058230B">
            <w:pPr>
              <w:pStyle w:val="acctmergecolhdg"/>
              <w:spacing w:line="240" w:lineRule="auto"/>
              <w:ind w:left="-78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  <w:p w14:paraId="2D987FD4" w14:textId="77777777" w:rsidR="00B06701" w:rsidRPr="0035126A" w:rsidRDefault="00B06701" w:rsidP="0058230B">
            <w:pPr>
              <w:pStyle w:val="acctmergecolhdg"/>
              <w:spacing w:line="240" w:lineRule="auto"/>
              <w:ind w:left="-78" w:right="-79"/>
              <w:rPr>
                <w:rFonts w:ascii="Angsana New" w:hAnsi="Angsana New"/>
                <w:sz w:val="30"/>
                <w:szCs w:val="30"/>
              </w:rPr>
            </w:pPr>
            <w:r w:rsidRPr="0035126A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E6CB916" w14:textId="77777777" w:rsidR="00B06701" w:rsidRPr="0035126A" w:rsidRDefault="00B06701" w:rsidP="0058230B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hideMark/>
          </w:tcPr>
          <w:p w14:paraId="3C056F5D" w14:textId="77777777" w:rsidR="00B06701" w:rsidRPr="0035126A" w:rsidRDefault="00B06701" w:rsidP="0058230B">
            <w:pPr>
              <w:pStyle w:val="acctmergecolhdg"/>
              <w:spacing w:line="240" w:lineRule="auto"/>
              <w:ind w:left="-79" w:right="-76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35126A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78E0B9E" w14:textId="77777777" w:rsidR="00B06701" w:rsidRPr="0035126A" w:rsidRDefault="00B06701" w:rsidP="0058230B">
            <w:pPr>
              <w:pStyle w:val="acctmergecolhdg"/>
              <w:spacing w:line="240" w:lineRule="auto"/>
              <w:ind w:left="-79" w:right="-76"/>
              <w:rPr>
                <w:rFonts w:ascii="Angsana New" w:hAnsi="Angsana New"/>
                <w:sz w:val="30"/>
                <w:szCs w:val="30"/>
              </w:rPr>
            </w:pPr>
            <w:r w:rsidRPr="0035126A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06701" w:rsidRPr="0035126A" w14:paraId="2C3F1490" w14:textId="77777777" w:rsidTr="00B52747">
        <w:trPr>
          <w:cantSplit/>
          <w:tblHeader/>
        </w:trPr>
        <w:tc>
          <w:tcPr>
            <w:tcW w:w="5760" w:type="dxa"/>
          </w:tcPr>
          <w:p w14:paraId="127B4152" w14:textId="77777777" w:rsidR="00B06701" w:rsidRPr="005A6746" w:rsidRDefault="00B06701" w:rsidP="0058230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1" w:type="dxa"/>
            <w:gridSpan w:val="3"/>
            <w:hideMark/>
          </w:tcPr>
          <w:p w14:paraId="1D85ACB3" w14:textId="79A28000" w:rsidR="00B06701" w:rsidRPr="0035126A" w:rsidRDefault="00B06701" w:rsidP="005823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126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3434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5126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06701" w:rsidRPr="0035126A" w14:paraId="367AFEE2" w14:textId="77777777" w:rsidTr="007B16D2">
        <w:trPr>
          <w:cantSplit/>
        </w:trPr>
        <w:tc>
          <w:tcPr>
            <w:tcW w:w="5760" w:type="dxa"/>
            <w:hideMark/>
          </w:tcPr>
          <w:p w14:paraId="0B04A15F" w14:textId="77777777" w:rsidR="00B06701" w:rsidRPr="005A6746" w:rsidRDefault="00B06701" w:rsidP="0058230B">
            <w:pPr>
              <w:spacing w:line="240" w:lineRule="auto"/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5A6746">
              <w:rPr>
                <w:rFonts w:ascii="Angsana New" w:hAnsi="Angsana New" w:hint="cs"/>
                <w:sz w:val="30"/>
                <w:szCs w:val="30"/>
                <w:cs/>
              </w:rPr>
              <w:t>การจ่ายชำระคงที่</w:t>
            </w:r>
          </w:p>
        </w:tc>
        <w:tc>
          <w:tcPr>
            <w:tcW w:w="1533" w:type="dxa"/>
            <w:tcBorders>
              <w:bottom w:val="double" w:sz="4" w:space="0" w:color="auto"/>
            </w:tcBorders>
          </w:tcPr>
          <w:p w14:paraId="4BAF70CF" w14:textId="799270C9" w:rsidR="00B06701" w:rsidRPr="004B31E8" w:rsidRDefault="004306D5" w:rsidP="0043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4306D5">
              <w:rPr>
                <w:rFonts w:ascii="Angsana New" w:hAnsi="Angsana New"/>
                <w:sz w:val="30"/>
                <w:szCs w:val="30"/>
              </w:rPr>
              <w:t>22,590</w:t>
            </w:r>
          </w:p>
        </w:tc>
        <w:tc>
          <w:tcPr>
            <w:tcW w:w="180" w:type="dxa"/>
          </w:tcPr>
          <w:p w14:paraId="248790FD" w14:textId="77777777" w:rsidR="00B06701" w:rsidRPr="004B31E8" w:rsidRDefault="00B06701" w:rsidP="004B31E8">
            <w:pPr>
              <w:pStyle w:val="acctfourfigures"/>
              <w:tabs>
                <w:tab w:val="decimal" w:pos="10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7FD200F0" w14:textId="5359EFD1" w:rsidR="00B06701" w:rsidRPr="004B31E8" w:rsidRDefault="004306D5" w:rsidP="00EF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9" w:right="193"/>
              <w:rPr>
                <w:rFonts w:ascii="Angsana New" w:hAnsi="Angsana New"/>
                <w:sz w:val="30"/>
                <w:szCs w:val="30"/>
              </w:rPr>
            </w:pPr>
            <w:r w:rsidRPr="004306D5">
              <w:rPr>
                <w:rFonts w:ascii="Angsana New" w:hAnsi="Angsana New"/>
                <w:sz w:val="30"/>
                <w:szCs w:val="30"/>
              </w:rPr>
              <w:t>23,231</w:t>
            </w:r>
          </w:p>
        </w:tc>
      </w:tr>
    </w:tbl>
    <w:p w14:paraId="09C955DC" w14:textId="77777777" w:rsidR="00E05DDF" w:rsidRPr="00E10A6A" w:rsidRDefault="00E05DDF" w:rsidP="003434C8">
      <w:pPr>
        <w:tabs>
          <w:tab w:val="clear" w:pos="454"/>
        </w:tabs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4BF1E47D" w14:textId="77777777" w:rsidR="00B06701" w:rsidRPr="005A6746" w:rsidRDefault="00B06701" w:rsidP="00B06701">
      <w:pPr>
        <w:tabs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A6746">
        <w:rPr>
          <w:rFonts w:ascii="Angsana New" w:hAnsi="Angsana New" w:hint="cs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19D77876" w14:textId="77777777" w:rsidR="00B06701" w:rsidRPr="00E10A6A" w:rsidRDefault="00B06701" w:rsidP="00B06701">
      <w:pPr>
        <w:tabs>
          <w:tab w:val="clear" w:pos="454"/>
        </w:tabs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7A3513AA" w14:textId="77777777" w:rsidR="00B06701" w:rsidRPr="005A6746" w:rsidRDefault="00B06701" w:rsidP="00B06701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A6746">
        <w:rPr>
          <w:rFonts w:ascii="Angsana New" w:hAnsi="Angsana New" w:hint="cs"/>
          <w:sz w:val="30"/>
          <w:szCs w:val="30"/>
          <w:cs/>
        </w:rPr>
        <w:t xml:space="preserve">สัญญาเช่าอสังหาริมทรัพย์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   </w:t>
      </w:r>
    </w:p>
    <w:tbl>
      <w:tblPr>
        <w:tblW w:w="9174" w:type="dxa"/>
        <w:tblInd w:w="4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4"/>
        <w:gridCol w:w="1350"/>
        <w:gridCol w:w="180"/>
        <w:gridCol w:w="1260"/>
        <w:gridCol w:w="180"/>
        <w:gridCol w:w="1260"/>
        <w:gridCol w:w="180"/>
        <w:gridCol w:w="1260"/>
      </w:tblGrid>
      <w:tr w:rsidR="00B06701" w:rsidRPr="005A6746" w14:paraId="341462B3" w14:textId="77777777" w:rsidTr="004228BB">
        <w:trPr>
          <w:cantSplit/>
          <w:tblHeader/>
        </w:trPr>
        <w:tc>
          <w:tcPr>
            <w:tcW w:w="3504" w:type="dxa"/>
            <w:shd w:val="clear" w:color="auto" w:fill="auto"/>
            <w:vAlign w:val="bottom"/>
          </w:tcPr>
          <w:p w14:paraId="7EDFE302" w14:textId="77777777" w:rsidR="00B06701" w:rsidRPr="005A6746" w:rsidRDefault="00B06701" w:rsidP="0058230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6E14C3DA" w14:textId="77777777" w:rsidR="00B06701" w:rsidRPr="005A6746" w:rsidRDefault="00B06701" w:rsidP="0058230B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A6746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DAA736A" w14:textId="77777777" w:rsidR="00B06701" w:rsidRPr="005A6746" w:rsidRDefault="00B06701" w:rsidP="0058230B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F1A6EAA" w14:textId="77777777" w:rsidR="00B06701" w:rsidRPr="005A6746" w:rsidRDefault="00B06701" w:rsidP="0058230B">
            <w:pPr>
              <w:pStyle w:val="acctmergecolhdg"/>
              <w:spacing w:line="240" w:lineRule="atLeast"/>
              <w:ind w:left="-85" w:right="-85"/>
              <w:rPr>
                <w:rFonts w:ascii="Angsana New" w:hAnsi="Angsana New"/>
                <w:sz w:val="30"/>
                <w:szCs w:val="30"/>
              </w:rPr>
            </w:pPr>
            <w:r w:rsidRPr="005A6746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06701" w:rsidRPr="005A6746" w14:paraId="32667B3E" w14:textId="77777777" w:rsidTr="004228BB">
        <w:trPr>
          <w:cantSplit/>
          <w:tblHeader/>
        </w:trPr>
        <w:tc>
          <w:tcPr>
            <w:tcW w:w="3504" w:type="dxa"/>
          </w:tcPr>
          <w:p w14:paraId="0D1B3915" w14:textId="77777777" w:rsidR="00B06701" w:rsidRPr="005A6746" w:rsidRDefault="00B06701" w:rsidP="0058230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A67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5A67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5A67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50" w:type="dxa"/>
          </w:tcPr>
          <w:p w14:paraId="68699C1D" w14:textId="77777777" w:rsidR="00B06701" w:rsidRPr="005A6746" w:rsidRDefault="00B06701" w:rsidP="0058230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5A6746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3696FB4C" w14:textId="77777777" w:rsidR="00B06701" w:rsidRPr="005A6746" w:rsidRDefault="00B06701" w:rsidP="0058230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3368A0" w14:textId="77777777" w:rsidR="00B06701" w:rsidRPr="005A6746" w:rsidRDefault="00B06701" w:rsidP="0058230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5A6746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2441B00C" w14:textId="77777777" w:rsidR="00B06701" w:rsidRPr="005A6746" w:rsidRDefault="00B06701" w:rsidP="0058230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0B81BF" w14:textId="77777777" w:rsidR="00B06701" w:rsidRPr="005A6746" w:rsidRDefault="00B06701" w:rsidP="0058230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5A6746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5F7D3781" w14:textId="77777777" w:rsidR="00B06701" w:rsidRPr="005A6746" w:rsidRDefault="00B06701" w:rsidP="0058230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C735C4" w14:textId="77777777" w:rsidR="00B06701" w:rsidRPr="005A6746" w:rsidRDefault="00B06701" w:rsidP="0058230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5A6746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2562</w:t>
            </w:r>
          </w:p>
        </w:tc>
      </w:tr>
      <w:tr w:rsidR="00B06701" w:rsidRPr="005A6746" w14:paraId="315C390F" w14:textId="77777777" w:rsidTr="004228BB">
        <w:trPr>
          <w:cantSplit/>
          <w:tblHeader/>
        </w:trPr>
        <w:tc>
          <w:tcPr>
            <w:tcW w:w="3504" w:type="dxa"/>
          </w:tcPr>
          <w:p w14:paraId="2092C79A" w14:textId="77777777" w:rsidR="00B06701" w:rsidRPr="005A6746" w:rsidRDefault="00B06701" w:rsidP="0058230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3A001CC3" w14:textId="2E3610C9" w:rsidR="00B06701" w:rsidRPr="005A6746" w:rsidRDefault="00B06701" w:rsidP="0058230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74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3434C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A674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A674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06701" w:rsidRPr="005A6746" w14:paraId="7DF557FA" w14:textId="77777777" w:rsidTr="004228BB">
        <w:trPr>
          <w:cantSplit/>
        </w:trPr>
        <w:tc>
          <w:tcPr>
            <w:tcW w:w="3504" w:type="dxa"/>
          </w:tcPr>
          <w:p w14:paraId="3A05D495" w14:textId="77777777" w:rsidR="00B06701" w:rsidRPr="005A6746" w:rsidRDefault="00B06701" w:rsidP="0058230B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67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1350" w:type="dxa"/>
          </w:tcPr>
          <w:p w14:paraId="0CB933B2" w14:textId="77777777" w:rsidR="00B06701" w:rsidRPr="005A6746" w:rsidRDefault="00B06701" w:rsidP="0058230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800E5CB" w14:textId="77777777" w:rsidR="00B06701" w:rsidRPr="005A6746" w:rsidRDefault="00B06701" w:rsidP="0058230B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7C6415" w14:textId="77777777" w:rsidR="00B06701" w:rsidRPr="005A6746" w:rsidRDefault="00B06701" w:rsidP="0058230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182A1B" w14:textId="77777777" w:rsidR="00B06701" w:rsidRPr="005A6746" w:rsidRDefault="00B06701" w:rsidP="0058230B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143BA8" w14:textId="77777777" w:rsidR="00B06701" w:rsidRPr="005A6746" w:rsidRDefault="00B06701" w:rsidP="0058230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415A73" w14:textId="77777777" w:rsidR="00B06701" w:rsidRPr="005A6746" w:rsidRDefault="00B06701" w:rsidP="0058230B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37AD05" w14:textId="77777777" w:rsidR="00B06701" w:rsidRPr="005A6746" w:rsidRDefault="00B06701" w:rsidP="0058230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6701" w:rsidRPr="005A6746" w14:paraId="760FCA1A" w14:textId="77777777" w:rsidTr="004228BB">
        <w:trPr>
          <w:cantSplit/>
        </w:trPr>
        <w:tc>
          <w:tcPr>
            <w:tcW w:w="3504" w:type="dxa"/>
          </w:tcPr>
          <w:p w14:paraId="5B36CF27" w14:textId="77777777" w:rsidR="00B06701" w:rsidRPr="005A6746" w:rsidRDefault="00B06701" w:rsidP="0058230B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A6746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60B5E1B5" w14:textId="77777777" w:rsidR="00B06701" w:rsidRPr="005A6746" w:rsidRDefault="00B06701" w:rsidP="0058230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CA0D517" w14:textId="77777777" w:rsidR="00B06701" w:rsidRPr="005A6746" w:rsidRDefault="00B06701" w:rsidP="0058230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1BA242" w14:textId="77777777" w:rsidR="00B06701" w:rsidRPr="005A6746" w:rsidRDefault="00B06701" w:rsidP="0058230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C2C7BB8" w14:textId="77777777" w:rsidR="00B06701" w:rsidRPr="005A6746" w:rsidRDefault="00B06701" w:rsidP="0058230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930F18" w14:textId="77777777" w:rsidR="00B06701" w:rsidRPr="005A6746" w:rsidRDefault="00B06701" w:rsidP="0058230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1B6FB7A" w14:textId="77777777" w:rsidR="00B06701" w:rsidRPr="005A6746" w:rsidRDefault="00B06701" w:rsidP="0058230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DA3AD4" w14:textId="77777777" w:rsidR="00B06701" w:rsidRPr="005A6746" w:rsidRDefault="00B06701" w:rsidP="0058230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06701" w:rsidRPr="005A6746" w14:paraId="17BCD708" w14:textId="77777777" w:rsidTr="004228BB">
        <w:trPr>
          <w:cantSplit/>
        </w:trPr>
        <w:tc>
          <w:tcPr>
            <w:tcW w:w="3504" w:type="dxa"/>
          </w:tcPr>
          <w:p w14:paraId="56C947A6" w14:textId="77777777" w:rsidR="00B06701" w:rsidRPr="005A6746" w:rsidRDefault="00B06701" w:rsidP="0058230B">
            <w:pPr>
              <w:pStyle w:val="ListParagraph"/>
              <w:numPr>
                <w:ilvl w:val="0"/>
                <w:numId w:val="4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5A6746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350" w:type="dxa"/>
            <w:vAlign w:val="bottom"/>
          </w:tcPr>
          <w:p w14:paraId="02CE7D0E" w14:textId="328FA50A" w:rsidR="00B06701" w:rsidRPr="0081263D" w:rsidRDefault="007404D0" w:rsidP="004228B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263D">
              <w:rPr>
                <w:rFonts w:ascii="Angsana New" w:hAnsi="Angsana New"/>
                <w:sz w:val="30"/>
                <w:szCs w:val="30"/>
              </w:rPr>
              <w:t>5,753</w:t>
            </w:r>
          </w:p>
        </w:tc>
        <w:tc>
          <w:tcPr>
            <w:tcW w:w="180" w:type="dxa"/>
            <w:vAlign w:val="bottom"/>
          </w:tcPr>
          <w:p w14:paraId="46A03C15" w14:textId="77777777" w:rsidR="00B06701" w:rsidRPr="0081263D" w:rsidRDefault="00B06701" w:rsidP="0058230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2DBBBD" w14:textId="77777777" w:rsidR="00B06701" w:rsidRPr="0081263D" w:rsidRDefault="00B06701" w:rsidP="00B4352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263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87FE6D" w14:textId="77777777" w:rsidR="00B06701" w:rsidRPr="0081263D" w:rsidRDefault="00B06701" w:rsidP="0058230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388159" w14:textId="3B93D30E" w:rsidR="00B06701" w:rsidRPr="0081263D" w:rsidRDefault="007404D0" w:rsidP="004228B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263D">
              <w:rPr>
                <w:rFonts w:ascii="Angsana New" w:hAnsi="Angsana New"/>
                <w:sz w:val="30"/>
                <w:szCs w:val="30"/>
              </w:rPr>
              <w:t>5,753</w:t>
            </w:r>
          </w:p>
        </w:tc>
        <w:tc>
          <w:tcPr>
            <w:tcW w:w="180" w:type="dxa"/>
            <w:vAlign w:val="bottom"/>
          </w:tcPr>
          <w:p w14:paraId="37C726CC" w14:textId="77777777" w:rsidR="00B06701" w:rsidRPr="0081263D" w:rsidRDefault="00B06701" w:rsidP="0058230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28366D" w14:textId="77777777" w:rsidR="00B06701" w:rsidRPr="0081263D" w:rsidRDefault="00B06701" w:rsidP="00B4352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263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06701" w:rsidRPr="005A6746" w14:paraId="502EC825" w14:textId="77777777" w:rsidTr="004228BB">
        <w:trPr>
          <w:cantSplit/>
        </w:trPr>
        <w:tc>
          <w:tcPr>
            <w:tcW w:w="3504" w:type="dxa"/>
          </w:tcPr>
          <w:p w14:paraId="5B982E18" w14:textId="77777777" w:rsidR="00B06701" w:rsidRPr="005A6746" w:rsidRDefault="00B06701" w:rsidP="0058230B">
            <w:pPr>
              <w:pStyle w:val="ListParagraph"/>
              <w:numPr>
                <w:ilvl w:val="0"/>
                <w:numId w:val="4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5A6746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782D433B" w14:textId="7C857161" w:rsidR="00B06701" w:rsidRPr="0081263D" w:rsidRDefault="007404D0" w:rsidP="004228B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263D">
              <w:rPr>
                <w:rFonts w:ascii="Angsana New" w:hAnsi="Angsana New"/>
                <w:sz w:val="30"/>
                <w:szCs w:val="30"/>
              </w:rPr>
              <w:t>3,077</w:t>
            </w:r>
          </w:p>
        </w:tc>
        <w:tc>
          <w:tcPr>
            <w:tcW w:w="180" w:type="dxa"/>
            <w:vAlign w:val="bottom"/>
          </w:tcPr>
          <w:p w14:paraId="7B791994" w14:textId="77777777" w:rsidR="00B06701" w:rsidRPr="0081263D" w:rsidRDefault="00B06701" w:rsidP="0058230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D73960" w14:textId="77777777" w:rsidR="00B06701" w:rsidRPr="0081263D" w:rsidRDefault="00B06701" w:rsidP="00B4352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263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EC10665" w14:textId="77777777" w:rsidR="00B06701" w:rsidRPr="0081263D" w:rsidRDefault="00B06701" w:rsidP="0058230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1F2789" w14:textId="0277C431" w:rsidR="00B06701" w:rsidRPr="0081263D" w:rsidRDefault="007404D0" w:rsidP="004228B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263D">
              <w:rPr>
                <w:rFonts w:ascii="Angsana New" w:hAnsi="Angsana New"/>
                <w:sz w:val="30"/>
                <w:szCs w:val="30"/>
              </w:rPr>
              <w:t>3,077</w:t>
            </w:r>
          </w:p>
        </w:tc>
        <w:tc>
          <w:tcPr>
            <w:tcW w:w="180" w:type="dxa"/>
            <w:vAlign w:val="bottom"/>
          </w:tcPr>
          <w:p w14:paraId="4C3C7A40" w14:textId="77777777" w:rsidR="00B06701" w:rsidRPr="0081263D" w:rsidRDefault="00B06701" w:rsidP="0058230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2ACE07" w14:textId="77777777" w:rsidR="00B06701" w:rsidRPr="0081263D" w:rsidRDefault="00B06701" w:rsidP="00B4352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263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06701" w:rsidRPr="005A6746" w14:paraId="464FC70A" w14:textId="77777777" w:rsidTr="004228BB">
        <w:trPr>
          <w:cantSplit/>
        </w:trPr>
        <w:tc>
          <w:tcPr>
            <w:tcW w:w="3504" w:type="dxa"/>
          </w:tcPr>
          <w:p w14:paraId="2DC118F8" w14:textId="3813D1DC" w:rsidR="00B06701" w:rsidRPr="005A6746" w:rsidRDefault="003434C8" w:rsidP="0058230B">
            <w:pPr>
              <w:pStyle w:val="ListParagraph"/>
              <w:numPr>
                <w:ilvl w:val="0"/>
                <w:numId w:val="4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</w:t>
            </w:r>
            <w:r w:rsidR="00B32779">
              <w:rPr>
                <w:rFonts w:ascii="Angsana New" w:hAnsi="Angsana New" w:hint="cs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1350" w:type="dxa"/>
            <w:vAlign w:val="bottom"/>
          </w:tcPr>
          <w:p w14:paraId="63E7C0A7" w14:textId="0256DD21" w:rsidR="00B06701" w:rsidRPr="0081263D" w:rsidRDefault="007404D0" w:rsidP="004228BB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263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CD6A959" w14:textId="77777777" w:rsidR="00B06701" w:rsidRPr="0081263D" w:rsidRDefault="00B06701" w:rsidP="0058230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2B9DA3" w14:textId="77777777" w:rsidR="00B06701" w:rsidRPr="0081263D" w:rsidRDefault="00B06701" w:rsidP="00B4352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263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4B5C0B" w14:textId="77777777" w:rsidR="00B06701" w:rsidRPr="0081263D" w:rsidRDefault="00B06701" w:rsidP="0058230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16E610" w14:textId="6FF0C125" w:rsidR="00B06701" w:rsidRPr="0081263D" w:rsidRDefault="007404D0" w:rsidP="004228B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263D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180" w:type="dxa"/>
            <w:vAlign w:val="bottom"/>
          </w:tcPr>
          <w:p w14:paraId="4584EC5F" w14:textId="77777777" w:rsidR="00B06701" w:rsidRPr="0081263D" w:rsidRDefault="00B06701" w:rsidP="0058230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6CDC65" w14:textId="77777777" w:rsidR="00B06701" w:rsidRPr="0081263D" w:rsidRDefault="00B06701" w:rsidP="00B4352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263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06701" w:rsidRPr="005A6746" w14:paraId="7A6B16E1" w14:textId="77777777" w:rsidTr="004228BB">
        <w:trPr>
          <w:cantSplit/>
        </w:trPr>
        <w:tc>
          <w:tcPr>
            <w:tcW w:w="3504" w:type="dxa"/>
          </w:tcPr>
          <w:p w14:paraId="7D9394E2" w14:textId="77777777" w:rsidR="00B06701" w:rsidRPr="005A6746" w:rsidRDefault="00B06701" w:rsidP="0058230B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A6746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</w:tcPr>
          <w:p w14:paraId="21C3A288" w14:textId="46D1D84E" w:rsidR="00B06701" w:rsidRPr="0081263D" w:rsidRDefault="00610DB5" w:rsidP="004228B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263D">
              <w:rPr>
                <w:rFonts w:ascii="Angsana New" w:hAnsi="Angsana New"/>
                <w:sz w:val="30"/>
                <w:szCs w:val="30"/>
              </w:rPr>
              <w:t>674</w:t>
            </w:r>
          </w:p>
        </w:tc>
        <w:tc>
          <w:tcPr>
            <w:tcW w:w="180" w:type="dxa"/>
            <w:vAlign w:val="bottom"/>
          </w:tcPr>
          <w:p w14:paraId="693EFBC4" w14:textId="77777777" w:rsidR="00B06701" w:rsidRPr="0081263D" w:rsidRDefault="00B06701" w:rsidP="0058230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4D8F88" w14:textId="77777777" w:rsidR="00B06701" w:rsidRPr="0081263D" w:rsidRDefault="00B06701" w:rsidP="00B4352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263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881B84" w14:textId="77777777" w:rsidR="00B06701" w:rsidRPr="0081263D" w:rsidRDefault="00B06701" w:rsidP="0058230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9458E4" w14:textId="425501E5" w:rsidR="00B06701" w:rsidRPr="0081263D" w:rsidRDefault="00610DB5" w:rsidP="004228B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263D">
              <w:rPr>
                <w:rFonts w:ascii="Angsana New" w:hAnsi="Angsana New"/>
                <w:sz w:val="30"/>
                <w:szCs w:val="30"/>
              </w:rPr>
              <w:t>682</w:t>
            </w:r>
          </w:p>
        </w:tc>
        <w:tc>
          <w:tcPr>
            <w:tcW w:w="180" w:type="dxa"/>
            <w:vAlign w:val="bottom"/>
          </w:tcPr>
          <w:p w14:paraId="5022F6AC" w14:textId="77777777" w:rsidR="00B06701" w:rsidRPr="0081263D" w:rsidRDefault="00B06701" w:rsidP="0058230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5E0823" w14:textId="77777777" w:rsidR="00B06701" w:rsidRPr="0081263D" w:rsidRDefault="00B06701" w:rsidP="00B4352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263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06701" w:rsidRPr="005A6746" w14:paraId="40F607B3" w14:textId="77777777" w:rsidTr="004228BB">
        <w:trPr>
          <w:cantSplit/>
        </w:trPr>
        <w:tc>
          <w:tcPr>
            <w:tcW w:w="3504" w:type="dxa"/>
          </w:tcPr>
          <w:p w14:paraId="7959B2B7" w14:textId="77777777" w:rsidR="00B06701" w:rsidRPr="005A6746" w:rsidRDefault="00B06701" w:rsidP="0058230B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5A674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350" w:type="dxa"/>
          </w:tcPr>
          <w:p w14:paraId="012A15CA" w14:textId="27762871" w:rsidR="00B06701" w:rsidRPr="0081263D" w:rsidRDefault="00F0791C" w:rsidP="004228B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263D">
              <w:rPr>
                <w:rFonts w:ascii="Angsana New" w:hAnsi="Angsana New"/>
                <w:sz w:val="30"/>
                <w:szCs w:val="30"/>
              </w:rPr>
              <w:t>5,665</w:t>
            </w:r>
          </w:p>
        </w:tc>
        <w:tc>
          <w:tcPr>
            <w:tcW w:w="180" w:type="dxa"/>
            <w:vAlign w:val="bottom"/>
          </w:tcPr>
          <w:p w14:paraId="46928ADF" w14:textId="77777777" w:rsidR="00B06701" w:rsidRPr="0081263D" w:rsidRDefault="00B06701" w:rsidP="0058230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E67875" w14:textId="77777777" w:rsidR="00B06701" w:rsidRPr="0081263D" w:rsidRDefault="00B06701" w:rsidP="00B4352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263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AA817F0" w14:textId="77777777" w:rsidR="00B06701" w:rsidRPr="0081263D" w:rsidRDefault="00B06701" w:rsidP="0058230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AB40B5" w14:textId="22C94002" w:rsidR="00B06701" w:rsidRPr="0081263D" w:rsidRDefault="007142A7" w:rsidP="004228B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263D">
              <w:rPr>
                <w:rFonts w:ascii="Angsana New" w:hAnsi="Angsana New"/>
                <w:sz w:val="30"/>
                <w:szCs w:val="30"/>
              </w:rPr>
              <w:t>4,501</w:t>
            </w:r>
          </w:p>
        </w:tc>
        <w:tc>
          <w:tcPr>
            <w:tcW w:w="180" w:type="dxa"/>
            <w:vAlign w:val="bottom"/>
          </w:tcPr>
          <w:p w14:paraId="3DDE3685" w14:textId="77777777" w:rsidR="00B06701" w:rsidRPr="0081263D" w:rsidRDefault="00B06701" w:rsidP="0058230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DE7332" w14:textId="77777777" w:rsidR="00B06701" w:rsidRPr="0081263D" w:rsidRDefault="00B06701" w:rsidP="00B4352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263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06701" w:rsidRPr="005A6746" w14:paraId="71928FB0" w14:textId="77777777" w:rsidTr="004228BB">
        <w:trPr>
          <w:cantSplit/>
        </w:trPr>
        <w:tc>
          <w:tcPr>
            <w:tcW w:w="3504" w:type="dxa"/>
          </w:tcPr>
          <w:p w14:paraId="14B9F758" w14:textId="77777777" w:rsidR="00B06701" w:rsidRPr="005A6746" w:rsidRDefault="00B06701" w:rsidP="0058230B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A6746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350" w:type="dxa"/>
            <w:vAlign w:val="bottom"/>
          </w:tcPr>
          <w:p w14:paraId="3D52B6DF" w14:textId="77777777" w:rsidR="00B06701" w:rsidRPr="0081263D" w:rsidRDefault="00B06701" w:rsidP="004228BB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263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3E62ED" w14:textId="77777777" w:rsidR="00B06701" w:rsidRPr="0081263D" w:rsidRDefault="00B06701" w:rsidP="0058230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65F6BD" w14:textId="24C7DB7B" w:rsidR="00B06701" w:rsidRPr="0081263D" w:rsidRDefault="004F4B1C" w:rsidP="004228B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263D">
              <w:rPr>
                <w:rFonts w:ascii="Angsana New" w:hAnsi="Angsana New"/>
                <w:sz w:val="30"/>
                <w:szCs w:val="30"/>
              </w:rPr>
              <w:t>255,173</w:t>
            </w:r>
          </w:p>
        </w:tc>
        <w:tc>
          <w:tcPr>
            <w:tcW w:w="180" w:type="dxa"/>
            <w:vAlign w:val="bottom"/>
          </w:tcPr>
          <w:p w14:paraId="37B785EE" w14:textId="77777777" w:rsidR="00B06701" w:rsidRPr="0081263D" w:rsidRDefault="00B06701" w:rsidP="0058230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99CA10" w14:textId="77777777" w:rsidR="00B06701" w:rsidRPr="0081263D" w:rsidRDefault="00B06701" w:rsidP="004228BB">
            <w:pPr>
              <w:pStyle w:val="acctfourfigures"/>
              <w:tabs>
                <w:tab w:val="clear" w:pos="765"/>
              </w:tabs>
              <w:spacing w:line="240" w:lineRule="atLeast"/>
              <w:ind w:left="-79" w:right="3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263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E9900C" w14:textId="77777777" w:rsidR="00B06701" w:rsidRPr="0081263D" w:rsidRDefault="00B06701" w:rsidP="0058230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47D3BC" w14:textId="3C8AA630" w:rsidR="00B06701" w:rsidRPr="0081263D" w:rsidRDefault="004F4B1C" w:rsidP="004228B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263D">
              <w:rPr>
                <w:rFonts w:ascii="Angsana New" w:hAnsi="Angsana New"/>
                <w:sz w:val="30"/>
                <w:szCs w:val="30"/>
              </w:rPr>
              <w:t>255,173</w:t>
            </w:r>
          </w:p>
        </w:tc>
      </w:tr>
    </w:tbl>
    <w:p w14:paraId="30DC0C7C" w14:textId="77777777" w:rsidR="00B06701" w:rsidRPr="005A6746" w:rsidRDefault="00B06701" w:rsidP="00B06701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4D7B95B" w14:textId="5CE47508" w:rsidR="00B06701" w:rsidRPr="00785D83" w:rsidRDefault="00B06701" w:rsidP="00B06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lang w:val="en-GB" w:bidi="ar-SA"/>
        </w:rPr>
      </w:pPr>
      <w:r w:rsidRPr="00785D83">
        <w:rPr>
          <w:rFonts w:ascii="Angsana New" w:hAnsi="Angsana New" w:hint="cs"/>
          <w:sz w:val="30"/>
          <w:szCs w:val="30"/>
          <w:cs/>
        </w:rPr>
        <w:t>ในปี</w:t>
      </w:r>
      <w:r w:rsidR="00785D83">
        <w:rPr>
          <w:rFonts w:ascii="Angsana New" w:hAnsi="Angsana New"/>
          <w:sz w:val="30"/>
          <w:szCs w:val="30"/>
        </w:rPr>
        <w:t xml:space="preserve"> 2563 </w:t>
      </w:r>
      <w:r w:rsidRPr="00785D83">
        <w:rPr>
          <w:rFonts w:ascii="Angsana New" w:hAnsi="Angsana New" w:hint="cs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กระแสเงินสดจ่ายทั้งหมดของสัญญาเช่าของกลุ่มบริษัทและบริษัทมีจำนวน </w:t>
      </w:r>
      <w:r w:rsidR="00327FA1" w:rsidRPr="00785D83">
        <w:rPr>
          <w:rFonts w:ascii="Angsana New" w:hAnsi="Angsana New"/>
          <w:sz w:val="30"/>
          <w:szCs w:val="30"/>
        </w:rPr>
        <w:t>8</w:t>
      </w:r>
      <w:r w:rsidR="00327FA1" w:rsidRPr="00785D83">
        <w:rPr>
          <w:rFonts w:ascii="Angsana New" w:hAnsi="Angsana New"/>
          <w:sz w:val="30"/>
          <w:szCs w:val="30"/>
          <w:cs/>
        </w:rPr>
        <w:t>.</w:t>
      </w:r>
      <w:r w:rsidR="00327FA1" w:rsidRPr="00785D83">
        <w:rPr>
          <w:rFonts w:ascii="Angsana New" w:hAnsi="Angsana New"/>
          <w:sz w:val="30"/>
          <w:szCs w:val="30"/>
        </w:rPr>
        <w:t>5</w:t>
      </w:r>
      <w:r w:rsidRPr="00785D83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327FA1" w:rsidRPr="00785D83">
        <w:rPr>
          <w:rFonts w:ascii="Angsana New" w:hAnsi="Angsana New"/>
          <w:sz w:val="30"/>
          <w:szCs w:val="30"/>
        </w:rPr>
        <w:t>8</w:t>
      </w:r>
      <w:r w:rsidR="00327FA1" w:rsidRPr="00785D83">
        <w:rPr>
          <w:rFonts w:ascii="Angsana New" w:hAnsi="Angsana New"/>
          <w:sz w:val="30"/>
          <w:szCs w:val="30"/>
          <w:cs/>
        </w:rPr>
        <w:t>.</w:t>
      </w:r>
      <w:r w:rsidR="00327FA1" w:rsidRPr="00785D83">
        <w:rPr>
          <w:rFonts w:ascii="Angsana New" w:hAnsi="Angsana New"/>
          <w:sz w:val="30"/>
          <w:szCs w:val="30"/>
        </w:rPr>
        <w:t>6</w:t>
      </w:r>
      <w:r w:rsidRPr="00785D83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</w:p>
    <w:p w14:paraId="48D3852B" w14:textId="75A8A73F" w:rsidR="00A246BC" w:rsidRPr="00E10A6A" w:rsidRDefault="00A246BC" w:rsidP="00A246BC">
      <w:pPr>
        <w:rPr>
          <w:sz w:val="30"/>
          <w:szCs w:val="30"/>
        </w:rPr>
      </w:pPr>
    </w:p>
    <w:p w14:paraId="684CB88B" w14:textId="77777777" w:rsidR="00A246BC" w:rsidRPr="00950A13" w:rsidRDefault="00A246BC" w:rsidP="00A246B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 w:rsidRPr="00950A13">
        <w:rPr>
          <w:rFonts w:ascii="Angsana New" w:hAnsi="Angsana New"/>
          <w:sz w:val="30"/>
          <w:szCs w:val="30"/>
          <w:u w:val="none"/>
        </w:rPr>
        <w:t>15</w:t>
      </w:r>
      <w:r w:rsidRPr="00950A13">
        <w:rPr>
          <w:rFonts w:ascii="Angsana New" w:hAnsi="Angsana New"/>
          <w:sz w:val="30"/>
          <w:szCs w:val="30"/>
          <w:u w:val="none"/>
        </w:rPr>
        <w:tab/>
      </w:r>
      <w:r w:rsidRPr="00950A13">
        <w:rPr>
          <w:rFonts w:ascii="Angsana New" w:hAnsi="Angsana New"/>
          <w:sz w:val="30"/>
          <w:szCs w:val="30"/>
          <w:u w:val="none"/>
          <w:cs/>
        </w:rPr>
        <w:t xml:space="preserve">หนี้สินที่มีภาระดอกเบี้ย  </w:t>
      </w:r>
    </w:p>
    <w:p w14:paraId="440F66C3" w14:textId="77777777" w:rsidR="00FD149F" w:rsidRPr="00E10A6A" w:rsidRDefault="00FD149F" w:rsidP="00152BD8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440"/>
        <w:gridCol w:w="270"/>
        <w:gridCol w:w="1169"/>
        <w:gridCol w:w="270"/>
        <w:gridCol w:w="1169"/>
        <w:gridCol w:w="270"/>
        <w:gridCol w:w="1172"/>
      </w:tblGrid>
      <w:tr w:rsidR="00EC0EC7" w:rsidRPr="00950A13" w14:paraId="0182ADD6" w14:textId="77777777" w:rsidTr="00A00178">
        <w:trPr>
          <w:tblHeader/>
        </w:trPr>
        <w:tc>
          <w:tcPr>
            <w:tcW w:w="3420" w:type="dxa"/>
          </w:tcPr>
          <w:p w14:paraId="1DE61C56" w14:textId="77777777" w:rsidR="00EC0EC7" w:rsidRPr="00950A13" w:rsidRDefault="00EC0EC7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after="0" w:line="240" w:lineRule="auto"/>
              <w:ind w:right="-165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760" w:type="dxa"/>
            <w:gridSpan w:val="7"/>
          </w:tcPr>
          <w:p w14:paraId="1FD9CC63" w14:textId="57BDD282" w:rsidR="00EC0EC7" w:rsidRPr="00950A13" w:rsidRDefault="00EC0EC7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950A13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EC0EC7" w:rsidRPr="00950A13" w14:paraId="24906E6C" w14:textId="77777777" w:rsidTr="00A00178">
        <w:trPr>
          <w:tblHeader/>
        </w:trPr>
        <w:tc>
          <w:tcPr>
            <w:tcW w:w="3420" w:type="dxa"/>
          </w:tcPr>
          <w:p w14:paraId="0D53A33E" w14:textId="77777777" w:rsidR="00EC0EC7" w:rsidRPr="00950A13" w:rsidRDefault="00EC0EC7" w:rsidP="0079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after="0" w:line="240" w:lineRule="auto"/>
              <w:ind w:right="-165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AA335A" w14:textId="09C77383" w:rsidR="00EC0EC7" w:rsidRPr="00950A13" w:rsidRDefault="00EC0EC7" w:rsidP="00EC0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0880E106" w14:textId="77777777" w:rsidR="00EC0EC7" w:rsidRPr="00950A13" w:rsidRDefault="00EC0EC7" w:rsidP="0079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050" w:type="dxa"/>
            <w:gridSpan w:val="5"/>
            <w:vAlign w:val="center"/>
          </w:tcPr>
          <w:p w14:paraId="53454C64" w14:textId="0A032F70" w:rsidR="00EC0EC7" w:rsidRPr="00950A13" w:rsidRDefault="00EC0EC7" w:rsidP="0079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00178" w:rsidRPr="00950A13" w14:paraId="60059632" w14:textId="77777777" w:rsidTr="00A00178">
        <w:trPr>
          <w:tblHeader/>
        </w:trPr>
        <w:tc>
          <w:tcPr>
            <w:tcW w:w="3420" w:type="dxa"/>
          </w:tcPr>
          <w:p w14:paraId="53E8F3C2" w14:textId="77777777" w:rsidR="00A00178" w:rsidRPr="00950A13" w:rsidRDefault="00A00178" w:rsidP="00FB2A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after="0" w:line="240" w:lineRule="auto"/>
              <w:ind w:right="-165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C7509C7" w14:textId="4265CDCE" w:rsidR="00A00178" w:rsidRPr="00D85000" w:rsidRDefault="00A00178" w:rsidP="00FB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000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7104F793" w14:textId="77777777" w:rsidR="00A00178" w:rsidRPr="00D85000" w:rsidRDefault="00A00178" w:rsidP="00FB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69AABE6" w14:textId="77777777" w:rsidR="00A00178" w:rsidRPr="00D85000" w:rsidRDefault="00A00178" w:rsidP="00FB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5000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56C18D2A" w14:textId="77777777" w:rsidR="00A00178" w:rsidRPr="00D85000" w:rsidRDefault="00A00178" w:rsidP="00FB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vAlign w:val="center"/>
          </w:tcPr>
          <w:p w14:paraId="5A5172B3" w14:textId="77777777" w:rsidR="00A00178" w:rsidRPr="00D85000" w:rsidRDefault="00A00178" w:rsidP="00FB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000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center"/>
          </w:tcPr>
          <w:p w14:paraId="01AA3332" w14:textId="77777777" w:rsidR="00A00178" w:rsidRPr="00D85000" w:rsidRDefault="00A00178" w:rsidP="00FB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797AA36F" w14:textId="77777777" w:rsidR="00A00178" w:rsidRPr="00D85000" w:rsidRDefault="00A00178" w:rsidP="00FB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0DCC1D9" w14:textId="77777777" w:rsidR="00A00178" w:rsidRPr="00D85000" w:rsidRDefault="00A00178" w:rsidP="00FB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00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C0EC7" w:rsidRPr="00950A13" w14:paraId="7B7857A0" w14:textId="77777777" w:rsidTr="00A00178">
        <w:trPr>
          <w:tblHeader/>
        </w:trPr>
        <w:tc>
          <w:tcPr>
            <w:tcW w:w="3420" w:type="dxa"/>
          </w:tcPr>
          <w:p w14:paraId="515FD973" w14:textId="77777777" w:rsidR="00EC0EC7" w:rsidRPr="00950A13" w:rsidRDefault="00EC0EC7" w:rsidP="00FB2A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after="0" w:line="240" w:lineRule="auto"/>
              <w:ind w:right="-165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760" w:type="dxa"/>
            <w:gridSpan w:val="7"/>
          </w:tcPr>
          <w:p w14:paraId="6525F016" w14:textId="3984B954" w:rsidR="00EC0EC7" w:rsidRPr="00D85000" w:rsidRDefault="00EC0EC7" w:rsidP="00FB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8500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00178" w:rsidRPr="00950A13" w14:paraId="411EDABA" w14:textId="77777777" w:rsidTr="00A00178">
        <w:tc>
          <w:tcPr>
            <w:tcW w:w="3420" w:type="dxa"/>
          </w:tcPr>
          <w:p w14:paraId="52C69AF2" w14:textId="77777777" w:rsidR="00A00178" w:rsidRPr="00950A13" w:rsidRDefault="00A00178" w:rsidP="008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right="-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50A1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440" w:type="dxa"/>
          </w:tcPr>
          <w:p w14:paraId="6B2D2C7D" w14:textId="77777777" w:rsidR="00A00178" w:rsidRPr="00D85000" w:rsidRDefault="00A00178" w:rsidP="00825520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10AED9" w14:textId="77777777" w:rsidR="00A00178" w:rsidRPr="00D85000" w:rsidRDefault="00A00178" w:rsidP="008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E1082FC" w14:textId="77777777" w:rsidR="00A00178" w:rsidRPr="00D85000" w:rsidRDefault="00A00178" w:rsidP="0082552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7DFAAD" w14:textId="77777777" w:rsidR="00A00178" w:rsidRPr="00D85000" w:rsidRDefault="00A00178" w:rsidP="008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E06A5E0" w14:textId="77777777" w:rsidR="00A00178" w:rsidRPr="00D85000" w:rsidRDefault="00A00178" w:rsidP="0082552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1652D9" w14:textId="77777777" w:rsidR="00A00178" w:rsidRPr="00D85000" w:rsidRDefault="00A00178" w:rsidP="00825520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3752BD2" w14:textId="77777777" w:rsidR="00A00178" w:rsidRPr="00D85000" w:rsidRDefault="00A00178" w:rsidP="00825520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0178" w:rsidRPr="00950A13" w14:paraId="4D3B2C17" w14:textId="77777777" w:rsidTr="00A00178">
        <w:tc>
          <w:tcPr>
            <w:tcW w:w="3420" w:type="dxa"/>
          </w:tcPr>
          <w:p w14:paraId="0F868F7B" w14:textId="340D3E4B" w:rsidR="00A00178" w:rsidRPr="00950A13" w:rsidRDefault="00A00178" w:rsidP="00DA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right="-165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vAlign w:val="bottom"/>
          </w:tcPr>
          <w:p w14:paraId="5CECDCB3" w14:textId="5D24B4F6" w:rsidR="00A00178" w:rsidRPr="00D85000" w:rsidRDefault="00A00178" w:rsidP="00A0017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85000">
              <w:rPr>
                <w:rFonts w:ascii="Angsana New" w:hAnsi="Angsana New"/>
                <w:sz w:val="28"/>
                <w:szCs w:val="28"/>
              </w:rPr>
              <w:t>1,945,762</w:t>
            </w:r>
          </w:p>
        </w:tc>
        <w:tc>
          <w:tcPr>
            <w:tcW w:w="270" w:type="dxa"/>
          </w:tcPr>
          <w:p w14:paraId="05DBB797" w14:textId="77777777" w:rsidR="00A00178" w:rsidRPr="00D85000" w:rsidRDefault="00A00178" w:rsidP="00DA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91ED94C" w14:textId="7D259EFA" w:rsidR="00A00178" w:rsidRPr="00D85000" w:rsidRDefault="00A00178" w:rsidP="00D64B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85000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F83105B" w14:textId="77777777" w:rsidR="00A00178" w:rsidRPr="00D85000" w:rsidRDefault="00A00178" w:rsidP="00DA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2171B12" w14:textId="6133E3D8" w:rsidR="00A00178" w:rsidRPr="00D85000" w:rsidRDefault="00A00178" w:rsidP="00DA0A35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85000">
              <w:rPr>
                <w:rFonts w:ascii="Angsana New" w:hAnsi="Angsana New"/>
                <w:sz w:val="28"/>
                <w:szCs w:val="28"/>
              </w:rPr>
              <w:t>5,104,117</w:t>
            </w:r>
          </w:p>
        </w:tc>
        <w:tc>
          <w:tcPr>
            <w:tcW w:w="270" w:type="dxa"/>
          </w:tcPr>
          <w:p w14:paraId="3B765B3B" w14:textId="77777777" w:rsidR="00A00178" w:rsidRPr="00D85000" w:rsidRDefault="00A00178" w:rsidP="00DA0A35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1D0B1541" w14:textId="2F2A0FDD" w:rsidR="00A00178" w:rsidRPr="00D85000" w:rsidRDefault="00A00178" w:rsidP="00EC0EC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85000">
              <w:rPr>
                <w:rFonts w:ascii="Angsana New" w:hAnsi="Angsana New"/>
                <w:sz w:val="28"/>
                <w:szCs w:val="28"/>
              </w:rPr>
              <w:t>5,104,117</w:t>
            </w:r>
          </w:p>
        </w:tc>
      </w:tr>
      <w:tr w:rsidR="00A00178" w:rsidRPr="00950A13" w14:paraId="6F78A45B" w14:textId="77777777" w:rsidTr="00A00178">
        <w:trPr>
          <w:trHeight w:val="605"/>
        </w:trPr>
        <w:tc>
          <w:tcPr>
            <w:tcW w:w="3420" w:type="dxa"/>
          </w:tcPr>
          <w:p w14:paraId="01D6F78B" w14:textId="77777777" w:rsidR="00A00178" w:rsidRDefault="00A00178" w:rsidP="00DA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right="-165"/>
              <w:rPr>
                <w:rFonts w:ascii="Angsana New" w:hAnsi="Angsana New"/>
                <w:sz w:val="28"/>
                <w:szCs w:val="28"/>
              </w:rPr>
            </w:pPr>
            <w:r w:rsidRPr="00950A1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  <w:p w14:paraId="64394184" w14:textId="5E860652" w:rsidR="00A00178" w:rsidRPr="00950A13" w:rsidRDefault="00A00178" w:rsidP="00A00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950A13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DCDECF3" w14:textId="2E792DF6" w:rsidR="00A00178" w:rsidRPr="00D85000" w:rsidRDefault="00A00178" w:rsidP="00A00178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85000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0081FD0" w14:textId="77777777" w:rsidR="00A00178" w:rsidRPr="00D85000" w:rsidRDefault="00A00178" w:rsidP="00A00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vAlign w:val="bottom"/>
          </w:tcPr>
          <w:p w14:paraId="12B950DF" w14:textId="21AD3D29" w:rsidR="00A00178" w:rsidRPr="00D85000" w:rsidRDefault="00A00178" w:rsidP="00A0017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85000">
              <w:rPr>
                <w:rFonts w:ascii="Angsana New" w:hAnsi="Angsana New"/>
                <w:sz w:val="28"/>
                <w:szCs w:val="28"/>
                <w:lang w:val="en-US"/>
              </w:rPr>
              <w:t>161</w:t>
            </w:r>
            <w:r w:rsidRPr="00D85000">
              <w:rPr>
                <w:rFonts w:ascii="Angsana New" w:hAnsi="Angsana New"/>
                <w:sz w:val="28"/>
                <w:szCs w:val="28"/>
              </w:rPr>
              <w:t>,180</w:t>
            </w:r>
          </w:p>
        </w:tc>
        <w:tc>
          <w:tcPr>
            <w:tcW w:w="270" w:type="dxa"/>
            <w:vAlign w:val="bottom"/>
          </w:tcPr>
          <w:p w14:paraId="6A603A79" w14:textId="77777777" w:rsidR="00A00178" w:rsidRPr="00D85000" w:rsidRDefault="00A00178" w:rsidP="00A00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vAlign w:val="bottom"/>
          </w:tcPr>
          <w:p w14:paraId="08B02E65" w14:textId="167F68A3" w:rsidR="00A00178" w:rsidRPr="00D85000" w:rsidRDefault="00A00178" w:rsidP="004228BB">
            <w:pPr>
              <w:pStyle w:val="acctfourfigures"/>
              <w:tabs>
                <w:tab w:val="clear" w:pos="765"/>
              </w:tabs>
              <w:spacing w:line="240" w:lineRule="atLeast"/>
              <w:ind w:left="-79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5000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F08486" w14:textId="77777777" w:rsidR="00A00178" w:rsidRPr="00D85000" w:rsidRDefault="00A00178" w:rsidP="00A00178">
            <w:pPr>
              <w:pStyle w:val="acctfourfigures"/>
              <w:tabs>
                <w:tab w:val="clear" w:pos="765"/>
                <w:tab w:val="decimal" w:pos="798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64E63B2A" w14:textId="4D2EB4B9" w:rsidR="00A00178" w:rsidRPr="00D85000" w:rsidRDefault="00A00178" w:rsidP="00A0017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85000">
              <w:rPr>
                <w:rFonts w:ascii="Angsana New" w:hAnsi="Angsana New"/>
                <w:sz w:val="28"/>
                <w:szCs w:val="28"/>
              </w:rPr>
              <w:t>161,180</w:t>
            </w:r>
          </w:p>
        </w:tc>
      </w:tr>
      <w:tr w:rsidR="00A00178" w:rsidRPr="00950A13" w14:paraId="2CA9DFC5" w14:textId="77777777" w:rsidTr="00A00178">
        <w:tc>
          <w:tcPr>
            <w:tcW w:w="3420" w:type="dxa"/>
          </w:tcPr>
          <w:p w14:paraId="562E0BDA" w14:textId="74DF62D1" w:rsidR="00A00178" w:rsidRPr="00950A13" w:rsidRDefault="00A00178" w:rsidP="00DA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right="-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0A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รวมหนี้สินที่มีภาระดอกเบี้ยระยะสั้น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BD0C9" w14:textId="6FA1AF50" w:rsidR="00A00178" w:rsidRPr="00950A13" w:rsidRDefault="00A00178" w:rsidP="00A0017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28"/>
                <w:szCs w:val="28"/>
              </w:rPr>
              <w:t>1,945,762</w:t>
            </w:r>
          </w:p>
        </w:tc>
        <w:tc>
          <w:tcPr>
            <w:tcW w:w="270" w:type="dxa"/>
          </w:tcPr>
          <w:p w14:paraId="37C5991E" w14:textId="77777777" w:rsidR="00A00178" w:rsidRPr="00950A13" w:rsidRDefault="00A00178" w:rsidP="00DA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328FF588" w14:textId="1567AF4F" w:rsidR="00A00178" w:rsidRPr="00950A13" w:rsidRDefault="00A00178" w:rsidP="00DA0A3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0A1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161,180</w:t>
            </w:r>
          </w:p>
        </w:tc>
        <w:tc>
          <w:tcPr>
            <w:tcW w:w="270" w:type="dxa"/>
          </w:tcPr>
          <w:p w14:paraId="57CB2FE2" w14:textId="77777777" w:rsidR="00A00178" w:rsidRPr="00950A13" w:rsidRDefault="00A00178" w:rsidP="00DA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8C3E6" w14:textId="0290DEF9" w:rsidR="00A00178" w:rsidRPr="00950A13" w:rsidRDefault="00A00178" w:rsidP="00DA0A3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0A13">
              <w:rPr>
                <w:rFonts w:ascii="Angsana New" w:hAnsi="Angsana New"/>
                <w:b/>
                <w:bCs/>
                <w:sz w:val="28"/>
                <w:szCs w:val="28"/>
              </w:rPr>
              <w:t>5,104,117</w:t>
            </w:r>
          </w:p>
        </w:tc>
        <w:tc>
          <w:tcPr>
            <w:tcW w:w="270" w:type="dxa"/>
          </w:tcPr>
          <w:p w14:paraId="6A801D61" w14:textId="77777777" w:rsidR="00A00178" w:rsidRPr="00950A13" w:rsidRDefault="00A00178" w:rsidP="00DA0A3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3073F" w14:textId="020A8C29" w:rsidR="00A00178" w:rsidRPr="00950A13" w:rsidRDefault="00A00178" w:rsidP="00EC0EC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0A1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5,265,297</w:t>
            </w:r>
          </w:p>
        </w:tc>
      </w:tr>
      <w:tr w:rsidR="00A00178" w:rsidRPr="00950A13" w14:paraId="487FA900" w14:textId="77777777" w:rsidTr="00A00178">
        <w:tc>
          <w:tcPr>
            <w:tcW w:w="3420" w:type="dxa"/>
          </w:tcPr>
          <w:p w14:paraId="3A9A63B2" w14:textId="77777777" w:rsidR="00A00178" w:rsidRPr="00950A13" w:rsidRDefault="00A00178" w:rsidP="00DA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right="-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3A749F10" w14:textId="2E95646D" w:rsidR="00A00178" w:rsidRPr="00950A13" w:rsidRDefault="00A00178" w:rsidP="00A0017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28"/>
                <w:szCs w:val="28"/>
              </w:rPr>
              <w:t>1,945,762</w:t>
            </w:r>
          </w:p>
        </w:tc>
        <w:tc>
          <w:tcPr>
            <w:tcW w:w="270" w:type="dxa"/>
          </w:tcPr>
          <w:p w14:paraId="2706EAAD" w14:textId="77777777" w:rsidR="00A00178" w:rsidRPr="00950A13" w:rsidRDefault="00A00178" w:rsidP="00DA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4F65BBB9" w14:textId="1F2E81A0" w:rsidR="00A00178" w:rsidRPr="00950A13" w:rsidRDefault="00A00178" w:rsidP="00DA0A3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0A1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161,180</w:t>
            </w:r>
          </w:p>
        </w:tc>
        <w:tc>
          <w:tcPr>
            <w:tcW w:w="270" w:type="dxa"/>
          </w:tcPr>
          <w:p w14:paraId="0CDF8FFC" w14:textId="77777777" w:rsidR="00A00178" w:rsidRPr="00950A13" w:rsidRDefault="00A00178" w:rsidP="00DA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77A37FF9" w14:textId="7CBC1B62" w:rsidR="00A00178" w:rsidRPr="00950A13" w:rsidRDefault="00A00178" w:rsidP="00DA0A3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0A13">
              <w:rPr>
                <w:rFonts w:ascii="Angsana New" w:hAnsi="Angsana New"/>
                <w:b/>
                <w:bCs/>
                <w:sz w:val="28"/>
                <w:szCs w:val="28"/>
              </w:rPr>
              <w:t>5,104,117</w:t>
            </w:r>
          </w:p>
        </w:tc>
        <w:tc>
          <w:tcPr>
            <w:tcW w:w="270" w:type="dxa"/>
          </w:tcPr>
          <w:p w14:paraId="567173F5" w14:textId="77777777" w:rsidR="00A00178" w:rsidRPr="00950A13" w:rsidRDefault="00A00178" w:rsidP="00DA0A3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597A6B9F" w14:textId="06446608" w:rsidR="00A00178" w:rsidRPr="00950A13" w:rsidRDefault="00A00178" w:rsidP="00EC0EC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0A1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5,265,297</w:t>
            </w:r>
          </w:p>
        </w:tc>
      </w:tr>
    </w:tbl>
    <w:p w14:paraId="6483309A" w14:textId="574B2E69" w:rsidR="00931B18" w:rsidRDefault="00931B18" w:rsidP="00152BD8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7A405AF7" w14:textId="77777777" w:rsidR="00931B18" w:rsidRDefault="00931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val="en-GB"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500"/>
        <w:gridCol w:w="1002"/>
        <w:gridCol w:w="348"/>
        <w:gridCol w:w="1620"/>
        <w:gridCol w:w="270"/>
        <w:gridCol w:w="1440"/>
      </w:tblGrid>
      <w:tr w:rsidR="00600905" w:rsidRPr="00950A13" w14:paraId="63B04FDC" w14:textId="77777777" w:rsidTr="004B5E40">
        <w:trPr>
          <w:tblHeader/>
        </w:trPr>
        <w:tc>
          <w:tcPr>
            <w:tcW w:w="4500" w:type="dxa"/>
            <w:vMerge w:val="restart"/>
            <w:shd w:val="clear" w:color="auto" w:fill="auto"/>
          </w:tcPr>
          <w:p w14:paraId="3E29F380" w14:textId="77777777" w:rsidR="00600905" w:rsidRPr="00950A13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สินทรัพย์ที่ใช้เป็นหลักประกันหนี้สิน</w:t>
            </w:r>
          </w:p>
          <w:p w14:paraId="6A6F43DF" w14:textId="77777777" w:rsidR="00600905" w:rsidRPr="00950A13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02" w:type="dxa"/>
          </w:tcPr>
          <w:p w14:paraId="498BC210" w14:textId="77777777" w:rsidR="00600905" w:rsidRPr="00950A13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8" w:type="dxa"/>
          </w:tcPr>
          <w:p w14:paraId="2A1BD1F1" w14:textId="77777777" w:rsidR="00600905" w:rsidRPr="00950A13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11A0C9EA" w14:textId="31FF4C38" w:rsidR="00600905" w:rsidRPr="00950A13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>/</w:t>
            </w:r>
            <w:r w:rsidRPr="00950A1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0905" w:rsidRPr="00950A13" w14:paraId="7A6A2656" w14:textId="77777777" w:rsidTr="00600905">
        <w:trPr>
          <w:tblHeader/>
        </w:trPr>
        <w:tc>
          <w:tcPr>
            <w:tcW w:w="4500" w:type="dxa"/>
            <w:vMerge/>
          </w:tcPr>
          <w:p w14:paraId="7DF4A01B" w14:textId="77777777" w:rsidR="00600905" w:rsidRPr="00950A13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2CAF2F4F" w14:textId="77777777" w:rsidR="00600905" w:rsidRPr="00950A13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48" w:type="dxa"/>
          </w:tcPr>
          <w:p w14:paraId="47970ECE" w14:textId="77777777" w:rsidR="00600905" w:rsidRPr="00950A13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7B6BB25" w14:textId="68EE210A" w:rsidR="00600905" w:rsidRPr="00950A13" w:rsidRDefault="004B5E4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36654B" w14:textId="77777777" w:rsidR="00600905" w:rsidRPr="00950A13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9D8A278" w14:textId="52E092BD" w:rsidR="00600905" w:rsidRPr="00950A13" w:rsidRDefault="004B5E4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00905" w:rsidRPr="00950A13" w14:paraId="7BAB123A" w14:textId="77777777" w:rsidTr="004B5E40">
        <w:trPr>
          <w:tblHeader/>
        </w:trPr>
        <w:tc>
          <w:tcPr>
            <w:tcW w:w="4500" w:type="dxa"/>
          </w:tcPr>
          <w:p w14:paraId="11D0375F" w14:textId="77777777" w:rsidR="00600905" w:rsidRPr="00950A13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7BE8FC84" w14:textId="77777777" w:rsidR="00600905" w:rsidRPr="00950A13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8" w:type="dxa"/>
          </w:tcPr>
          <w:p w14:paraId="221DCD7B" w14:textId="77777777" w:rsidR="00600905" w:rsidRPr="00950A13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shd w:val="clear" w:color="auto" w:fill="auto"/>
            <w:vAlign w:val="center"/>
          </w:tcPr>
          <w:p w14:paraId="4797C9FD" w14:textId="3754D2EB" w:rsidR="00600905" w:rsidRPr="00950A13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2A0E" w:rsidRPr="00950A13" w14:paraId="2AD2F6AD" w14:textId="77777777" w:rsidTr="00600905">
        <w:tc>
          <w:tcPr>
            <w:tcW w:w="4500" w:type="dxa"/>
          </w:tcPr>
          <w:p w14:paraId="4826050E" w14:textId="77777777" w:rsidR="00A72A0E" w:rsidRPr="00950A13" w:rsidRDefault="00A72A0E" w:rsidP="00A72A0E">
            <w:pPr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02" w:type="dxa"/>
          </w:tcPr>
          <w:p w14:paraId="759CC280" w14:textId="7F85B982" w:rsidR="00A72A0E" w:rsidRPr="00950A13" w:rsidRDefault="00A72A0E" w:rsidP="00A72A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348" w:type="dxa"/>
          </w:tcPr>
          <w:p w14:paraId="5551F5D8" w14:textId="77777777" w:rsidR="00A72A0E" w:rsidRPr="00950A13" w:rsidRDefault="00A72A0E" w:rsidP="00A72A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9DE8F3B" w14:textId="3515C213" w:rsidR="00A72A0E" w:rsidRPr="00950A13" w:rsidRDefault="00A72A0E" w:rsidP="00A72A0E">
            <w:pPr>
              <w:pStyle w:val="acctfourfigures"/>
              <w:tabs>
                <w:tab w:val="clear" w:pos="765"/>
              </w:tabs>
              <w:spacing w:line="240" w:lineRule="atLeast"/>
              <w:ind w:left="-31" w:right="25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Pr="00950A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Pr="00950A1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A297F1D" w14:textId="77777777" w:rsidR="00A72A0E" w:rsidRPr="00950A13" w:rsidRDefault="00A72A0E" w:rsidP="00A72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4FE233F" w14:textId="44AE2631" w:rsidR="00A72A0E" w:rsidRPr="00950A13" w:rsidRDefault="00A72A0E" w:rsidP="00A72A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246,993</w:t>
            </w:r>
          </w:p>
        </w:tc>
      </w:tr>
    </w:tbl>
    <w:p w14:paraId="29B24CDC" w14:textId="77777777" w:rsidR="00FB6C3C" w:rsidRDefault="00FB6C3C" w:rsidP="0017740E">
      <w:pPr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F9AEB60" w14:textId="1D21832E" w:rsidR="00A56F0D" w:rsidRPr="00950A13" w:rsidRDefault="00A56F0D" w:rsidP="0017740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950A13">
        <w:rPr>
          <w:rFonts w:ascii="Angsana New" w:hAnsi="Angsana New"/>
          <w:spacing w:val="-2"/>
          <w:sz w:val="30"/>
          <w:szCs w:val="30"/>
        </w:rPr>
        <w:t xml:space="preserve">31 </w:t>
      </w:r>
      <w:r w:rsidRPr="00950A13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4B5E40" w:rsidRPr="00950A13">
        <w:rPr>
          <w:rFonts w:ascii="Angsana New" w:hAnsi="Angsana New"/>
          <w:spacing w:val="-2"/>
          <w:sz w:val="30"/>
          <w:szCs w:val="30"/>
        </w:rPr>
        <w:t>2563</w:t>
      </w:r>
      <w:r w:rsidR="006B75CA" w:rsidRPr="00950A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50A13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กลุ่มบริษัทและบริษัทมีวงเงินสินเชื่อซึ่งยังมิได้เบิกใช้เป็นจำนวนเงินรวม </w:t>
      </w:r>
      <w:r w:rsidR="0094068D" w:rsidRPr="00950A13">
        <w:rPr>
          <w:rFonts w:ascii="Angsana New" w:hAnsi="Angsana New"/>
          <w:spacing w:val="-2"/>
          <w:sz w:val="30"/>
          <w:szCs w:val="30"/>
        </w:rPr>
        <w:t xml:space="preserve"> 7,721 </w:t>
      </w:r>
      <w:r w:rsidRPr="00950A13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950A13">
        <w:rPr>
          <w:rFonts w:ascii="Angsana New" w:hAnsi="Angsana New"/>
          <w:sz w:val="30"/>
          <w:szCs w:val="30"/>
          <w:cs/>
        </w:rPr>
        <w:t xml:space="preserve"> </w:t>
      </w:r>
      <w:r w:rsidRPr="00950A13">
        <w:rPr>
          <w:rFonts w:ascii="Angsana New" w:hAnsi="Angsana New"/>
          <w:i/>
          <w:iCs/>
          <w:sz w:val="30"/>
          <w:szCs w:val="30"/>
          <w:cs/>
        </w:rPr>
        <w:t>(</w:t>
      </w:r>
      <w:r w:rsidR="004B5E40" w:rsidRPr="00950A13">
        <w:rPr>
          <w:rFonts w:ascii="Angsana New" w:hAnsi="Angsana New"/>
          <w:i/>
          <w:iCs/>
          <w:sz w:val="30"/>
          <w:szCs w:val="30"/>
        </w:rPr>
        <w:t>2562</w:t>
      </w:r>
      <w:r w:rsidRPr="00950A13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4B5E40" w:rsidRPr="00950A13">
        <w:rPr>
          <w:rFonts w:ascii="Angsana New" w:hAnsi="Angsana New"/>
          <w:i/>
          <w:iCs/>
          <w:sz w:val="30"/>
          <w:szCs w:val="30"/>
        </w:rPr>
        <w:t>4,534</w:t>
      </w:r>
      <w:r w:rsidR="00B53B45" w:rsidRPr="00950A1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950A13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15448324" w14:textId="77777777" w:rsidR="0000293E" w:rsidRPr="00E566C8" w:rsidRDefault="0000293E" w:rsidP="00EA4C3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067B793" w14:textId="2BB28BAC" w:rsidR="00087D01" w:rsidRPr="00950A13" w:rsidRDefault="00250A2A" w:rsidP="00EA4C3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950A13">
        <w:rPr>
          <w:rFonts w:ascii="Angsana New" w:hAnsi="Angsana New"/>
          <w:sz w:val="30"/>
          <w:szCs w:val="30"/>
          <w:cs/>
          <w:lang w:val="en-US" w:bidi="th-TH"/>
        </w:rPr>
        <w:t>เงินกู้ยืมระยะสั้นจากสถาบันการเงิน</w:t>
      </w:r>
      <w:r w:rsidR="00C25D8F" w:rsidRPr="00950A13">
        <w:rPr>
          <w:rFonts w:ascii="Angsana New" w:hAnsi="Angsana New"/>
          <w:sz w:val="30"/>
          <w:szCs w:val="30"/>
          <w:cs/>
          <w:lang w:val="en-US" w:bidi="th-TH"/>
        </w:rPr>
        <w:t>ประกอบด้วย</w:t>
      </w:r>
      <w:r w:rsidR="00C25D8F" w:rsidRPr="00420896">
        <w:rPr>
          <w:rFonts w:ascii="Angsana New" w:hAnsi="Angsana New"/>
          <w:sz w:val="30"/>
          <w:szCs w:val="30"/>
          <w:cs/>
          <w:lang w:val="en-US" w:bidi="th-TH"/>
        </w:rPr>
        <w:t>เจ้าหนี้ทรัสต์</w:t>
      </w:r>
      <w:r w:rsidR="009F3D95" w:rsidRPr="00420896">
        <w:rPr>
          <w:rFonts w:ascii="Angsana New" w:hAnsi="Angsana New" w:hint="cs"/>
          <w:sz w:val="30"/>
          <w:szCs w:val="30"/>
          <w:cs/>
          <w:lang w:val="en-US" w:bidi="th-TH"/>
        </w:rPr>
        <w:t>รีซี</w:t>
      </w:r>
      <w:r w:rsidR="00FE1E8C" w:rsidRPr="00420896">
        <w:rPr>
          <w:rFonts w:ascii="Angsana New" w:hAnsi="Angsana New"/>
          <w:sz w:val="30"/>
          <w:szCs w:val="30"/>
          <w:cs/>
          <w:lang w:val="en-US" w:bidi="th-TH"/>
        </w:rPr>
        <w:t>ท</w:t>
      </w:r>
      <w:r w:rsidR="00420896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FE1E8C" w:rsidRPr="00950A13">
        <w:rPr>
          <w:rFonts w:ascii="Angsana New" w:hAnsi="Angsana New"/>
          <w:sz w:val="30"/>
          <w:szCs w:val="30"/>
          <w:cs/>
          <w:lang w:val="en-US" w:bidi="th-TH"/>
        </w:rPr>
        <w:t>และตั๋วสัญญาใช้เงินที่มีอายุ</w:t>
      </w:r>
      <w:r w:rsidR="00253CC0" w:rsidRPr="00950A1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253CC0" w:rsidRPr="00950A13">
        <w:rPr>
          <w:rFonts w:ascii="Angsana New" w:hAnsi="Angsana New"/>
          <w:sz w:val="30"/>
          <w:szCs w:val="30"/>
          <w:lang w:val="en-US" w:bidi="th-TH"/>
        </w:rPr>
        <w:t>1</w:t>
      </w:r>
      <w:r w:rsidR="00253CC0" w:rsidRPr="00950A13">
        <w:rPr>
          <w:rFonts w:ascii="Angsana New" w:hAnsi="Angsana New" w:hint="cs"/>
          <w:sz w:val="30"/>
          <w:szCs w:val="30"/>
          <w:cs/>
          <w:lang w:val="en-US" w:bidi="th-TH"/>
        </w:rPr>
        <w:t xml:space="preserve"> - </w:t>
      </w:r>
      <w:r w:rsidR="00842202" w:rsidRPr="00950A13">
        <w:rPr>
          <w:rFonts w:ascii="Angsana New" w:hAnsi="Angsana New"/>
          <w:sz w:val="30"/>
          <w:szCs w:val="30"/>
          <w:lang w:val="en-US" w:bidi="th-TH"/>
        </w:rPr>
        <w:t>6</w:t>
      </w:r>
      <w:r w:rsidR="00253CC0" w:rsidRPr="00950A1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253CC0" w:rsidRPr="00950A13">
        <w:rPr>
          <w:rFonts w:ascii="Angsana New" w:hAnsi="Angsana New"/>
          <w:sz w:val="30"/>
          <w:szCs w:val="30"/>
          <w:cs/>
          <w:lang w:val="en-US" w:bidi="th-TH"/>
        </w:rPr>
        <w:t>เดือ</w:t>
      </w:r>
      <w:r w:rsidR="00253CC0" w:rsidRPr="00950A13">
        <w:rPr>
          <w:rFonts w:ascii="Angsana New" w:hAnsi="Angsana New" w:hint="cs"/>
          <w:sz w:val="30"/>
          <w:szCs w:val="30"/>
          <w:cs/>
          <w:lang w:val="en-US" w:bidi="th-TH"/>
        </w:rPr>
        <w:t xml:space="preserve">น </w:t>
      </w:r>
      <w:r w:rsidR="002E399A" w:rsidRPr="00950A13">
        <w:rPr>
          <w:rFonts w:ascii="Angsana New" w:hAnsi="Angsana New"/>
          <w:sz w:val="30"/>
          <w:szCs w:val="30"/>
          <w:cs/>
          <w:lang w:val="en-US" w:bidi="th-TH"/>
        </w:rPr>
        <w:t>โดยมี</w:t>
      </w:r>
      <w:r w:rsidR="00C25D8F" w:rsidRPr="00950A13">
        <w:rPr>
          <w:rFonts w:ascii="Angsana New" w:hAnsi="Angsana New"/>
          <w:sz w:val="30"/>
          <w:szCs w:val="30"/>
          <w:cs/>
          <w:lang w:val="en-US" w:bidi="th-TH"/>
        </w:rPr>
        <w:t>ดอกเบี้ย</w:t>
      </w:r>
      <w:r w:rsidR="002E399A" w:rsidRPr="00950A13">
        <w:rPr>
          <w:rFonts w:ascii="Angsana New" w:hAnsi="Angsana New"/>
          <w:sz w:val="30"/>
          <w:szCs w:val="30"/>
          <w:cs/>
          <w:lang w:val="en-US" w:bidi="th-TH"/>
        </w:rPr>
        <w:t>ในอัตรา</w:t>
      </w:r>
      <w:r w:rsidR="00C25D8F" w:rsidRPr="00950A13">
        <w:rPr>
          <w:rFonts w:ascii="Angsana New" w:hAnsi="Angsana New"/>
          <w:sz w:val="30"/>
          <w:szCs w:val="30"/>
          <w:cs/>
          <w:lang w:val="en-US" w:bidi="th-TH"/>
        </w:rPr>
        <w:t xml:space="preserve">ร้อยละ </w:t>
      </w:r>
      <w:r w:rsidR="00582B64" w:rsidRPr="00950A13">
        <w:rPr>
          <w:rFonts w:ascii="Angsana New" w:hAnsi="Angsana New"/>
          <w:sz w:val="30"/>
          <w:szCs w:val="30"/>
          <w:lang w:val="en-US" w:bidi="th-TH"/>
        </w:rPr>
        <w:t>0</w:t>
      </w:r>
      <w:r w:rsidR="00582B64" w:rsidRPr="00950A13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="00582B64" w:rsidRPr="00950A13">
        <w:rPr>
          <w:rFonts w:ascii="Angsana New" w:hAnsi="Angsana New"/>
          <w:sz w:val="30"/>
          <w:szCs w:val="30"/>
          <w:lang w:val="en-US" w:bidi="th-TH"/>
        </w:rPr>
        <w:t xml:space="preserve">78 </w:t>
      </w:r>
      <w:r w:rsidR="00582B64" w:rsidRPr="00950A13">
        <w:rPr>
          <w:rFonts w:ascii="Angsana New" w:hAnsi="Angsana New"/>
          <w:sz w:val="30"/>
          <w:szCs w:val="30"/>
          <w:cs/>
          <w:lang w:val="en-US" w:bidi="th-TH"/>
        </w:rPr>
        <w:t xml:space="preserve">- </w:t>
      </w:r>
      <w:r w:rsidR="00582B64" w:rsidRPr="00950A13">
        <w:rPr>
          <w:rFonts w:ascii="Angsana New" w:hAnsi="Angsana New"/>
          <w:sz w:val="30"/>
          <w:szCs w:val="30"/>
          <w:lang w:val="en-US" w:bidi="th-TH"/>
        </w:rPr>
        <w:t>2</w:t>
      </w:r>
      <w:r w:rsidR="00582B64" w:rsidRPr="00950A13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="00582B64" w:rsidRPr="00950A13">
        <w:rPr>
          <w:rFonts w:ascii="Angsana New" w:hAnsi="Angsana New"/>
          <w:sz w:val="30"/>
          <w:szCs w:val="30"/>
          <w:lang w:val="en-US" w:bidi="th-TH"/>
        </w:rPr>
        <w:t xml:space="preserve">9 </w:t>
      </w:r>
      <w:r w:rsidR="00C25D8F" w:rsidRPr="00950A13">
        <w:rPr>
          <w:rFonts w:ascii="Angsana New" w:hAnsi="Angsana New"/>
          <w:sz w:val="30"/>
          <w:szCs w:val="30"/>
          <w:cs/>
          <w:lang w:val="en-US" w:bidi="th-TH"/>
        </w:rPr>
        <w:t>ต่อปี</w:t>
      </w:r>
      <w:r w:rsidR="007E10FE" w:rsidRPr="00950A13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="009B4964" w:rsidRPr="00950A13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(</w:t>
      </w:r>
      <w:r w:rsidR="009B4964" w:rsidRPr="00950A13">
        <w:rPr>
          <w:rFonts w:ascii="Angsana New" w:hAnsi="Angsana New"/>
          <w:i/>
          <w:iCs/>
          <w:sz w:val="30"/>
          <w:szCs w:val="30"/>
          <w:lang w:val="en-US" w:bidi="th-TH"/>
        </w:rPr>
        <w:t>256</w:t>
      </w:r>
      <w:r w:rsidR="004B5E40" w:rsidRPr="00950A13">
        <w:rPr>
          <w:rFonts w:ascii="Angsana New" w:hAnsi="Angsana New"/>
          <w:i/>
          <w:iCs/>
          <w:sz w:val="30"/>
          <w:szCs w:val="30"/>
          <w:lang w:val="en-US" w:bidi="th-TH"/>
        </w:rPr>
        <w:t>2</w:t>
      </w:r>
      <w:r w:rsidR="009B4964" w:rsidRPr="00950A13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: </w:t>
      </w:r>
      <w:r w:rsidR="009B4964" w:rsidRPr="00950A13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ร้อยละ </w:t>
      </w:r>
      <w:r w:rsidR="004B5E40" w:rsidRPr="00950A13">
        <w:rPr>
          <w:rFonts w:ascii="Angsana New" w:hAnsi="Angsana New"/>
          <w:i/>
          <w:iCs/>
          <w:sz w:val="30"/>
          <w:szCs w:val="30"/>
          <w:lang w:val="en-US" w:bidi="th-TH"/>
        </w:rPr>
        <w:t>1</w:t>
      </w:r>
      <w:r w:rsidR="004B5E40" w:rsidRPr="00950A13">
        <w:rPr>
          <w:rFonts w:ascii="Angsana New" w:hAnsi="Angsana New"/>
          <w:i/>
          <w:iCs/>
          <w:sz w:val="30"/>
          <w:szCs w:val="30"/>
          <w:cs/>
          <w:lang w:val="en-US" w:bidi="th-TH"/>
        </w:rPr>
        <w:t>.</w:t>
      </w:r>
      <w:r w:rsidR="004B5E40" w:rsidRPr="00950A13">
        <w:rPr>
          <w:rFonts w:ascii="Angsana New" w:hAnsi="Angsana New"/>
          <w:i/>
          <w:iCs/>
          <w:sz w:val="30"/>
          <w:szCs w:val="30"/>
          <w:lang w:val="en-US" w:bidi="th-TH"/>
        </w:rPr>
        <w:t>4</w:t>
      </w:r>
      <w:r w:rsidR="009B4964" w:rsidRPr="00950A13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="004B5E40" w:rsidRPr="00950A13">
        <w:rPr>
          <w:rFonts w:ascii="Angsana New" w:hAnsi="Angsana New"/>
          <w:i/>
          <w:iCs/>
          <w:sz w:val="30"/>
          <w:szCs w:val="30"/>
          <w:cs/>
          <w:lang w:val="en-US" w:bidi="th-TH"/>
        </w:rPr>
        <w:t>-</w:t>
      </w:r>
      <w:r w:rsidR="009B4964" w:rsidRPr="00950A13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="004B5E40" w:rsidRPr="00950A13">
        <w:rPr>
          <w:rFonts w:ascii="Angsana New" w:hAnsi="Angsana New"/>
          <w:i/>
          <w:iCs/>
          <w:sz w:val="30"/>
          <w:szCs w:val="30"/>
          <w:lang w:val="en-US" w:bidi="th-TH"/>
        </w:rPr>
        <w:t>1</w:t>
      </w:r>
      <w:r w:rsidR="004B5E40" w:rsidRPr="00950A13">
        <w:rPr>
          <w:rFonts w:ascii="Angsana New" w:hAnsi="Angsana New"/>
          <w:i/>
          <w:iCs/>
          <w:sz w:val="30"/>
          <w:szCs w:val="30"/>
          <w:cs/>
          <w:lang w:val="en-US" w:bidi="th-TH"/>
        </w:rPr>
        <w:t>.</w:t>
      </w:r>
      <w:r w:rsidR="004B5E40" w:rsidRPr="00950A13">
        <w:rPr>
          <w:rFonts w:ascii="Angsana New" w:hAnsi="Angsana New"/>
          <w:i/>
          <w:iCs/>
          <w:sz w:val="30"/>
          <w:szCs w:val="30"/>
          <w:lang w:val="en-US" w:bidi="th-TH"/>
        </w:rPr>
        <w:t>72</w:t>
      </w:r>
      <w:r w:rsidR="009B4964" w:rsidRPr="00950A13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ต่อปี</w:t>
      </w:r>
      <w:r w:rsidR="009B4964" w:rsidRPr="00950A13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)</w:t>
      </w:r>
    </w:p>
    <w:p w14:paraId="13CCCA03" w14:textId="77777777" w:rsidR="000A49E1" w:rsidRPr="00E566C8" w:rsidRDefault="000A49E1" w:rsidP="00EA4C3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25FA3E6C" w14:textId="77777777" w:rsidR="00BE0973" w:rsidRPr="00950A13" w:rsidRDefault="00A56F0D" w:rsidP="00A56F0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>ในเดือนมิถุนายน</w:t>
      </w:r>
      <w:r w:rsidRPr="00950A13">
        <w:rPr>
          <w:rFonts w:ascii="Angsana New" w:hAnsi="Angsana New"/>
          <w:sz w:val="30"/>
          <w:szCs w:val="30"/>
        </w:rPr>
        <w:t xml:space="preserve"> 2559</w:t>
      </w:r>
      <w:r w:rsidRPr="00950A13">
        <w:rPr>
          <w:rFonts w:ascii="Angsana New" w:hAnsi="Angsana New" w:hint="cs"/>
          <w:sz w:val="30"/>
          <w:szCs w:val="30"/>
          <w:cs/>
        </w:rPr>
        <w:t xml:space="preserve"> บริษัทได้ทำสัญญากู้ยืมเงินระยะยาวจากสถาบันการเงินในประเทศแห่งหนึ่งจำนวน </w:t>
      </w:r>
      <w:r w:rsidRPr="00950A13">
        <w:rPr>
          <w:rFonts w:ascii="Angsana New" w:hAnsi="Angsana New"/>
          <w:sz w:val="30"/>
          <w:szCs w:val="30"/>
        </w:rPr>
        <w:t>500</w:t>
      </w:r>
      <w:r w:rsidRPr="00950A13">
        <w:rPr>
          <w:rFonts w:ascii="Angsana New" w:hAnsi="Angsana New" w:hint="cs"/>
          <w:sz w:val="30"/>
          <w:szCs w:val="30"/>
          <w:cs/>
        </w:rPr>
        <w:t xml:space="preserve"> ล้านบาท เงินกู้ยืมดังกล่าวมีอัตราดอกเบี้ยเงินกู้ยืมร้อยละ</w:t>
      </w:r>
      <w:r w:rsidRPr="00950A13">
        <w:rPr>
          <w:rFonts w:ascii="Angsana New" w:hAnsi="Angsana New"/>
          <w:sz w:val="30"/>
          <w:szCs w:val="30"/>
        </w:rPr>
        <w:t xml:space="preserve"> 2</w:t>
      </w:r>
      <w:r w:rsidRPr="00950A13">
        <w:rPr>
          <w:rFonts w:ascii="Angsana New" w:hAnsi="Angsana New"/>
          <w:sz w:val="30"/>
          <w:szCs w:val="30"/>
          <w:cs/>
        </w:rPr>
        <w:t>.</w:t>
      </w:r>
      <w:r w:rsidRPr="00950A13">
        <w:rPr>
          <w:rFonts w:ascii="Angsana New" w:hAnsi="Angsana New"/>
          <w:sz w:val="30"/>
          <w:szCs w:val="30"/>
        </w:rPr>
        <w:t>65</w:t>
      </w:r>
      <w:r w:rsidRPr="00950A13">
        <w:rPr>
          <w:rFonts w:ascii="Angsana New" w:hAnsi="Angsana New" w:hint="cs"/>
          <w:sz w:val="30"/>
          <w:szCs w:val="30"/>
          <w:cs/>
        </w:rPr>
        <w:t xml:space="preserve"> ต่อปี และมีกำหนดชำระคืนเป็นงวดรายเดือน งวดละ </w:t>
      </w:r>
      <w:r w:rsidRPr="00950A13">
        <w:rPr>
          <w:rFonts w:ascii="Angsana New" w:hAnsi="Angsana New"/>
          <w:sz w:val="30"/>
          <w:szCs w:val="30"/>
        </w:rPr>
        <w:t>9</w:t>
      </w:r>
      <w:r w:rsidRPr="00950A13">
        <w:rPr>
          <w:rFonts w:ascii="Angsana New" w:hAnsi="Angsana New"/>
          <w:sz w:val="30"/>
          <w:szCs w:val="30"/>
          <w:cs/>
        </w:rPr>
        <w:t>.</w:t>
      </w:r>
      <w:r w:rsidRPr="00950A13">
        <w:rPr>
          <w:rFonts w:ascii="Angsana New" w:hAnsi="Angsana New"/>
          <w:sz w:val="30"/>
          <w:szCs w:val="30"/>
        </w:rPr>
        <w:t>26</w:t>
      </w:r>
      <w:r w:rsidRPr="00950A13">
        <w:rPr>
          <w:rFonts w:ascii="Angsana New" w:hAnsi="Angsana New" w:hint="cs"/>
          <w:sz w:val="30"/>
          <w:szCs w:val="30"/>
          <w:cs/>
        </w:rPr>
        <w:t xml:space="preserve"> ล้านบาท โดยเริ่มชำระงวดแรกตั้งแต่เดือนกรกฎาคม </w:t>
      </w:r>
      <w:r w:rsidRPr="00950A13">
        <w:rPr>
          <w:rFonts w:ascii="Angsana New" w:hAnsi="Angsana New"/>
          <w:sz w:val="30"/>
          <w:szCs w:val="30"/>
        </w:rPr>
        <w:t>2559</w:t>
      </w:r>
      <w:r w:rsidRPr="00950A13">
        <w:rPr>
          <w:rFonts w:ascii="Angsana New" w:hAnsi="Angsana New" w:hint="cs"/>
          <w:sz w:val="30"/>
          <w:szCs w:val="30"/>
          <w:cs/>
        </w:rPr>
        <w:t xml:space="preserve"> และกำหนดชำระคืนเงินต้นให้เสร็จสิ้นภายในกำหนดเวลา</w:t>
      </w:r>
      <w:r w:rsidRPr="00950A13">
        <w:rPr>
          <w:rFonts w:ascii="Angsana New" w:hAnsi="Angsana New"/>
          <w:sz w:val="30"/>
          <w:szCs w:val="30"/>
        </w:rPr>
        <w:t xml:space="preserve"> 54</w:t>
      </w:r>
      <w:r w:rsidRPr="00950A13">
        <w:rPr>
          <w:rFonts w:ascii="Angsana New" w:hAnsi="Angsana New" w:hint="cs"/>
          <w:sz w:val="30"/>
          <w:szCs w:val="30"/>
          <w:cs/>
        </w:rPr>
        <w:t xml:space="preserve"> เดือน นับจากเดือนที่เบิกใช้เงินกู้งวดแรก</w:t>
      </w:r>
    </w:p>
    <w:p w14:paraId="756343C6" w14:textId="7C2BFCD6" w:rsidR="00E566C8" w:rsidRDefault="00E566C8" w:rsidP="009864A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44A2D75" w14:textId="12A861A0" w:rsidR="00A56F0D" w:rsidRPr="00950A13" w:rsidRDefault="00BE0973" w:rsidP="009864A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ในเดือนพฤษภาคม</w:t>
      </w:r>
      <w:r w:rsidR="004D5918">
        <w:rPr>
          <w:rFonts w:ascii="Angsana New" w:hAnsi="Angsana New"/>
          <w:sz w:val="30"/>
          <w:szCs w:val="30"/>
        </w:rPr>
        <w:t xml:space="preserve"> 2560</w:t>
      </w:r>
      <w:r w:rsidRPr="00950A13">
        <w:rPr>
          <w:rFonts w:ascii="Angsana New" w:hAnsi="Angsana New"/>
          <w:sz w:val="30"/>
          <w:szCs w:val="30"/>
          <w:cs/>
        </w:rPr>
        <w:t xml:space="preserve"> บริษัทได้ทำสัญญากู้ยืมเงินระยะยาวจากสถาบันการเงินในประเทศแห่งหนึ่งจำนวน </w:t>
      </w:r>
      <w:r w:rsidR="00D85000">
        <w:rPr>
          <w:rFonts w:ascii="Angsana New" w:hAnsi="Angsana New"/>
          <w:sz w:val="30"/>
          <w:szCs w:val="30"/>
        </w:rPr>
        <w:t>300</w:t>
      </w:r>
      <w:r w:rsidRPr="00950A13">
        <w:rPr>
          <w:rFonts w:ascii="Angsana New" w:hAnsi="Angsana New"/>
          <w:sz w:val="30"/>
          <w:szCs w:val="30"/>
          <w:cs/>
        </w:rPr>
        <w:t xml:space="preserve"> ล้านบาท เงินกู้ยืมดังกล่าวมีอัตราดอกเบี้ยเงินกู้ยืมร้อยละ </w:t>
      </w:r>
      <w:r w:rsidR="00D85000">
        <w:rPr>
          <w:rFonts w:ascii="Angsana New" w:hAnsi="Angsana New"/>
          <w:sz w:val="30"/>
          <w:szCs w:val="30"/>
        </w:rPr>
        <w:t>2</w:t>
      </w:r>
      <w:r w:rsidR="00D85000">
        <w:rPr>
          <w:rFonts w:ascii="Angsana New" w:hAnsi="Angsana New"/>
          <w:sz w:val="30"/>
          <w:szCs w:val="30"/>
          <w:cs/>
        </w:rPr>
        <w:t>.</w:t>
      </w:r>
      <w:r w:rsidR="00D85000">
        <w:rPr>
          <w:rFonts w:ascii="Angsana New" w:hAnsi="Angsana New"/>
          <w:sz w:val="30"/>
          <w:szCs w:val="30"/>
        </w:rPr>
        <w:t>86</w:t>
      </w:r>
      <w:r w:rsidRPr="00950A13">
        <w:rPr>
          <w:rFonts w:ascii="Angsana New" w:hAnsi="Angsana New"/>
          <w:sz w:val="30"/>
          <w:szCs w:val="30"/>
          <w:cs/>
        </w:rPr>
        <w:t xml:space="preserve"> ต่อปี เงินกู้ยืมดังกล่าวมีกำหนดชำระคืนเป็นงวดรายเดือน เป็นจำนวนงวดละเท่าๆกัน โดยเริ่มชำระงวดแรกตั้งแต่เดือนมิถุนายน </w:t>
      </w:r>
      <w:r w:rsidR="00D85000">
        <w:rPr>
          <w:rFonts w:ascii="Angsana New" w:hAnsi="Angsana New"/>
          <w:sz w:val="30"/>
          <w:szCs w:val="30"/>
        </w:rPr>
        <w:t>2560</w:t>
      </w:r>
      <w:r w:rsidRPr="00950A13">
        <w:rPr>
          <w:rFonts w:ascii="Angsana New" w:hAnsi="Angsana New"/>
          <w:sz w:val="30"/>
          <w:szCs w:val="30"/>
          <w:cs/>
        </w:rPr>
        <w:t xml:space="preserve"> และกำหนดชำระคืนเงินต้นให้เสร็จสิ้นภายใน </w:t>
      </w:r>
      <w:r w:rsidR="00D85000">
        <w:rPr>
          <w:rFonts w:ascii="Angsana New" w:hAnsi="Angsana New"/>
          <w:sz w:val="30"/>
          <w:szCs w:val="30"/>
        </w:rPr>
        <w:t>3</w:t>
      </w:r>
      <w:r w:rsidRPr="00950A13">
        <w:rPr>
          <w:rFonts w:ascii="Angsana New" w:hAnsi="Angsana New"/>
          <w:sz w:val="30"/>
          <w:szCs w:val="30"/>
          <w:cs/>
        </w:rPr>
        <w:t xml:space="preserve"> ปี นับจากเดือนที่เบิกใช้เงินกู้งวดแรก ทั้งนี้ บริษัทได้นำที่ดินพร้อมสิ่งปลูกสร้างไปจดจำนองไว้กับสถาบันการเงินเพื่อใช้เป็นหลักประกันเงินกู้ยืมระยะยาวจากสถาบันการเงิน</w:t>
      </w:r>
    </w:p>
    <w:p w14:paraId="7CBEAF47" w14:textId="77777777" w:rsidR="00BE0973" w:rsidRPr="00950A13" w:rsidRDefault="00BE0973" w:rsidP="00EA4C3B">
      <w:pPr>
        <w:pStyle w:val="block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bidi="th-TH"/>
        </w:rPr>
      </w:pPr>
    </w:p>
    <w:p w14:paraId="7923FFD0" w14:textId="337B76B6" w:rsidR="00931B18" w:rsidRPr="00950A13" w:rsidRDefault="004E6230" w:rsidP="00931B1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566C8">
        <w:rPr>
          <w:rFonts w:ascii="Angsana New" w:hAnsi="Angsana New"/>
          <w:sz w:val="30"/>
          <w:szCs w:val="30"/>
          <w:cs/>
        </w:rPr>
        <w:t>เงินกู้ยืมจากสถาบันการเงินในรูปของเงินกู้ยืมระยะยาว</w:t>
      </w:r>
      <w:r w:rsidR="001E4E53" w:rsidRPr="00E566C8">
        <w:rPr>
          <w:rFonts w:ascii="Angsana New" w:hAnsi="Angsana New"/>
          <w:sz w:val="30"/>
          <w:szCs w:val="30"/>
          <w:cs/>
        </w:rPr>
        <w:t xml:space="preserve"> </w:t>
      </w:r>
      <w:r w:rsidRPr="00E566C8">
        <w:rPr>
          <w:rFonts w:ascii="Angsana New" w:hAnsi="Angsana New"/>
          <w:sz w:val="30"/>
          <w:szCs w:val="30"/>
          <w:cs/>
        </w:rPr>
        <w:t>กลุ่มบริษัทได้ค้ำประกันโดยที่ดินพร้อมสิ่งปลูกสร้างของบริษัท รวมทั้งโอนสิทธิประกันภัยของหลักทรัพย์ค้ำประกัน</w:t>
      </w:r>
      <w:r w:rsidR="00D95BCE" w:rsidRPr="00E566C8">
        <w:rPr>
          <w:rFonts w:ascii="Angsana New" w:hAnsi="Angsana New"/>
          <w:sz w:val="30"/>
          <w:szCs w:val="30"/>
          <w:cs/>
        </w:rPr>
        <w:t>และสินค้าบางส่วนแก่ผู้ให้กู้ ใน</w:t>
      </w:r>
      <w:r w:rsidRPr="00E566C8">
        <w:rPr>
          <w:rFonts w:ascii="Angsana New" w:hAnsi="Angsana New"/>
          <w:sz w:val="30"/>
          <w:szCs w:val="30"/>
          <w:cs/>
        </w:rPr>
        <w:t>วง</w:t>
      </w:r>
      <w:r w:rsidR="00631B4F" w:rsidRPr="00E566C8">
        <w:rPr>
          <w:rFonts w:ascii="Angsana New" w:hAnsi="Angsana New"/>
          <w:sz w:val="30"/>
          <w:szCs w:val="30"/>
          <w:cs/>
        </w:rPr>
        <w:t>เงินประกัน</w:t>
      </w:r>
      <w:r w:rsidRPr="00E566C8">
        <w:rPr>
          <w:rFonts w:ascii="Angsana New" w:hAnsi="Angsana New"/>
          <w:sz w:val="30"/>
          <w:szCs w:val="30"/>
          <w:cs/>
        </w:rPr>
        <w:t xml:space="preserve"> </w:t>
      </w:r>
      <w:r w:rsidR="00EB079A" w:rsidRPr="00E566C8">
        <w:rPr>
          <w:rFonts w:ascii="Angsana New" w:hAnsi="Angsana New"/>
          <w:sz w:val="30"/>
          <w:szCs w:val="30"/>
        </w:rPr>
        <w:br/>
      </w:r>
      <w:r w:rsidR="00D85000">
        <w:rPr>
          <w:rFonts w:ascii="Angsana New" w:hAnsi="Angsana New"/>
          <w:sz w:val="30"/>
          <w:szCs w:val="30"/>
        </w:rPr>
        <w:t>583</w:t>
      </w:r>
      <w:r w:rsidRPr="00E566C8">
        <w:rPr>
          <w:rFonts w:ascii="Angsana New" w:hAnsi="Angsana New"/>
          <w:sz w:val="30"/>
          <w:szCs w:val="30"/>
          <w:cs/>
        </w:rPr>
        <w:t xml:space="preserve"> ล้านบาท</w:t>
      </w:r>
      <w:r w:rsidR="00931B18">
        <w:rPr>
          <w:rFonts w:ascii="Angsana New" w:hAnsi="Angsana New"/>
          <w:sz w:val="30"/>
          <w:szCs w:val="30"/>
          <w:cs/>
        </w:rPr>
        <w:t xml:space="preserve"> </w:t>
      </w:r>
      <w:r w:rsidR="00931B18" w:rsidRPr="00950A13">
        <w:rPr>
          <w:rFonts w:ascii="Angsana New" w:hAnsi="Angsana New"/>
          <w:sz w:val="30"/>
          <w:szCs w:val="30"/>
          <w:cs/>
        </w:rPr>
        <w:t>ในเดือน</w:t>
      </w:r>
      <w:r w:rsidR="00931B18">
        <w:rPr>
          <w:rFonts w:ascii="Angsana New" w:hAnsi="Angsana New" w:hint="cs"/>
          <w:sz w:val="30"/>
          <w:szCs w:val="30"/>
          <w:cs/>
        </w:rPr>
        <w:t>ธันวาคม</w:t>
      </w:r>
      <w:r w:rsidR="00931B18" w:rsidRPr="00950A13">
        <w:rPr>
          <w:rFonts w:ascii="Angsana New" w:hAnsi="Angsana New"/>
          <w:sz w:val="30"/>
          <w:szCs w:val="30"/>
          <w:cs/>
        </w:rPr>
        <w:t xml:space="preserve"> </w:t>
      </w:r>
      <w:r w:rsidR="00931B18">
        <w:rPr>
          <w:rFonts w:ascii="Angsana New" w:hAnsi="Angsana New"/>
          <w:sz w:val="30"/>
          <w:szCs w:val="30"/>
        </w:rPr>
        <w:t>2563</w:t>
      </w:r>
      <w:r w:rsidR="00931B18" w:rsidRPr="00950A13">
        <w:rPr>
          <w:rFonts w:ascii="Angsana New" w:hAnsi="Angsana New"/>
          <w:sz w:val="30"/>
          <w:szCs w:val="30"/>
          <w:cs/>
        </w:rPr>
        <w:t xml:space="preserve"> บริษัทได้ทำ</w:t>
      </w:r>
      <w:r w:rsidR="00931B18">
        <w:rPr>
          <w:rFonts w:ascii="Angsana New" w:hAnsi="Angsana New" w:hint="cs"/>
          <w:sz w:val="30"/>
          <w:szCs w:val="30"/>
          <w:cs/>
        </w:rPr>
        <w:t>การชำระคืนเงินกู้ยืมระยะยาวดังกล่าวครบทั้งจำนวนแล้วและอยู่ในระหว่างไถ่ถอนสินทรัพย์ที่ใช้เป็นหลักประกัน</w:t>
      </w:r>
      <w:r w:rsidR="00DF494E">
        <w:rPr>
          <w:rFonts w:ascii="Angsana New" w:hAnsi="Angsana New" w:hint="cs"/>
          <w:sz w:val="30"/>
          <w:szCs w:val="30"/>
          <w:cs/>
        </w:rPr>
        <w:t>จากสถาบันการเงิน</w:t>
      </w:r>
    </w:p>
    <w:p w14:paraId="3A572576" w14:textId="7519D102" w:rsidR="00042CAA" w:rsidRPr="00950A13" w:rsidRDefault="00042CAA" w:rsidP="00042CA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C4504A5" w14:textId="57F4BC5A" w:rsidR="00E10A6A" w:rsidRDefault="00E10A6A" w:rsidP="00042CA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>
        <w:rPr>
          <w:rFonts w:ascii="Angsana New" w:hAnsi="Angsana New"/>
          <w:sz w:val="30"/>
          <w:szCs w:val="30"/>
          <w:cs/>
          <w:lang w:val="en-US" w:bidi="th-TH"/>
        </w:rPr>
        <w:br w:type="page"/>
      </w:r>
    </w:p>
    <w:p w14:paraId="3ED0138B" w14:textId="77777777" w:rsidR="00F97E6C" w:rsidRPr="00950A13" w:rsidRDefault="00280733" w:rsidP="00042CA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950A13"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>นอกจากนี้</w:t>
      </w:r>
      <w:r w:rsidR="006509C3" w:rsidRPr="00950A13">
        <w:rPr>
          <w:rFonts w:ascii="Angsana New" w:hAnsi="Angsana New"/>
          <w:sz w:val="30"/>
          <w:szCs w:val="30"/>
          <w:cs/>
          <w:lang w:val="en-US" w:bidi="th-TH"/>
        </w:rPr>
        <w:t>กลุ่มบริษัทต้อง</w:t>
      </w:r>
      <w:r w:rsidRPr="00950A13">
        <w:rPr>
          <w:rFonts w:ascii="Angsana New" w:hAnsi="Angsana New" w:hint="cs"/>
          <w:sz w:val="30"/>
          <w:szCs w:val="30"/>
          <w:cs/>
          <w:lang w:val="en-US" w:bidi="th-TH"/>
        </w:rPr>
        <w:t>ปฏิบัติตามเงื่อนไขในสัญญาเงินกู้ยืม ซึ่งรวมถึง</w:t>
      </w:r>
    </w:p>
    <w:p w14:paraId="4F8AA106" w14:textId="77777777" w:rsidR="00280733" w:rsidRPr="00950A13" w:rsidRDefault="00280733" w:rsidP="00280733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45041BE" w14:textId="6B91FA17" w:rsidR="006509C3" w:rsidRPr="00950A13" w:rsidRDefault="006509C3" w:rsidP="001E3A7E">
      <w:pPr>
        <w:pStyle w:val="block"/>
        <w:numPr>
          <w:ilvl w:val="0"/>
          <w:numId w:val="10"/>
        </w:numPr>
        <w:spacing w:after="0" w:line="240" w:lineRule="auto"/>
        <w:jc w:val="thaiDistribute"/>
        <w:rPr>
          <w:rFonts w:ascii="Angsana New" w:hAnsi="Angsana New"/>
          <w:spacing w:val="4"/>
          <w:sz w:val="30"/>
          <w:szCs w:val="30"/>
          <w:lang w:val="en-US"/>
        </w:rPr>
      </w:pPr>
      <w:r w:rsidRPr="00950A13">
        <w:rPr>
          <w:rFonts w:ascii="Angsana New" w:hAnsi="Angsana New"/>
          <w:spacing w:val="4"/>
          <w:sz w:val="30"/>
          <w:szCs w:val="30"/>
          <w:cs/>
          <w:lang w:val="en-US" w:bidi="th-TH"/>
        </w:rPr>
        <w:t>รั</w:t>
      </w:r>
      <w:r w:rsidR="006E5063" w:rsidRPr="00950A13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กษาสัดส่วนหนี้สินต่อทุนไม่เกิน </w:t>
      </w:r>
      <w:r w:rsidR="00D85000">
        <w:rPr>
          <w:rFonts w:ascii="Angsana New" w:hAnsi="Angsana New"/>
          <w:spacing w:val="4"/>
          <w:sz w:val="30"/>
          <w:szCs w:val="30"/>
          <w:lang w:val="en-US"/>
        </w:rPr>
        <w:t>3</w:t>
      </w:r>
      <w:r w:rsidRPr="00950A13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</w:t>
      </w:r>
      <w:r w:rsidR="00950BCF" w:rsidRPr="00950A13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ต่อ </w:t>
      </w:r>
      <w:r w:rsidR="00D85000">
        <w:rPr>
          <w:rFonts w:ascii="Angsana New" w:hAnsi="Angsana New"/>
          <w:spacing w:val="4"/>
          <w:sz w:val="30"/>
          <w:szCs w:val="30"/>
          <w:lang w:val="en-US"/>
        </w:rPr>
        <w:t>1</w:t>
      </w:r>
      <w:r w:rsidRPr="00950A13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เท่า</w:t>
      </w:r>
      <w:r w:rsidR="00A56F0D" w:rsidRPr="00950A13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</w:t>
      </w:r>
      <w:r w:rsidR="00A56F0D" w:rsidRPr="00950A13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และสัดส่วนความสามารถในการชำระหนี้ (</w:t>
      </w:r>
      <w:r w:rsidR="00A56F0D" w:rsidRPr="00950A13">
        <w:rPr>
          <w:rFonts w:ascii="Angsana New" w:hAnsi="Angsana New"/>
          <w:spacing w:val="4"/>
          <w:sz w:val="30"/>
          <w:szCs w:val="30"/>
          <w:lang w:val="en-US" w:bidi="th-TH"/>
        </w:rPr>
        <w:t>DSCR</w:t>
      </w:r>
      <w:r w:rsidR="00A56F0D" w:rsidRPr="00950A13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)</w:t>
      </w:r>
      <w:r w:rsidR="00A56F0D" w:rsidRPr="00950A13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</w:t>
      </w:r>
      <w:r w:rsidR="00EC4551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              </w:t>
      </w:r>
      <w:r w:rsidR="00A56F0D" w:rsidRPr="00950A13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ไม่ต่ำกว่า </w:t>
      </w:r>
      <w:r w:rsidR="00D85000">
        <w:rPr>
          <w:rFonts w:ascii="Angsana New" w:hAnsi="Angsana New"/>
          <w:spacing w:val="4"/>
          <w:sz w:val="30"/>
          <w:szCs w:val="30"/>
          <w:lang w:val="en-US" w:bidi="th-TH"/>
        </w:rPr>
        <w:t>1</w:t>
      </w:r>
      <w:r w:rsidR="00D85000">
        <w:rPr>
          <w:rFonts w:ascii="Angsana New" w:hAnsi="Angsana New"/>
          <w:spacing w:val="4"/>
          <w:sz w:val="30"/>
          <w:szCs w:val="30"/>
          <w:cs/>
          <w:lang w:val="en-US" w:bidi="th-TH"/>
        </w:rPr>
        <w:t>.</w:t>
      </w:r>
      <w:r w:rsidR="00D85000">
        <w:rPr>
          <w:rFonts w:ascii="Angsana New" w:hAnsi="Angsana New"/>
          <w:spacing w:val="4"/>
          <w:sz w:val="30"/>
          <w:szCs w:val="30"/>
          <w:lang w:val="en-US" w:bidi="th-TH"/>
        </w:rPr>
        <w:t>20</w:t>
      </w:r>
      <w:r w:rsidR="00A56F0D" w:rsidRPr="00950A13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 เท่า</w:t>
      </w:r>
      <w:r w:rsidRPr="00950A13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จนกว่าจะชำระหนี้เสร็จสิ้น</w:t>
      </w:r>
    </w:p>
    <w:p w14:paraId="65F6D257" w14:textId="77777777" w:rsidR="00F97E6C" w:rsidRPr="00950A13" w:rsidRDefault="00F97E6C" w:rsidP="00EA4C3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8F035E9" w14:textId="2BC0D3FF" w:rsidR="006509C3" w:rsidRPr="00E566C8" w:rsidRDefault="006509C3" w:rsidP="001E3A7E">
      <w:pPr>
        <w:pStyle w:val="block"/>
        <w:numPr>
          <w:ilvl w:val="0"/>
          <w:numId w:val="10"/>
        </w:numPr>
        <w:spacing w:after="0"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  <w:r w:rsidRPr="00950A13">
        <w:rPr>
          <w:rFonts w:ascii="Angsana New" w:hAnsi="Angsana New"/>
          <w:sz w:val="30"/>
          <w:szCs w:val="30"/>
          <w:lang w:val="en-US"/>
        </w:rPr>
        <w:t>Synnex Te</w:t>
      </w:r>
      <w:r w:rsidR="00A56F0D" w:rsidRPr="00950A13">
        <w:rPr>
          <w:rFonts w:ascii="Angsana New" w:hAnsi="Angsana New"/>
          <w:sz w:val="30"/>
          <w:szCs w:val="30"/>
          <w:lang w:val="en-US"/>
        </w:rPr>
        <w:t>chnology International Corporation</w:t>
      </w:r>
      <w:r w:rsidRPr="00950A1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950A13">
        <w:rPr>
          <w:rFonts w:ascii="Angsana New" w:hAnsi="Angsana New"/>
          <w:sz w:val="30"/>
          <w:szCs w:val="30"/>
          <w:cs/>
          <w:lang w:val="en-US" w:bidi="th-TH"/>
        </w:rPr>
        <w:t>หรือ</w:t>
      </w:r>
      <w:r w:rsidRPr="00950A13">
        <w:rPr>
          <w:rFonts w:ascii="Angsana New" w:hAnsi="Angsana New"/>
          <w:sz w:val="30"/>
          <w:szCs w:val="30"/>
          <w:lang w:val="en-US"/>
        </w:rPr>
        <w:t xml:space="preserve"> King</w:t>
      </w:r>
      <w:r w:rsidRPr="00950A13">
        <w:rPr>
          <w:rFonts w:ascii="Angsana New" w:hAnsi="Angsana New"/>
          <w:sz w:val="30"/>
          <w:szCs w:val="30"/>
          <w:cs/>
          <w:lang w:val="en-US" w:bidi="th-TH"/>
        </w:rPr>
        <w:t>’</w:t>
      </w:r>
      <w:r w:rsidRPr="00950A13">
        <w:rPr>
          <w:rFonts w:ascii="Angsana New" w:hAnsi="Angsana New"/>
          <w:sz w:val="30"/>
          <w:szCs w:val="30"/>
          <w:lang w:val="en-US"/>
        </w:rPr>
        <w:t>s Eye Investment</w:t>
      </w:r>
      <w:r w:rsidR="00A56F0D" w:rsidRPr="00950A13">
        <w:rPr>
          <w:rFonts w:ascii="Angsana New" w:hAnsi="Angsana New"/>
          <w:sz w:val="30"/>
          <w:szCs w:val="30"/>
          <w:lang w:val="en-US"/>
        </w:rPr>
        <w:t>s</w:t>
      </w:r>
      <w:r w:rsidRPr="00950A13">
        <w:rPr>
          <w:rFonts w:ascii="Angsana New" w:hAnsi="Angsana New"/>
          <w:sz w:val="30"/>
          <w:szCs w:val="30"/>
          <w:lang w:val="en-US"/>
        </w:rPr>
        <w:t xml:space="preserve"> Ltd</w:t>
      </w:r>
      <w:r w:rsidRPr="00950A13">
        <w:rPr>
          <w:rFonts w:ascii="Angsana New" w:hAnsi="Angsana New"/>
          <w:sz w:val="30"/>
          <w:szCs w:val="30"/>
          <w:cs/>
          <w:lang w:val="en-US" w:bidi="th-TH"/>
        </w:rPr>
        <w:t xml:space="preserve">. </w:t>
      </w:r>
      <w:r w:rsidRPr="00950A13">
        <w:rPr>
          <w:rFonts w:ascii="Angsana New" w:hAnsi="Angsana New"/>
          <w:sz w:val="30"/>
          <w:szCs w:val="30"/>
          <w:cs/>
          <w:lang w:val="en-US" w:bidi="th-TH"/>
        </w:rPr>
        <w:t>และบริษัท ที</w:t>
      </w:r>
      <w:r w:rsidRPr="00950A13">
        <w:rPr>
          <w:rFonts w:ascii="Angsana New" w:hAnsi="Angsana New"/>
          <w:sz w:val="30"/>
          <w:szCs w:val="30"/>
          <w:cs/>
          <w:lang w:val="en-US" w:bidi="th-TH"/>
        </w:rPr>
        <w:t>.</w:t>
      </w:r>
      <w:proofErr w:type="gramStart"/>
      <w:r w:rsidRPr="00950A13">
        <w:rPr>
          <w:rFonts w:ascii="Angsana New" w:hAnsi="Angsana New"/>
          <w:sz w:val="30"/>
          <w:szCs w:val="30"/>
          <w:cs/>
          <w:lang w:val="en-US" w:bidi="th-TH"/>
        </w:rPr>
        <w:t>เค</w:t>
      </w:r>
      <w:r w:rsidRPr="00950A13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Pr="00950A13">
        <w:rPr>
          <w:rFonts w:ascii="Angsana New" w:hAnsi="Angsana New"/>
          <w:sz w:val="30"/>
          <w:szCs w:val="30"/>
          <w:cs/>
          <w:lang w:val="en-US" w:bidi="th-TH"/>
        </w:rPr>
        <w:t>เอส</w:t>
      </w:r>
      <w:proofErr w:type="gramEnd"/>
      <w:r w:rsidRPr="00950A13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Pr="00950A13">
        <w:rPr>
          <w:rFonts w:ascii="Angsana New" w:hAnsi="Angsana New"/>
          <w:spacing w:val="6"/>
          <w:sz w:val="30"/>
          <w:szCs w:val="30"/>
          <w:cs/>
          <w:lang w:val="en-US" w:bidi="th-TH"/>
        </w:rPr>
        <w:t xml:space="preserve">เทคโนโลยี จำกัด </w:t>
      </w:r>
      <w:r w:rsidRPr="00950A13">
        <w:rPr>
          <w:rFonts w:ascii="Angsana New" w:hAnsi="Angsana New"/>
          <w:spacing w:val="6"/>
          <w:sz w:val="30"/>
          <w:szCs w:val="30"/>
          <w:cs/>
          <w:lang w:val="en-US" w:bidi="th-TH"/>
        </w:rPr>
        <w:t>(</w:t>
      </w:r>
      <w:r w:rsidRPr="00950A13">
        <w:rPr>
          <w:rFonts w:ascii="Angsana New" w:hAnsi="Angsana New"/>
          <w:spacing w:val="6"/>
          <w:sz w:val="30"/>
          <w:szCs w:val="30"/>
          <w:cs/>
          <w:lang w:val="en-US" w:bidi="th-TH"/>
        </w:rPr>
        <w:t>มหาชน</w:t>
      </w:r>
      <w:r w:rsidRPr="00950A13">
        <w:rPr>
          <w:rFonts w:ascii="Angsana New" w:hAnsi="Angsana New"/>
          <w:spacing w:val="6"/>
          <w:sz w:val="30"/>
          <w:szCs w:val="30"/>
          <w:cs/>
          <w:lang w:val="en-US" w:bidi="th-TH"/>
        </w:rPr>
        <w:t xml:space="preserve">) </w:t>
      </w:r>
      <w:r w:rsidRPr="00950A13">
        <w:rPr>
          <w:rFonts w:ascii="Angsana New" w:hAnsi="Angsana New"/>
          <w:spacing w:val="6"/>
          <w:sz w:val="30"/>
          <w:szCs w:val="30"/>
          <w:cs/>
          <w:lang w:val="en-US" w:bidi="th-TH"/>
        </w:rPr>
        <w:t xml:space="preserve">ต้องดำรงการเป็นผู้ถือหุ้นไม่ว่าทางตรงหรือทางอ้อมไว้ทุกขณะในอัตราไม่ต่ำกว่าบริษัทละร้อยละ </w:t>
      </w:r>
      <w:r w:rsidR="004B5E40" w:rsidRPr="00950A13">
        <w:rPr>
          <w:rFonts w:ascii="Angsana New" w:hAnsi="Angsana New"/>
          <w:spacing w:val="6"/>
          <w:sz w:val="30"/>
          <w:szCs w:val="30"/>
          <w:lang w:val="en-US"/>
        </w:rPr>
        <w:t>30</w:t>
      </w:r>
      <w:r w:rsidRPr="00950A13">
        <w:rPr>
          <w:rFonts w:ascii="Angsana New" w:hAnsi="Angsana New"/>
          <w:spacing w:val="6"/>
          <w:sz w:val="30"/>
          <w:szCs w:val="30"/>
          <w:cs/>
          <w:lang w:val="en-US" w:bidi="th-TH"/>
        </w:rPr>
        <w:t xml:space="preserve"> ของทุนจดทะเบียนที่ออกและเรียกเก็บชำระค่าหุ้นทั้งหมดแล้ว</w:t>
      </w:r>
    </w:p>
    <w:p w14:paraId="40BCC71E" w14:textId="252FAC82" w:rsidR="005412FB" w:rsidRPr="00E566C8" w:rsidRDefault="005412FB" w:rsidP="00E46D05">
      <w:pPr>
        <w:rPr>
          <w:rFonts w:ascii="Angsana New" w:hAnsi="Angsana New"/>
          <w:sz w:val="30"/>
          <w:szCs w:val="30"/>
        </w:rPr>
      </w:pPr>
    </w:p>
    <w:p w14:paraId="3B182307" w14:textId="5960E12E" w:rsidR="003E6A5C" w:rsidRPr="00950A13" w:rsidRDefault="005359DB" w:rsidP="00B770E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950A13">
        <w:rPr>
          <w:rFonts w:ascii="Angsana New" w:hAnsi="Angsana New"/>
          <w:sz w:val="30"/>
          <w:szCs w:val="30"/>
          <w:u w:val="none"/>
        </w:rPr>
        <w:t>16</w:t>
      </w:r>
      <w:r w:rsidR="00E0351E" w:rsidRPr="00950A13">
        <w:rPr>
          <w:rFonts w:ascii="Angsana New" w:hAnsi="Angsana New"/>
          <w:sz w:val="30"/>
          <w:szCs w:val="30"/>
          <w:u w:val="none"/>
          <w:cs/>
        </w:rPr>
        <w:tab/>
      </w:r>
      <w:r w:rsidR="00152BD8" w:rsidRPr="00950A13">
        <w:rPr>
          <w:rFonts w:ascii="Angsana New" w:hAnsi="Angsana New"/>
          <w:sz w:val="30"/>
          <w:szCs w:val="30"/>
          <w:u w:val="none"/>
          <w:cs/>
        </w:rPr>
        <w:t>เจ้าหนี้การค้า</w:t>
      </w:r>
    </w:p>
    <w:p w14:paraId="280495BE" w14:textId="77777777" w:rsidR="003E6A5C" w:rsidRPr="00950A13" w:rsidRDefault="003E6A5C" w:rsidP="00152BD8">
      <w:pPr>
        <w:pStyle w:val="block"/>
        <w:spacing w:after="0" w:line="240" w:lineRule="auto"/>
        <w:ind w:left="540"/>
        <w:jc w:val="both"/>
        <w:rPr>
          <w:rFonts w:ascii="Angsana New" w:hAnsi="Angsana New"/>
          <w:sz w:val="20"/>
          <w:lang w:bidi="th-TH"/>
        </w:rPr>
      </w:pPr>
    </w:p>
    <w:tbl>
      <w:tblPr>
        <w:tblW w:w="92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5"/>
        <w:gridCol w:w="901"/>
        <w:gridCol w:w="1082"/>
        <w:gridCol w:w="272"/>
        <w:gridCol w:w="1081"/>
        <w:gridCol w:w="274"/>
        <w:gridCol w:w="1073"/>
        <w:gridCol w:w="265"/>
        <w:gridCol w:w="1084"/>
      </w:tblGrid>
      <w:tr w:rsidR="00E0351E" w:rsidRPr="00950A13" w14:paraId="25CB7710" w14:textId="77777777" w:rsidTr="0017740E">
        <w:tc>
          <w:tcPr>
            <w:tcW w:w="1745" w:type="pct"/>
          </w:tcPr>
          <w:p w14:paraId="52F15777" w14:textId="77777777" w:rsidR="00E0351E" w:rsidRPr="00950A13" w:rsidRDefault="00E0351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</w:tcPr>
          <w:p w14:paraId="0FB547FA" w14:textId="77777777" w:rsidR="00E0351E" w:rsidRPr="00950A13" w:rsidRDefault="00E0351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3896E9D5" w14:textId="77777777" w:rsidR="00E0351E" w:rsidRPr="00950A13" w:rsidRDefault="00E0351E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10956A12" w14:textId="77777777" w:rsidR="00E0351E" w:rsidRPr="00950A13" w:rsidRDefault="00E0351E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4F12F846" w14:textId="77777777" w:rsidR="00E0351E" w:rsidRPr="00950A13" w:rsidRDefault="00E0351E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7372D0" w:rsidRPr="00950A13" w14:paraId="488695C7" w14:textId="77777777" w:rsidTr="0017740E">
        <w:tc>
          <w:tcPr>
            <w:tcW w:w="1745" w:type="pct"/>
          </w:tcPr>
          <w:p w14:paraId="09A36E4B" w14:textId="77777777" w:rsidR="007372D0" w:rsidRPr="00950A13" w:rsidRDefault="007372D0" w:rsidP="0073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5DCADFAD" w14:textId="77777777" w:rsidR="007372D0" w:rsidRPr="00950A13" w:rsidRDefault="007372D0" w:rsidP="0073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4" w:type="pct"/>
            <w:vAlign w:val="center"/>
          </w:tcPr>
          <w:p w14:paraId="4AF3E509" w14:textId="1FBE1C74" w:rsidR="007372D0" w:rsidRPr="00950A13" w:rsidRDefault="00827F73" w:rsidP="0073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  <w:vAlign w:val="center"/>
          </w:tcPr>
          <w:p w14:paraId="09A66769" w14:textId="77777777" w:rsidR="007372D0" w:rsidRPr="00950A13" w:rsidRDefault="007372D0" w:rsidP="0073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4FD9D227" w14:textId="36899852" w:rsidR="007372D0" w:rsidRPr="00950A13" w:rsidRDefault="00827F73" w:rsidP="0073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7260060B" w14:textId="77777777" w:rsidR="007372D0" w:rsidRPr="00950A13" w:rsidRDefault="007372D0" w:rsidP="0073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68D4D911" w14:textId="0CF18E6E" w:rsidR="007372D0" w:rsidRPr="00950A13" w:rsidRDefault="00827F73" w:rsidP="0073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  <w:vAlign w:val="center"/>
          </w:tcPr>
          <w:p w14:paraId="489851CB" w14:textId="3E525ACE" w:rsidR="007372D0" w:rsidRPr="00950A13" w:rsidRDefault="007372D0" w:rsidP="0073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1686B2D0" w14:textId="5F8A8FC3" w:rsidR="007372D0" w:rsidRPr="00950A13" w:rsidRDefault="00827F73" w:rsidP="0073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B75CA" w:rsidRPr="00950A13" w14:paraId="745F1A75" w14:textId="77777777" w:rsidTr="0017740E">
        <w:tc>
          <w:tcPr>
            <w:tcW w:w="1745" w:type="pct"/>
          </w:tcPr>
          <w:p w14:paraId="6E2CC051" w14:textId="77777777" w:rsidR="006B75CA" w:rsidRPr="00950A1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45DAD923" w14:textId="77777777" w:rsidR="006B75CA" w:rsidRPr="00950A1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68" w:type="pct"/>
            <w:gridSpan w:val="7"/>
          </w:tcPr>
          <w:p w14:paraId="77C8FB56" w14:textId="77777777" w:rsidR="006B75CA" w:rsidRPr="00950A1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79B0" w:rsidRPr="00950A13" w14:paraId="50833114" w14:textId="77777777" w:rsidTr="0017740E">
        <w:tc>
          <w:tcPr>
            <w:tcW w:w="1745" w:type="pct"/>
          </w:tcPr>
          <w:p w14:paraId="7F870365" w14:textId="77777777" w:rsidR="006079B0" w:rsidRPr="00950A13" w:rsidRDefault="006079B0" w:rsidP="0060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6" w:type="pct"/>
          </w:tcPr>
          <w:p w14:paraId="799A347F" w14:textId="41E130D4" w:rsidR="006079B0" w:rsidRPr="00950A13" w:rsidRDefault="0003573A" w:rsidP="0060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84" w:type="pct"/>
            <w:vAlign w:val="bottom"/>
          </w:tcPr>
          <w:p w14:paraId="2BDCE140" w14:textId="7B33C69B" w:rsidR="006079B0" w:rsidRPr="00950A13" w:rsidRDefault="00E6516B" w:rsidP="00607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22,257</w:t>
            </w:r>
          </w:p>
        </w:tc>
        <w:tc>
          <w:tcPr>
            <w:tcW w:w="147" w:type="pct"/>
          </w:tcPr>
          <w:p w14:paraId="53BA2A7E" w14:textId="77777777" w:rsidR="006079B0" w:rsidRPr="00950A13" w:rsidRDefault="006079B0" w:rsidP="0060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27FD003D" w14:textId="6D397599" w:rsidR="006079B0" w:rsidRPr="00950A13" w:rsidRDefault="006079B0" w:rsidP="00607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28,067</w:t>
            </w:r>
          </w:p>
        </w:tc>
        <w:tc>
          <w:tcPr>
            <w:tcW w:w="148" w:type="pct"/>
          </w:tcPr>
          <w:p w14:paraId="2FFEDD2F" w14:textId="77777777" w:rsidR="006079B0" w:rsidRPr="00950A13" w:rsidRDefault="006079B0" w:rsidP="0060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F781051" w14:textId="46C5E9A4" w:rsidR="006079B0" w:rsidRPr="00950A13" w:rsidRDefault="006079B0" w:rsidP="0060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22,257</w:t>
            </w:r>
          </w:p>
        </w:tc>
        <w:tc>
          <w:tcPr>
            <w:tcW w:w="143" w:type="pct"/>
          </w:tcPr>
          <w:p w14:paraId="1C16CEC4" w14:textId="77777777" w:rsidR="006079B0" w:rsidRPr="00950A13" w:rsidRDefault="006079B0" w:rsidP="0060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206F8CA" w14:textId="6CF06145" w:rsidR="006079B0" w:rsidRPr="00950A13" w:rsidRDefault="006079B0" w:rsidP="0060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28,067</w:t>
            </w:r>
          </w:p>
        </w:tc>
      </w:tr>
      <w:tr w:rsidR="006079B0" w:rsidRPr="00950A13" w14:paraId="6A4589B6" w14:textId="77777777" w:rsidTr="0017740E">
        <w:tc>
          <w:tcPr>
            <w:tcW w:w="1745" w:type="pct"/>
          </w:tcPr>
          <w:p w14:paraId="53FEA1FC" w14:textId="77777777" w:rsidR="006079B0" w:rsidRPr="00950A13" w:rsidRDefault="006079B0" w:rsidP="0060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6" w:type="pct"/>
          </w:tcPr>
          <w:p w14:paraId="6A991297" w14:textId="77777777" w:rsidR="006079B0" w:rsidRPr="00950A13" w:rsidRDefault="006079B0" w:rsidP="0060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D6B2717" w14:textId="374166F7" w:rsidR="006079B0" w:rsidRPr="00950A13" w:rsidRDefault="00E6516B" w:rsidP="0060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2,654,397</w:t>
            </w:r>
          </w:p>
        </w:tc>
        <w:tc>
          <w:tcPr>
            <w:tcW w:w="147" w:type="pct"/>
          </w:tcPr>
          <w:p w14:paraId="62C756F9" w14:textId="77777777" w:rsidR="006079B0" w:rsidRPr="00950A13" w:rsidRDefault="006079B0" w:rsidP="0060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4608273" w14:textId="432C1AA1" w:rsidR="006079B0" w:rsidRPr="00950A13" w:rsidRDefault="006079B0" w:rsidP="0060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2,130,977</w:t>
            </w:r>
          </w:p>
        </w:tc>
        <w:tc>
          <w:tcPr>
            <w:tcW w:w="148" w:type="pct"/>
          </w:tcPr>
          <w:p w14:paraId="55793025" w14:textId="77777777" w:rsidR="006079B0" w:rsidRPr="00950A13" w:rsidRDefault="006079B0" w:rsidP="0060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2538E864" w14:textId="31A10A7A" w:rsidR="006079B0" w:rsidRPr="00950A13" w:rsidRDefault="006079B0" w:rsidP="0060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2,654,453</w:t>
            </w:r>
          </w:p>
        </w:tc>
        <w:tc>
          <w:tcPr>
            <w:tcW w:w="143" w:type="pct"/>
          </w:tcPr>
          <w:p w14:paraId="1337FBDA" w14:textId="77777777" w:rsidR="006079B0" w:rsidRPr="00950A13" w:rsidRDefault="006079B0" w:rsidP="0060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5C5A486" w14:textId="45D56F45" w:rsidR="006079B0" w:rsidRPr="00950A13" w:rsidRDefault="006079B0" w:rsidP="0060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2,130,851</w:t>
            </w:r>
          </w:p>
        </w:tc>
      </w:tr>
      <w:tr w:rsidR="006079B0" w:rsidRPr="00950A13" w14:paraId="24D62D13" w14:textId="77777777" w:rsidTr="0017740E">
        <w:tc>
          <w:tcPr>
            <w:tcW w:w="1745" w:type="pct"/>
          </w:tcPr>
          <w:p w14:paraId="08C0ED94" w14:textId="77777777" w:rsidR="006079B0" w:rsidRPr="00950A13" w:rsidRDefault="006079B0" w:rsidP="0060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6" w:type="pct"/>
          </w:tcPr>
          <w:p w14:paraId="6C66EDCD" w14:textId="77777777" w:rsidR="006079B0" w:rsidRPr="00950A13" w:rsidRDefault="006079B0" w:rsidP="0060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3BDC3AA" w14:textId="0A9A7979" w:rsidR="006079B0" w:rsidRPr="00950A13" w:rsidRDefault="00E6516B" w:rsidP="0060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2,676,654</w:t>
            </w:r>
          </w:p>
        </w:tc>
        <w:tc>
          <w:tcPr>
            <w:tcW w:w="147" w:type="pct"/>
          </w:tcPr>
          <w:p w14:paraId="620823B4" w14:textId="77777777" w:rsidR="006079B0" w:rsidRPr="00950A13" w:rsidRDefault="006079B0" w:rsidP="0060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D4E8D26" w14:textId="263D5249" w:rsidR="006079B0" w:rsidRPr="00950A13" w:rsidRDefault="006079B0" w:rsidP="0060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2,159,044</w:t>
            </w:r>
          </w:p>
        </w:tc>
        <w:tc>
          <w:tcPr>
            <w:tcW w:w="148" w:type="pct"/>
          </w:tcPr>
          <w:p w14:paraId="7989E60F" w14:textId="77777777" w:rsidR="006079B0" w:rsidRPr="00950A13" w:rsidRDefault="006079B0" w:rsidP="0060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3A4BC602" w14:textId="0A1BB241" w:rsidR="006079B0" w:rsidRPr="00950A13" w:rsidRDefault="006079B0" w:rsidP="0060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2,676,710</w:t>
            </w:r>
          </w:p>
        </w:tc>
        <w:tc>
          <w:tcPr>
            <w:tcW w:w="143" w:type="pct"/>
          </w:tcPr>
          <w:p w14:paraId="07F81E9C" w14:textId="77777777" w:rsidR="006079B0" w:rsidRPr="00950A13" w:rsidRDefault="006079B0" w:rsidP="0060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4BAFF04" w14:textId="1A5D62D0" w:rsidR="006079B0" w:rsidRPr="00950A13" w:rsidRDefault="006079B0" w:rsidP="0060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2,158,918</w:t>
            </w:r>
          </w:p>
        </w:tc>
      </w:tr>
    </w:tbl>
    <w:p w14:paraId="3753367E" w14:textId="629A6333" w:rsidR="00E46D05" w:rsidRDefault="00E46D05" w:rsidP="00751FE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</w:p>
    <w:p w14:paraId="5CF42B85" w14:textId="7202FE24" w:rsidR="00B15BAA" w:rsidRPr="00950A13" w:rsidRDefault="00595D5F" w:rsidP="00751FE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950A13">
        <w:rPr>
          <w:rFonts w:ascii="Angsana New" w:hAnsi="Angsana New"/>
          <w:sz w:val="30"/>
          <w:szCs w:val="30"/>
          <w:u w:val="none"/>
        </w:rPr>
        <w:t>1</w:t>
      </w:r>
      <w:r w:rsidR="005359DB" w:rsidRPr="00950A13">
        <w:rPr>
          <w:rFonts w:ascii="Angsana New" w:hAnsi="Angsana New"/>
          <w:sz w:val="30"/>
          <w:szCs w:val="30"/>
          <w:u w:val="none"/>
        </w:rPr>
        <w:t>7</w:t>
      </w:r>
      <w:r w:rsidR="00B15BAA" w:rsidRPr="00950A13">
        <w:rPr>
          <w:rFonts w:ascii="Angsana New" w:hAnsi="Angsana New"/>
          <w:sz w:val="30"/>
          <w:szCs w:val="30"/>
          <w:u w:val="none"/>
          <w:cs/>
        </w:rPr>
        <w:tab/>
        <w:t>เจ้าหนี้อื่น</w:t>
      </w:r>
    </w:p>
    <w:p w14:paraId="1E3680B5" w14:textId="77777777" w:rsidR="00B15BAA" w:rsidRPr="00950A13" w:rsidRDefault="00B15BAA" w:rsidP="00152BD8">
      <w:pPr>
        <w:pStyle w:val="block"/>
        <w:spacing w:after="0" w:line="240" w:lineRule="auto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7"/>
        <w:gridCol w:w="903"/>
        <w:gridCol w:w="1081"/>
        <w:gridCol w:w="237"/>
        <w:gridCol w:w="1112"/>
        <w:gridCol w:w="265"/>
        <w:gridCol w:w="1085"/>
        <w:gridCol w:w="265"/>
        <w:gridCol w:w="1085"/>
      </w:tblGrid>
      <w:tr w:rsidR="00B15BAA" w:rsidRPr="00950A13" w14:paraId="3D5F8FD2" w14:textId="77777777" w:rsidTr="001454A3">
        <w:tc>
          <w:tcPr>
            <w:tcW w:w="1746" w:type="pct"/>
          </w:tcPr>
          <w:p w14:paraId="2BF46F1B" w14:textId="77777777" w:rsidR="00B15BAA" w:rsidRPr="00950A13" w:rsidRDefault="00B15BAA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14:paraId="5B571FFF" w14:textId="77777777" w:rsidR="00B15BAA" w:rsidRPr="00950A13" w:rsidRDefault="00B15BAA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38735487" w14:textId="77777777" w:rsidR="00B15BAA" w:rsidRPr="00950A13" w:rsidRDefault="00B15BAA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14:paraId="3B7E7F2F" w14:textId="77777777" w:rsidR="00B15BAA" w:rsidRPr="00950A13" w:rsidRDefault="00B15BAA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14:paraId="7EE1F421" w14:textId="77777777" w:rsidR="00B15BAA" w:rsidRPr="00950A13" w:rsidRDefault="00B15BAA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827F73" w:rsidRPr="00950A13" w14:paraId="3A8C83B9" w14:textId="77777777" w:rsidTr="001454A3">
        <w:tc>
          <w:tcPr>
            <w:tcW w:w="1746" w:type="pct"/>
          </w:tcPr>
          <w:p w14:paraId="161D529E" w14:textId="77777777" w:rsidR="00827F73" w:rsidRPr="00950A13" w:rsidRDefault="00827F73" w:rsidP="00827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14:paraId="7DF73D61" w14:textId="77777777" w:rsidR="00827F73" w:rsidRPr="00950A13" w:rsidRDefault="00827F73" w:rsidP="00827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3" w:type="pct"/>
            <w:vAlign w:val="center"/>
          </w:tcPr>
          <w:p w14:paraId="10FAA51B" w14:textId="69B8BC36" w:rsidR="00827F73" w:rsidRPr="00950A13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" w:type="pct"/>
            <w:vAlign w:val="center"/>
          </w:tcPr>
          <w:p w14:paraId="7A9CC1D0" w14:textId="77777777" w:rsidR="00827F73" w:rsidRPr="00950A13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6AC453ED" w14:textId="3BC9A474" w:rsidR="00827F73" w:rsidRPr="00950A13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08D4A59C" w14:textId="77777777" w:rsidR="00827F73" w:rsidRPr="00950A13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60E2048C" w14:textId="1CB4A91A" w:rsidR="00827F73" w:rsidRPr="00950A13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  <w:vAlign w:val="center"/>
          </w:tcPr>
          <w:p w14:paraId="59D55583" w14:textId="77777777" w:rsidR="00827F73" w:rsidRPr="00950A13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683E5695" w14:textId="686AD825" w:rsidR="00827F73" w:rsidRPr="00950A13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B75CA" w:rsidRPr="00950A13" w14:paraId="5C93EC36" w14:textId="77777777" w:rsidTr="001454A3">
        <w:tc>
          <w:tcPr>
            <w:tcW w:w="1746" w:type="pct"/>
          </w:tcPr>
          <w:p w14:paraId="3BA611C5" w14:textId="77777777" w:rsidR="006B75CA" w:rsidRPr="00950A1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14:paraId="6D0489EE" w14:textId="77777777" w:rsidR="006B75CA" w:rsidRPr="00950A1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67" w:type="pct"/>
            <w:gridSpan w:val="7"/>
          </w:tcPr>
          <w:p w14:paraId="622C67B8" w14:textId="77777777" w:rsidR="006B75CA" w:rsidRPr="00950A1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7D3B" w:rsidRPr="00950A13" w14:paraId="48DF224C" w14:textId="77777777" w:rsidTr="001454A3">
        <w:tc>
          <w:tcPr>
            <w:tcW w:w="1746" w:type="pct"/>
          </w:tcPr>
          <w:p w14:paraId="31D9C2D0" w14:textId="7777777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7" w:type="pct"/>
          </w:tcPr>
          <w:p w14:paraId="0A136E52" w14:textId="65718994" w:rsidR="00CF7D3B" w:rsidRPr="00950A13" w:rsidRDefault="0003573A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83" w:type="pct"/>
            <w:vAlign w:val="bottom"/>
          </w:tcPr>
          <w:p w14:paraId="267C0194" w14:textId="24FF44E4" w:rsidR="00CF7D3B" w:rsidRPr="00950A13" w:rsidRDefault="00C16BB0" w:rsidP="00CF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3,096</w:t>
            </w:r>
          </w:p>
        </w:tc>
        <w:tc>
          <w:tcPr>
            <w:tcW w:w="128" w:type="pct"/>
          </w:tcPr>
          <w:p w14:paraId="7E5550AC" w14:textId="7777777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2A04C262" w14:textId="6F6492FC" w:rsidR="00CF7D3B" w:rsidRPr="00950A13" w:rsidRDefault="00CF7D3B" w:rsidP="00CF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3,527</w:t>
            </w:r>
          </w:p>
        </w:tc>
        <w:tc>
          <w:tcPr>
            <w:tcW w:w="143" w:type="pct"/>
          </w:tcPr>
          <w:p w14:paraId="13A1F2A9" w14:textId="7777777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6E6F4B1" w14:textId="467F4209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4,</w:t>
            </w:r>
            <w:r w:rsidR="00C16BB0" w:rsidRPr="00950A13">
              <w:rPr>
                <w:rFonts w:ascii="Angsana New" w:hAnsi="Angsana New"/>
                <w:sz w:val="30"/>
                <w:szCs w:val="30"/>
              </w:rPr>
              <w:t>292</w:t>
            </w:r>
          </w:p>
        </w:tc>
        <w:tc>
          <w:tcPr>
            <w:tcW w:w="143" w:type="pct"/>
          </w:tcPr>
          <w:p w14:paraId="25460617" w14:textId="7777777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A646764" w14:textId="753FD8B1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5,010</w:t>
            </w:r>
          </w:p>
        </w:tc>
      </w:tr>
      <w:tr w:rsidR="00CF7D3B" w:rsidRPr="00950A13" w14:paraId="0641E826" w14:textId="77777777" w:rsidTr="001454A3">
        <w:tc>
          <w:tcPr>
            <w:tcW w:w="1746" w:type="pct"/>
          </w:tcPr>
          <w:p w14:paraId="33339594" w14:textId="7777777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7" w:type="pct"/>
          </w:tcPr>
          <w:p w14:paraId="5CFE0BAE" w14:textId="7777777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91305E7" w14:textId="73DA5749" w:rsidR="00CF7D3B" w:rsidRPr="00950A13" w:rsidRDefault="00C16BB0" w:rsidP="00CF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357,563</w:t>
            </w:r>
          </w:p>
        </w:tc>
        <w:tc>
          <w:tcPr>
            <w:tcW w:w="128" w:type="pct"/>
          </w:tcPr>
          <w:p w14:paraId="09D633C8" w14:textId="7777777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798D305B" w14:textId="252B4017" w:rsidR="00CF7D3B" w:rsidRPr="00950A13" w:rsidRDefault="00CF7D3B" w:rsidP="00CF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361,787</w:t>
            </w:r>
          </w:p>
        </w:tc>
        <w:tc>
          <w:tcPr>
            <w:tcW w:w="143" w:type="pct"/>
          </w:tcPr>
          <w:p w14:paraId="388515CF" w14:textId="7777777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4A27EB0" w14:textId="5F44F2DB" w:rsidR="00CF7D3B" w:rsidRPr="00950A13" w:rsidRDefault="00C16BB0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356,886</w:t>
            </w:r>
          </w:p>
        </w:tc>
        <w:tc>
          <w:tcPr>
            <w:tcW w:w="143" w:type="pct"/>
          </w:tcPr>
          <w:p w14:paraId="48E313A2" w14:textId="7777777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A7504B1" w14:textId="2FA51070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360,844</w:t>
            </w:r>
          </w:p>
        </w:tc>
      </w:tr>
      <w:tr w:rsidR="00CF7D3B" w:rsidRPr="00950A13" w14:paraId="7DEF4E50" w14:textId="77777777" w:rsidTr="001454A3">
        <w:tc>
          <w:tcPr>
            <w:tcW w:w="1746" w:type="pct"/>
          </w:tcPr>
          <w:p w14:paraId="2973B839" w14:textId="7777777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7" w:type="pct"/>
          </w:tcPr>
          <w:p w14:paraId="576F21F2" w14:textId="7777777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D762671" w14:textId="57DEC0BB" w:rsidR="00CF7D3B" w:rsidRPr="00950A13" w:rsidRDefault="00C16BB0" w:rsidP="00CF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360,659</w:t>
            </w:r>
          </w:p>
        </w:tc>
        <w:tc>
          <w:tcPr>
            <w:tcW w:w="128" w:type="pct"/>
          </w:tcPr>
          <w:p w14:paraId="18AD9B9D" w14:textId="7777777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5737925A" w14:textId="36C56E03" w:rsidR="00CF7D3B" w:rsidRPr="00950A13" w:rsidRDefault="00CF7D3B" w:rsidP="00CF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365,314</w:t>
            </w:r>
          </w:p>
        </w:tc>
        <w:tc>
          <w:tcPr>
            <w:tcW w:w="143" w:type="pct"/>
          </w:tcPr>
          <w:p w14:paraId="09F66901" w14:textId="7777777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D270AD4" w14:textId="59482AF6" w:rsidR="00CF7D3B" w:rsidRPr="00950A13" w:rsidRDefault="0066194E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361,178</w:t>
            </w:r>
          </w:p>
        </w:tc>
        <w:tc>
          <w:tcPr>
            <w:tcW w:w="143" w:type="pct"/>
          </w:tcPr>
          <w:p w14:paraId="6DD73B15" w14:textId="7777777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5028D30" w14:textId="0D49BA06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365,854</w:t>
            </w:r>
          </w:p>
        </w:tc>
      </w:tr>
      <w:tr w:rsidR="00CF7D3B" w:rsidRPr="00950A13" w14:paraId="7CDE2B54" w14:textId="77777777" w:rsidTr="001454A3">
        <w:tc>
          <w:tcPr>
            <w:tcW w:w="1746" w:type="pct"/>
          </w:tcPr>
          <w:p w14:paraId="609C5835" w14:textId="7777777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14:paraId="68F0E0EA" w14:textId="7777777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7BF14DEA" w14:textId="77777777" w:rsidR="00CF7D3B" w:rsidRPr="00950A13" w:rsidRDefault="00CF7D3B" w:rsidP="00CF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3471333" w14:textId="7777777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08B87BD9" w14:textId="77777777" w:rsidR="00CF7D3B" w:rsidRPr="00950A13" w:rsidRDefault="00CF7D3B" w:rsidP="00CF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873F219" w14:textId="7777777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31B80C1" w14:textId="7777777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1270D28" w14:textId="7777777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2309558" w14:textId="7777777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7D3B" w:rsidRPr="00950A13" w14:paraId="3E67C265" w14:textId="77777777" w:rsidTr="001454A3">
        <w:tc>
          <w:tcPr>
            <w:tcW w:w="1746" w:type="pct"/>
          </w:tcPr>
          <w:p w14:paraId="723137F7" w14:textId="7777777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87" w:type="pct"/>
          </w:tcPr>
          <w:p w14:paraId="653CE1B5" w14:textId="7777777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6BABDB01" w14:textId="1A7B2227" w:rsidR="00CF7D3B" w:rsidRPr="00950A13" w:rsidRDefault="00C16BB0" w:rsidP="00CF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330,844</w:t>
            </w:r>
          </w:p>
        </w:tc>
        <w:tc>
          <w:tcPr>
            <w:tcW w:w="128" w:type="pct"/>
          </w:tcPr>
          <w:p w14:paraId="3AFDB80A" w14:textId="7777777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328A2915" w14:textId="397E8490" w:rsidR="00CF7D3B" w:rsidRPr="00950A13" w:rsidRDefault="00CF7D3B" w:rsidP="00CF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333,662</w:t>
            </w:r>
          </w:p>
        </w:tc>
        <w:tc>
          <w:tcPr>
            <w:tcW w:w="143" w:type="pct"/>
          </w:tcPr>
          <w:p w14:paraId="7956CF1C" w14:textId="7777777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2546620" w14:textId="6C52941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331,363</w:t>
            </w:r>
          </w:p>
        </w:tc>
        <w:tc>
          <w:tcPr>
            <w:tcW w:w="143" w:type="pct"/>
          </w:tcPr>
          <w:p w14:paraId="4ADEA454" w14:textId="7777777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A530806" w14:textId="18D068E2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334,202</w:t>
            </w:r>
          </w:p>
        </w:tc>
      </w:tr>
      <w:tr w:rsidR="00CF7D3B" w:rsidRPr="00950A13" w14:paraId="163935EC" w14:textId="77777777" w:rsidTr="001454A3">
        <w:tc>
          <w:tcPr>
            <w:tcW w:w="1746" w:type="pct"/>
          </w:tcPr>
          <w:p w14:paraId="2D996BF8" w14:textId="7777777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87" w:type="pct"/>
          </w:tcPr>
          <w:p w14:paraId="71CFC34F" w14:textId="7777777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A84B312" w14:textId="51E60D87" w:rsidR="00CF7D3B" w:rsidRPr="00950A13" w:rsidRDefault="008103F6" w:rsidP="00CF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29,815</w:t>
            </w:r>
          </w:p>
        </w:tc>
        <w:tc>
          <w:tcPr>
            <w:tcW w:w="128" w:type="pct"/>
          </w:tcPr>
          <w:p w14:paraId="5FD69FAA" w14:textId="7777777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47B82CB3" w14:textId="18200175" w:rsidR="00CF7D3B" w:rsidRPr="00950A13" w:rsidRDefault="00CF7D3B" w:rsidP="00CF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31,652</w:t>
            </w:r>
          </w:p>
        </w:tc>
        <w:tc>
          <w:tcPr>
            <w:tcW w:w="143" w:type="pct"/>
          </w:tcPr>
          <w:p w14:paraId="7F97B719" w14:textId="7777777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A5845BF" w14:textId="3708222E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29,815</w:t>
            </w:r>
          </w:p>
        </w:tc>
        <w:tc>
          <w:tcPr>
            <w:tcW w:w="143" w:type="pct"/>
          </w:tcPr>
          <w:p w14:paraId="2778A068" w14:textId="7777777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9AE7E89" w14:textId="58F9C68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31,652</w:t>
            </w:r>
          </w:p>
        </w:tc>
      </w:tr>
      <w:tr w:rsidR="00CF7D3B" w:rsidRPr="00950A13" w14:paraId="04C43538" w14:textId="77777777" w:rsidTr="001454A3">
        <w:tc>
          <w:tcPr>
            <w:tcW w:w="1746" w:type="pct"/>
          </w:tcPr>
          <w:p w14:paraId="2BD664A5" w14:textId="7777777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7" w:type="pct"/>
          </w:tcPr>
          <w:p w14:paraId="5ADFD379" w14:textId="7777777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7C0B860" w14:textId="49E150DE" w:rsidR="00CF7D3B" w:rsidRPr="00950A13" w:rsidRDefault="00C16BB0" w:rsidP="00CF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360,659</w:t>
            </w:r>
          </w:p>
        </w:tc>
        <w:tc>
          <w:tcPr>
            <w:tcW w:w="128" w:type="pct"/>
          </w:tcPr>
          <w:p w14:paraId="176E188A" w14:textId="7777777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75B01B8E" w14:textId="462EDFEE" w:rsidR="00CF7D3B" w:rsidRPr="00950A13" w:rsidRDefault="00CF7D3B" w:rsidP="00CF7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365,314</w:t>
            </w:r>
          </w:p>
        </w:tc>
        <w:tc>
          <w:tcPr>
            <w:tcW w:w="143" w:type="pct"/>
          </w:tcPr>
          <w:p w14:paraId="001E03FC" w14:textId="7777777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A8B9585" w14:textId="4E1400DF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361,178</w:t>
            </w:r>
          </w:p>
        </w:tc>
        <w:tc>
          <w:tcPr>
            <w:tcW w:w="143" w:type="pct"/>
          </w:tcPr>
          <w:p w14:paraId="77F3C0EB" w14:textId="77777777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D3CE904" w14:textId="5B9DD379" w:rsidR="00CF7D3B" w:rsidRPr="00950A13" w:rsidRDefault="00CF7D3B" w:rsidP="00CF7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365,854</w:t>
            </w:r>
          </w:p>
        </w:tc>
      </w:tr>
    </w:tbl>
    <w:p w14:paraId="763A54FF" w14:textId="46AF00B9" w:rsidR="00751FE7" w:rsidRDefault="00751FE7" w:rsidP="003728E1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24"/>
          <w:szCs w:val="24"/>
        </w:rPr>
      </w:pPr>
    </w:p>
    <w:p w14:paraId="42BB9EF6" w14:textId="77777777" w:rsidR="0007004A" w:rsidRPr="00950A13" w:rsidRDefault="0007004A" w:rsidP="003728E1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24"/>
          <w:szCs w:val="24"/>
        </w:rPr>
      </w:pPr>
    </w:p>
    <w:p w14:paraId="36DBA88F" w14:textId="66EBC32E" w:rsidR="00B15BAA" w:rsidRPr="004F45E6" w:rsidRDefault="00595D5F" w:rsidP="00B770E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950A13">
        <w:rPr>
          <w:rFonts w:ascii="Angsana New" w:hAnsi="Angsana New"/>
          <w:sz w:val="30"/>
          <w:szCs w:val="30"/>
          <w:u w:val="none"/>
        </w:rPr>
        <w:lastRenderedPageBreak/>
        <w:t>1</w:t>
      </w:r>
      <w:r w:rsidR="005359DB" w:rsidRPr="00950A13">
        <w:rPr>
          <w:rFonts w:ascii="Angsana New" w:hAnsi="Angsana New"/>
          <w:sz w:val="30"/>
          <w:szCs w:val="30"/>
          <w:u w:val="none"/>
        </w:rPr>
        <w:t>8</w:t>
      </w:r>
      <w:r w:rsidR="00B15BAA" w:rsidRPr="00950A13">
        <w:rPr>
          <w:rFonts w:ascii="Angsana New" w:hAnsi="Angsana New"/>
          <w:sz w:val="30"/>
          <w:szCs w:val="30"/>
          <w:u w:val="none"/>
          <w:cs/>
        </w:rPr>
        <w:tab/>
        <w:t xml:space="preserve">ค่าใช้จ่ายค้างจ่าย  </w:t>
      </w:r>
    </w:p>
    <w:p w14:paraId="23DE3B69" w14:textId="77777777" w:rsidR="00B15BAA" w:rsidRPr="004F45E6" w:rsidRDefault="00B15BAA" w:rsidP="000267B0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6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2"/>
        <w:gridCol w:w="268"/>
        <w:gridCol w:w="1085"/>
        <w:gridCol w:w="263"/>
        <w:gridCol w:w="1077"/>
        <w:gridCol w:w="275"/>
        <w:gridCol w:w="1077"/>
      </w:tblGrid>
      <w:tr w:rsidR="00F913CA" w:rsidRPr="004F45E6" w14:paraId="6D691488" w14:textId="77777777" w:rsidTr="00267C2B">
        <w:tc>
          <w:tcPr>
            <w:tcW w:w="4140" w:type="dxa"/>
            <w:vMerge w:val="restart"/>
            <w:shd w:val="clear" w:color="auto" w:fill="auto"/>
          </w:tcPr>
          <w:p w14:paraId="1F99ED3C" w14:textId="77777777" w:rsidR="00F913CA" w:rsidRPr="004F45E6" w:rsidRDefault="00F913CA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hanging="1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5" w:type="dxa"/>
            <w:gridSpan w:val="3"/>
          </w:tcPr>
          <w:p w14:paraId="6F2ED236" w14:textId="77777777" w:rsidR="00F913CA" w:rsidRPr="004F45E6" w:rsidRDefault="00F913CA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F45E6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3" w:type="dxa"/>
          </w:tcPr>
          <w:p w14:paraId="72436364" w14:textId="77777777" w:rsidR="00F913CA" w:rsidRPr="004F45E6" w:rsidRDefault="00F913CA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29" w:type="dxa"/>
            <w:gridSpan w:val="3"/>
          </w:tcPr>
          <w:p w14:paraId="1E48E43F" w14:textId="77777777" w:rsidR="00F913CA" w:rsidRPr="004F45E6" w:rsidRDefault="00F913CA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F45E6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27F73" w:rsidRPr="004F45E6" w14:paraId="509E3ED7" w14:textId="77777777" w:rsidTr="00267C2B">
        <w:tc>
          <w:tcPr>
            <w:tcW w:w="4140" w:type="dxa"/>
            <w:vMerge/>
            <w:shd w:val="clear" w:color="auto" w:fill="auto"/>
          </w:tcPr>
          <w:p w14:paraId="7345A8D4" w14:textId="77777777" w:rsidR="00827F73" w:rsidRPr="004F45E6" w:rsidRDefault="00827F73" w:rsidP="00827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26ABDEF" w14:textId="5D0DA00F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  <w:vAlign w:val="center"/>
          </w:tcPr>
          <w:p w14:paraId="64054979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39E08405" w14:textId="2CEB943F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3" w:type="dxa"/>
          </w:tcPr>
          <w:p w14:paraId="75357E38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 w14:paraId="20381259" w14:textId="5A347862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5" w:type="dxa"/>
            <w:vAlign w:val="center"/>
          </w:tcPr>
          <w:p w14:paraId="2224984E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 w14:paraId="70F3B61C" w14:textId="26E4C82F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B75CA" w:rsidRPr="004F45E6" w14:paraId="41B4E7EB" w14:textId="77777777" w:rsidTr="00267C2B">
        <w:tc>
          <w:tcPr>
            <w:tcW w:w="4140" w:type="dxa"/>
          </w:tcPr>
          <w:p w14:paraId="61DDA2E2" w14:textId="77777777" w:rsidR="006B75CA" w:rsidRPr="004F45E6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27" w:type="dxa"/>
            <w:gridSpan w:val="7"/>
          </w:tcPr>
          <w:p w14:paraId="0EBE9DB5" w14:textId="77777777" w:rsidR="006B75CA" w:rsidRPr="004F45E6" w:rsidRDefault="006B75CA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F45E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F73" w:rsidRPr="004F45E6" w14:paraId="45EA7FA6" w14:textId="77777777" w:rsidTr="00267C2B">
        <w:tc>
          <w:tcPr>
            <w:tcW w:w="4140" w:type="dxa"/>
          </w:tcPr>
          <w:p w14:paraId="543200EE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  <w:cs/>
              </w:rPr>
              <w:t>ส่วนลดค้างจ่าย</w:t>
            </w:r>
          </w:p>
        </w:tc>
        <w:tc>
          <w:tcPr>
            <w:tcW w:w="1082" w:type="dxa"/>
            <w:vAlign w:val="bottom"/>
          </w:tcPr>
          <w:p w14:paraId="1D5A8D25" w14:textId="56B1A48A" w:rsidR="00827F73" w:rsidRPr="004F45E6" w:rsidRDefault="008E75D0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10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192,459</w:t>
            </w:r>
          </w:p>
        </w:tc>
        <w:tc>
          <w:tcPr>
            <w:tcW w:w="268" w:type="dxa"/>
          </w:tcPr>
          <w:p w14:paraId="35E58063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07B156E" w14:textId="738C311C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10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208,256</w:t>
            </w:r>
          </w:p>
        </w:tc>
        <w:tc>
          <w:tcPr>
            <w:tcW w:w="263" w:type="dxa"/>
          </w:tcPr>
          <w:p w14:paraId="4CF1F108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78B89219" w14:textId="3E7D8762" w:rsidR="00827F73" w:rsidRPr="004F45E6" w:rsidRDefault="0086658A" w:rsidP="00827F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45E6">
              <w:rPr>
                <w:rFonts w:ascii="Angsana New" w:hAnsi="Angsana New"/>
                <w:sz w:val="30"/>
                <w:szCs w:val="30"/>
                <w:lang w:val="en-US" w:bidi="th-TH"/>
              </w:rPr>
              <w:t>193,289</w:t>
            </w:r>
          </w:p>
        </w:tc>
        <w:tc>
          <w:tcPr>
            <w:tcW w:w="275" w:type="dxa"/>
          </w:tcPr>
          <w:p w14:paraId="5BC9D340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68BA15FD" w14:textId="30D6135A" w:rsidR="00827F73" w:rsidRPr="004F45E6" w:rsidRDefault="00827F73" w:rsidP="00827F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208,256</w:t>
            </w:r>
          </w:p>
        </w:tc>
      </w:tr>
      <w:tr w:rsidR="00827F73" w:rsidRPr="004F45E6" w14:paraId="54ADC79E" w14:textId="77777777" w:rsidTr="00267C2B">
        <w:tc>
          <w:tcPr>
            <w:tcW w:w="4140" w:type="dxa"/>
          </w:tcPr>
          <w:p w14:paraId="502FDCFE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082" w:type="dxa"/>
            <w:vAlign w:val="bottom"/>
          </w:tcPr>
          <w:p w14:paraId="573DE65F" w14:textId="09E8E72C" w:rsidR="00827F73" w:rsidRPr="004F45E6" w:rsidRDefault="0086658A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102,794</w:t>
            </w:r>
          </w:p>
        </w:tc>
        <w:tc>
          <w:tcPr>
            <w:tcW w:w="268" w:type="dxa"/>
          </w:tcPr>
          <w:p w14:paraId="7CBBAC24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6C7D4EB" w14:textId="41966AA1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78,392</w:t>
            </w:r>
          </w:p>
        </w:tc>
        <w:tc>
          <w:tcPr>
            <w:tcW w:w="263" w:type="dxa"/>
          </w:tcPr>
          <w:p w14:paraId="7B400E50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6372162F" w14:textId="33373C9C" w:rsidR="00827F73" w:rsidRPr="004F45E6" w:rsidRDefault="0086658A" w:rsidP="00827F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100,189</w:t>
            </w:r>
          </w:p>
        </w:tc>
        <w:tc>
          <w:tcPr>
            <w:tcW w:w="275" w:type="dxa"/>
          </w:tcPr>
          <w:p w14:paraId="2ACA047C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31AC2BE" w14:textId="6BE075F8" w:rsidR="00827F73" w:rsidRPr="004F45E6" w:rsidRDefault="00827F73" w:rsidP="00827F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74,740</w:t>
            </w:r>
          </w:p>
        </w:tc>
      </w:tr>
      <w:tr w:rsidR="00827F73" w:rsidRPr="004F45E6" w14:paraId="010A1534" w14:textId="77777777" w:rsidTr="00267C2B">
        <w:tc>
          <w:tcPr>
            <w:tcW w:w="4140" w:type="dxa"/>
          </w:tcPr>
          <w:p w14:paraId="29CFD503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F45E6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082" w:type="dxa"/>
            <w:vAlign w:val="bottom"/>
          </w:tcPr>
          <w:p w14:paraId="252B9B0D" w14:textId="67007B1D" w:rsidR="00827F73" w:rsidRPr="004F45E6" w:rsidRDefault="0086658A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16,492</w:t>
            </w:r>
          </w:p>
        </w:tc>
        <w:tc>
          <w:tcPr>
            <w:tcW w:w="268" w:type="dxa"/>
          </w:tcPr>
          <w:p w14:paraId="14E7F5BA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1CA964C" w14:textId="18697863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10,089</w:t>
            </w:r>
          </w:p>
        </w:tc>
        <w:tc>
          <w:tcPr>
            <w:tcW w:w="263" w:type="dxa"/>
          </w:tcPr>
          <w:p w14:paraId="73F49E26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A640F05" w14:textId="13C5EC1E" w:rsidR="00827F73" w:rsidRPr="004F45E6" w:rsidRDefault="0086658A" w:rsidP="00827F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16,318</w:t>
            </w:r>
          </w:p>
        </w:tc>
        <w:tc>
          <w:tcPr>
            <w:tcW w:w="275" w:type="dxa"/>
          </w:tcPr>
          <w:p w14:paraId="3BA0E5FE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6A41D70" w14:textId="1E9E28CF" w:rsidR="00827F73" w:rsidRPr="004F45E6" w:rsidRDefault="00827F73" w:rsidP="00827F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10,821</w:t>
            </w:r>
          </w:p>
        </w:tc>
      </w:tr>
      <w:tr w:rsidR="00827F73" w:rsidRPr="004F45E6" w14:paraId="14B1EFBC" w14:textId="77777777" w:rsidTr="00267C2B">
        <w:tc>
          <w:tcPr>
            <w:tcW w:w="4140" w:type="dxa"/>
          </w:tcPr>
          <w:p w14:paraId="7ADC1240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F45E6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67B52174" w14:textId="552CF975" w:rsidR="00827F73" w:rsidRPr="004F45E6" w:rsidRDefault="0086658A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2,579</w:t>
            </w:r>
          </w:p>
        </w:tc>
        <w:tc>
          <w:tcPr>
            <w:tcW w:w="268" w:type="dxa"/>
          </w:tcPr>
          <w:p w14:paraId="2AD13C6E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380800E8" w14:textId="1A3DA4D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3,005</w:t>
            </w:r>
          </w:p>
        </w:tc>
        <w:tc>
          <w:tcPr>
            <w:tcW w:w="263" w:type="dxa"/>
          </w:tcPr>
          <w:p w14:paraId="26179FEC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35ED9D4" w14:textId="35D1F8D5" w:rsidR="00827F73" w:rsidRPr="004F45E6" w:rsidRDefault="0086658A" w:rsidP="00827F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2,416</w:t>
            </w:r>
          </w:p>
        </w:tc>
        <w:tc>
          <w:tcPr>
            <w:tcW w:w="275" w:type="dxa"/>
          </w:tcPr>
          <w:p w14:paraId="18D78398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EE00F26" w14:textId="21FBE5BF" w:rsidR="00827F73" w:rsidRPr="004F45E6" w:rsidRDefault="00827F73" w:rsidP="00827F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3,005</w:t>
            </w:r>
          </w:p>
        </w:tc>
      </w:tr>
      <w:tr w:rsidR="00827F73" w:rsidRPr="004F45E6" w14:paraId="78E15D6E" w14:textId="77777777" w:rsidTr="00267C2B">
        <w:tc>
          <w:tcPr>
            <w:tcW w:w="4140" w:type="dxa"/>
          </w:tcPr>
          <w:p w14:paraId="0946CB5A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45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3FD2E" w14:textId="3094EDC1" w:rsidR="00827F73" w:rsidRPr="004F45E6" w:rsidRDefault="008E75D0" w:rsidP="00827F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5E6">
              <w:rPr>
                <w:rFonts w:ascii="Angsana New" w:hAnsi="Angsana New"/>
                <w:b/>
                <w:bCs/>
                <w:sz w:val="30"/>
                <w:szCs w:val="30"/>
              </w:rPr>
              <w:t>314,324</w:t>
            </w:r>
          </w:p>
        </w:tc>
        <w:tc>
          <w:tcPr>
            <w:tcW w:w="268" w:type="dxa"/>
          </w:tcPr>
          <w:p w14:paraId="5A44C479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322C0D" w14:textId="1D37EFA8" w:rsidR="00827F73" w:rsidRPr="004F45E6" w:rsidRDefault="00827F73" w:rsidP="00827F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5E6">
              <w:rPr>
                <w:rFonts w:ascii="Angsana New" w:hAnsi="Angsana New"/>
                <w:b/>
                <w:bCs/>
                <w:sz w:val="30"/>
                <w:szCs w:val="30"/>
              </w:rPr>
              <w:t>299,742</w:t>
            </w:r>
          </w:p>
        </w:tc>
        <w:tc>
          <w:tcPr>
            <w:tcW w:w="263" w:type="dxa"/>
          </w:tcPr>
          <w:p w14:paraId="6ED0BD3F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90183" w14:textId="4D039429" w:rsidR="00827F73" w:rsidRPr="004F45E6" w:rsidRDefault="0086658A" w:rsidP="00827F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F45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312,212</w:t>
            </w:r>
          </w:p>
        </w:tc>
        <w:tc>
          <w:tcPr>
            <w:tcW w:w="275" w:type="dxa"/>
          </w:tcPr>
          <w:p w14:paraId="63BBE085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A137AB" w14:textId="21FA2FFF" w:rsidR="00827F73" w:rsidRPr="004F45E6" w:rsidRDefault="00827F73" w:rsidP="00827F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F45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296,822</w:t>
            </w:r>
          </w:p>
        </w:tc>
      </w:tr>
    </w:tbl>
    <w:p w14:paraId="748A25CE" w14:textId="77777777" w:rsidR="0030046A" w:rsidRPr="004F45E6" w:rsidRDefault="0030046A" w:rsidP="0030046A">
      <w:pPr>
        <w:rPr>
          <w:sz w:val="30"/>
          <w:szCs w:val="30"/>
        </w:rPr>
      </w:pPr>
    </w:p>
    <w:p w14:paraId="78CA3BA5" w14:textId="46F370D3" w:rsidR="00F1547B" w:rsidRPr="004F45E6" w:rsidRDefault="00E46D05" w:rsidP="00751FE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4F45E6">
        <w:rPr>
          <w:rFonts w:ascii="Angsana New" w:hAnsi="Angsana New"/>
          <w:sz w:val="30"/>
          <w:szCs w:val="30"/>
          <w:u w:val="none"/>
        </w:rPr>
        <w:t>19</w:t>
      </w:r>
      <w:r w:rsidRPr="004F45E6">
        <w:rPr>
          <w:rFonts w:ascii="Angsana New" w:hAnsi="Angsana New"/>
          <w:sz w:val="30"/>
          <w:szCs w:val="30"/>
          <w:u w:val="none"/>
        </w:rPr>
        <w:tab/>
      </w:r>
      <w:r w:rsidR="00237643" w:rsidRPr="004F45E6">
        <w:rPr>
          <w:rFonts w:ascii="Angsana New" w:hAnsi="Angsana New"/>
          <w:sz w:val="30"/>
          <w:szCs w:val="30"/>
          <w:u w:val="none"/>
          <w:cs/>
        </w:rPr>
        <w:t>ประมาณการหนี้สินไม่หมุนเวียนสำหรับ</w:t>
      </w:r>
      <w:r w:rsidR="00F1547B" w:rsidRPr="004F45E6">
        <w:rPr>
          <w:rFonts w:ascii="Angsana New" w:hAnsi="Angsana New"/>
          <w:sz w:val="30"/>
          <w:szCs w:val="30"/>
          <w:u w:val="none"/>
          <w:cs/>
        </w:rPr>
        <w:t>ผลประโยชน์พนักงาน</w:t>
      </w:r>
      <w:r w:rsidR="00F1547B" w:rsidRPr="004F45E6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</w:p>
    <w:p w14:paraId="015F1E5C" w14:textId="77777777" w:rsidR="00253CC0" w:rsidRPr="004F45E6" w:rsidRDefault="00253CC0" w:rsidP="00253CC0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4779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4138"/>
        <w:gridCol w:w="1072"/>
        <w:gridCol w:w="281"/>
        <w:gridCol w:w="990"/>
        <w:gridCol w:w="268"/>
        <w:gridCol w:w="1080"/>
        <w:gridCol w:w="268"/>
        <w:gridCol w:w="1083"/>
      </w:tblGrid>
      <w:tr w:rsidR="00590E9F" w:rsidRPr="004F45E6" w14:paraId="1602B673" w14:textId="77777777" w:rsidTr="00827F73">
        <w:tc>
          <w:tcPr>
            <w:tcW w:w="2254" w:type="pct"/>
            <w:noWrap/>
          </w:tcPr>
          <w:p w14:paraId="391C54D0" w14:textId="77777777" w:rsidR="00670F56" w:rsidRPr="004F45E6" w:rsidRDefault="00670F56" w:rsidP="00670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pct"/>
            <w:gridSpan w:val="3"/>
          </w:tcPr>
          <w:p w14:paraId="0EEE7B8B" w14:textId="77777777" w:rsidR="00670F56" w:rsidRPr="004F45E6" w:rsidRDefault="00670F56" w:rsidP="00670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5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6E06497A" w14:textId="77777777" w:rsidR="00670F56" w:rsidRPr="004F45E6" w:rsidRDefault="00670F56" w:rsidP="00670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023DC031" w14:textId="77777777" w:rsidR="00670F56" w:rsidRPr="004F45E6" w:rsidRDefault="00670F56" w:rsidP="00670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5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27F73" w:rsidRPr="004F45E6" w14:paraId="061A347B" w14:textId="77777777" w:rsidTr="00827F73">
        <w:tc>
          <w:tcPr>
            <w:tcW w:w="2254" w:type="pct"/>
            <w:noWrap/>
          </w:tcPr>
          <w:p w14:paraId="011E186D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vAlign w:val="center"/>
          </w:tcPr>
          <w:p w14:paraId="7A9BAC04" w14:textId="4D36D129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" w:type="pct"/>
            <w:vAlign w:val="center"/>
          </w:tcPr>
          <w:p w14:paraId="41230BEB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  <w:vAlign w:val="center"/>
          </w:tcPr>
          <w:p w14:paraId="788CFC20" w14:textId="4B596E9D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53B15BF3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56214AB9" w14:textId="1F717CC8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  <w:vAlign w:val="center"/>
          </w:tcPr>
          <w:p w14:paraId="563C860E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6AEFA1AC" w14:textId="4E4D44AA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B75CA" w:rsidRPr="004F45E6" w14:paraId="661E74E0" w14:textId="77777777" w:rsidTr="005412FB">
        <w:tc>
          <w:tcPr>
            <w:tcW w:w="2254" w:type="pct"/>
            <w:noWrap/>
          </w:tcPr>
          <w:p w14:paraId="365C02DD" w14:textId="77777777" w:rsidR="006B75CA" w:rsidRPr="004F45E6" w:rsidRDefault="006B75CA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6" w:type="pct"/>
            <w:gridSpan w:val="7"/>
          </w:tcPr>
          <w:p w14:paraId="02E6AA43" w14:textId="77777777" w:rsidR="006B75CA" w:rsidRPr="004F45E6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827F73" w:rsidRPr="004F45E6" w14:paraId="1B1397B6" w14:textId="77777777" w:rsidTr="00827F73">
        <w:tc>
          <w:tcPr>
            <w:tcW w:w="2254" w:type="pct"/>
            <w:noWrap/>
            <w:vAlign w:val="bottom"/>
          </w:tcPr>
          <w:p w14:paraId="3976997B" w14:textId="4037CC0B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F45E6">
              <w:rPr>
                <w:rFonts w:ascii="Angsana New" w:hAnsi="Angsana New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584" w:type="pct"/>
            <w:tcBorders>
              <w:bottom w:val="double" w:sz="4" w:space="0" w:color="auto"/>
            </w:tcBorders>
            <w:vAlign w:val="bottom"/>
          </w:tcPr>
          <w:p w14:paraId="15EAE7F1" w14:textId="51CB3081" w:rsidR="00827F73" w:rsidRPr="004F45E6" w:rsidRDefault="00F825CC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42,578</w:t>
            </w:r>
          </w:p>
        </w:tc>
        <w:tc>
          <w:tcPr>
            <w:tcW w:w="153" w:type="pct"/>
            <w:vAlign w:val="bottom"/>
          </w:tcPr>
          <w:p w14:paraId="6FD0BD5F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  <w:vAlign w:val="bottom"/>
          </w:tcPr>
          <w:p w14:paraId="35FDE7E3" w14:textId="5491D73A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7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39,362</w:t>
            </w:r>
          </w:p>
        </w:tc>
        <w:tc>
          <w:tcPr>
            <w:tcW w:w="146" w:type="pct"/>
            <w:vAlign w:val="bottom"/>
          </w:tcPr>
          <w:p w14:paraId="68B5CB66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21490364" w14:textId="7B614979" w:rsidR="00827F73" w:rsidRPr="004F45E6" w:rsidRDefault="00F825CC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5" w:right="-111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41,344</w:t>
            </w:r>
          </w:p>
        </w:tc>
        <w:tc>
          <w:tcPr>
            <w:tcW w:w="146" w:type="pct"/>
            <w:vAlign w:val="bottom"/>
          </w:tcPr>
          <w:p w14:paraId="0913C60F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56A1DFCD" w14:textId="54D65671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5" w:right="-111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38,158</w:t>
            </w:r>
          </w:p>
        </w:tc>
      </w:tr>
    </w:tbl>
    <w:p w14:paraId="37503858" w14:textId="72D956EE" w:rsidR="00E46D05" w:rsidRPr="004F45E6" w:rsidRDefault="00E46D05" w:rsidP="00133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</w:p>
    <w:p w14:paraId="4CEE1530" w14:textId="1614CEDA" w:rsidR="00133F11" w:rsidRPr="004F45E6" w:rsidRDefault="00133F11" w:rsidP="00133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GB"/>
        </w:rPr>
      </w:pPr>
      <w:r w:rsidRPr="004F45E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GB"/>
        </w:rPr>
        <w:t>โครงการ</w:t>
      </w:r>
      <w:r w:rsidR="00600905" w:rsidRPr="004F45E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GB"/>
        </w:rPr>
        <w:t>ผลประโยชน์ที่กำหนดไว้</w:t>
      </w:r>
    </w:p>
    <w:p w14:paraId="64AFACA6" w14:textId="77777777" w:rsidR="00133F11" w:rsidRPr="004F45E6" w:rsidRDefault="00133F11" w:rsidP="00E44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94C4D13" w14:textId="2644EF92" w:rsidR="003763E9" w:rsidRPr="004F45E6" w:rsidRDefault="00694C23" w:rsidP="00541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F45E6">
        <w:rPr>
          <w:sz w:val="30"/>
          <w:szCs w:val="30"/>
          <w:cs/>
        </w:rPr>
        <w:t>กลุ่มบริษัทจัดการโครงการ</w:t>
      </w:r>
      <w:r w:rsidR="00E44D9A" w:rsidRPr="004F45E6">
        <w:rPr>
          <w:rFonts w:hint="cs"/>
          <w:sz w:val="30"/>
          <w:szCs w:val="30"/>
          <w:cs/>
        </w:rPr>
        <w:t>ผลประโยชน์</w:t>
      </w:r>
      <w:r w:rsidR="00600905" w:rsidRPr="004F45E6">
        <w:rPr>
          <w:sz w:val="30"/>
          <w:szCs w:val="30"/>
          <w:cs/>
        </w:rPr>
        <w:t>ที่กำหนดไว้</w:t>
      </w:r>
      <w:r w:rsidRPr="004F45E6">
        <w:rPr>
          <w:sz w:val="30"/>
          <w:szCs w:val="30"/>
          <w:cs/>
        </w:rPr>
        <w:t>ตามข้อกำหน</w:t>
      </w:r>
      <w:r w:rsidR="00E44D9A" w:rsidRPr="004F45E6">
        <w:rPr>
          <w:sz w:val="30"/>
          <w:szCs w:val="30"/>
          <w:cs/>
        </w:rPr>
        <w:t xml:space="preserve">ดของพระราชบัญญัติคุ้มครองแรงงาน </w:t>
      </w:r>
      <w:r w:rsidR="00E44D9A" w:rsidRPr="004F45E6">
        <w:rPr>
          <w:sz w:val="30"/>
          <w:szCs w:val="30"/>
          <w:cs/>
        </w:rPr>
        <w:br/>
      </w:r>
      <w:r w:rsidRPr="004F45E6">
        <w:rPr>
          <w:sz w:val="30"/>
          <w:szCs w:val="30"/>
          <w:cs/>
        </w:rPr>
        <w:t xml:space="preserve">พ.ศ. </w:t>
      </w:r>
      <w:r w:rsidR="00827F73" w:rsidRPr="004F45E6">
        <w:rPr>
          <w:rFonts w:ascii="Angsana New" w:hAnsi="Angsana New"/>
          <w:sz w:val="30"/>
          <w:szCs w:val="30"/>
        </w:rPr>
        <w:t>2541</w:t>
      </w:r>
      <w:r w:rsidRPr="004F45E6">
        <w:rPr>
          <w:rFonts w:ascii="Angsana New" w:hAnsi="Angsana New"/>
          <w:sz w:val="30"/>
          <w:szCs w:val="30"/>
          <w:cs/>
        </w:rPr>
        <w:t xml:space="preserve"> </w:t>
      </w:r>
      <w:r w:rsidRPr="004F45E6">
        <w:rPr>
          <w:sz w:val="30"/>
          <w:szCs w:val="30"/>
          <w:cs/>
        </w:rPr>
        <w:t>ในการให้ผลประโยชน์เมื่อเกษียณแก่พนักงานตามสิทธิและอายุ</w:t>
      </w:r>
      <w:r w:rsidRPr="004F45E6">
        <w:rPr>
          <w:rFonts w:ascii="Angsana New" w:hAnsi="Angsana New" w:hint="cs"/>
          <w:sz w:val="30"/>
          <w:szCs w:val="30"/>
          <w:cs/>
        </w:rPr>
        <w:t>งาน</w:t>
      </w:r>
      <w:r w:rsidR="0065248B" w:rsidRPr="004F45E6">
        <w:rPr>
          <w:rFonts w:ascii="Angsana New" w:hAnsi="Angsana New" w:hint="cs"/>
          <w:sz w:val="30"/>
          <w:szCs w:val="30"/>
          <w:cs/>
        </w:rPr>
        <w:t xml:space="preserve">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5B9C34BE" w14:textId="19A37108" w:rsidR="004F45E6" w:rsidRDefault="004F45E6" w:rsidP="00541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4779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4145"/>
        <w:gridCol w:w="1092"/>
        <w:gridCol w:w="237"/>
        <w:gridCol w:w="1012"/>
        <w:gridCol w:w="281"/>
        <w:gridCol w:w="1048"/>
        <w:gridCol w:w="263"/>
        <w:gridCol w:w="1102"/>
      </w:tblGrid>
      <w:tr w:rsidR="005412FB" w:rsidRPr="004F45E6" w14:paraId="4C5478B7" w14:textId="77777777" w:rsidTr="00827F73">
        <w:trPr>
          <w:trHeight w:val="420"/>
        </w:trPr>
        <w:tc>
          <w:tcPr>
            <w:tcW w:w="2258" w:type="pct"/>
            <w:noWrap/>
          </w:tcPr>
          <w:p w14:paraId="6F35A200" w14:textId="77777777" w:rsidR="00A74FBD" w:rsidRPr="004F45E6" w:rsidRDefault="006E2752" w:rsidP="008E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45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</w:tc>
        <w:tc>
          <w:tcPr>
            <w:tcW w:w="1275" w:type="pct"/>
            <w:gridSpan w:val="3"/>
          </w:tcPr>
          <w:p w14:paraId="7794BA81" w14:textId="77777777" w:rsidR="00A74FBD" w:rsidRPr="004F45E6" w:rsidRDefault="00A74FBD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  <w:r w:rsidRPr="004F45E6"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3" w:type="pct"/>
          </w:tcPr>
          <w:p w14:paraId="1FC3E545" w14:textId="77777777" w:rsidR="00A74FBD" w:rsidRPr="004F45E6" w:rsidRDefault="00A74FBD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393F4C07" w14:textId="77777777" w:rsidR="00A74FBD" w:rsidRPr="004F45E6" w:rsidRDefault="00A74FBD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4F45E6"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827F73" w:rsidRPr="004F45E6" w14:paraId="44C02533" w14:textId="77777777" w:rsidTr="00827F73">
        <w:trPr>
          <w:trHeight w:val="420"/>
        </w:trPr>
        <w:tc>
          <w:tcPr>
            <w:tcW w:w="2258" w:type="pct"/>
            <w:noWrap/>
          </w:tcPr>
          <w:p w14:paraId="5FA7EBF4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4F45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F45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595" w:type="pct"/>
            <w:vAlign w:val="center"/>
          </w:tcPr>
          <w:p w14:paraId="4813E9EC" w14:textId="2F331189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  <w:vAlign w:val="center"/>
          </w:tcPr>
          <w:p w14:paraId="3F01ED5C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1" w:type="pct"/>
            <w:vAlign w:val="center"/>
          </w:tcPr>
          <w:p w14:paraId="47FBA81B" w14:textId="5A0562BA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" w:type="pct"/>
          </w:tcPr>
          <w:p w14:paraId="1C6CEACE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" w:type="pct"/>
            <w:vAlign w:val="center"/>
          </w:tcPr>
          <w:p w14:paraId="19788FE5" w14:textId="4961FB48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  <w:vAlign w:val="center"/>
          </w:tcPr>
          <w:p w14:paraId="4134FA5D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2875A824" w14:textId="30493A84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27F73" w:rsidRPr="004F45E6" w14:paraId="10E23AF3" w14:textId="77777777" w:rsidTr="005412FB">
        <w:trPr>
          <w:trHeight w:val="420"/>
        </w:trPr>
        <w:tc>
          <w:tcPr>
            <w:tcW w:w="2258" w:type="pct"/>
          </w:tcPr>
          <w:p w14:paraId="1A5FF13E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42" w:type="pct"/>
            <w:gridSpan w:val="7"/>
          </w:tcPr>
          <w:p w14:paraId="6DB69796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4F45E6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FA48F5" w:rsidRPr="004F45E6" w14:paraId="7CF4E2BC" w14:textId="77777777" w:rsidTr="00827F73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2258" w:type="pct"/>
          </w:tcPr>
          <w:p w14:paraId="51FC2DA8" w14:textId="77777777" w:rsidR="00FA48F5" w:rsidRPr="004F45E6" w:rsidRDefault="00FA48F5" w:rsidP="00FA48F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F45E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F45E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95" w:type="pct"/>
          </w:tcPr>
          <w:p w14:paraId="52705468" w14:textId="1F3CFFEA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39,362</w:t>
            </w:r>
          </w:p>
        </w:tc>
        <w:tc>
          <w:tcPr>
            <w:tcW w:w="129" w:type="pct"/>
          </w:tcPr>
          <w:p w14:paraId="3A62F379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</w:tcPr>
          <w:p w14:paraId="01232CB2" w14:textId="710AA7E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28,726</w:t>
            </w:r>
          </w:p>
        </w:tc>
        <w:tc>
          <w:tcPr>
            <w:tcW w:w="153" w:type="pct"/>
          </w:tcPr>
          <w:p w14:paraId="3D7663EF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01E4954E" w14:textId="0F2680E6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38,158</w:t>
            </w:r>
          </w:p>
        </w:tc>
        <w:tc>
          <w:tcPr>
            <w:tcW w:w="143" w:type="pct"/>
          </w:tcPr>
          <w:p w14:paraId="3940893C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</w:tcPr>
          <w:p w14:paraId="7BDD899A" w14:textId="4DAA8D2E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28,582</w:t>
            </w:r>
          </w:p>
        </w:tc>
      </w:tr>
      <w:tr w:rsidR="00FA48F5" w:rsidRPr="004F45E6" w14:paraId="0B0FBBCF" w14:textId="77777777" w:rsidTr="00827F73">
        <w:tblPrEx>
          <w:tblBorders>
            <w:bottom w:val="double" w:sz="4" w:space="0" w:color="auto"/>
          </w:tblBorders>
        </w:tblPrEx>
        <w:trPr>
          <w:trHeight w:val="218"/>
        </w:trPr>
        <w:tc>
          <w:tcPr>
            <w:tcW w:w="2258" w:type="pct"/>
          </w:tcPr>
          <w:p w14:paraId="59AB47FF" w14:textId="77777777" w:rsidR="00FA48F5" w:rsidRPr="004F45E6" w:rsidRDefault="00FA48F5" w:rsidP="00FA48F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1AF5EBAA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75E8D0E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</w:tcPr>
          <w:p w14:paraId="31564A0C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" w:type="pct"/>
          </w:tcPr>
          <w:p w14:paraId="566380C8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42504B01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D5A30BE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</w:tcPr>
          <w:p w14:paraId="280CB886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A48F5" w:rsidRPr="004F45E6" w14:paraId="698D63D0" w14:textId="77777777" w:rsidTr="00827F73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2258" w:type="pct"/>
          </w:tcPr>
          <w:p w14:paraId="75A4A07B" w14:textId="77777777" w:rsidR="00FA48F5" w:rsidRPr="004F45E6" w:rsidRDefault="00FA48F5" w:rsidP="00FA48F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F45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Pr="004F45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4F45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595" w:type="pct"/>
          </w:tcPr>
          <w:p w14:paraId="47AD75EF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14:paraId="6492375A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</w:tcPr>
          <w:p w14:paraId="58625641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" w:type="pct"/>
          </w:tcPr>
          <w:p w14:paraId="4F93DE4B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76C3C58D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4F7E980D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</w:tcPr>
          <w:p w14:paraId="469BFEDE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A48F5" w:rsidRPr="004F45E6" w14:paraId="7DC56C5F" w14:textId="77777777" w:rsidTr="00827F73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2258" w:type="pct"/>
          </w:tcPr>
          <w:p w14:paraId="703B023E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595" w:type="pct"/>
          </w:tcPr>
          <w:p w14:paraId="22D20301" w14:textId="651FF60B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2,364</w:t>
            </w:r>
          </w:p>
        </w:tc>
        <w:tc>
          <w:tcPr>
            <w:tcW w:w="129" w:type="pct"/>
          </w:tcPr>
          <w:p w14:paraId="6DCA0837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</w:tcPr>
          <w:p w14:paraId="7AAA116D" w14:textId="42327630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3,141</w:t>
            </w:r>
          </w:p>
        </w:tc>
        <w:tc>
          <w:tcPr>
            <w:tcW w:w="153" w:type="pct"/>
          </w:tcPr>
          <w:p w14:paraId="696B6EB8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598366E1" w14:textId="708DA15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2,277</w:t>
            </w:r>
          </w:p>
        </w:tc>
        <w:tc>
          <w:tcPr>
            <w:tcW w:w="143" w:type="pct"/>
          </w:tcPr>
          <w:p w14:paraId="210E9E02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</w:tcPr>
          <w:p w14:paraId="48D06527" w14:textId="76197E30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3,055</w:t>
            </w:r>
          </w:p>
        </w:tc>
      </w:tr>
      <w:tr w:rsidR="00FA48F5" w:rsidRPr="004F45E6" w14:paraId="7A8AAAC3" w14:textId="77777777" w:rsidTr="00827F73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2258" w:type="pct"/>
          </w:tcPr>
          <w:p w14:paraId="19DB653C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F45E6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595" w:type="pct"/>
          </w:tcPr>
          <w:p w14:paraId="10C777DB" w14:textId="1F01436B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29" w:type="pct"/>
            <w:tcBorders>
              <w:bottom w:val="nil"/>
            </w:tcBorders>
          </w:tcPr>
          <w:p w14:paraId="4F4DC3DB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</w:tcPr>
          <w:p w14:paraId="755F8458" w14:textId="2E90480C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6,826</w:t>
            </w:r>
          </w:p>
        </w:tc>
        <w:tc>
          <w:tcPr>
            <w:tcW w:w="153" w:type="pct"/>
            <w:tcBorders>
              <w:bottom w:val="nil"/>
            </w:tcBorders>
          </w:tcPr>
          <w:p w14:paraId="6C65115D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7C57FE1D" w14:textId="3C95C33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43" w:type="pct"/>
            <w:tcBorders>
              <w:bottom w:val="nil"/>
            </w:tcBorders>
          </w:tcPr>
          <w:p w14:paraId="56BC9CF0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</w:tcPr>
          <w:p w14:paraId="1CDD8D83" w14:textId="7C0DBFE1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6,557</w:t>
            </w:r>
          </w:p>
        </w:tc>
      </w:tr>
      <w:tr w:rsidR="00FA48F5" w:rsidRPr="00950A13" w14:paraId="2981620F" w14:textId="77777777" w:rsidTr="00827F73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2258" w:type="pct"/>
          </w:tcPr>
          <w:p w14:paraId="34C5E251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จากภาระผูกพัน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2688116C" w14:textId="0039BD38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852</w:t>
            </w:r>
          </w:p>
        </w:tc>
        <w:tc>
          <w:tcPr>
            <w:tcW w:w="129" w:type="pct"/>
            <w:tcBorders>
              <w:bottom w:val="nil"/>
            </w:tcBorders>
          </w:tcPr>
          <w:p w14:paraId="4D112776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2623C1CB" w14:textId="64455CB2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1,209</w:t>
            </w:r>
          </w:p>
        </w:tc>
        <w:tc>
          <w:tcPr>
            <w:tcW w:w="153" w:type="pct"/>
            <w:tcBorders>
              <w:bottom w:val="nil"/>
            </w:tcBorders>
          </w:tcPr>
          <w:p w14:paraId="44CE601D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3C4A0A6F" w14:textId="5EBE2425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809</w:t>
            </w:r>
          </w:p>
        </w:tc>
        <w:tc>
          <w:tcPr>
            <w:tcW w:w="143" w:type="pct"/>
            <w:tcBorders>
              <w:bottom w:val="nil"/>
            </w:tcBorders>
          </w:tcPr>
          <w:p w14:paraId="7F7F0C40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480601D7" w14:textId="74922A5E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1,173</w:t>
            </w:r>
          </w:p>
        </w:tc>
      </w:tr>
      <w:tr w:rsidR="00FA48F5" w:rsidRPr="00950A13" w14:paraId="24B92A11" w14:textId="77777777" w:rsidTr="00827F73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2258" w:type="pct"/>
          </w:tcPr>
          <w:p w14:paraId="64967A71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7BE423E1" w14:textId="1069F1FC" w:rsidR="00FA48F5" w:rsidRPr="00950A13" w:rsidRDefault="002A73F2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3,216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7A415EFA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14:paraId="38E5A0EB" w14:textId="6B537E6D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11,176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5C5B3A33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32D4A6C5" w14:textId="7D59C254" w:rsidR="00FA48F5" w:rsidRPr="00950A13" w:rsidRDefault="002A73F2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3,086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230EB127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05AEF9FE" w14:textId="3B8D8DF6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10,785</w:t>
            </w:r>
          </w:p>
        </w:tc>
      </w:tr>
      <w:tr w:rsidR="00FA48F5" w:rsidRPr="00950A13" w14:paraId="57234F47" w14:textId="77777777" w:rsidTr="00827F73">
        <w:tblPrEx>
          <w:tblBorders>
            <w:bottom w:val="double" w:sz="4" w:space="0" w:color="auto"/>
          </w:tblBorders>
        </w:tblPrEx>
        <w:trPr>
          <w:trHeight w:val="68"/>
        </w:trPr>
        <w:tc>
          <w:tcPr>
            <w:tcW w:w="2258" w:type="pct"/>
          </w:tcPr>
          <w:p w14:paraId="1A19FC4D" w14:textId="77777777" w:rsidR="00FA48F5" w:rsidRPr="00F43FB7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nil"/>
            </w:tcBorders>
          </w:tcPr>
          <w:p w14:paraId="71F0E804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4201DDAF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nil"/>
            </w:tcBorders>
          </w:tcPr>
          <w:p w14:paraId="5CA262B5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5CB19551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nil"/>
            </w:tcBorders>
          </w:tcPr>
          <w:p w14:paraId="23BA1CEB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35F42AB4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nil"/>
            </w:tcBorders>
          </w:tcPr>
          <w:p w14:paraId="7317123B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lang w:val="en-GB"/>
              </w:rPr>
            </w:pPr>
          </w:p>
        </w:tc>
      </w:tr>
      <w:tr w:rsidR="00FA48F5" w:rsidRPr="00950A13" w14:paraId="7D8E26DB" w14:textId="77777777" w:rsidTr="00827F73">
        <w:tblPrEx>
          <w:tblBorders>
            <w:bottom w:val="double" w:sz="4" w:space="0" w:color="auto"/>
          </w:tblBorders>
        </w:tblPrEx>
        <w:trPr>
          <w:trHeight w:val="56"/>
        </w:trPr>
        <w:tc>
          <w:tcPr>
            <w:tcW w:w="2258" w:type="pct"/>
          </w:tcPr>
          <w:p w14:paraId="00A53BBA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5DF0F562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00028DE5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bottom w:val="nil"/>
            </w:tcBorders>
          </w:tcPr>
          <w:p w14:paraId="7D0A283C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09B67FC9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bottom w:val="nil"/>
            </w:tcBorders>
          </w:tcPr>
          <w:p w14:paraId="3950F858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725415E4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0" w:type="pct"/>
            <w:tcBorders>
              <w:top w:val="nil"/>
              <w:bottom w:val="nil"/>
            </w:tcBorders>
          </w:tcPr>
          <w:p w14:paraId="1ED8C870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FA48F5" w:rsidRPr="00950A13" w14:paraId="789B722F" w14:textId="77777777" w:rsidTr="00827F73">
        <w:tblPrEx>
          <w:tblBorders>
            <w:bottom w:val="double" w:sz="4" w:space="0" w:color="auto"/>
          </w:tblBorders>
        </w:tblPrEx>
        <w:trPr>
          <w:trHeight w:val="68"/>
        </w:trPr>
        <w:tc>
          <w:tcPr>
            <w:tcW w:w="2258" w:type="pct"/>
          </w:tcPr>
          <w:p w14:paraId="5175AC46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เพิ่มขึ้นจากการรับโอนจากกิจการที่เกี่ยวข้องกัน</w:t>
            </w: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2A5ED811" w14:textId="1CBBE62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1393C777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bottom w:val="nil"/>
            </w:tcBorders>
          </w:tcPr>
          <w:p w14:paraId="2757D80E" w14:textId="7EFD568F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784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700850EC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bottom w:val="nil"/>
            </w:tcBorders>
          </w:tcPr>
          <w:p w14:paraId="0A1564A6" w14:textId="04738011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71C2F1F8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0" w:type="pct"/>
            <w:tcBorders>
              <w:top w:val="nil"/>
              <w:bottom w:val="nil"/>
            </w:tcBorders>
          </w:tcPr>
          <w:p w14:paraId="5EC9A3BD" w14:textId="406A5FD0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</w:p>
        </w:tc>
      </w:tr>
      <w:tr w:rsidR="00FA48F5" w:rsidRPr="00950A13" w14:paraId="410E915C" w14:textId="77777777" w:rsidTr="00827F73">
        <w:tblPrEx>
          <w:tblBorders>
            <w:bottom w:val="double" w:sz="4" w:space="0" w:color="auto"/>
          </w:tblBorders>
        </w:tblPrEx>
        <w:trPr>
          <w:trHeight w:val="56"/>
        </w:trPr>
        <w:tc>
          <w:tcPr>
            <w:tcW w:w="2258" w:type="pct"/>
          </w:tcPr>
          <w:p w14:paraId="7E785DD2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</w:tcPr>
          <w:p w14:paraId="6AB43F17" w14:textId="15664EC5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1FE554A9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bottom w:val="single" w:sz="4" w:space="0" w:color="auto"/>
            </w:tcBorders>
          </w:tcPr>
          <w:p w14:paraId="3BEDA22C" w14:textId="778EE5AC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(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1,324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26735677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bottom w:val="single" w:sz="4" w:space="0" w:color="auto"/>
            </w:tcBorders>
          </w:tcPr>
          <w:p w14:paraId="31C8DCF6" w14:textId="37EA893B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01D19905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0" w:type="pct"/>
            <w:tcBorders>
              <w:top w:val="nil"/>
              <w:bottom w:val="single" w:sz="4" w:space="0" w:color="auto"/>
            </w:tcBorders>
          </w:tcPr>
          <w:p w14:paraId="60E80B83" w14:textId="0040406E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(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1,231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)</w:t>
            </w:r>
          </w:p>
        </w:tc>
      </w:tr>
      <w:tr w:rsidR="00FA48F5" w:rsidRPr="00950A13" w14:paraId="7AA96C71" w14:textId="77777777" w:rsidTr="00827F73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2258" w:type="pct"/>
          </w:tcPr>
          <w:p w14:paraId="66EB4F0F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6C44EE14" w14:textId="45B5DFCE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2B6E6A3B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14:paraId="45EE21BD" w14:textId="70FE229D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(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540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5B91345D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6C92B26B" w14:textId="55A031C0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52D39C85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1B2878A7" w14:textId="2A305B33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(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1,209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)</w:t>
            </w:r>
          </w:p>
        </w:tc>
      </w:tr>
      <w:tr w:rsidR="00FA48F5" w:rsidRPr="00950A13" w14:paraId="77F647E6" w14:textId="77777777" w:rsidTr="00827F73">
        <w:tblPrEx>
          <w:tblBorders>
            <w:bottom w:val="double" w:sz="4" w:space="0" w:color="auto"/>
          </w:tblBorders>
        </w:tblPrEx>
        <w:trPr>
          <w:trHeight w:val="226"/>
        </w:trPr>
        <w:tc>
          <w:tcPr>
            <w:tcW w:w="2258" w:type="pct"/>
          </w:tcPr>
          <w:p w14:paraId="50B219B8" w14:textId="77777777" w:rsidR="00FA48F5" w:rsidRPr="00F43FB7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nil"/>
            </w:tcBorders>
          </w:tcPr>
          <w:p w14:paraId="5B918C9F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79CC955C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nil"/>
            </w:tcBorders>
          </w:tcPr>
          <w:p w14:paraId="388AF650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461839B2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nil"/>
            </w:tcBorders>
          </w:tcPr>
          <w:p w14:paraId="2A6A4B51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4AD81A3F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nil"/>
            </w:tcBorders>
          </w:tcPr>
          <w:p w14:paraId="5F73C916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lang w:val="en-GB"/>
              </w:rPr>
            </w:pPr>
          </w:p>
        </w:tc>
      </w:tr>
      <w:tr w:rsidR="00FA48F5" w:rsidRPr="00950A13" w14:paraId="3DEDB8BA" w14:textId="77777777" w:rsidTr="00827F73">
        <w:trPr>
          <w:trHeight w:val="420"/>
        </w:trPr>
        <w:tc>
          <w:tcPr>
            <w:tcW w:w="2258" w:type="pct"/>
          </w:tcPr>
          <w:p w14:paraId="3E314CDF" w14:textId="77777777" w:rsidR="00FA48F5" w:rsidRPr="00950A13" w:rsidRDefault="00FA48F5" w:rsidP="00FA48F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045EECD8" w14:textId="5993EFD9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42,578</w:t>
            </w:r>
          </w:p>
        </w:tc>
        <w:tc>
          <w:tcPr>
            <w:tcW w:w="129" w:type="pct"/>
          </w:tcPr>
          <w:p w14:paraId="48B0C82D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double" w:sz="4" w:space="0" w:color="auto"/>
            </w:tcBorders>
          </w:tcPr>
          <w:p w14:paraId="40FC388B" w14:textId="153073B4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39,362</w:t>
            </w:r>
          </w:p>
        </w:tc>
        <w:tc>
          <w:tcPr>
            <w:tcW w:w="153" w:type="pct"/>
          </w:tcPr>
          <w:p w14:paraId="2712104D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7B0831B6" w14:textId="7ACB9282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41,244</w:t>
            </w:r>
          </w:p>
        </w:tc>
        <w:tc>
          <w:tcPr>
            <w:tcW w:w="143" w:type="pct"/>
          </w:tcPr>
          <w:p w14:paraId="046807DC" w14:textId="77777777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26023666" w14:textId="33954A43" w:rsidR="00FA48F5" w:rsidRPr="00950A13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38,158</w:t>
            </w:r>
          </w:p>
        </w:tc>
      </w:tr>
    </w:tbl>
    <w:p w14:paraId="7EACE7E0" w14:textId="77777777" w:rsidR="004F45E6" w:rsidRDefault="004F45E6" w:rsidP="004F4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3D490F5" w14:textId="4A48760F" w:rsidR="003763E9" w:rsidRPr="004F45E6" w:rsidRDefault="003763E9" w:rsidP="004F4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F45E6">
        <w:rPr>
          <w:rFonts w:ascii="Angsana New" w:hAnsi="Angsana New"/>
          <w:sz w:val="30"/>
          <w:szCs w:val="30"/>
          <w:cs/>
        </w:rPr>
        <w:t>เมื่อวันที่</w:t>
      </w:r>
      <w:r w:rsidRPr="004F45E6">
        <w:rPr>
          <w:rFonts w:ascii="Angsana New" w:hAnsi="Angsana New"/>
          <w:sz w:val="30"/>
          <w:szCs w:val="30"/>
        </w:rPr>
        <w:t xml:space="preserve"> 5 </w:t>
      </w:r>
      <w:r w:rsidRPr="004F45E6">
        <w:rPr>
          <w:rFonts w:ascii="Angsana New" w:hAnsi="Angsana New"/>
          <w:sz w:val="30"/>
          <w:szCs w:val="30"/>
          <w:cs/>
        </w:rPr>
        <w:t>เมษายน</w:t>
      </w:r>
      <w:r w:rsidRPr="004F45E6">
        <w:rPr>
          <w:rFonts w:ascii="Angsana New" w:hAnsi="Angsana New"/>
          <w:sz w:val="30"/>
          <w:szCs w:val="30"/>
          <w:rtl/>
          <w:cs/>
          <w:lang w:bidi="th-TH"/>
        </w:rPr>
        <w:t xml:space="preserve"> </w:t>
      </w:r>
      <w:r w:rsidRPr="004F45E6">
        <w:rPr>
          <w:rFonts w:ascii="Angsana New" w:hAnsi="Angsana New"/>
          <w:sz w:val="30"/>
          <w:szCs w:val="30"/>
        </w:rPr>
        <w:t xml:space="preserve">2562 </w:t>
      </w:r>
      <w:r w:rsidRPr="004F45E6">
        <w:rPr>
          <w:rFonts w:ascii="Angsana New" w:hAnsi="Angsana New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4F45E6">
        <w:rPr>
          <w:rFonts w:ascii="Angsana New" w:hAnsi="Angsana New"/>
          <w:sz w:val="30"/>
          <w:szCs w:val="30"/>
        </w:rPr>
        <w:t>20</w:t>
      </w:r>
      <w:r w:rsidRPr="004F45E6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4F45E6">
        <w:rPr>
          <w:rFonts w:ascii="Angsana New" w:hAnsi="Angsana New"/>
          <w:sz w:val="30"/>
          <w:szCs w:val="30"/>
        </w:rPr>
        <w:t>400</w:t>
      </w:r>
      <w:r w:rsidRPr="004F45E6">
        <w:rPr>
          <w:rFonts w:ascii="Angsana New" w:hAnsi="Angsana New"/>
          <w:sz w:val="30"/>
          <w:szCs w:val="30"/>
          <w:cs/>
        </w:rPr>
        <w:t xml:space="preserve"> วันกลุ่มบริษัทจึงแก้ไขโครงการผลประโยชน์เมื่อเกษียณแก่พนักงานในปี </w:t>
      </w:r>
      <w:r w:rsidRPr="004F45E6">
        <w:rPr>
          <w:rFonts w:ascii="Angsana New" w:hAnsi="Angsana New"/>
          <w:sz w:val="30"/>
          <w:szCs w:val="30"/>
        </w:rPr>
        <w:t>2562</w:t>
      </w:r>
      <w:r w:rsidRPr="004F45E6">
        <w:rPr>
          <w:rFonts w:ascii="Angsana New" w:hAnsi="Angsana New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5205CBB6" w14:textId="77777777" w:rsidR="005412FB" w:rsidRPr="00CB63F6" w:rsidRDefault="005412FB" w:rsidP="00376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191" w:type="dxa"/>
        <w:tblInd w:w="450" w:type="dxa"/>
        <w:tblLook w:val="01E0" w:firstRow="1" w:lastRow="1" w:firstColumn="1" w:lastColumn="1" w:noHBand="0" w:noVBand="0"/>
      </w:tblPr>
      <w:tblGrid>
        <w:gridCol w:w="4320"/>
        <w:gridCol w:w="990"/>
        <w:gridCol w:w="236"/>
        <w:gridCol w:w="1024"/>
        <w:gridCol w:w="270"/>
        <w:gridCol w:w="990"/>
        <w:gridCol w:w="270"/>
        <w:gridCol w:w="1091"/>
      </w:tblGrid>
      <w:tr w:rsidR="00694C23" w:rsidRPr="00CB63F6" w14:paraId="7A175AC6" w14:textId="77777777" w:rsidTr="005E342A">
        <w:tc>
          <w:tcPr>
            <w:tcW w:w="4320" w:type="dxa"/>
          </w:tcPr>
          <w:p w14:paraId="1BC5C1F9" w14:textId="77777777" w:rsidR="00694C23" w:rsidRPr="00CB63F6" w:rsidRDefault="003763E9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CB63F6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ข้อสมมติในการประมาณการตาม</w:t>
            </w:r>
          </w:p>
        </w:tc>
        <w:tc>
          <w:tcPr>
            <w:tcW w:w="2250" w:type="dxa"/>
            <w:gridSpan w:val="3"/>
          </w:tcPr>
          <w:p w14:paraId="0CAF3983" w14:textId="77777777" w:rsidR="00694C23" w:rsidRPr="00CB63F6" w:rsidRDefault="00694C23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B63F6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93E1814" w14:textId="77777777" w:rsidR="00694C23" w:rsidRPr="00CB63F6" w:rsidRDefault="00694C23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1" w:type="dxa"/>
            <w:gridSpan w:val="3"/>
          </w:tcPr>
          <w:p w14:paraId="1E2E87AB" w14:textId="77777777" w:rsidR="00694C23" w:rsidRPr="00CB63F6" w:rsidRDefault="00694C23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B63F6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A772B" w:rsidRPr="00CB63F6" w14:paraId="6EA1BCF3" w14:textId="77777777" w:rsidTr="005E342A">
        <w:trPr>
          <w:trHeight w:val="326"/>
        </w:trPr>
        <w:tc>
          <w:tcPr>
            <w:tcW w:w="4320" w:type="dxa"/>
          </w:tcPr>
          <w:p w14:paraId="6D024BD9" w14:textId="77777777" w:rsidR="007A772B" w:rsidRPr="00CB63F6" w:rsidRDefault="003763E9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CB63F6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  หลักคณิตศาสตร์ประกันภัย</w:t>
            </w:r>
          </w:p>
        </w:tc>
        <w:tc>
          <w:tcPr>
            <w:tcW w:w="990" w:type="dxa"/>
            <w:vAlign w:val="center"/>
          </w:tcPr>
          <w:p w14:paraId="0C24AFA8" w14:textId="35ECBB14" w:rsidR="007A772B" w:rsidRPr="00CB63F6" w:rsidRDefault="008A24B1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B63F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center"/>
          </w:tcPr>
          <w:p w14:paraId="76738231" w14:textId="77777777" w:rsidR="007A772B" w:rsidRPr="00CB63F6" w:rsidRDefault="007A772B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48567A8D" w14:textId="66052490" w:rsidR="007A772B" w:rsidRPr="00CB63F6" w:rsidRDefault="008A24B1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B63F6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8A84AAA" w14:textId="77777777" w:rsidR="007A772B" w:rsidRPr="00CB63F6" w:rsidRDefault="007A772B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B4534A0" w14:textId="4B460999" w:rsidR="007A772B" w:rsidRPr="00CB63F6" w:rsidRDefault="008A24B1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B63F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1900A1F0" w14:textId="77777777" w:rsidR="007A772B" w:rsidRPr="00CB63F6" w:rsidRDefault="007A772B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4851366D" w14:textId="65B13C9D" w:rsidR="007A772B" w:rsidRPr="00CB63F6" w:rsidRDefault="008A24B1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B63F6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6B75CA" w:rsidRPr="00CB63F6" w14:paraId="259691EC" w14:textId="77777777" w:rsidTr="005E342A">
        <w:trPr>
          <w:trHeight w:val="344"/>
        </w:trPr>
        <w:tc>
          <w:tcPr>
            <w:tcW w:w="4320" w:type="dxa"/>
          </w:tcPr>
          <w:p w14:paraId="4DDAAFCF" w14:textId="77777777" w:rsidR="006B75CA" w:rsidRPr="00CB63F6" w:rsidRDefault="006B75CA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71" w:type="dxa"/>
            <w:gridSpan w:val="7"/>
          </w:tcPr>
          <w:p w14:paraId="59978A04" w14:textId="77777777" w:rsidR="006B75CA" w:rsidRPr="00CB63F6" w:rsidRDefault="006B75CA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B63F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FA48F5" w:rsidRPr="00CB63F6" w14:paraId="018613D0" w14:textId="77777777" w:rsidTr="005E342A">
        <w:tc>
          <w:tcPr>
            <w:tcW w:w="4320" w:type="dxa"/>
          </w:tcPr>
          <w:p w14:paraId="1C68D5BD" w14:textId="77777777" w:rsidR="00FA48F5" w:rsidRPr="00CB63F6" w:rsidRDefault="00FA48F5" w:rsidP="00FA48F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B63F6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990" w:type="dxa"/>
          </w:tcPr>
          <w:p w14:paraId="7CDC86AD" w14:textId="3A96B892" w:rsidR="00FA48F5" w:rsidRPr="00CB63F6" w:rsidRDefault="00FA48F5" w:rsidP="00FA48F5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98" w:right="-21" w:firstLine="1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CB63F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13 </w:t>
            </w:r>
            <w:r w:rsidRPr="00CB63F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3</w:t>
            </w:r>
            <w:r w:rsidRPr="00CB63F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36" w:type="dxa"/>
          </w:tcPr>
          <w:p w14:paraId="3327A4F1" w14:textId="77777777" w:rsidR="00FA48F5" w:rsidRPr="00CB63F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12EF8267" w14:textId="2A6EAC3E" w:rsidR="00FA48F5" w:rsidRPr="00CB63F6" w:rsidRDefault="00FA48F5" w:rsidP="00FA48F5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98" w:right="-21" w:firstLine="1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CB63F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13 </w:t>
            </w:r>
            <w:r w:rsidRPr="00CB63F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3</w:t>
            </w:r>
            <w:r w:rsidRPr="00CB63F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70" w:type="dxa"/>
          </w:tcPr>
          <w:p w14:paraId="096A5C86" w14:textId="77777777" w:rsidR="00FA48F5" w:rsidRPr="00CB63F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06C2F82" w14:textId="72D29186" w:rsidR="00FA48F5" w:rsidRPr="00CB63F6" w:rsidRDefault="00FA48F5" w:rsidP="00FA48F5">
            <w:pPr>
              <w:pStyle w:val="acctfourfigures"/>
              <w:tabs>
                <w:tab w:val="clear" w:pos="765"/>
                <w:tab w:val="decimal" w:pos="342"/>
              </w:tabs>
              <w:spacing w:line="380" w:lineRule="exact"/>
              <w:ind w:left="-198" w:right="-108" w:firstLine="1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CB63F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61677C38" w14:textId="77777777" w:rsidR="00FA48F5" w:rsidRPr="00CB63F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198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5A15630F" w14:textId="2986388B" w:rsidR="00FA48F5" w:rsidRPr="00CB63F6" w:rsidRDefault="00FA48F5" w:rsidP="00FA48F5">
            <w:pPr>
              <w:pStyle w:val="acctfourfigures"/>
              <w:tabs>
                <w:tab w:val="clear" w:pos="765"/>
                <w:tab w:val="decimal" w:pos="342"/>
              </w:tabs>
              <w:spacing w:line="380" w:lineRule="exact"/>
              <w:ind w:left="-198" w:right="-108" w:firstLine="1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CB63F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</w:t>
            </w:r>
          </w:p>
        </w:tc>
      </w:tr>
      <w:tr w:rsidR="00FA48F5" w:rsidRPr="00CB63F6" w14:paraId="7324E887" w14:textId="77777777" w:rsidTr="005E342A">
        <w:tc>
          <w:tcPr>
            <w:tcW w:w="4320" w:type="dxa"/>
          </w:tcPr>
          <w:p w14:paraId="0FB2D27B" w14:textId="77777777" w:rsidR="00FA48F5" w:rsidRPr="00CB63F6" w:rsidRDefault="00FA48F5" w:rsidP="00FA48F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B63F6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990" w:type="dxa"/>
          </w:tcPr>
          <w:p w14:paraId="5A4169D6" w14:textId="1D33FD45" w:rsidR="00FA48F5" w:rsidRPr="00CB63F6" w:rsidRDefault="00FA48F5" w:rsidP="00FA48F5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98" w:right="-21" w:firstLine="11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CB63F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08 </w:t>
            </w:r>
            <w:r w:rsidRPr="00CB63F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- </w:t>
            </w: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CB63F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36" w:type="dxa"/>
          </w:tcPr>
          <w:p w14:paraId="1A862214" w14:textId="77777777" w:rsidR="00FA48F5" w:rsidRPr="00CB63F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26D627A4" w14:textId="753CF7A0" w:rsidR="00FA48F5" w:rsidRPr="00CB63F6" w:rsidRDefault="00FA48F5" w:rsidP="00FA48F5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98" w:right="-21" w:firstLine="11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CB63F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08 </w:t>
            </w:r>
            <w:r w:rsidRPr="00CB63F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- </w:t>
            </w: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CB63F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70" w:type="dxa"/>
          </w:tcPr>
          <w:p w14:paraId="00BB9845" w14:textId="77777777" w:rsidR="00FA48F5" w:rsidRPr="00CB63F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7CD52CD" w14:textId="3EF4A2BF" w:rsidR="00FA48F5" w:rsidRPr="00CB63F6" w:rsidRDefault="00FA48F5" w:rsidP="00FA48F5">
            <w:pPr>
              <w:pStyle w:val="acctfourfigures"/>
              <w:tabs>
                <w:tab w:val="clear" w:pos="765"/>
                <w:tab w:val="decimal" w:pos="342"/>
              </w:tabs>
              <w:spacing w:line="380" w:lineRule="exact"/>
              <w:ind w:left="-198" w:right="-108" w:firstLine="11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CB63F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70" w:type="dxa"/>
          </w:tcPr>
          <w:p w14:paraId="5AEE641B" w14:textId="77777777" w:rsidR="00FA48F5" w:rsidRPr="00CB63F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198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068338C1" w14:textId="074E3AD1" w:rsidR="00FA48F5" w:rsidRPr="00CB63F6" w:rsidRDefault="00FA48F5" w:rsidP="00FA48F5">
            <w:pPr>
              <w:pStyle w:val="acctfourfigures"/>
              <w:tabs>
                <w:tab w:val="clear" w:pos="765"/>
                <w:tab w:val="decimal" w:pos="342"/>
              </w:tabs>
              <w:spacing w:line="380" w:lineRule="exact"/>
              <w:ind w:left="-198" w:right="-108" w:firstLine="11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CB63F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>46</w:t>
            </w:r>
          </w:p>
        </w:tc>
      </w:tr>
      <w:tr w:rsidR="00FA48F5" w:rsidRPr="00CB63F6" w14:paraId="716602C5" w14:textId="77777777" w:rsidTr="005E342A">
        <w:tc>
          <w:tcPr>
            <w:tcW w:w="4320" w:type="dxa"/>
          </w:tcPr>
          <w:p w14:paraId="69F96785" w14:textId="77777777" w:rsidR="00FA48F5" w:rsidRPr="00CB63F6" w:rsidRDefault="00FA48F5" w:rsidP="00FA48F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B63F6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990" w:type="dxa"/>
          </w:tcPr>
          <w:p w14:paraId="2005497D" w14:textId="5F331DD8" w:rsidR="00FA48F5" w:rsidRPr="00CB63F6" w:rsidRDefault="00FA48F5" w:rsidP="00FA48F5">
            <w:pPr>
              <w:pStyle w:val="acctfourfigures"/>
              <w:tabs>
                <w:tab w:val="clear" w:pos="765"/>
                <w:tab w:val="decimal" w:pos="228"/>
              </w:tabs>
              <w:spacing w:line="380" w:lineRule="exact"/>
              <w:ind w:left="-198" w:right="-21" w:firstLine="1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0 </w:t>
            </w:r>
            <w:r w:rsidRPr="00CB63F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- </w:t>
            </w: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>65</w:t>
            </w:r>
            <w:r w:rsidRPr="00CB63F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%</w:t>
            </w:r>
          </w:p>
        </w:tc>
        <w:tc>
          <w:tcPr>
            <w:tcW w:w="236" w:type="dxa"/>
          </w:tcPr>
          <w:p w14:paraId="05E0F0AB" w14:textId="77777777" w:rsidR="00FA48F5" w:rsidRPr="00CB63F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217D82B3" w14:textId="51B98A57" w:rsidR="00FA48F5" w:rsidRPr="00CB63F6" w:rsidRDefault="00FA48F5" w:rsidP="00FA48F5">
            <w:pPr>
              <w:pStyle w:val="acctfourfigures"/>
              <w:tabs>
                <w:tab w:val="clear" w:pos="765"/>
                <w:tab w:val="decimal" w:pos="264"/>
              </w:tabs>
              <w:spacing w:line="380" w:lineRule="exact"/>
              <w:ind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0 </w:t>
            </w:r>
            <w:r w:rsidRPr="00CB63F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- </w:t>
            </w: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>65</w:t>
            </w:r>
            <w:r w:rsidRPr="00CB63F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%</w:t>
            </w:r>
          </w:p>
        </w:tc>
        <w:tc>
          <w:tcPr>
            <w:tcW w:w="270" w:type="dxa"/>
          </w:tcPr>
          <w:p w14:paraId="670BD7CE" w14:textId="77777777" w:rsidR="00FA48F5" w:rsidRPr="00CB63F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C62DE50" w14:textId="55FD1A0C" w:rsidR="00FA48F5" w:rsidRPr="00CB63F6" w:rsidRDefault="00FA48F5" w:rsidP="00FA48F5">
            <w:pPr>
              <w:pStyle w:val="acctfourfigures"/>
              <w:tabs>
                <w:tab w:val="clear" w:pos="765"/>
                <w:tab w:val="decimal" w:pos="252"/>
              </w:tabs>
              <w:spacing w:line="380" w:lineRule="exact"/>
              <w:ind w:left="-198" w:right="-108" w:firstLine="1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0 </w:t>
            </w:r>
            <w:r w:rsidRPr="00CB63F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- </w:t>
            </w: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>65</w:t>
            </w:r>
            <w:r w:rsidRPr="00CB63F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%</w:t>
            </w:r>
          </w:p>
        </w:tc>
        <w:tc>
          <w:tcPr>
            <w:tcW w:w="270" w:type="dxa"/>
          </w:tcPr>
          <w:p w14:paraId="07F79329" w14:textId="77777777" w:rsidR="00FA48F5" w:rsidRPr="00CB63F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198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3FD5352E" w14:textId="6634BD50" w:rsidR="00FA48F5" w:rsidRPr="00CB63F6" w:rsidRDefault="00FA48F5" w:rsidP="00FA48F5">
            <w:pPr>
              <w:pStyle w:val="acctfourfigures"/>
              <w:tabs>
                <w:tab w:val="clear" w:pos="765"/>
                <w:tab w:val="decimal" w:pos="252"/>
              </w:tabs>
              <w:spacing w:line="380" w:lineRule="exact"/>
              <w:ind w:left="-198" w:right="-108" w:firstLine="1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0 </w:t>
            </w:r>
            <w:r w:rsidRPr="00CB63F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- </w:t>
            </w: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>65</w:t>
            </w:r>
            <w:r w:rsidRPr="00CB63F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%</w:t>
            </w:r>
          </w:p>
        </w:tc>
      </w:tr>
    </w:tbl>
    <w:p w14:paraId="71853055" w14:textId="656C710B" w:rsidR="001121C7" w:rsidRDefault="001121C7" w:rsidP="00112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C39A4AA" w14:textId="77777777" w:rsidR="004F45E6" w:rsidRPr="00CB63F6" w:rsidRDefault="004F45E6" w:rsidP="00112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D9C14F5" w14:textId="77777777" w:rsidR="00D02D87" w:rsidRPr="004F45E6" w:rsidRDefault="00D02D87" w:rsidP="005E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4F45E6">
        <w:rPr>
          <w:rFonts w:ascii="Angsana New" w:hAnsi="Angsana New" w:hint="cs"/>
          <w:sz w:val="30"/>
          <w:szCs w:val="30"/>
          <w:cs/>
        </w:rPr>
        <w:lastRenderedPageBreak/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7DCBA06" w14:textId="77777777" w:rsidR="00D02D87" w:rsidRPr="004F45E6" w:rsidRDefault="00D02D87" w:rsidP="00694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-7"/>
          <w:sz w:val="30"/>
          <w:szCs w:val="30"/>
        </w:rPr>
      </w:pPr>
    </w:p>
    <w:p w14:paraId="39D92271" w14:textId="3208F61F" w:rsidR="00694C23" w:rsidRPr="004F45E6" w:rsidRDefault="00694C23" w:rsidP="005E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7"/>
          <w:sz w:val="30"/>
          <w:szCs w:val="30"/>
        </w:rPr>
      </w:pPr>
      <w:r w:rsidRPr="004F45E6">
        <w:rPr>
          <w:rFonts w:ascii="Angsana New" w:hAnsi="Angsana New" w:hint="cs"/>
          <w:spacing w:val="-7"/>
          <w:sz w:val="30"/>
          <w:szCs w:val="30"/>
          <w:cs/>
        </w:rPr>
        <w:t xml:space="preserve">ณ วันที่ </w:t>
      </w:r>
      <w:r w:rsidRPr="004F45E6">
        <w:rPr>
          <w:rFonts w:ascii="Angsana New" w:hAnsi="Angsana New" w:hint="cs"/>
          <w:spacing w:val="-7"/>
          <w:sz w:val="30"/>
          <w:szCs w:val="30"/>
        </w:rPr>
        <w:t xml:space="preserve">31 </w:t>
      </w:r>
      <w:r w:rsidRPr="004F45E6">
        <w:rPr>
          <w:rFonts w:ascii="Angsana New" w:hAnsi="Angsana New" w:hint="cs"/>
          <w:spacing w:val="-7"/>
          <w:sz w:val="30"/>
          <w:szCs w:val="30"/>
          <w:cs/>
        </w:rPr>
        <w:t xml:space="preserve">ธันวาคม </w:t>
      </w:r>
      <w:r w:rsidRPr="004F45E6">
        <w:rPr>
          <w:rFonts w:ascii="Angsana New" w:hAnsi="Angsana New" w:hint="cs"/>
          <w:spacing w:val="-7"/>
          <w:sz w:val="30"/>
          <w:szCs w:val="30"/>
        </w:rPr>
        <w:t>25</w:t>
      </w:r>
      <w:r w:rsidR="00DE3CD5" w:rsidRPr="004F45E6">
        <w:rPr>
          <w:rFonts w:ascii="Angsana New" w:hAnsi="Angsana New" w:hint="cs"/>
          <w:spacing w:val="-7"/>
          <w:sz w:val="30"/>
          <w:szCs w:val="30"/>
        </w:rPr>
        <w:t>6</w:t>
      </w:r>
      <w:r w:rsidR="008A24B1" w:rsidRPr="004F45E6">
        <w:rPr>
          <w:rFonts w:ascii="Angsana New" w:hAnsi="Angsana New" w:hint="cs"/>
          <w:spacing w:val="-7"/>
          <w:sz w:val="30"/>
          <w:szCs w:val="30"/>
        </w:rPr>
        <w:t>3</w:t>
      </w:r>
      <w:r w:rsidR="006B75CA" w:rsidRPr="004F45E6">
        <w:rPr>
          <w:rFonts w:ascii="Angsana New" w:hAnsi="Angsana New" w:hint="cs"/>
          <w:spacing w:val="-7"/>
          <w:sz w:val="30"/>
          <w:szCs w:val="30"/>
          <w:cs/>
        </w:rPr>
        <w:t xml:space="preserve"> </w:t>
      </w:r>
      <w:r w:rsidRPr="004F45E6">
        <w:rPr>
          <w:rFonts w:ascii="Angsana New" w:hAnsi="Angsana New" w:hint="cs"/>
          <w:spacing w:val="-7"/>
          <w:sz w:val="30"/>
          <w:szCs w:val="30"/>
          <w:cs/>
        </w:rPr>
        <w:t>ระยะเวลาถัวเฉลี่ยถ่วงน้ำหนักของภาระ</w:t>
      </w:r>
      <w:r w:rsidR="00E94663" w:rsidRPr="004F45E6">
        <w:rPr>
          <w:rFonts w:ascii="Angsana New" w:hAnsi="Angsana New" w:hint="cs"/>
          <w:spacing w:val="-7"/>
          <w:sz w:val="30"/>
          <w:szCs w:val="30"/>
          <w:cs/>
        </w:rPr>
        <w:t>ผูกพันผลประโยชน์ที่กำหนดไว้เป็น</w:t>
      </w:r>
      <w:r w:rsidR="00533D34" w:rsidRPr="004F45E6">
        <w:rPr>
          <w:rFonts w:ascii="Angsana New" w:hAnsi="Angsana New" w:hint="cs"/>
          <w:spacing w:val="-7"/>
          <w:sz w:val="30"/>
          <w:szCs w:val="30"/>
          <w:cs/>
        </w:rPr>
        <w:t xml:space="preserve"> </w:t>
      </w:r>
      <w:r w:rsidR="006E66A5" w:rsidRPr="004F45E6">
        <w:rPr>
          <w:rFonts w:ascii="Angsana New" w:hAnsi="Angsana New" w:hint="cs"/>
          <w:spacing w:val="-7"/>
          <w:sz w:val="30"/>
          <w:szCs w:val="30"/>
        </w:rPr>
        <w:t>14</w:t>
      </w:r>
      <w:r w:rsidR="005E342A" w:rsidRPr="004F45E6">
        <w:rPr>
          <w:rFonts w:ascii="Angsana New" w:hAnsi="Angsana New" w:hint="cs"/>
          <w:spacing w:val="-7"/>
          <w:sz w:val="30"/>
          <w:szCs w:val="30"/>
          <w:cs/>
        </w:rPr>
        <w:t xml:space="preserve"> </w:t>
      </w:r>
      <w:r w:rsidR="00D26E15" w:rsidRPr="004F45E6">
        <w:rPr>
          <w:rFonts w:ascii="Angsana New" w:hAnsi="Angsana New" w:hint="cs"/>
          <w:spacing w:val="-7"/>
          <w:sz w:val="30"/>
          <w:szCs w:val="30"/>
          <w:cs/>
        </w:rPr>
        <w:t>ปี</w:t>
      </w:r>
      <w:r w:rsidRPr="004F45E6">
        <w:rPr>
          <w:rFonts w:ascii="Angsana New" w:hAnsi="Angsana New" w:hint="cs"/>
          <w:spacing w:val="-7"/>
          <w:sz w:val="30"/>
          <w:szCs w:val="30"/>
          <w:cs/>
        </w:rPr>
        <w:t xml:space="preserve"> </w:t>
      </w:r>
      <w:r w:rsidRPr="004F45E6">
        <w:rPr>
          <w:rFonts w:ascii="Angsana New" w:hAnsi="Angsana New" w:hint="cs"/>
          <w:i/>
          <w:iCs/>
          <w:spacing w:val="-7"/>
          <w:sz w:val="30"/>
          <w:szCs w:val="30"/>
          <w:cs/>
        </w:rPr>
        <w:t>(</w:t>
      </w:r>
      <w:r w:rsidR="003D51A2" w:rsidRPr="004F45E6">
        <w:rPr>
          <w:rFonts w:ascii="Angsana New" w:hAnsi="Angsana New" w:hint="cs"/>
          <w:i/>
          <w:iCs/>
          <w:spacing w:val="-7"/>
          <w:sz w:val="30"/>
          <w:szCs w:val="30"/>
        </w:rPr>
        <w:t>2</w:t>
      </w:r>
      <w:r w:rsidR="0035533A" w:rsidRPr="004F45E6">
        <w:rPr>
          <w:rFonts w:ascii="Angsana New" w:hAnsi="Angsana New" w:hint="cs"/>
          <w:i/>
          <w:iCs/>
          <w:spacing w:val="-7"/>
          <w:sz w:val="30"/>
          <w:szCs w:val="30"/>
        </w:rPr>
        <w:t>5</w:t>
      </w:r>
      <w:r w:rsidR="0035533A" w:rsidRPr="004F45E6">
        <w:rPr>
          <w:rFonts w:ascii="Angsana New" w:hAnsi="Angsana New" w:hint="cs"/>
          <w:i/>
          <w:iCs/>
          <w:spacing w:val="-7"/>
          <w:sz w:val="30"/>
          <w:szCs w:val="30"/>
          <w:cs/>
        </w:rPr>
        <w:t>6</w:t>
      </w:r>
      <w:r w:rsidR="008A24B1" w:rsidRPr="004F45E6">
        <w:rPr>
          <w:rFonts w:ascii="Angsana New" w:hAnsi="Angsana New" w:hint="cs"/>
          <w:i/>
          <w:iCs/>
          <w:spacing w:val="-7"/>
          <w:sz w:val="30"/>
          <w:szCs w:val="30"/>
        </w:rPr>
        <w:t>2</w:t>
      </w:r>
      <w:r w:rsidR="003D51A2" w:rsidRPr="004F45E6">
        <w:rPr>
          <w:rFonts w:ascii="Angsana New" w:hAnsi="Angsana New" w:hint="cs"/>
          <w:i/>
          <w:iCs/>
          <w:spacing w:val="-7"/>
          <w:sz w:val="30"/>
          <w:szCs w:val="30"/>
          <w:cs/>
        </w:rPr>
        <w:t xml:space="preserve">: </w:t>
      </w:r>
      <w:r w:rsidR="008A24B1" w:rsidRPr="004F45E6">
        <w:rPr>
          <w:rFonts w:ascii="Angsana New" w:hAnsi="Angsana New" w:hint="cs"/>
          <w:i/>
          <w:iCs/>
          <w:spacing w:val="-7"/>
          <w:sz w:val="30"/>
          <w:szCs w:val="30"/>
        </w:rPr>
        <w:t>15</w:t>
      </w:r>
      <w:r w:rsidRPr="004F45E6">
        <w:rPr>
          <w:rFonts w:ascii="Angsana New" w:hAnsi="Angsana New" w:hint="cs"/>
          <w:i/>
          <w:iCs/>
          <w:spacing w:val="-7"/>
          <w:sz w:val="30"/>
          <w:szCs w:val="30"/>
          <w:cs/>
        </w:rPr>
        <w:t xml:space="preserve"> ปี)</w:t>
      </w:r>
    </w:p>
    <w:p w14:paraId="5A0B0D9C" w14:textId="77777777" w:rsidR="00D02D87" w:rsidRPr="004F45E6" w:rsidRDefault="00D02D87" w:rsidP="00112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515FB3A" w14:textId="77777777" w:rsidR="00694C23" w:rsidRPr="004F45E6" w:rsidRDefault="00694C23" w:rsidP="00A15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F45E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6753CCF0" w14:textId="77777777" w:rsidR="00A15387" w:rsidRPr="004F45E6" w:rsidRDefault="00A15387" w:rsidP="00112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4EA108C" w14:textId="77777777" w:rsidR="00373514" w:rsidRPr="004F45E6" w:rsidRDefault="00842648" w:rsidP="00694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F45E6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</w:t>
      </w:r>
      <w:r w:rsidR="00694C23" w:rsidRPr="004F45E6">
        <w:rPr>
          <w:rFonts w:ascii="Angsana New" w:hAnsi="Angsana New" w:hint="cs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4F45E6">
        <w:rPr>
          <w:rFonts w:ascii="Angsana New" w:hAnsi="Angsana New" w:hint="cs"/>
          <w:sz w:val="30"/>
          <w:szCs w:val="30"/>
          <w:cs/>
        </w:rPr>
        <w:t xml:space="preserve"> โดยถือว่าข้อสมมติ</w:t>
      </w:r>
      <w:r w:rsidR="00694C23" w:rsidRPr="004F45E6">
        <w:rPr>
          <w:rFonts w:ascii="Angsana New" w:hAnsi="Angsana New" w:hint="cs"/>
          <w:sz w:val="30"/>
          <w:szCs w:val="30"/>
          <w:cs/>
        </w:rPr>
        <w:t xml:space="preserve">อื่นๆ คงที่ </w:t>
      </w:r>
    </w:p>
    <w:p w14:paraId="728979E9" w14:textId="77777777" w:rsidR="003763E9" w:rsidRPr="004F45E6" w:rsidRDefault="003763E9" w:rsidP="00694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92"/>
        <w:gridCol w:w="990"/>
        <w:gridCol w:w="270"/>
        <w:gridCol w:w="990"/>
        <w:gridCol w:w="268"/>
        <w:gridCol w:w="893"/>
        <w:gridCol w:w="268"/>
        <w:gridCol w:w="1001"/>
      </w:tblGrid>
      <w:tr w:rsidR="00716398" w:rsidRPr="004F45E6" w14:paraId="63DE472F" w14:textId="77777777" w:rsidTr="005E342A">
        <w:trPr>
          <w:trHeight w:val="389"/>
        </w:trPr>
        <w:tc>
          <w:tcPr>
            <w:tcW w:w="4392" w:type="dxa"/>
          </w:tcPr>
          <w:p w14:paraId="1F16E28C" w14:textId="77777777" w:rsidR="00716398" w:rsidRPr="004F45E6" w:rsidRDefault="00716398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14:paraId="4BFDD4EC" w14:textId="77777777" w:rsidR="00716398" w:rsidRPr="004F45E6" w:rsidRDefault="00716398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F45E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A5B87" w:rsidRPr="004F45E6" w14:paraId="2CAD9298" w14:textId="77777777" w:rsidTr="005E342A">
        <w:trPr>
          <w:trHeight w:val="389"/>
        </w:trPr>
        <w:tc>
          <w:tcPr>
            <w:tcW w:w="4392" w:type="dxa"/>
          </w:tcPr>
          <w:p w14:paraId="615DD407" w14:textId="77777777" w:rsidR="00DA5B87" w:rsidRPr="004F45E6" w:rsidRDefault="00DA5B87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4F45E6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679BF758" w14:textId="77777777" w:rsidR="00DA5B87" w:rsidRPr="004F45E6" w:rsidRDefault="00716398" w:rsidP="0071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F45E6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4F45E6">
              <w:rPr>
                <w:rFonts w:ascii="Angsana New" w:hAnsi="Angsana New" w:hint="cs"/>
                <w:bCs/>
                <w:sz w:val="30"/>
                <w:szCs w:val="30"/>
              </w:rPr>
              <w:t>0</w:t>
            </w:r>
            <w:r w:rsidRPr="004F45E6">
              <w:rPr>
                <w:rFonts w:ascii="Angsana New" w:hAnsi="Angsana New" w:hint="cs"/>
                <w:bCs/>
                <w:sz w:val="30"/>
                <w:szCs w:val="30"/>
                <w:cs/>
              </w:rPr>
              <w:t>.</w:t>
            </w:r>
            <w:r w:rsidRPr="004F45E6">
              <w:rPr>
                <w:rFonts w:ascii="Angsana New" w:hAnsi="Angsana New" w:hint="cs"/>
                <w:bCs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14:paraId="656CCCE6" w14:textId="77777777" w:rsidR="00DA5B87" w:rsidRPr="004F45E6" w:rsidRDefault="00DA5B87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62" w:type="dxa"/>
            <w:gridSpan w:val="3"/>
          </w:tcPr>
          <w:p w14:paraId="19FD7CE8" w14:textId="77777777" w:rsidR="00DA5B87" w:rsidRPr="004F45E6" w:rsidRDefault="00716398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F45E6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ข้อสมมติลดลงร้อยละ </w:t>
            </w:r>
            <w:r w:rsidRPr="004F45E6">
              <w:rPr>
                <w:rFonts w:ascii="Angsana New" w:hAnsi="Angsana New" w:hint="cs"/>
                <w:bCs/>
                <w:sz w:val="30"/>
                <w:szCs w:val="30"/>
              </w:rPr>
              <w:t>0</w:t>
            </w:r>
            <w:r w:rsidRPr="004F45E6">
              <w:rPr>
                <w:rFonts w:ascii="Angsana New" w:hAnsi="Angsana New" w:hint="cs"/>
                <w:bCs/>
                <w:sz w:val="30"/>
                <w:szCs w:val="30"/>
                <w:cs/>
              </w:rPr>
              <w:t>.</w:t>
            </w:r>
            <w:r w:rsidRPr="004F45E6">
              <w:rPr>
                <w:rFonts w:ascii="Angsana New" w:hAnsi="Angsana New" w:hint="cs"/>
                <w:bCs/>
                <w:sz w:val="30"/>
                <w:szCs w:val="30"/>
              </w:rPr>
              <w:t>5</w:t>
            </w:r>
          </w:p>
        </w:tc>
      </w:tr>
      <w:tr w:rsidR="008A24B1" w:rsidRPr="004F45E6" w14:paraId="3EFA0291" w14:textId="77777777" w:rsidTr="00584A46">
        <w:tc>
          <w:tcPr>
            <w:tcW w:w="4392" w:type="dxa"/>
          </w:tcPr>
          <w:p w14:paraId="19DDA18B" w14:textId="77777777" w:rsidR="008A24B1" w:rsidRPr="004F45E6" w:rsidRDefault="008A24B1" w:rsidP="008A24B1">
            <w:pPr>
              <w:spacing w:line="380" w:lineRule="exact"/>
              <w:ind w:left="234" w:right="-108" w:hanging="252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F45E6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F45E6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31</w:t>
            </w:r>
            <w:r w:rsidRPr="004F45E6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vAlign w:val="center"/>
          </w:tcPr>
          <w:p w14:paraId="668B208B" w14:textId="2250938A" w:rsidR="008A24B1" w:rsidRPr="004F45E6" w:rsidRDefault="008A24B1" w:rsidP="008A24B1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45E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026C668B" w14:textId="77777777" w:rsidR="008A24B1" w:rsidRPr="004F45E6" w:rsidRDefault="008A24B1" w:rsidP="008A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3A68125" w14:textId="0707483E" w:rsidR="008A24B1" w:rsidRPr="004F45E6" w:rsidRDefault="008A24B1" w:rsidP="008A24B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45E6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68" w:type="dxa"/>
          </w:tcPr>
          <w:p w14:paraId="75B52715" w14:textId="77777777" w:rsidR="008A24B1" w:rsidRPr="004F45E6" w:rsidRDefault="008A24B1" w:rsidP="008A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3" w:type="dxa"/>
            <w:vAlign w:val="center"/>
          </w:tcPr>
          <w:p w14:paraId="41A93BC7" w14:textId="5252E309" w:rsidR="008A24B1" w:rsidRPr="004F45E6" w:rsidRDefault="008A24B1" w:rsidP="008A24B1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45E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68" w:type="dxa"/>
            <w:vAlign w:val="center"/>
          </w:tcPr>
          <w:p w14:paraId="1467118B" w14:textId="77777777" w:rsidR="008A24B1" w:rsidRPr="004F45E6" w:rsidRDefault="008A24B1" w:rsidP="008A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center"/>
          </w:tcPr>
          <w:p w14:paraId="5118C994" w14:textId="3B34D454" w:rsidR="008A24B1" w:rsidRPr="004F45E6" w:rsidRDefault="008A24B1" w:rsidP="008A24B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45E6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677AF1" w:rsidRPr="004F45E6" w14:paraId="58B79775" w14:textId="77777777" w:rsidTr="005E342A">
        <w:trPr>
          <w:trHeight w:val="236"/>
        </w:trPr>
        <w:tc>
          <w:tcPr>
            <w:tcW w:w="4392" w:type="dxa"/>
          </w:tcPr>
          <w:p w14:paraId="18413950" w14:textId="77777777" w:rsidR="00677AF1" w:rsidRPr="004F45E6" w:rsidRDefault="00677AF1" w:rsidP="000F4D5A">
            <w:pPr>
              <w:spacing w:line="380" w:lineRule="exact"/>
              <w:ind w:left="234" w:right="-108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7"/>
          </w:tcPr>
          <w:p w14:paraId="1940743A" w14:textId="77777777" w:rsidR="00677AF1" w:rsidRPr="004F45E6" w:rsidRDefault="00677AF1" w:rsidP="000F4D5A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45E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F45E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A48F5" w:rsidRPr="004F45E6" w14:paraId="4BAF13A4" w14:textId="77777777" w:rsidTr="005E342A">
        <w:tc>
          <w:tcPr>
            <w:tcW w:w="4392" w:type="dxa"/>
          </w:tcPr>
          <w:p w14:paraId="163A3ACC" w14:textId="77777777" w:rsidR="00FA48F5" w:rsidRPr="004F45E6" w:rsidRDefault="00FA48F5" w:rsidP="00FA48F5">
            <w:pPr>
              <w:spacing w:line="380" w:lineRule="exact"/>
              <w:ind w:left="234" w:right="-108" w:hanging="252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990" w:type="dxa"/>
            <w:shd w:val="clear" w:color="auto" w:fill="auto"/>
          </w:tcPr>
          <w:p w14:paraId="52EE6F09" w14:textId="4C39E5B2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(</w:t>
            </w:r>
            <w:r w:rsidRPr="004F45E6">
              <w:rPr>
                <w:rFonts w:ascii="Angsana New" w:hAnsi="Angsana New" w:hint="cs"/>
                <w:color w:val="000000"/>
                <w:sz w:val="30"/>
                <w:szCs w:val="30"/>
                <w:lang w:val="en-GB"/>
              </w:rPr>
              <w:t>1,613</w:t>
            </w:r>
            <w:r w:rsidRPr="004F45E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269EB0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4A2876E" w14:textId="49F0F582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(</w:t>
            </w:r>
            <w:r w:rsidRPr="004F45E6">
              <w:rPr>
                <w:rFonts w:ascii="Angsana New" w:hAnsi="Angsana New" w:hint="cs"/>
                <w:color w:val="000000"/>
                <w:sz w:val="30"/>
                <w:szCs w:val="30"/>
                <w:lang w:val="en-GB"/>
              </w:rPr>
              <w:t>2,410</w:t>
            </w:r>
            <w:r w:rsidRPr="004F45E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68" w:type="dxa"/>
          </w:tcPr>
          <w:p w14:paraId="6A3230FE" w14:textId="77777777" w:rsidR="00FA48F5" w:rsidRPr="004F45E6" w:rsidRDefault="00FA48F5" w:rsidP="00FA48F5">
            <w:pPr>
              <w:pStyle w:val="acctfourfigures"/>
              <w:tabs>
                <w:tab w:val="clear" w:pos="765"/>
              </w:tabs>
              <w:spacing w:line="380" w:lineRule="exact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93" w:type="dxa"/>
          </w:tcPr>
          <w:p w14:paraId="228E7CA8" w14:textId="3C0755FE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 w:hint="cs"/>
                <w:color w:val="000000"/>
                <w:sz w:val="30"/>
                <w:szCs w:val="30"/>
                <w:lang w:val="en-GB"/>
              </w:rPr>
              <w:t>1,752</w:t>
            </w:r>
          </w:p>
        </w:tc>
        <w:tc>
          <w:tcPr>
            <w:tcW w:w="268" w:type="dxa"/>
          </w:tcPr>
          <w:p w14:paraId="4F510096" w14:textId="77777777" w:rsidR="00FA48F5" w:rsidRPr="004F45E6" w:rsidRDefault="00FA48F5" w:rsidP="00FA48F5">
            <w:pPr>
              <w:pStyle w:val="acctfourfigures"/>
              <w:tabs>
                <w:tab w:val="clear" w:pos="765"/>
              </w:tabs>
              <w:spacing w:line="380" w:lineRule="exact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01" w:type="dxa"/>
          </w:tcPr>
          <w:p w14:paraId="7190663D" w14:textId="7F8A4354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 w:hint="cs"/>
                <w:color w:val="000000"/>
                <w:sz w:val="30"/>
                <w:szCs w:val="30"/>
                <w:lang w:val="en-GB"/>
              </w:rPr>
              <w:t>2,624</w:t>
            </w:r>
          </w:p>
        </w:tc>
      </w:tr>
      <w:tr w:rsidR="00FA48F5" w:rsidRPr="004F45E6" w14:paraId="7E66579D" w14:textId="77777777" w:rsidTr="005E342A">
        <w:tc>
          <w:tcPr>
            <w:tcW w:w="4392" w:type="dxa"/>
          </w:tcPr>
          <w:p w14:paraId="1691608F" w14:textId="77777777" w:rsidR="00FA48F5" w:rsidRPr="004F45E6" w:rsidRDefault="00FA48F5" w:rsidP="00FA48F5">
            <w:pPr>
              <w:spacing w:line="380" w:lineRule="exact"/>
              <w:ind w:left="234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F45E6">
              <w:rPr>
                <w:rFonts w:ascii="Angsana New" w:hAnsi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990" w:type="dxa"/>
            <w:shd w:val="clear" w:color="auto" w:fill="auto"/>
          </w:tcPr>
          <w:p w14:paraId="62320997" w14:textId="7645E1BA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45E6">
              <w:rPr>
                <w:rFonts w:ascii="Angsana New" w:hAnsi="Angsana New" w:hint="cs"/>
                <w:color w:val="000000"/>
                <w:sz w:val="30"/>
                <w:szCs w:val="30"/>
              </w:rPr>
              <w:t>1,818</w:t>
            </w:r>
          </w:p>
        </w:tc>
        <w:tc>
          <w:tcPr>
            <w:tcW w:w="270" w:type="dxa"/>
            <w:shd w:val="clear" w:color="auto" w:fill="auto"/>
          </w:tcPr>
          <w:p w14:paraId="34A6D62D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F733A89" w14:textId="5D4067DD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45E6">
              <w:rPr>
                <w:rFonts w:ascii="Angsana New" w:hAnsi="Angsana New" w:hint="cs"/>
                <w:color w:val="000000"/>
                <w:sz w:val="30"/>
                <w:szCs w:val="30"/>
              </w:rPr>
              <w:t>2,518</w:t>
            </w:r>
          </w:p>
        </w:tc>
        <w:tc>
          <w:tcPr>
            <w:tcW w:w="268" w:type="dxa"/>
          </w:tcPr>
          <w:p w14:paraId="029990D6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14:paraId="585606FB" w14:textId="0ADD7CC1" w:rsidR="00FA48F5" w:rsidRPr="004F45E6" w:rsidRDefault="00FA48F5" w:rsidP="00FA48F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45E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4F45E6">
              <w:rPr>
                <w:rFonts w:ascii="Angsana New" w:hAnsi="Angsana New" w:hint="cs"/>
                <w:sz w:val="30"/>
                <w:szCs w:val="30"/>
                <w:lang w:bidi="th-TH"/>
              </w:rPr>
              <w:t>1,682</w:t>
            </w:r>
            <w:r w:rsidRPr="004F45E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8" w:type="dxa"/>
          </w:tcPr>
          <w:p w14:paraId="7756AF96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1" w:type="dxa"/>
          </w:tcPr>
          <w:p w14:paraId="539B0D9E" w14:textId="36C7779B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F45E6">
              <w:rPr>
                <w:rFonts w:ascii="Angsana New" w:hAnsi="Angsana New" w:hint="cs"/>
                <w:sz w:val="30"/>
                <w:szCs w:val="30"/>
              </w:rPr>
              <w:t>2,224</w:t>
            </w:r>
            <w:r w:rsidRPr="004F45E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FA48F5" w:rsidRPr="004F45E6" w14:paraId="6B8F78A2" w14:textId="77777777" w:rsidTr="005E342A">
        <w:tc>
          <w:tcPr>
            <w:tcW w:w="4392" w:type="dxa"/>
          </w:tcPr>
          <w:p w14:paraId="373C0D7C" w14:textId="77777777" w:rsidR="00FA48F5" w:rsidRPr="004F45E6" w:rsidRDefault="00FA48F5" w:rsidP="00FA48F5">
            <w:pPr>
              <w:spacing w:line="380" w:lineRule="exact"/>
              <w:ind w:left="234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F45E6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990" w:type="dxa"/>
            <w:shd w:val="clear" w:color="auto" w:fill="auto"/>
          </w:tcPr>
          <w:p w14:paraId="15DE13CF" w14:textId="1D4450A6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45E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4F45E6">
              <w:rPr>
                <w:rFonts w:ascii="Angsana New" w:hAnsi="Angsana New" w:hint="cs"/>
                <w:color w:val="000000"/>
                <w:sz w:val="30"/>
                <w:szCs w:val="30"/>
              </w:rPr>
              <w:t>2,144</w:t>
            </w:r>
            <w:r w:rsidRPr="004F45E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3AAA3CD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5A9A68" w14:textId="27C00586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45E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4F45E6">
              <w:rPr>
                <w:rFonts w:ascii="Angsana New" w:hAnsi="Angsana New" w:hint="cs"/>
                <w:color w:val="000000"/>
                <w:sz w:val="30"/>
                <w:szCs w:val="30"/>
              </w:rPr>
              <w:t>2,928</w:t>
            </w:r>
            <w:r w:rsidRPr="004F45E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</w:tcPr>
          <w:p w14:paraId="62E264B1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14:paraId="223DBD22" w14:textId="0CA0BB6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 w:hint="cs"/>
                <w:color w:val="000000"/>
                <w:sz w:val="30"/>
                <w:szCs w:val="30"/>
                <w:lang w:val="en-GB"/>
              </w:rPr>
              <w:t>2,351</w:t>
            </w:r>
          </w:p>
        </w:tc>
        <w:tc>
          <w:tcPr>
            <w:tcW w:w="268" w:type="dxa"/>
          </w:tcPr>
          <w:p w14:paraId="358D8B3B" w14:textId="77777777" w:rsidR="00FA48F5" w:rsidRPr="004F45E6" w:rsidRDefault="00FA48F5" w:rsidP="00FA48F5">
            <w:pPr>
              <w:pStyle w:val="acctfourfigures"/>
              <w:tabs>
                <w:tab w:val="clear" w:pos="765"/>
              </w:tabs>
              <w:spacing w:line="380" w:lineRule="exact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01" w:type="dxa"/>
          </w:tcPr>
          <w:p w14:paraId="12233406" w14:textId="398A5D50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 w:hint="cs"/>
                <w:color w:val="000000"/>
                <w:sz w:val="30"/>
                <w:szCs w:val="30"/>
                <w:lang w:val="en-GB"/>
              </w:rPr>
              <w:t>3,206</w:t>
            </w:r>
          </w:p>
        </w:tc>
      </w:tr>
    </w:tbl>
    <w:p w14:paraId="4B91D3AD" w14:textId="77777777" w:rsidR="005412FB" w:rsidRPr="004F45E6" w:rsidRDefault="005412FB" w:rsidP="003D3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92"/>
        <w:gridCol w:w="990"/>
        <w:gridCol w:w="270"/>
        <w:gridCol w:w="990"/>
        <w:gridCol w:w="268"/>
        <w:gridCol w:w="893"/>
        <w:gridCol w:w="268"/>
        <w:gridCol w:w="1001"/>
      </w:tblGrid>
      <w:tr w:rsidR="00716398" w:rsidRPr="004F45E6" w14:paraId="0380940E" w14:textId="77777777" w:rsidTr="00436F9B">
        <w:trPr>
          <w:trHeight w:val="389"/>
        </w:trPr>
        <w:tc>
          <w:tcPr>
            <w:tcW w:w="4392" w:type="dxa"/>
          </w:tcPr>
          <w:p w14:paraId="0FE169B1" w14:textId="77777777" w:rsidR="00716398" w:rsidRPr="004F45E6" w:rsidRDefault="00716398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14:paraId="55A058EE" w14:textId="77777777" w:rsidR="00716398" w:rsidRPr="004F45E6" w:rsidRDefault="00716398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F45E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4F45E6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16398" w:rsidRPr="004F45E6" w14:paraId="031B4191" w14:textId="77777777" w:rsidTr="00436F9B">
        <w:trPr>
          <w:trHeight w:val="389"/>
        </w:trPr>
        <w:tc>
          <w:tcPr>
            <w:tcW w:w="4392" w:type="dxa"/>
          </w:tcPr>
          <w:p w14:paraId="76BC9EA5" w14:textId="77777777" w:rsidR="00716398" w:rsidRPr="004F45E6" w:rsidRDefault="00716398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4F45E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3D1F1DAC" w14:textId="77777777" w:rsidR="00716398" w:rsidRPr="004F45E6" w:rsidRDefault="00716398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F45E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4F45E6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4F45E6">
              <w:rPr>
                <w:rFonts w:ascii="Angsana New" w:hAnsi="Angsana New"/>
                <w:bCs/>
                <w:sz w:val="30"/>
                <w:szCs w:val="30"/>
                <w:cs/>
              </w:rPr>
              <w:t>.</w:t>
            </w:r>
            <w:r w:rsidRPr="004F45E6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14:paraId="6DC22187" w14:textId="77777777" w:rsidR="00716398" w:rsidRPr="004F45E6" w:rsidRDefault="00716398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62" w:type="dxa"/>
            <w:gridSpan w:val="3"/>
          </w:tcPr>
          <w:p w14:paraId="4B8D3446" w14:textId="77777777" w:rsidR="00716398" w:rsidRPr="004F45E6" w:rsidRDefault="00716398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F45E6">
              <w:rPr>
                <w:rFonts w:ascii="Angsana New" w:hAnsi="Angsana New"/>
                <w:b/>
                <w:sz w:val="30"/>
                <w:szCs w:val="30"/>
                <w:cs/>
              </w:rPr>
              <w:t>ข้อสมมติ</w:t>
            </w:r>
            <w:r w:rsidRPr="004F45E6"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  <w:r w:rsidRPr="004F45E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ร้อยละ </w:t>
            </w:r>
            <w:r w:rsidRPr="004F45E6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4F45E6">
              <w:rPr>
                <w:rFonts w:ascii="Angsana New" w:hAnsi="Angsana New"/>
                <w:bCs/>
                <w:sz w:val="30"/>
                <w:szCs w:val="30"/>
                <w:cs/>
              </w:rPr>
              <w:t>.</w:t>
            </w:r>
            <w:r w:rsidRPr="004F45E6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8A24B1" w:rsidRPr="004F45E6" w14:paraId="1853C4B9" w14:textId="77777777" w:rsidTr="00584A46">
        <w:tc>
          <w:tcPr>
            <w:tcW w:w="4392" w:type="dxa"/>
          </w:tcPr>
          <w:p w14:paraId="47AF0CE0" w14:textId="77777777" w:rsidR="008A24B1" w:rsidRPr="004F45E6" w:rsidRDefault="008A24B1" w:rsidP="008A24B1">
            <w:pPr>
              <w:spacing w:line="380" w:lineRule="exact"/>
              <w:ind w:left="234" w:right="-108" w:hanging="252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F45E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F45E6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4F45E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vAlign w:val="center"/>
          </w:tcPr>
          <w:p w14:paraId="218DC5DF" w14:textId="209CADB0" w:rsidR="008A24B1" w:rsidRPr="004F45E6" w:rsidRDefault="008A24B1" w:rsidP="008A24B1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56ECB3FB" w14:textId="77777777" w:rsidR="008A24B1" w:rsidRPr="004F45E6" w:rsidRDefault="008A24B1" w:rsidP="008A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1C19852" w14:textId="21FF779A" w:rsidR="008A24B1" w:rsidRPr="004F45E6" w:rsidRDefault="008A24B1" w:rsidP="008A24B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</w:tcPr>
          <w:p w14:paraId="0AFD7076" w14:textId="77777777" w:rsidR="008A24B1" w:rsidRPr="004F45E6" w:rsidRDefault="008A24B1" w:rsidP="008A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3" w:type="dxa"/>
            <w:vAlign w:val="center"/>
          </w:tcPr>
          <w:p w14:paraId="37D01D35" w14:textId="5E630065" w:rsidR="008A24B1" w:rsidRPr="004F45E6" w:rsidRDefault="008A24B1" w:rsidP="008A24B1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  <w:vAlign w:val="center"/>
          </w:tcPr>
          <w:p w14:paraId="45FD58E3" w14:textId="77777777" w:rsidR="008A24B1" w:rsidRPr="004F45E6" w:rsidRDefault="008A24B1" w:rsidP="008A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center"/>
          </w:tcPr>
          <w:p w14:paraId="2347E61E" w14:textId="4E3DE147" w:rsidR="008A24B1" w:rsidRPr="004F45E6" w:rsidRDefault="008A24B1" w:rsidP="008A24B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16398" w:rsidRPr="004F45E6" w14:paraId="0C85293D" w14:textId="77777777" w:rsidTr="00436F9B">
        <w:trPr>
          <w:trHeight w:val="236"/>
        </w:trPr>
        <w:tc>
          <w:tcPr>
            <w:tcW w:w="4392" w:type="dxa"/>
          </w:tcPr>
          <w:p w14:paraId="60AEAD0B" w14:textId="77777777" w:rsidR="00716398" w:rsidRPr="004F45E6" w:rsidRDefault="00716398" w:rsidP="005A00D0">
            <w:pPr>
              <w:spacing w:line="380" w:lineRule="exact"/>
              <w:ind w:left="234" w:right="-108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7"/>
          </w:tcPr>
          <w:p w14:paraId="283175E9" w14:textId="77777777" w:rsidR="00716398" w:rsidRPr="004F45E6" w:rsidRDefault="00716398" w:rsidP="005A00D0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45E6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F45E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F45E6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A48F5" w:rsidRPr="004F45E6" w14:paraId="7EAAB10C" w14:textId="77777777" w:rsidTr="00436F9B">
        <w:tc>
          <w:tcPr>
            <w:tcW w:w="4392" w:type="dxa"/>
          </w:tcPr>
          <w:p w14:paraId="6B8BC879" w14:textId="77777777" w:rsidR="00FA48F5" w:rsidRPr="004F45E6" w:rsidRDefault="00FA48F5" w:rsidP="00FA48F5">
            <w:pPr>
              <w:spacing w:line="380" w:lineRule="exact"/>
              <w:ind w:left="234" w:right="-108" w:hanging="252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990" w:type="dxa"/>
            <w:shd w:val="clear" w:color="auto" w:fill="auto"/>
          </w:tcPr>
          <w:p w14:paraId="6C96B673" w14:textId="28916445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(</w:t>
            </w:r>
            <w:r w:rsidRPr="004F45E6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1,601</w:t>
            </w:r>
            <w:r w:rsidRPr="004F45E6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CE25A94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2B9C2E5" w14:textId="2BFD606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(</w:t>
            </w:r>
            <w:r w:rsidRPr="004F45E6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2,332</w:t>
            </w:r>
            <w:r w:rsidRPr="004F45E6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68" w:type="dxa"/>
          </w:tcPr>
          <w:p w14:paraId="6B76B104" w14:textId="77777777" w:rsidR="00FA48F5" w:rsidRPr="004F45E6" w:rsidRDefault="00FA48F5" w:rsidP="00FA48F5">
            <w:pPr>
              <w:pStyle w:val="acctfourfigures"/>
              <w:tabs>
                <w:tab w:val="clear" w:pos="765"/>
              </w:tabs>
              <w:spacing w:line="380" w:lineRule="exact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93" w:type="dxa"/>
          </w:tcPr>
          <w:p w14:paraId="4371E0E3" w14:textId="32680B23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1,739</w:t>
            </w:r>
          </w:p>
        </w:tc>
        <w:tc>
          <w:tcPr>
            <w:tcW w:w="268" w:type="dxa"/>
          </w:tcPr>
          <w:p w14:paraId="02CD36D1" w14:textId="77777777" w:rsidR="00FA48F5" w:rsidRPr="004F45E6" w:rsidRDefault="00FA48F5" w:rsidP="00FA48F5">
            <w:pPr>
              <w:pStyle w:val="acctfourfigures"/>
              <w:tabs>
                <w:tab w:val="clear" w:pos="765"/>
              </w:tabs>
              <w:spacing w:line="380" w:lineRule="exact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01" w:type="dxa"/>
          </w:tcPr>
          <w:p w14:paraId="15BC94F1" w14:textId="37BE63A6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2,539</w:t>
            </w:r>
          </w:p>
        </w:tc>
      </w:tr>
      <w:tr w:rsidR="00FA48F5" w:rsidRPr="004F45E6" w14:paraId="6C1AFBE8" w14:textId="77777777" w:rsidTr="00436F9B">
        <w:tc>
          <w:tcPr>
            <w:tcW w:w="4392" w:type="dxa"/>
          </w:tcPr>
          <w:p w14:paraId="755725D9" w14:textId="77777777" w:rsidR="00FA48F5" w:rsidRPr="004F45E6" w:rsidRDefault="00FA48F5" w:rsidP="00FA48F5">
            <w:pPr>
              <w:spacing w:line="380" w:lineRule="exact"/>
              <w:ind w:left="234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F45E6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990" w:type="dxa"/>
            <w:shd w:val="clear" w:color="auto" w:fill="auto"/>
          </w:tcPr>
          <w:p w14:paraId="2B53E5DA" w14:textId="1E01A861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45E6">
              <w:rPr>
                <w:rFonts w:ascii="Angsana New" w:hAnsi="Angsana New"/>
                <w:color w:val="000000"/>
                <w:sz w:val="30"/>
                <w:szCs w:val="30"/>
              </w:rPr>
              <w:t>1,804</w:t>
            </w:r>
          </w:p>
        </w:tc>
        <w:tc>
          <w:tcPr>
            <w:tcW w:w="270" w:type="dxa"/>
            <w:shd w:val="clear" w:color="auto" w:fill="auto"/>
          </w:tcPr>
          <w:p w14:paraId="4CA5A4F3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B5E66E" w14:textId="225D8EB8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color w:val="000000"/>
                <w:sz w:val="30"/>
                <w:szCs w:val="30"/>
              </w:rPr>
              <w:t>2,432</w:t>
            </w:r>
          </w:p>
        </w:tc>
        <w:tc>
          <w:tcPr>
            <w:tcW w:w="268" w:type="dxa"/>
          </w:tcPr>
          <w:p w14:paraId="2255CFDF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14:paraId="5114638B" w14:textId="7A38F199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F45E6">
              <w:rPr>
                <w:rFonts w:ascii="Angsana New" w:hAnsi="Angsana New"/>
                <w:sz w:val="30"/>
                <w:szCs w:val="30"/>
              </w:rPr>
              <w:t>1,668</w:t>
            </w:r>
            <w:r w:rsidRPr="004F45E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</w:tcPr>
          <w:p w14:paraId="163BBAEB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1" w:type="dxa"/>
          </w:tcPr>
          <w:p w14:paraId="0C7E80AC" w14:textId="186D8C5C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F45E6">
              <w:rPr>
                <w:rFonts w:ascii="Angsana New" w:hAnsi="Angsana New"/>
                <w:sz w:val="30"/>
                <w:szCs w:val="30"/>
              </w:rPr>
              <w:t>2,143</w:t>
            </w:r>
            <w:r w:rsidRPr="004F45E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A48F5" w:rsidRPr="004F45E6" w14:paraId="0A5FA00C" w14:textId="77777777" w:rsidTr="00436F9B">
        <w:tc>
          <w:tcPr>
            <w:tcW w:w="4392" w:type="dxa"/>
          </w:tcPr>
          <w:p w14:paraId="623EE0AD" w14:textId="77777777" w:rsidR="00FA48F5" w:rsidRPr="004F45E6" w:rsidRDefault="00FA48F5" w:rsidP="00FA48F5">
            <w:pPr>
              <w:spacing w:line="380" w:lineRule="exact"/>
              <w:ind w:left="234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F45E6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990" w:type="dxa"/>
            <w:shd w:val="clear" w:color="auto" w:fill="auto"/>
          </w:tcPr>
          <w:p w14:paraId="213E2E2F" w14:textId="3DAE529B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45E6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4F45E6">
              <w:rPr>
                <w:rFonts w:ascii="Angsana New" w:hAnsi="Angsana New"/>
                <w:color w:val="000000"/>
                <w:sz w:val="30"/>
                <w:szCs w:val="30"/>
              </w:rPr>
              <w:t>2,137</w:t>
            </w:r>
            <w:r w:rsidRPr="004F45E6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97E72AD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023A21" w14:textId="1DD968A5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45E6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4F45E6">
              <w:rPr>
                <w:rFonts w:ascii="Angsana New" w:hAnsi="Angsana New"/>
                <w:color w:val="000000"/>
                <w:sz w:val="30"/>
                <w:szCs w:val="30"/>
              </w:rPr>
              <w:t>2,886</w:t>
            </w:r>
            <w:r w:rsidRPr="004F45E6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</w:tcPr>
          <w:p w14:paraId="777CD150" w14:textId="77777777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14:paraId="0A76D54A" w14:textId="5CC63066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2,344</w:t>
            </w:r>
          </w:p>
        </w:tc>
        <w:tc>
          <w:tcPr>
            <w:tcW w:w="268" w:type="dxa"/>
          </w:tcPr>
          <w:p w14:paraId="0BE128AA" w14:textId="77777777" w:rsidR="00FA48F5" w:rsidRPr="004F45E6" w:rsidRDefault="00FA48F5" w:rsidP="00FA48F5">
            <w:pPr>
              <w:pStyle w:val="acctfourfigures"/>
              <w:tabs>
                <w:tab w:val="clear" w:pos="765"/>
              </w:tabs>
              <w:spacing w:line="380" w:lineRule="exact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01" w:type="dxa"/>
          </w:tcPr>
          <w:p w14:paraId="57E1BEC0" w14:textId="11D335CC" w:rsidR="00FA48F5" w:rsidRPr="004F45E6" w:rsidRDefault="00FA48F5" w:rsidP="00FA4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3,163</w:t>
            </w:r>
          </w:p>
        </w:tc>
      </w:tr>
    </w:tbl>
    <w:p w14:paraId="118BAD1A" w14:textId="291FA821" w:rsidR="004F45E6" w:rsidRPr="004F45E6" w:rsidRDefault="004F45E6" w:rsidP="003D3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F45E6">
        <w:rPr>
          <w:rFonts w:ascii="Angsana New" w:hAnsi="Angsana New"/>
          <w:sz w:val="30"/>
          <w:szCs w:val="30"/>
          <w:cs/>
        </w:rPr>
        <w:br w:type="page"/>
      </w:r>
    </w:p>
    <w:p w14:paraId="367C6F86" w14:textId="7A0DDAB2" w:rsidR="00A512D9" w:rsidRPr="00950A13" w:rsidRDefault="00B57BBD" w:rsidP="0032015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950A13">
        <w:rPr>
          <w:rFonts w:ascii="Angsana New" w:hAnsi="Angsana New"/>
          <w:sz w:val="30"/>
          <w:szCs w:val="30"/>
          <w:u w:val="none"/>
        </w:rPr>
        <w:lastRenderedPageBreak/>
        <w:t>2</w:t>
      </w:r>
      <w:r w:rsidR="005359DB" w:rsidRPr="00950A13">
        <w:rPr>
          <w:rFonts w:ascii="Angsana New" w:hAnsi="Angsana New"/>
          <w:sz w:val="30"/>
          <w:szCs w:val="30"/>
          <w:u w:val="none"/>
        </w:rPr>
        <w:t>0</w:t>
      </w:r>
      <w:r w:rsidR="00BF3B7A" w:rsidRPr="00950A13">
        <w:rPr>
          <w:rFonts w:ascii="Angsana New" w:hAnsi="Angsana New"/>
          <w:sz w:val="30"/>
          <w:szCs w:val="30"/>
          <w:u w:val="none"/>
        </w:rPr>
        <w:tab/>
      </w:r>
      <w:r w:rsidR="00A512D9" w:rsidRPr="00950A13">
        <w:rPr>
          <w:rFonts w:ascii="Angsana New" w:hAnsi="Angsana New"/>
          <w:sz w:val="30"/>
          <w:szCs w:val="30"/>
          <w:u w:val="none"/>
          <w:cs/>
        </w:rPr>
        <w:t>ทุนเรือนหุ้น</w:t>
      </w:r>
    </w:p>
    <w:p w14:paraId="5ECF408B" w14:textId="77777777" w:rsidR="00CA4C7E" w:rsidRPr="00950A13" w:rsidRDefault="00CA4C7E" w:rsidP="00CA4C7E">
      <w:pPr>
        <w:rPr>
          <w:rFonts w:ascii="Angsana New" w:hAnsi="Angsana New"/>
          <w:sz w:val="30"/>
          <w:szCs w:val="30"/>
        </w:rPr>
      </w:pPr>
    </w:p>
    <w:tbl>
      <w:tblPr>
        <w:tblW w:w="9290" w:type="dxa"/>
        <w:tblInd w:w="450" w:type="dxa"/>
        <w:tblLook w:val="01E0" w:firstRow="1" w:lastRow="1" w:firstColumn="1" w:lastColumn="1" w:noHBand="0" w:noVBand="0"/>
      </w:tblPr>
      <w:tblGrid>
        <w:gridCol w:w="3258"/>
        <w:gridCol w:w="900"/>
        <w:gridCol w:w="270"/>
        <w:gridCol w:w="1019"/>
        <w:gridCol w:w="269"/>
        <w:gridCol w:w="986"/>
        <w:gridCol w:w="269"/>
        <w:gridCol w:w="1072"/>
        <w:gridCol w:w="269"/>
        <w:gridCol w:w="978"/>
      </w:tblGrid>
      <w:tr w:rsidR="00CA4C7E" w:rsidRPr="00CB63F6" w14:paraId="55DFB043" w14:textId="77777777" w:rsidTr="00191AC4">
        <w:trPr>
          <w:tblHeader/>
        </w:trPr>
        <w:tc>
          <w:tcPr>
            <w:tcW w:w="3258" w:type="dxa"/>
          </w:tcPr>
          <w:p w14:paraId="4FEBFEAB" w14:textId="77777777" w:rsidR="00CA4C7E" w:rsidRPr="00CB63F6" w:rsidRDefault="008A0F10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CB63F6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2B95CEB9" w14:textId="77777777" w:rsidR="00CA4C7E" w:rsidRPr="00CB63F6" w:rsidRDefault="00CA4C7E" w:rsidP="00213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B63F6">
              <w:rPr>
                <w:rFonts w:ascii="Angsana New" w:hAnsi="Angsana New" w:hint="cs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2D285890" w14:textId="77777777" w:rsidR="00CA4C7E" w:rsidRPr="00CB63F6" w:rsidRDefault="00CA4C7E" w:rsidP="00213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74" w:type="dxa"/>
            <w:gridSpan w:val="3"/>
            <w:shd w:val="clear" w:color="auto" w:fill="auto"/>
          </w:tcPr>
          <w:p w14:paraId="7FDA5F7B" w14:textId="39BF88BB" w:rsidR="00CA4C7E" w:rsidRPr="00CB63F6" w:rsidRDefault="008A24B1" w:rsidP="002132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63F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778DE359" w14:textId="77777777" w:rsidR="00CA4C7E" w:rsidRPr="00CB63F6" w:rsidRDefault="00CA4C7E" w:rsidP="002132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9" w:type="dxa"/>
            <w:gridSpan w:val="3"/>
            <w:shd w:val="clear" w:color="auto" w:fill="auto"/>
          </w:tcPr>
          <w:p w14:paraId="1957BC4E" w14:textId="16A6C5B3" w:rsidR="00CA4C7E" w:rsidRPr="00CB63F6" w:rsidRDefault="008A24B1" w:rsidP="002132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63F6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CA4C7E" w:rsidRPr="00CB63F6" w14:paraId="753229FA" w14:textId="77777777" w:rsidTr="00191AC4">
        <w:trPr>
          <w:tblHeader/>
        </w:trPr>
        <w:tc>
          <w:tcPr>
            <w:tcW w:w="3258" w:type="dxa"/>
          </w:tcPr>
          <w:p w14:paraId="0179CF76" w14:textId="77777777" w:rsidR="00CA4C7E" w:rsidRPr="00CB63F6" w:rsidRDefault="00CA4C7E" w:rsidP="00213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3918A288" w14:textId="77777777" w:rsidR="00CA4C7E" w:rsidRPr="00CB63F6" w:rsidRDefault="00CA4C7E" w:rsidP="00213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B63F6">
              <w:rPr>
                <w:rFonts w:ascii="Angsana New" w:hAnsi="Angsana New" w:hint="cs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</w:tcPr>
          <w:p w14:paraId="01200BE2" w14:textId="77777777" w:rsidR="00CA4C7E" w:rsidRPr="00CB63F6" w:rsidRDefault="00CA4C7E" w:rsidP="00213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45749F30" w14:textId="77777777" w:rsidR="00CA4C7E" w:rsidRPr="00CB63F6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B63F6">
              <w:rPr>
                <w:rFonts w:ascii="Angsana New" w:hAnsi="Angsana New" w:hint="cs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</w:tcPr>
          <w:p w14:paraId="260BD639" w14:textId="77777777" w:rsidR="00CA4C7E" w:rsidRPr="00CB63F6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14:paraId="2F260939" w14:textId="77777777" w:rsidR="00CA4C7E" w:rsidRPr="00CB63F6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B63F6">
              <w:rPr>
                <w:rFonts w:ascii="Angsana New" w:hAnsi="Angsana New" w:hint="cs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613C923E" w14:textId="77777777" w:rsidR="00CA4C7E" w:rsidRPr="00CB63F6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6BC339C0" w14:textId="77777777" w:rsidR="00CA4C7E" w:rsidRPr="00CB63F6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B63F6">
              <w:rPr>
                <w:rFonts w:ascii="Angsana New" w:hAnsi="Angsana New" w:hint="cs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</w:tcPr>
          <w:p w14:paraId="3B8B63CD" w14:textId="77777777" w:rsidR="00CA4C7E" w:rsidRPr="00CB63F6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shd w:val="clear" w:color="auto" w:fill="auto"/>
          </w:tcPr>
          <w:p w14:paraId="6D807C6C" w14:textId="77777777" w:rsidR="00CA4C7E" w:rsidRPr="00CB63F6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B63F6">
              <w:rPr>
                <w:rFonts w:ascii="Angsana New" w:hAnsi="Angsana New" w:hint="cs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CA4C7E" w:rsidRPr="00CB63F6" w14:paraId="421E5582" w14:textId="77777777" w:rsidTr="00191AC4">
        <w:trPr>
          <w:tblHeader/>
        </w:trPr>
        <w:tc>
          <w:tcPr>
            <w:tcW w:w="3258" w:type="dxa"/>
          </w:tcPr>
          <w:p w14:paraId="208147A5" w14:textId="77777777" w:rsidR="00CA4C7E" w:rsidRPr="00CB63F6" w:rsidRDefault="00CA4C7E" w:rsidP="00213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1AA6471B" w14:textId="77777777" w:rsidR="00CA4C7E" w:rsidRPr="00CB63F6" w:rsidRDefault="00CA4C7E" w:rsidP="00213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CB63F6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78029931" w14:textId="77777777" w:rsidR="00CA4C7E" w:rsidRPr="00CB63F6" w:rsidRDefault="00CA4C7E" w:rsidP="00213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862" w:type="dxa"/>
            <w:gridSpan w:val="7"/>
          </w:tcPr>
          <w:p w14:paraId="16BBEA75" w14:textId="77777777" w:rsidR="00CA4C7E" w:rsidRPr="00CB63F6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CB63F6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CB63F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/</w:t>
            </w:r>
            <w:r w:rsidRPr="00CB63F6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A4C7E" w:rsidRPr="00CB63F6" w14:paraId="71ED7ABD" w14:textId="77777777" w:rsidTr="00191AC4">
        <w:tc>
          <w:tcPr>
            <w:tcW w:w="3258" w:type="dxa"/>
          </w:tcPr>
          <w:p w14:paraId="20C32F40" w14:textId="77777777" w:rsidR="00CA4C7E" w:rsidRPr="00CB63F6" w:rsidRDefault="00CA4C7E" w:rsidP="00213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B63F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CB63F6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CB63F6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7AF8679D" w14:textId="77777777" w:rsidR="00CA4C7E" w:rsidRPr="00CB63F6" w:rsidRDefault="00CA4C7E" w:rsidP="00213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6ABE92C" w14:textId="77777777" w:rsidR="00CA4C7E" w:rsidRPr="00CB63F6" w:rsidRDefault="00CA4C7E" w:rsidP="00213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862" w:type="dxa"/>
            <w:gridSpan w:val="7"/>
          </w:tcPr>
          <w:p w14:paraId="2C1D0FA2" w14:textId="77777777" w:rsidR="00CA4C7E" w:rsidRPr="00CB63F6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19164E" w:rsidRPr="00CB63F6" w14:paraId="65B441CF" w14:textId="77777777" w:rsidTr="00E76A3A">
        <w:tc>
          <w:tcPr>
            <w:tcW w:w="3258" w:type="dxa"/>
          </w:tcPr>
          <w:p w14:paraId="3E8A8A0A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63F6">
              <w:rPr>
                <w:rFonts w:ascii="Angsana New" w:hAnsi="Angsana New" w:hint="cs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63DE7254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63F6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7D4F268" w14:textId="77777777" w:rsidR="0019164E" w:rsidRPr="00CB63F6" w:rsidRDefault="0019164E" w:rsidP="001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6F645D37" w14:textId="6D73CA7F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B63F6">
              <w:rPr>
                <w:rFonts w:ascii="Angsana New" w:hAnsi="Angsana New" w:hint="cs"/>
                <w:sz w:val="28"/>
                <w:szCs w:val="28"/>
                <w:lang w:val="en-US"/>
              </w:rPr>
              <w:t>880,000</w:t>
            </w:r>
          </w:p>
        </w:tc>
        <w:tc>
          <w:tcPr>
            <w:tcW w:w="269" w:type="dxa"/>
          </w:tcPr>
          <w:p w14:paraId="7858F439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</w:tcPr>
          <w:p w14:paraId="079E289E" w14:textId="0E2C6CF7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63F6">
              <w:rPr>
                <w:rFonts w:ascii="Angsana New" w:hAnsi="Angsana New" w:hint="cs"/>
                <w:sz w:val="28"/>
                <w:szCs w:val="28"/>
                <w:lang w:val="en-US"/>
              </w:rPr>
              <w:t>880,000</w:t>
            </w:r>
          </w:p>
        </w:tc>
        <w:tc>
          <w:tcPr>
            <w:tcW w:w="269" w:type="dxa"/>
          </w:tcPr>
          <w:p w14:paraId="5988FD41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776887DE" w14:textId="6D9E050A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B63F6">
              <w:rPr>
                <w:rFonts w:ascii="Angsana New" w:hAnsi="Angsana New" w:hint="cs"/>
                <w:sz w:val="28"/>
                <w:szCs w:val="28"/>
                <w:cs/>
              </w:rPr>
              <w:t>800,000</w:t>
            </w:r>
          </w:p>
        </w:tc>
        <w:tc>
          <w:tcPr>
            <w:tcW w:w="269" w:type="dxa"/>
          </w:tcPr>
          <w:p w14:paraId="00314703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7D7DFF33" w14:textId="098D0756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63F6">
              <w:rPr>
                <w:rFonts w:ascii="Angsana New" w:hAnsi="Angsana New" w:hint="cs"/>
                <w:sz w:val="28"/>
                <w:szCs w:val="28"/>
                <w:cs/>
              </w:rPr>
              <w:t>800,000</w:t>
            </w:r>
          </w:p>
        </w:tc>
      </w:tr>
      <w:tr w:rsidR="0019164E" w:rsidRPr="00CB63F6" w14:paraId="3A98F86B" w14:textId="77777777" w:rsidTr="008A24B1">
        <w:trPr>
          <w:trHeight w:val="56"/>
        </w:trPr>
        <w:tc>
          <w:tcPr>
            <w:tcW w:w="3258" w:type="dxa"/>
          </w:tcPr>
          <w:p w14:paraId="4F4D9B35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63F6">
              <w:rPr>
                <w:rFonts w:ascii="Angsana New" w:hAnsi="Angsana New" w:hint="cs"/>
                <w:sz w:val="28"/>
                <w:szCs w:val="28"/>
                <w:cs/>
              </w:rPr>
              <w:t>ลดหุ้น</w:t>
            </w:r>
          </w:p>
        </w:tc>
        <w:tc>
          <w:tcPr>
            <w:tcW w:w="900" w:type="dxa"/>
          </w:tcPr>
          <w:p w14:paraId="6F482781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63F6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E20653E" w14:textId="77777777" w:rsidR="0019164E" w:rsidRPr="00CB63F6" w:rsidRDefault="0019164E" w:rsidP="001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7BD8CC38" w14:textId="1BB7A5D6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6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B63F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69" w:type="dxa"/>
          </w:tcPr>
          <w:p w14:paraId="471F723C" w14:textId="77777777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6" w:type="dxa"/>
          </w:tcPr>
          <w:p w14:paraId="1C6E453C" w14:textId="372B74C1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6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B63F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69" w:type="dxa"/>
          </w:tcPr>
          <w:p w14:paraId="4D62D5AE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14:paraId="63AC479B" w14:textId="15F988E4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63F6">
              <w:rPr>
                <w:rFonts w:ascii="Angsana New" w:hAnsi="Angsana New" w:hint="cs"/>
                <w:sz w:val="28"/>
                <w:szCs w:val="28"/>
                <w:cs/>
              </w:rPr>
              <w:t>(29,671)</w:t>
            </w:r>
          </w:p>
        </w:tc>
        <w:tc>
          <w:tcPr>
            <w:tcW w:w="269" w:type="dxa"/>
          </w:tcPr>
          <w:p w14:paraId="6343E584" w14:textId="77777777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8" w:type="dxa"/>
          </w:tcPr>
          <w:p w14:paraId="3EC8DB7C" w14:textId="630ADFA3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63F6">
              <w:rPr>
                <w:rFonts w:ascii="Angsana New" w:hAnsi="Angsana New" w:hint="cs"/>
                <w:sz w:val="28"/>
                <w:szCs w:val="28"/>
                <w:cs/>
              </w:rPr>
              <w:t>(29,671)</w:t>
            </w:r>
          </w:p>
        </w:tc>
      </w:tr>
      <w:tr w:rsidR="0019164E" w:rsidRPr="00CB63F6" w14:paraId="37623E4F" w14:textId="77777777" w:rsidTr="00584A46">
        <w:tc>
          <w:tcPr>
            <w:tcW w:w="3258" w:type="dxa"/>
          </w:tcPr>
          <w:p w14:paraId="197EE895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63F6">
              <w:rPr>
                <w:rFonts w:ascii="Angsana New" w:hAnsi="Angsana New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34AD4916" w14:textId="77777777" w:rsidR="0019164E" w:rsidRPr="00CB63F6" w:rsidRDefault="0019164E" w:rsidP="001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B63F6">
              <w:rPr>
                <w:rFonts w:ascii="Angsana New" w:hAnsi="Angsana New" w:hint="cs"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6D9AA3B" w14:textId="77777777" w:rsidR="0019164E" w:rsidRPr="00CB63F6" w:rsidRDefault="0019164E" w:rsidP="001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17648017" w14:textId="6F61C341" w:rsidR="0019164E" w:rsidRPr="00CB63F6" w:rsidRDefault="0019164E" w:rsidP="00ED13F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67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B63F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69" w:type="dxa"/>
          </w:tcPr>
          <w:p w14:paraId="0592A024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651637E1" w14:textId="148C7D84" w:rsidR="0019164E" w:rsidRPr="00CB63F6" w:rsidRDefault="0019164E" w:rsidP="00ED13F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6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B63F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69" w:type="dxa"/>
          </w:tcPr>
          <w:p w14:paraId="206A926D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3380115A" w14:textId="2EED631E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63F6">
              <w:rPr>
                <w:rFonts w:ascii="Angsana New" w:hAnsi="Angsana New" w:hint="cs"/>
                <w:sz w:val="28"/>
                <w:szCs w:val="28"/>
                <w:cs/>
              </w:rPr>
              <w:t>109,671</w:t>
            </w:r>
          </w:p>
        </w:tc>
        <w:tc>
          <w:tcPr>
            <w:tcW w:w="269" w:type="dxa"/>
          </w:tcPr>
          <w:p w14:paraId="5326748C" w14:textId="77777777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bottom"/>
          </w:tcPr>
          <w:p w14:paraId="05520A4F" w14:textId="778A7F29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63F6">
              <w:rPr>
                <w:rFonts w:ascii="Angsana New" w:hAnsi="Angsana New" w:hint="cs"/>
                <w:sz w:val="28"/>
                <w:szCs w:val="28"/>
                <w:cs/>
              </w:rPr>
              <w:t>109,671</w:t>
            </w:r>
          </w:p>
        </w:tc>
      </w:tr>
      <w:tr w:rsidR="0019164E" w:rsidRPr="00CB63F6" w14:paraId="5A9218A1" w14:textId="77777777" w:rsidTr="00191AC4">
        <w:tc>
          <w:tcPr>
            <w:tcW w:w="3258" w:type="dxa"/>
          </w:tcPr>
          <w:p w14:paraId="4EFD2CB9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63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B63F6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CB63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61A98EBF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0D6118C" w14:textId="77777777" w:rsidR="0019164E" w:rsidRPr="00CB63F6" w:rsidRDefault="0019164E" w:rsidP="001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6F6C11BB" w14:textId="77777777" w:rsidR="0019164E" w:rsidRPr="00CB63F6" w:rsidRDefault="0019164E" w:rsidP="00191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1FF12607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014C8E06" w14:textId="77777777" w:rsidR="0019164E" w:rsidRPr="00CB63F6" w:rsidRDefault="0019164E" w:rsidP="00191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70F1277C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6E84BFCC" w14:textId="77777777" w:rsidR="0019164E" w:rsidRPr="00CB63F6" w:rsidRDefault="0019164E" w:rsidP="00191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75BEF54F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14:paraId="39D5CFCF" w14:textId="77777777" w:rsidR="0019164E" w:rsidRPr="00CB63F6" w:rsidRDefault="0019164E" w:rsidP="00191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164E" w:rsidRPr="00CB63F6" w14:paraId="3FF14088" w14:textId="77777777" w:rsidTr="00191AC4">
        <w:tc>
          <w:tcPr>
            <w:tcW w:w="3258" w:type="dxa"/>
          </w:tcPr>
          <w:p w14:paraId="31C7CFED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63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59807F1A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63F6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198F7A4" w14:textId="77777777" w:rsidR="0019164E" w:rsidRPr="00CB63F6" w:rsidRDefault="0019164E" w:rsidP="001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54611755" w14:textId="298A246D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B63F6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880,000</w:t>
            </w:r>
          </w:p>
        </w:tc>
        <w:tc>
          <w:tcPr>
            <w:tcW w:w="269" w:type="dxa"/>
            <w:vMerge w:val="restart"/>
          </w:tcPr>
          <w:p w14:paraId="2BC90008" w14:textId="77777777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14:paraId="5912F8D0" w14:textId="33A42BAF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B63F6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880,000</w:t>
            </w:r>
          </w:p>
        </w:tc>
        <w:tc>
          <w:tcPr>
            <w:tcW w:w="269" w:type="dxa"/>
          </w:tcPr>
          <w:p w14:paraId="47E02F76" w14:textId="77777777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7E898AEB" w14:textId="2570F3EB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B63F6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880,000</w:t>
            </w:r>
          </w:p>
        </w:tc>
        <w:tc>
          <w:tcPr>
            <w:tcW w:w="269" w:type="dxa"/>
            <w:vMerge w:val="restart"/>
          </w:tcPr>
          <w:p w14:paraId="7DA35D64" w14:textId="77777777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7F42C7A0" w14:textId="2EE87DB0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B63F6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880,000</w:t>
            </w:r>
          </w:p>
        </w:tc>
      </w:tr>
      <w:tr w:rsidR="0019164E" w:rsidRPr="00CB63F6" w14:paraId="7870861D" w14:textId="77777777" w:rsidTr="00191AC4">
        <w:tc>
          <w:tcPr>
            <w:tcW w:w="3258" w:type="dxa"/>
          </w:tcPr>
          <w:p w14:paraId="2545818B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768766B1" w14:textId="77777777" w:rsidR="0019164E" w:rsidRPr="00CB63F6" w:rsidRDefault="0019164E" w:rsidP="001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37B9328" w14:textId="77777777" w:rsidR="0019164E" w:rsidRPr="00CB63F6" w:rsidRDefault="0019164E" w:rsidP="001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76C92CEF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Merge/>
          </w:tcPr>
          <w:p w14:paraId="1ECDD100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58D7B05C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65959E93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37F14F7C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69" w:type="dxa"/>
            <w:vMerge/>
          </w:tcPr>
          <w:p w14:paraId="3F8318F8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14:paraId="2361C287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9164E" w:rsidRPr="00CB63F6" w14:paraId="603D5DC0" w14:textId="77777777" w:rsidTr="00191AC4">
        <w:tc>
          <w:tcPr>
            <w:tcW w:w="3258" w:type="dxa"/>
          </w:tcPr>
          <w:p w14:paraId="0FD5F4E8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63F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14:paraId="1E213130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68CE28" w14:textId="77777777" w:rsidR="0019164E" w:rsidRPr="00CB63F6" w:rsidRDefault="0019164E" w:rsidP="001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21B9DEED" w14:textId="77777777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72A9F074" w14:textId="77777777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6" w:type="dxa"/>
          </w:tcPr>
          <w:p w14:paraId="7C7A817B" w14:textId="77777777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02C648E5" w14:textId="77777777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0BE71A63" w14:textId="77777777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3BEC0D5A" w14:textId="77777777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14:paraId="69C907CE" w14:textId="77777777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19164E" w:rsidRPr="00CB63F6" w14:paraId="54B0ECEB" w14:textId="77777777" w:rsidTr="00191AC4">
        <w:tc>
          <w:tcPr>
            <w:tcW w:w="3258" w:type="dxa"/>
          </w:tcPr>
          <w:p w14:paraId="2D426884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63F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CB63F6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CB63F6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67B05AA8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92BC8A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5F57EE58" w14:textId="77777777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4B5F9BAE" w14:textId="77777777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6" w:type="dxa"/>
          </w:tcPr>
          <w:p w14:paraId="2DE449C3" w14:textId="77777777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9EE98BB" w14:textId="77777777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4165FE13" w14:textId="77777777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00D0E4F7" w14:textId="77777777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14:paraId="68EC84D6" w14:textId="77777777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9164E" w:rsidRPr="00CB63F6" w14:paraId="23032ACC" w14:textId="77777777" w:rsidTr="00191AC4">
        <w:tc>
          <w:tcPr>
            <w:tcW w:w="3258" w:type="dxa"/>
          </w:tcPr>
          <w:p w14:paraId="227DDD3F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63F6">
              <w:rPr>
                <w:rFonts w:ascii="Angsana New" w:hAnsi="Angsana New" w:hint="cs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519D869D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63F6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3420EE0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3841790C" w14:textId="65C50B32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B63F6">
              <w:rPr>
                <w:rFonts w:ascii="Angsana New" w:hAnsi="Angsana New" w:hint="cs"/>
                <w:sz w:val="28"/>
                <w:szCs w:val="28"/>
                <w:lang w:val="en-US"/>
              </w:rPr>
              <w:t>847,361</w:t>
            </w:r>
          </w:p>
        </w:tc>
        <w:tc>
          <w:tcPr>
            <w:tcW w:w="269" w:type="dxa"/>
          </w:tcPr>
          <w:p w14:paraId="42CD9AC0" w14:textId="77777777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" w:type="dxa"/>
          </w:tcPr>
          <w:p w14:paraId="64B685F9" w14:textId="534B7AAB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B63F6">
              <w:rPr>
                <w:rFonts w:ascii="Angsana New" w:hAnsi="Angsana New" w:hint="cs"/>
                <w:sz w:val="28"/>
                <w:szCs w:val="28"/>
                <w:lang w:val="en-US"/>
              </w:rPr>
              <w:t>847,361</w:t>
            </w:r>
          </w:p>
        </w:tc>
        <w:tc>
          <w:tcPr>
            <w:tcW w:w="269" w:type="dxa"/>
          </w:tcPr>
          <w:p w14:paraId="493E9393" w14:textId="77777777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00B03A62" w14:textId="01D9B5D6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B63F6">
              <w:rPr>
                <w:rFonts w:ascii="Angsana New" w:hAnsi="Angsana New" w:hint="cs"/>
                <w:sz w:val="28"/>
                <w:szCs w:val="28"/>
                <w:lang w:val="en-US"/>
              </w:rPr>
              <w:t>770,329</w:t>
            </w:r>
          </w:p>
        </w:tc>
        <w:tc>
          <w:tcPr>
            <w:tcW w:w="269" w:type="dxa"/>
          </w:tcPr>
          <w:p w14:paraId="03BC7C20" w14:textId="77777777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14:paraId="70F285C8" w14:textId="5B6B89E5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B63F6">
              <w:rPr>
                <w:rFonts w:ascii="Angsana New" w:hAnsi="Angsana New" w:hint="cs"/>
                <w:sz w:val="28"/>
                <w:szCs w:val="28"/>
                <w:lang w:val="en-US"/>
              </w:rPr>
              <w:t>770,329</w:t>
            </w:r>
          </w:p>
        </w:tc>
      </w:tr>
      <w:tr w:rsidR="0019164E" w:rsidRPr="00CB63F6" w14:paraId="7D1618C8" w14:textId="77777777" w:rsidTr="00584A46">
        <w:tc>
          <w:tcPr>
            <w:tcW w:w="3258" w:type="dxa"/>
          </w:tcPr>
          <w:p w14:paraId="4B8DA64E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63F6">
              <w:rPr>
                <w:rFonts w:ascii="Angsana New" w:hAnsi="Angsana New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1431E225" w14:textId="77777777" w:rsidR="0019164E" w:rsidRPr="00CB63F6" w:rsidRDefault="0019164E" w:rsidP="001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B63F6">
              <w:rPr>
                <w:rFonts w:ascii="Angsana New" w:hAnsi="Angsana New" w:hint="cs"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58BD56D1" w14:textId="77777777" w:rsidR="0019164E" w:rsidRPr="00CB63F6" w:rsidRDefault="0019164E" w:rsidP="001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72B884A9" w14:textId="67780DF9" w:rsidR="0019164E" w:rsidRPr="00CB63F6" w:rsidRDefault="0019164E" w:rsidP="00ED13F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6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B63F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69" w:type="dxa"/>
          </w:tcPr>
          <w:p w14:paraId="2BC64773" w14:textId="77777777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70AFCA96" w14:textId="043A0050" w:rsidR="0019164E" w:rsidRPr="00CB63F6" w:rsidRDefault="0019164E" w:rsidP="00ED13F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6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B63F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69" w:type="dxa"/>
          </w:tcPr>
          <w:p w14:paraId="22FBC518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2FC4F313" w14:textId="5D825BF3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B63F6">
              <w:rPr>
                <w:rFonts w:ascii="Angsana New" w:hAnsi="Angsana New" w:hint="cs"/>
                <w:sz w:val="28"/>
                <w:szCs w:val="28"/>
                <w:cs/>
              </w:rPr>
              <w:t>77,032</w:t>
            </w:r>
          </w:p>
        </w:tc>
        <w:tc>
          <w:tcPr>
            <w:tcW w:w="269" w:type="dxa"/>
          </w:tcPr>
          <w:p w14:paraId="31ADF313" w14:textId="77777777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bottom"/>
          </w:tcPr>
          <w:p w14:paraId="7952EB34" w14:textId="5A3B5033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B63F6">
              <w:rPr>
                <w:rFonts w:ascii="Angsana New" w:hAnsi="Angsana New" w:hint="cs"/>
                <w:sz w:val="28"/>
                <w:szCs w:val="28"/>
                <w:cs/>
              </w:rPr>
              <w:t>77,032</w:t>
            </w:r>
          </w:p>
        </w:tc>
      </w:tr>
      <w:tr w:rsidR="0019164E" w:rsidRPr="00CB63F6" w14:paraId="7DDF9D28" w14:textId="77777777" w:rsidTr="00191AC4">
        <w:tc>
          <w:tcPr>
            <w:tcW w:w="3258" w:type="dxa"/>
          </w:tcPr>
          <w:p w14:paraId="53C1AA44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63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B63F6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CB63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47ADC50D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6D4F19" w14:textId="77777777" w:rsidR="0019164E" w:rsidRPr="00CB63F6" w:rsidRDefault="0019164E" w:rsidP="001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2C8067F2" w14:textId="77777777" w:rsidR="0019164E" w:rsidRPr="00CB63F6" w:rsidRDefault="0019164E" w:rsidP="00191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55207E1D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5A92F826" w14:textId="77777777" w:rsidR="0019164E" w:rsidRPr="00CB63F6" w:rsidRDefault="0019164E" w:rsidP="001916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5346ACEF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59653293" w14:textId="77777777" w:rsidR="0019164E" w:rsidRPr="00CB63F6" w:rsidRDefault="0019164E" w:rsidP="0019164E">
            <w:pPr>
              <w:pStyle w:val="acctfourfigures"/>
              <w:shd w:val="clear" w:color="auto" w:fill="FFFFFF"/>
              <w:tabs>
                <w:tab w:val="clear" w:pos="765"/>
                <w:tab w:val="decimal" w:pos="57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A5224DF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14:paraId="5C5D2EF7" w14:textId="77777777" w:rsidR="0019164E" w:rsidRPr="00CB63F6" w:rsidRDefault="0019164E" w:rsidP="0019164E">
            <w:pPr>
              <w:pStyle w:val="acctfourfigures"/>
              <w:shd w:val="clear" w:color="auto" w:fill="FFFFFF"/>
              <w:tabs>
                <w:tab w:val="clear" w:pos="765"/>
                <w:tab w:val="decimal" w:pos="49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164E" w:rsidRPr="00CB63F6" w14:paraId="3BD088E8" w14:textId="77777777" w:rsidTr="00191AC4">
        <w:tc>
          <w:tcPr>
            <w:tcW w:w="3258" w:type="dxa"/>
          </w:tcPr>
          <w:p w14:paraId="069D0929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63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517526A9" w14:textId="77777777" w:rsidR="0019164E" w:rsidRPr="00CB63F6" w:rsidRDefault="0019164E" w:rsidP="0019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63F6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6590726" w14:textId="77777777" w:rsidR="0019164E" w:rsidRPr="00CB63F6" w:rsidRDefault="0019164E" w:rsidP="0019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707409E7" w14:textId="1FC377F5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B63F6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847,361</w:t>
            </w:r>
          </w:p>
        </w:tc>
        <w:tc>
          <w:tcPr>
            <w:tcW w:w="269" w:type="dxa"/>
          </w:tcPr>
          <w:p w14:paraId="2EACDF9A" w14:textId="77777777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14:paraId="390AD403" w14:textId="28DDA542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B63F6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847,361</w:t>
            </w:r>
          </w:p>
        </w:tc>
        <w:tc>
          <w:tcPr>
            <w:tcW w:w="269" w:type="dxa"/>
          </w:tcPr>
          <w:p w14:paraId="6F74525A" w14:textId="77777777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5C8829AD" w14:textId="4E1F069D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B63F6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847,361</w:t>
            </w:r>
          </w:p>
        </w:tc>
        <w:tc>
          <w:tcPr>
            <w:tcW w:w="269" w:type="dxa"/>
          </w:tcPr>
          <w:p w14:paraId="6EB3A9BC" w14:textId="77777777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7D8393F8" w14:textId="171E25A7" w:rsidR="0019164E" w:rsidRPr="00CB63F6" w:rsidRDefault="0019164E" w:rsidP="0019164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B63F6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847,361</w:t>
            </w:r>
          </w:p>
        </w:tc>
      </w:tr>
    </w:tbl>
    <w:p w14:paraId="4A20F0D7" w14:textId="77777777" w:rsidR="00A95785" w:rsidRPr="00950A13" w:rsidRDefault="00A95785" w:rsidP="00CB63F6">
      <w:pPr>
        <w:pStyle w:val="block"/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C173F45" w14:textId="3123416C" w:rsidR="00095ADE" w:rsidRDefault="00A512D9" w:rsidP="00095ADE">
      <w:pPr>
        <w:pStyle w:val="block"/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950A13">
        <w:rPr>
          <w:rFonts w:ascii="Angsana New" w:hAnsi="Angsana New"/>
          <w:sz w:val="30"/>
          <w:szCs w:val="30"/>
          <w:cs/>
          <w:lang w:val="en-US" w:bidi="th-TH"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 สำหรับหุ้นของบริษัทซึ่งถือโดยกลุ่มบริษ</w:t>
      </w:r>
      <w:r w:rsidR="004366B7" w:rsidRPr="00950A13">
        <w:rPr>
          <w:rFonts w:ascii="Angsana New" w:hAnsi="Angsana New"/>
          <w:sz w:val="30"/>
          <w:szCs w:val="30"/>
          <w:cs/>
          <w:lang w:val="en-US" w:bidi="th-TH"/>
        </w:rPr>
        <w:t>ัท</w:t>
      </w:r>
      <w:r w:rsidR="004366B7" w:rsidRPr="00950A1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950A13">
        <w:rPr>
          <w:rFonts w:ascii="Angsana New" w:hAnsi="Angsana New"/>
          <w:sz w:val="30"/>
          <w:szCs w:val="30"/>
          <w:cs/>
          <w:lang w:val="en-US" w:bidi="th-TH"/>
        </w:rPr>
        <w:t>สิทธิทั้งหมดจะถูกระงับไว้จนกว่าหุ้นเหล่านี้จะออกใหม่</w:t>
      </w:r>
    </w:p>
    <w:p w14:paraId="30919EF5" w14:textId="77777777" w:rsidR="00095ADE" w:rsidRPr="00095ADE" w:rsidRDefault="00095ADE" w:rsidP="00095ADE">
      <w:pPr>
        <w:pStyle w:val="block"/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867F59D" w14:textId="34507E93" w:rsidR="002132D6" w:rsidRPr="00950A13" w:rsidRDefault="002132D6" w:rsidP="002F3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50A13">
        <w:rPr>
          <w:rFonts w:ascii="Angsana New" w:hAnsi="Angsana New"/>
          <w:i/>
          <w:iCs/>
          <w:sz w:val="30"/>
          <w:szCs w:val="30"/>
          <w:cs/>
        </w:rPr>
        <w:t>การออกหุ้นสามัญ</w:t>
      </w:r>
    </w:p>
    <w:p w14:paraId="67464028" w14:textId="77777777" w:rsidR="002132D6" w:rsidRPr="00950A13" w:rsidRDefault="002132D6" w:rsidP="002132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0"/>
        <w:jc w:val="thaiDistribute"/>
        <w:rPr>
          <w:rFonts w:ascii="Angsana New" w:hAnsi="Angsana New"/>
          <w:sz w:val="24"/>
          <w:szCs w:val="24"/>
        </w:rPr>
      </w:pPr>
    </w:p>
    <w:p w14:paraId="0D181A3F" w14:textId="77777777" w:rsidR="002132D6" w:rsidRPr="00950A13" w:rsidRDefault="002132D6" w:rsidP="002132D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5" w:firstLine="520"/>
        <w:jc w:val="thaiDistribute"/>
        <w:rPr>
          <w:rFonts w:ascii="Angsana New" w:hAnsi="Angsana New"/>
          <w:spacing w:val="-4"/>
          <w:sz w:val="30"/>
          <w:szCs w:val="30"/>
        </w:rPr>
      </w:pPr>
      <w:r w:rsidRPr="00950A13">
        <w:rPr>
          <w:rFonts w:ascii="Angsana New" w:hAnsi="Angsana New"/>
          <w:spacing w:val="-4"/>
          <w:sz w:val="30"/>
          <w:szCs w:val="30"/>
          <w:cs/>
        </w:rPr>
        <w:t>ในการประชุม</w:t>
      </w:r>
      <w:r w:rsidRPr="00950A13">
        <w:rPr>
          <w:rFonts w:ascii="Angsana New" w:hAnsi="Angsana New" w:hint="cs"/>
          <w:spacing w:val="-4"/>
          <w:sz w:val="30"/>
          <w:szCs w:val="30"/>
          <w:cs/>
        </w:rPr>
        <w:t xml:space="preserve">ผู้ถือหุ้นของบริษัทเมื่อวันที่ </w:t>
      </w:r>
      <w:r w:rsidRPr="00950A13">
        <w:rPr>
          <w:rFonts w:ascii="Angsana New" w:hAnsi="Angsana New"/>
          <w:spacing w:val="-4"/>
          <w:sz w:val="30"/>
          <w:szCs w:val="30"/>
        </w:rPr>
        <w:t xml:space="preserve">25 </w:t>
      </w:r>
      <w:r w:rsidRPr="00950A13">
        <w:rPr>
          <w:rFonts w:ascii="Angsana New" w:hAnsi="Angsana New" w:hint="cs"/>
          <w:spacing w:val="-4"/>
          <w:sz w:val="30"/>
          <w:szCs w:val="30"/>
          <w:cs/>
        </w:rPr>
        <w:t xml:space="preserve">เมษายน </w:t>
      </w:r>
      <w:r w:rsidRPr="00950A13">
        <w:rPr>
          <w:rFonts w:ascii="Angsana New" w:hAnsi="Angsana New"/>
          <w:spacing w:val="-4"/>
          <w:sz w:val="30"/>
          <w:szCs w:val="30"/>
        </w:rPr>
        <w:t xml:space="preserve">2562 </w:t>
      </w:r>
      <w:r w:rsidRPr="00950A13">
        <w:rPr>
          <w:rFonts w:ascii="Angsana New" w:hAnsi="Angsana New" w:hint="cs"/>
          <w:spacing w:val="-4"/>
          <w:sz w:val="30"/>
          <w:szCs w:val="30"/>
          <w:cs/>
        </w:rPr>
        <w:t>ที่ประชุมมีมติอนุมัติในเรื่องดังต่อไปนี้</w:t>
      </w:r>
    </w:p>
    <w:p w14:paraId="70B3A2F3" w14:textId="77777777" w:rsidR="002132D6" w:rsidRPr="00950A13" w:rsidRDefault="002132D6" w:rsidP="002132D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45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731F6242" w14:textId="71082E6B" w:rsidR="00095ADE" w:rsidRPr="00095ADE" w:rsidRDefault="002132D6" w:rsidP="00095ADE">
      <w:pPr>
        <w:widowControl w:val="0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7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pacing w:val="8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ลดทุนจดทะเบียน</w:t>
      </w:r>
      <w:r w:rsidRPr="00950A13">
        <w:rPr>
          <w:rFonts w:ascii="Angsana New" w:hAnsi="Angsana New" w:hint="cs"/>
          <w:sz w:val="30"/>
          <w:szCs w:val="30"/>
          <w:cs/>
        </w:rPr>
        <w:t xml:space="preserve">จากเดิม </w:t>
      </w:r>
      <w:r w:rsidRPr="00950A13">
        <w:rPr>
          <w:rFonts w:ascii="Angsana New" w:hAnsi="Angsana New"/>
          <w:sz w:val="30"/>
          <w:szCs w:val="30"/>
        </w:rPr>
        <w:t xml:space="preserve">800 </w:t>
      </w:r>
      <w:r w:rsidRPr="00950A13">
        <w:rPr>
          <w:rFonts w:ascii="Angsana New" w:hAnsi="Angsana New" w:hint="cs"/>
          <w:sz w:val="30"/>
          <w:szCs w:val="30"/>
          <w:cs/>
        </w:rPr>
        <w:t xml:space="preserve">ล้านบาท เป็น </w:t>
      </w:r>
      <w:r w:rsidRPr="00950A13">
        <w:rPr>
          <w:rFonts w:ascii="Angsana New" w:hAnsi="Angsana New"/>
          <w:sz w:val="30"/>
          <w:szCs w:val="30"/>
        </w:rPr>
        <w:t>770</w:t>
      </w:r>
      <w:r w:rsidRPr="00950A13">
        <w:rPr>
          <w:rFonts w:ascii="Angsana New" w:hAnsi="Angsana New"/>
          <w:sz w:val="30"/>
          <w:szCs w:val="30"/>
          <w:cs/>
        </w:rPr>
        <w:t>.</w:t>
      </w:r>
      <w:r w:rsidRPr="00950A13">
        <w:rPr>
          <w:rFonts w:ascii="Angsana New" w:hAnsi="Angsana New"/>
          <w:sz w:val="30"/>
          <w:szCs w:val="30"/>
        </w:rPr>
        <w:t xml:space="preserve">33 </w:t>
      </w:r>
      <w:r w:rsidRPr="00950A13">
        <w:rPr>
          <w:rFonts w:ascii="Angsana New" w:hAnsi="Angsana New" w:hint="cs"/>
          <w:sz w:val="30"/>
          <w:szCs w:val="30"/>
          <w:cs/>
        </w:rPr>
        <w:t>ล้านบาท</w:t>
      </w:r>
      <w:r w:rsidRPr="00950A13">
        <w:rPr>
          <w:rFonts w:ascii="Angsana New" w:hAnsi="Angsana New"/>
          <w:sz w:val="30"/>
          <w:szCs w:val="30"/>
          <w:cs/>
        </w:rPr>
        <w:t xml:space="preserve"> </w:t>
      </w:r>
      <w:r w:rsidRPr="00950A13">
        <w:rPr>
          <w:rFonts w:ascii="Angsana New" w:hAnsi="Angsana New"/>
          <w:spacing w:val="8"/>
          <w:sz w:val="30"/>
          <w:szCs w:val="30"/>
          <w:cs/>
        </w:rPr>
        <w:t>โดยวิธีตัดหุ้นจดทะเบียนที่ยังมิได</w:t>
      </w:r>
      <w:r w:rsidRPr="00950A13">
        <w:rPr>
          <w:rFonts w:ascii="Angsana New" w:hAnsi="Angsana New" w:hint="cs"/>
          <w:spacing w:val="8"/>
          <w:sz w:val="30"/>
          <w:szCs w:val="30"/>
          <w:cs/>
        </w:rPr>
        <w:t>้</w:t>
      </w:r>
      <w:r w:rsidRPr="00950A13">
        <w:rPr>
          <w:rFonts w:ascii="Angsana New" w:hAnsi="Angsana New"/>
          <w:spacing w:val="8"/>
          <w:sz w:val="30"/>
          <w:szCs w:val="30"/>
          <w:cs/>
        </w:rPr>
        <w:t>น</w:t>
      </w:r>
      <w:r w:rsidRPr="00950A13">
        <w:rPr>
          <w:rFonts w:ascii="Angsana New" w:hAnsi="Angsana New" w:hint="cs"/>
          <w:spacing w:val="8"/>
          <w:sz w:val="30"/>
          <w:szCs w:val="30"/>
          <w:cs/>
        </w:rPr>
        <w:t>ำ</w:t>
      </w:r>
      <w:r w:rsidRPr="00950A13">
        <w:rPr>
          <w:rFonts w:ascii="Angsana New" w:hAnsi="Angsana New"/>
          <w:spacing w:val="8"/>
          <w:sz w:val="30"/>
          <w:szCs w:val="30"/>
          <w:cs/>
        </w:rPr>
        <w:t>ออกจ</w:t>
      </w:r>
      <w:r w:rsidRPr="00950A13">
        <w:rPr>
          <w:rFonts w:ascii="Angsana New" w:hAnsi="Angsana New" w:hint="cs"/>
          <w:spacing w:val="8"/>
          <w:sz w:val="30"/>
          <w:szCs w:val="30"/>
          <w:cs/>
        </w:rPr>
        <w:t>ำ</w:t>
      </w:r>
      <w:r w:rsidRPr="00950A13">
        <w:rPr>
          <w:rFonts w:ascii="Angsana New" w:hAnsi="Angsana New"/>
          <w:spacing w:val="8"/>
          <w:sz w:val="30"/>
          <w:szCs w:val="30"/>
          <w:cs/>
        </w:rPr>
        <w:t>หน่าย</w:t>
      </w:r>
      <w:r w:rsidRPr="00950A13">
        <w:rPr>
          <w:rFonts w:ascii="Angsana New" w:hAnsi="Angsana New" w:hint="cs"/>
          <w:spacing w:val="8"/>
          <w:sz w:val="30"/>
          <w:szCs w:val="30"/>
          <w:cs/>
        </w:rPr>
        <w:t xml:space="preserve">จำนวน </w:t>
      </w:r>
      <w:r w:rsidRPr="00950A13">
        <w:rPr>
          <w:rFonts w:ascii="Angsana New" w:hAnsi="Angsana New"/>
          <w:spacing w:val="8"/>
          <w:sz w:val="30"/>
          <w:szCs w:val="30"/>
        </w:rPr>
        <w:t>29</w:t>
      </w:r>
      <w:r w:rsidRPr="00950A13">
        <w:rPr>
          <w:rFonts w:ascii="Angsana New" w:hAnsi="Angsana New"/>
          <w:spacing w:val="8"/>
          <w:sz w:val="30"/>
          <w:szCs w:val="30"/>
          <w:cs/>
        </w:rPr>
        <w:t>.</w:t>
      </w:r>
      <w:r w:rsidRPr="00950A13">
        <w:rPr>
          <w:rFonts w:ascii="Angsana New" w:hAnsi="Angsana New"/>
          <w:spacing w:val="8"/>
          <w:sz w:val="30"/>
          <w:szCs w:val="30"/>
        </w:rPr>
        <w:t xml:space="preserve">67 </w:t>
      </w:r>
      <w:r w:rsidRPr="00950A13">
        <w:rPr>
          <w:rFonts w:ascii="Angsana New" w:hAnsi="Angsana New" w:hint="cs"/>
          <w:spacing w:val="8"/>
          <w:sz w:val="30"/>
          <w:szCs w:val="30"/>
          <w:cs/>
        </w:rPr>
        <w:t xml:space="preserve">ล้านหุ้น คิดเป็นจำนวนเงินทั้งสิ้น </w:t>
      </w:r>
      <w:r w:rsidRPr="00950A13">
        <w:rPr>
          <w:rFonts w:ascii="Angsana New" w:hAnsi="Angsana New"/>
          <w:spacing w:val="8"/>
          <w:sz w:val="30"/>
          <w:szCs w:val="30"/>
        </w:rPr>
        <w:t>29</w:t>
      </w:r>
      <w:r w:rsidRPr="00950A13">
        <w:rPr>
          <w:rFonts w:ascii="Angsana New" w:hAnsi="Angsana New"/>
          <w:spacing w:val="8"/>
          <w:sz w:val="30"/>
          <w:szCs w:val="30"/>
          <w:cs/>
        </w:rPr>
        <w:t>.</w:t>
      </w:r>
      <w:r w:rsidRPr="00950A13">
        <w:rPr>
          <w:rFonts w:ascii="Angsana New" w:hAnsi="Angsana New"/>
          <w:spacing w:val="8"/>
          <w:sz w:val="30"/>
          <w:szCs w:val="30"/>
        </w:rPr>
        <w:t xml:space="preserve">67 </w:t>
      </w:r>
      <w:r w:rsidRPr="00950A13">
        <w:rPr>
          <w:rFonts w:ascii="Angsana New" w:hAnsi="Angsana New" w:hint="cs"/>
          <w:spacing w:val="8"/>
          <w:sz w:val="30"/>
          <w:szCs w:val="30"/>
          <w:cs/>
        </w:rPr>
        <w:t xml:space="preserve">ล้านบาท บริษัทได้ดำเนินการจดทะเบียนลดทุนกับกระทรวงพาณิชย์แล้ว เมื่อวันที่ </w:t>
      </w:r>
      <w:r w:rsidRPr="00950A13">
        <w:rPr>
          <w:rFonts w:ascii="Angsana New" w:hAnsi="Angsana New"/>
          <w:spacing w:val="8"/>
          <w:sz w:val="30"/>
          <w:szCs w:val="30"/>
        </w:rPr>
        <w:t xml:space="preserve">3 </w:t>
      </w:r>
      <w:r w:rsidRPr="00950A13">
        <w:rPr>
          <w:rFonts w:ascii="Angsana New" w:hAnsi="Angsana New" w:hint="cs"/>
          <w:spacing w:val="8"/>
          <w:sz w:val="30"/>
          <w:szCs w:val="30"/>
          <w:cs/>
        </w:rPr>
        <w:t xml:space="preserve">พฤษภาคม </w:t>
      </w:r>
      <w:r w:rsidRPr="00950A13">
        <w:rPr>
          <w:rFonts w:ascii="Angsana New" w:hAnsi="Angsana New"/>
          <w:spacing w:val="8"/>
          <w:sz w:val="30"/>
          <w:szCs w:val="30"/>
        </w:rPr>
        <w:t>2562</w:t>
      </w:r>
    </w:p>
    <w:p w14:paraId="0351D272" w14:textId="5D8BE4DC" w:rsidR="00095ADE" w:rsidRDefault="00095ADE" w:rsidP="002132D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70" w:right="-45" w:hanging="3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5AD7AD2D" w14:textId="1F1B8EB6" w:rsidR="00095ADE" w:rsidRDefault="00095ADE" w:rsidP="002132D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70" w:right="-45" w:hanging="3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7F3E9D27" w14:textId="201FD47C" w:rsidR="00095ADE" w:rsidRDefault="00095ADE" w:rsidP="002132D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70" w:right="-45" w:hanging="3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00276182" w14:textId="77777777" w:rsidR="00095ADE" w:rsidRPr="00950A13" w:rsidRDefault="00095ADE" w:rsidP="002132D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70" w:right="-45" w:hanging="3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4BE93539" w14:textId="77777777" w:rsidR="002132D6" w:rsidRPr="00950A13" w:rsidRDefault="002132D6" w:rsidP="002132D6">
      <w:pPr>
        <w:widowControl w:val="0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950A13">
        <w:rPr>
          <w:rFonts w:ascii="Angsana New" w:hAnsi="Angsana New" w:hint="cs"/>
          <w:spacing w:val="-4"/>
          <w:sz w:val="30"/>
          <w:szCs w:val="30"/>
          <w:cs/>
        </w:rPr>
        <w:lastRenderedPageBreak/>
        <w:t xml:space="preserve">เพิ่มทุนจดทะเบียนจาก </w:t>
      </w:r>
      <w:r w:rsidRPr="00950A13">
        <w:rPr>
          <w:rFonts w:ascii="Angsana New" w:hAnsi="Angsana New"/>
          <w:spacing w:val="-4"/>
          <w:sz w:val="30"/>
          <w:szCs w:val="30"/>
        </w:rPr>
        <w:t>770</w:t>
      </w:r>
      <w:r w:rsidRPr="00950A13">
        <w:rPr>
          <w:rFonts w:ascii="Angsana New" w:hAnsi="Angsana New"/>
          <w:spacing w:val="-4"/>
          <w:sz w:val="30"/>
          <w:szCs w:val="30"/>
          <w:cs/>
        </w:rPr>
        <w:t>.</w:t>
      </w:r>
      <w:r w:rsidRPr="00950A13">
        <w:rPr>
          <w:rFonts w:ascii="Angsana New" w:hAnsi="Angsana New"/>
          <w:spacing w:val="-4"/>
          <w:sz w:val="30"/>
          <w:szCs w:val="30"/>
        </w:rPr>
        <w:t xml:space="preserve">33 </w:t>
      </w:r>
      <w:r w:rsidRPr="00950A13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950A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50A13">
        <w:rPr>
          <w:rFonts w:ascii="Angsana New" w:hAnsi="Angsana New" w:hint="cs"/>
          <w:spacing w:val="-4"/>
          <w:sz w:val="30"/>
          <w:szCs w:val="30"/>
          <w:cs/>
        </w:rPr>
        <w:t xml:space="preserve">เป็น </w:t>
      </w:r>
      <w:r w:rsidRPr="00950A13">
        <w:rPr>
          <w:rFonts w:ascii="Angsana New" w:hAnsi="Angsana New"/>
          <w:spacing w:val="-4"/>
          <w:sz w:val="30"/>
          <w:szCs w:val="30"/>
        </w:rPr>
        <w:t xml:space="preserve">880 </w:t>
      </w:r>
      <w:r w:rsidRPr="00950A13">
        <w:rPr>
          <w:rFonts w:ascii="Angsana New" w:hAnsi="Angsana New" w:hint="cs"/>
          <w:spacing w:val="-4"/>
          <w:sz w:val="30"/>
          <w:szCs w:val="30"/>
          <w:cs/>
        </w:rPr>
        <w:t>ล้านบาท โดยออกหุ้นสามัญใหม่</w:t>
      </w:r>
      <w:r w:rsidRPr="00950A1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950A13">
        <w:rPr>
          <w:rFonts w:ascii="Angsana New" w:hAnsi="Angsana New"/>
          <w:sz w:val="30"/>
          <w:szCs w:val="30"/>
        </w:rPr>
        <w:t>109</w:t>
      </w:r>
      <w:r w:rsidRPr="00950A13">
        <w:rPr>
          <w:rFonts w:ascii="Angsana New" w:hAnsi="Angsana New"/>
          <w:sz w:val="30"/>
          <w:szCs w:val="30"/>
          <w:cs/>
        </w:rPr>
        <w:t>.</w:t>
      </w:r>
      <w:r w:rsidRPr="00950A13">
        <w:rPr>
          <w:rFonts w:ascii="Angsana New" w:hAnsi="Angsana New"/>
          <w:sz w:val="30"/>
          <w:szCs w:val="30"/>
        </w:rPr>
        <w:t xml:space="preserve">67 </w:t>
      </w:r>
      <w:r w:rsidRPr="00950A13">
        <w:rPr>
          <w:rFonts w:ascii="Angsana New" w:hAnsi="Angsana New" w:hint="cs"/>
          <w:sz w:val="30"/>
          <w:szCs w:val="30"/>
          <w:cs/>
        </w:rPr>
        <w:t xml:space="preserve">ล้านหุ้น มูลค่าหุ้นละ </w:t>
      </w:r>
      <w:r w:rsidRPr="00950A13">
        <w:rPr>
          <w:rFonts w:ascii="Angsana New" w:hAnsi="Angsana New"/>
          <w:sz w:val="30"/>
          <w:szCs w:val="30"/>
        </w:rPr>
        <w:t xml:space="preserve">1 </w:t>
      </w:r>
      <w:r w:rsidRPr="00950A13">
        <w:rPr>
          <w:rFonts w:ascii="Angsana New" w:hAnsi="Angsana New" w:hint="cs"/>
          <w:sz w:val="30"/>
          <w:szCs w:val="30"/>
          <w:cs/>
        </w:rPr>
        <w:t xml:space="preserve">บาท คิดเป็นจำนวนเงินทั้งสิ้น </w:t>
      </w:r>
      <w:r w:rsidRPr="00950A13">
        <w:rPr>
          <w:rFonts w:ascii="Angsana New" w:hAnsi="Angsana New"/>
          <w:sz w:val="30"/>
          <w:szCs w:val="30"/>
        </w:rPr>
        <w:t>109</w:t>
      </w:r>
      <w:r w:rsidRPr="00950A13">
        <w:rPr>
          <w:rFonts w:ascii="Angsana New" w:hAnsi="Angsana New"/>
          <w:sz w:val="30"/>
          <w:szCs w:val="30"/>
          <w:cs/>
        </w:rPr>
        <w:t>.</w:t>
      </w:r>
      <w:r w:rsidRPr="00950A13">
        <w:rPr>
          <w:rFonts w:ascii="Angsana New" w:hAnsi="Angsana New"/>
          <w:sz w:val="30"/>
          <w:szCs w:val="30"/>
        </w:rPr>
        <w:t xml:space="preserve">67 </w:t>
      </w:r>
      <w:r w:rsidRPr="00950A13">
        <w:rPr>
          <w:rFonts w:ascii="Angsana New" w:hAnsi="Angsana New" w:hint="cs"/>
          <w:sz w:val="30"/>
          <w:szCs w:val="30"/>
          <w:cs/>
        </w:rPr>
        <w:t xml:space="preserve">ล้านบาท บริษัทได้ดำเนินการจดทะเบียนเพิ่มทุนกับกระทรวงพาณิชย์แล้วเมื่อวันที่ </w:t>
      </w:r>
      <w:r w:rsidRPr="00950A13">
        <w:rPr>
          <w:rFonts w:ascii="Angsana New" w:hAnsi="Angsana New"/>
          <w:sz w:val="30"/>
          <w:szCs w:val="30"/>
        </w:rPr>
        <w:t xml:space="preserve">8 </w:t>
      </w:r>
      <w:r w:rsidRPr="00950A13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950A13">
        <w:rPr>
          <w:rFonts w:ascii="Angsana New" w:hAnsi="Angsana New"/>
          <w:sz w:val="30"/>
          <w:szCs w:val="30"/>
        </w:rPr>
        <w:t>2562</w:t>
      </w:r>
      <w:r w:rsidRPr="00950A13">
        <w:rPr>
          <w:rFonts w:ascii="Angsana New" w:hAnsi="Angsana New" w:hint="cs"/>
          <w:sz w:val="30"/>
          <w:szCs w:val="30"/>
          <w:cs/>
        </w:rPr>
        <w:t xml:space="preserve"> เพื่อจัดสรรหุ้นปันผลให้แก่ผู้ถือหุ้นเดิม และเพื่อใช้เป็นเงินทุนหมุนเวียนอื่นในการประกอบกิจการของบริษัท</w:t>
      </w:r>
    </w:p>
    <w:p w14:paraId="4CABA565" w14:textId="77777777" w:rsidR="002132D6" w:rsidRPr="00950A13" w:rsidRDefault="002132D6" w:rsidP="002132D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30" w:right="-45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6FF4FDCA" w14:textId="77777777" w:rsidR="002132D6" w:rsidRPr="00950A13" w:rsidRDefault="002132D6" w:rsidP="002132D6">
      <w:pPr>
        <w:widowControl w:val="0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950A13">
        <w:rPr>
          <w:rFonts w:ascii="Angsana New" w:hAnsi="Angsana New" w:hint="cs"/>
          <w:spacing w:val="-4"/>
          <w:sz w:val="30"/>
          <w:szCs w:val="30"/>
          <w:cs/>
        </w:rPr>
        <w:t xml:space="preserve">จัดสรรกำไรสำหรับปี </w:t>
      </w:r>
      <w:r w:rsidRPr="00950A13">
        <w:rPr>
          <w:rFonts w:ascii="Angsana New" w:hAnsi="Angsana New"/>
          <w:spacing w:val="-4"/>
          <w:sz w:val="30"/>
          <w:szCs w:val="30"/>
        </w:rPr>
        <w:t xml:space="preserve">2561 </w:t>
      </w:r>
      <w:r w:rsidRPr="00950A13">
        <w:rPr>
          <w:rFonts w:ascii="Angsana New" w:hAnsi="Angsana New" w:hint="cs"/>
          <w:spacing w:val="-4"/>
          <w:sz w:val="30"/>
          <w:szCs w:val="30"/>
          <w:cs/>
        </w:rPr>
        <w:t>เป็นเงินปันผล ดังนี้</w:t>
      </w:r>
    </w:p>
    <w:p w14:paraId="24B91004" w14:textId="77777777" w:rsidR="002132D6" w:rsidRPr="00950A13" w:rsidRDefault="002132D6" w:rsidP="002132D6">
      <w:pPr>
        <w:widowControl w:val="0"/>
        <w:numPr>
          <w:ilvl w:val="0"/>
          <w:numId w:val="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620" w:right="-45" w:hanging="270"/>
        <w:jc w:val="thaiDistribute"/>
        <w:rPr>
          <w:rFonts w:ascii="Angsana New" w:hAnsi="Angsana New"/>
          <w:spacing w:val="-4"/>
          <w:sz w:val="30"/>
          <w:szCs w:val="30"/>
        </w:rPr>
      </w:pPr>
      <w:r w:rsidRPr="00950A13">
        <w:rPr>
          <w:rFonts w:ascii="Angsana New" w:hAnsi="Angsana New" w:hint="cs"/>
          <w:spacing w:val="-4"/>
          <w:sz w:val="30"/>
          <w:szCs w:val="30"/>
          <w:cs/>
        </w:rPr>
        <w:t xml:space="preserve">จ่ายเป็นเงินสดในอัตราหุ้นละ </w:t>
      </w:r>
      <w:r w:rsidRPr="00950A13">
        <w:rPr>
          <w:rFonts w:ascii="Angsana New" w:hAnsi="Angsana New"/>
          <w:spacing w:val="-4"/>
          <w:sz w:val="30"/>
          <w:szCs w:val="30"/>
        </w:rPr>
        <w:t>0</w:t>
      </w:r>
      <w:r w:rsidRPr="00950A13">
        <w:rPr>
          <w:rFonts w:ascii="Angsana New" w:hAnsi="Angsana New" w:hint="cs"/>
          <w:spacing w:val="-4"/>
          <w:sz w:val="30"/>
          <w:szCs w:val="30"/>
          <w:cs/>
        </w:rPr>
        <w:t>.</w:t>
      </w:r>
      <w:r w:rsidRPr="00950A13">
        <w:rPr>
          <w:rFonts w:ascii="Angsana New" w:hAnsi="Angsana New"/>
          <w:spacing w:val="-4"/>
          <w:sz w:val="30"/>
          <w:szCs w:val="30"/>
        </w:rPr>
        <w:t>34</w:t>
      </w:r>
      <w:r w:rsidRPr="00950A13">
        <w:rPr>
          <w:rFonts w:ascii="Angsana New" w:hAnsi="Angsana New" w:hint="cs"/>
          <w:spacing w:val="-4"/>
          <w:sz w:val="30"/>
          <w:szCs w:val="30"/>
          <w:cs/>
        </w:rPr>
        <w:t xml:space="preserve"> บาท เป็นจำนวนเงินทั้งสิ้น </w:t>
      </w:r>
      <w:r w:rsidRPr="00950A13">
        <w:rPr>
          <w:rFonts w:ascii="Angsana New" w:hAnsi="Angsana New"/>
          <w:spacing w:val="-4"/>
          <w:sz w:val="30"/>
          <w:szCs w:val="30"/>
        </w:rPr>
        <w:t>261</w:t>
      </w:r>
      <w:r w:rsidRPr="00950A13">
        <w:rPr>
          <w:rFonts w:ascii="Angsana New" w:hAnsi="Angsana New"/>
          <w:spacing w:val="-4"/>
          <w:sz w:val="30"/>
          <w:szCs w:val="30"/>
          <w:cs/>
        </w:rPr>
        <w:t>.</w:t>
      </w:r>
      <w:r w:rsidRPr="00950A13">
        <w:rPr>
          <w:rFonts w:ascii="Angsana New" w:hAnsi="Angsana New"/>
          <w:spacing w:val="-4"/>
          <w:sz w:val="30"/>
          <w:szCs w:val="30"/>
        </w:rPr>
        <w:t xml:space="preserve">91 </w:t>
      </w:r>
      <w:r w:rsidRPr="00950A13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</w:p>
    <w:p w14:paraId="6AA83700" w14:textId="77777777" w:rsidR="002132D6" w:rsidRPr="00950A13" w:rsidRDefault="002132D6" w:rsidP="002132D6">
      <w:pPr>
        <w:widowControl w:val="0"/>
        <w:numPr>
          <w:ilvl w:val="0"/>
          <w:numId w:val="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620" w:right="-45" w:hanging="27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 xml:space="preserve">จ่ายเป็นหุ้นสามัญในอัตรา </w:t>
      </w:r>
      <w:r w:rsidRPr="00950A13">
        <w:rPr>
          <w:rFonts w:ascii="Angsana New" w:hAnsi="Angsana New"/>
          <w:sz w:val="30"/>
          <w:szCs w:val="30"/>
        </w:rPr>
        <w:t>10</w:t>
      </w:r>
      <w:r w:rsidRPr="00950A13">
        <w:rPr>
          <w:rFonts w:ascii="Angsana New" w:hAnsi="Angsana New" w:hint="cs"/>
          <w:sz w:val="30"/>
          <w:szCs w:val="30"/>
          <w:cs/>
        </w:rPr>
        <w:t xml:space="preserve"> หุ้นเดิมต่อ </w:t>
      </w:r>
      <w:r w:rsidRPr="00950A13">
        <w:rPr>
          <w:rFonts w:ascii="Angsana New" w:hAnsi="Angsana New"/>
          <w:sz w:val="30"/>
          <w:szCs w:val="30"/>
        </w:rPr>
        <w:t>1</w:t>
      </w:r>
      <w:r w:rsidRPr="00950A13">
        <w:rPr>
          <w:rFonts w:ascii="Angsana New" w:hAnsi="Angsana New" w:hint="cs"/>
          <w:sz w:val="30"/>
          <w:szCs w:val="30"/>
          <w:cs/>
        </w:rPr>
        <w:t xml:space="preserve"> หุ้นปันผล มูลค่าที่ตราไว้หุ้นละ </w:t>
      </w:r>
      <w:r w:rsidRPr="00950A13">
        <w:rPr>
          <w:rFonts w:ascii="Angsana New" w:hAnsi="Angsana New"/>
          <w:sz w:val="30"/>
          <w:szCs w:val="30"/>
        </w:rPr>
        <w:t>1</w:t>
      </w:r>
      <w:r w:rsidRPr="00950A13">
        <w:rPr>
          <w:rFonts w:ascii="Angsana New" w:hAnsi="Angsana New" w:hint="cs"/>
          <w:sz w:val="30"/>
          <w:szCs w:val="30"/>
          <w:cs/>
        </w:rPr>
        <w:t xml:space="preserve"> บาท หากจำนวนหุ้นของผู้ถือหุ้นหารไม่ลงตัว เศษของจำนวนหุ้นจะจ่ายเป็นเงินสดในอัตราหุ้นละ </w:t>
      </w:r>
      <w:r w:rsidRPr="00950A13">
        <w:rPr>
          <w:rFonts w:ascii="Angsana New" w:hAnsi="Angsana New"/>
          <w:sz w:val="30"/>
          <w:szCs w:val="30"/>
        </w:rPr>
        <w:t>0</w:t>
      </w:r>
      <w:r w:rsidRPr="00950A13">
        <w:rPr>
          <w:rFonts w:ascii="Angsana New" w:hAnsi="Angsana New"/>
          <w:sz w:val="30"/>
          <w:szCs w:val="30"/>
          <w:cs/>
        </w:rPr>
        <w:t>.</w:t>
      </w:r>
      <w:r w:rsidRPr="00950A13">
        <w:rPr>
          <w:rFonts w:ascii="Angsana New" w:hAnsi="Angsana New"/>
          <w:sz w:val="30"/>
          <w:szCs w:val="30"/>
        </w:rPr>
        <w:t xml:space="preserve">10 </w:t>
      </w:r>
      <w:r w:rsidRPr="00950A13">
        <w:rPr>
          <w:rFonts w:ascii="Angsana New" w:hAnsi="Angsana New" w:hint="cs"/>
          <w:sz w:val="30"/>
          <w:szCs w:val="30"/>
          <w:cs/>
        </w:rPr>
        <w:t>บาท</w:t>
      </w:r>
    </w:p>
    <w:p w14:paraId="5252FB20" w14:textId="77777777" w:rsidR="004366B7" w:rsidRPr="00095ADE" w:rsidRDefault="004366B7" w:rsidP="00CB0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textAlignment w:val="top"/>
        <w:rPr>
          <w:rFonts w:ascii="Angsana New" w:hAnsi="Angsana New"/>
          <w:sz w:val="30"/>
          <w:szCs w:val="30"/>
        </w:rPr>
      </w:pPr>
    </w:p>
    <w:p w14:paraId="5478EBB1" w14:textId="77777777" w:rsidR="00A512D9" w:rsidRPr="00095ADE" w:rsidRDefault="00A512D9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95ADE">
        <w:rPr>
          <w:rFonts w:ascii="Angsana New" w:hAnsi="Angsana New"/>
          <w:i/>
          <w:iCs/>
          <w:sz w:val="30"/>
          <w:szCs w:val="30"/>
          <w:cs/>
        </w:rPr>
        <w:t xml:space="preserve">ส่วนเกินมูลค่าหุ้น </w:t>
      </w:r>
    </w:p>
    <w:p w14:paraId="3DF6C2D0" w14:textId="77777777" w:rsidR="00C56C7F" w:rsidRPr="00095ADE" w:rsidRDefault="00C56C7F" w:rsidP="00507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textAlignment w:val="top"/>
        <w:rPr>
          <w:rFonts w:ascii="Angsana New" w:hAnsi="Angsana New"/>
          <w:sz w:val="30"/>
          <w:szCs w:val="30"/>
        </w:rPr>
      </w:pPr>
    </w:p>
    <w:p w14:paraId="3E9C736A" w14:textId="77777777" w:rsidR="00514E5C" w:rsidRPr="00095ADE" w:rsidRDefault="00514E5C" w:rsidP="00CB0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95AD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95ADE">
        <w:rPr>
          <w:rFonts w:ascii="Angsana New" w:hAnsi="Angsana New"/>
          <w:sz w:val="30"/>
          <w:szCs w:val="30"/>
        </w:rPr>
        <w:t>2535</w:t>
      </w:r>
      <w:r w:rsidRPr="00095ADE">
        <w:rPr>
          <w:rFonts w:ascii="Angsana New" w:hAnsi="Angsana New"/>
          <w:sz w:val="30"/>
          <w:szCs w:val="30"/>
          <w:cs/>
        </w:rPr>
        <w:t xml:space="preserve"> มาตรา </w:t>
      </w:r>
      <w:r w:rsidRPr="00095ADE">
        <w:rPr>
          <w:rFonts w:ascii="Angsana New" w:hAnsi="Angsana New"/>
          <w:sz w:val="30"/>
          <w:szCs w:val="30"/>
        </w:rPr>
        <w:t>51</w:t>
      </w:r>
      <w:r w:rsidRPr="00095ADE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130478C9" w14:textId="77777777" w:rsidR="00C56C7F" w:rsidRPr="00095ADE" w:rsidRDefault="00C56C7F" w:rsidP="00C56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textAlignment w:val="top"/>
        <w:rPr>
          <w:rFonts w:ascii="Angsana New" w:hAnsi="Angsana New"/>
          <w:sz w:val="30"/>
          <w:szCs w:val="30"/>
        </w:rPr>
      </w:pPr>
    </w:p>
    <w:p w14:paraId="2D9A713E" w14:textId="77777777" w:rsidR="00567FF6" w:rsidRPr="00095ADE" w:rsidRDefault="00567FF6" w:rsidP="00C56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95ADE">
        <w:rPr>
          <w:rFonts w:ascii="Angsana New" w:hAnsi="Angsana New"/>
          <w:i/>
          <w:iCs/>
          <w:sz w:val="30"/>
          <w:szCs w:val="30"/>
          <w:cs/>
        </w:rPr>
        <w:t>ส่วนเกินทุนหุ้นทุนซื้อคืน</w:t>
      </w:r>
    </w:p>
    <w:p w14:paraId="18F7102C" w14:textId="77777777" w:rsidR="00C56C7F" w:rsidRPr="00095ADE" w:rsidRDefault="00C56C7F" w:rsidP="00C56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textAlignment w:val="top"/>
        <w:rPr>
          <w:rFonts w:ascii="Angsana New" w:hAnsi="Angsana New"/>
          <w:sz w:val="30"/>
          <w:szCs w:val="30"/>
        </w:rPr>
      </w:pPr>
    </w:p>
    <w:p w14:paraId="593427BF" w14:textId="77777777" w:rsidR="00567FF6" w:rsidRPr="00095ADE" w:rsidRDefault="00567FF6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95ADE">
        <w:rPr>
          <w:rFonts w:ascii="Angsana New" w:hAnsi="Angsana New"/>
          <w:sz w:val="30"/>
          <w:szCs w:val="30"/>
          <w:cs/>
        </w:rPr>
        <w:t>ส่วนเกินทุนหุ้นทุนซื้อคืนคือ ส่วนเกินสะสมจากการขายหุ้นทุนซื้อคืนสุทธิจากผลขาดทุนจากการขายหรือยกเลิกหุ้นทุนซื้อคืน ส่วนเกินทุนหุ้นทุนซื้อคืนนี้จะนำไปจ่ายเป็นเงินปันผลไม่ได้</w:t>
      </w:r>
    </w:p>
    <w:p w14:paraId="7084D07A" w14:textId="1E5DDE89" w:rsidR="00095ADE" w:rsidRPr="00095ADE" w:rsidRDefault="00095ADE" w:rsidP="00CB0719">
      <w:pPr>
        <w:rPr>
          <w:sz w:val="30"/>
          <w:szCs w:val="30"/>
        </w:rPr>
      </w:pPr>
    </w:p>
    <w:p w14:paraId="323ECB56" w14:textId="11EEB105" w:rsidR="00A512D9" w:rsidRPr="00095ADE" w:rsidRDefault="00941513" w:rsidP="00C56C7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095ADE">
        <w:rPr>
          <w:rFonts w:ascii="Angsana New" w:hAnsi="Angsana New"/>
          <w:sz w:val="30"/>
          <w:szCs w:val="30"/>
          <w:u w:val="none"/>
        </w:rPr>
        <w:t>2</w:t>
      </w:r>
      <w:r w:rsidR="005359DB" w:rsidRPr="00095ADE">
        <w:rPr>
          <w:rFonts w:ascii="Angsana New" w:hAnsi="Angsana New"/>
          <w:sz w:val="30"/>
          <w:szCs w:val="30"/>
          <w:u w:val="none"/>
        </w:rPr>
        <w:t>1</w:t>
      </w:r>
      <w:r w:rsidR="0080175F" w:rsidRPr="00095ADE">
        <w:rPr>
          <w:rFonts w:ascii="Angsana New" w:hAnsi="Angsana New"/>
          <w:sz w:val="30"/>
          <w:szCs w:val="30"/>
          <w:u w:val="none"/>
        </w:rPr>
        <w:tab/>
      </w:r>
      <w:r w:rsidR="00A512D9" w:rsidRPr="00095ADE">
        <w:rPr>
          <w:rFonts w:ascii="Angsana New" w:hAnsi="Angsana New"/>
          <w:sz w:val="30"/>
          <w:szCs w:val="30"/>
          <w:u w:val="none"/>
          <w:cs/>
        </w:rPr>
        <w:t>สำรอง</w:t>
      </w:r>
    </w:p>
    <w:p w14:paraId="2E0B7530" w14:textId="77777777" w:rsidR="004428D3" w:rsidRPr="00095ADE" w:rsidRDefault="004428D3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089B8F34" w14:textId="77777777" w:rsidR="00A512D9" w:rsidRPr="00095ADE" w:rsidRDefault="00A512D9" w:rsidP="00B770E0">
      <w:pPr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95ADE">
        <w:rPr>
          <w:rFonts w:ascii="Angsana New" w:hAnsi="Angsana New"/>
          <w:sz w:val="30"/>
          <w:szCs w:val="30"/>
          <w:cs/>
        </w:rPr>
        <w:t>สำรองประกอบด้วย</w:t>
      </w:r>
    </w:p>
    <w:p w14:paraId="52D16C6C" w14:textId="77777777" w:rsidR="004428D3" w:rsidRPr="00095ADE" w:rsidRDefault="004428D3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47393D5B" w14:textId="77777777" w:rsidR="00A512D9" w:rsidRPr="00095ADE" w:rsidRDefault="00A512D9" w:rsidP="00B770E0">
      <w:pPr>
        <w:tabs>
          <w:tab w:val="clear" w:pos="454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095ADE">
        <w:rPr>
          <w:rFonts w:ascii="Angsana New" w:hAnsi="Angsana New"/>
          <w:b/>
          <w:bCs/>
          <w:i/>
          <w:iCs/>
          <w:sz w:val="30"/>
          <w:szCs w:val="30"/>
          <w:cs/>
        </w:rPr>
        <w:t>การจัดสรรกำไร และ/หรือ กำไรสะสม</w:t>
      </w:r>
    </w:p>
    <w:p w14:paraId="79F3A8E4" w14:textId="77777777" w:rsidR="004428D3" w:rsidRPr="00095ADE" w:rsidRDefault="004428D3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13A3350E" w14:textId="77777777" w:rsidR="00A512D9" w:rsidRPr="00095ADE" w:rsidRDefault="00A512D9" w:rsidP="00563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095ADE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7737283C" w14:textId="77777777" w:rsidR="00A512D9" w:rsidRPr="00095ADE" w:rsidRDefault="00A512D9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095AD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95ADE">
        <w:rPr>
          <w:rFonts w:ascii="Angsana New" w:hAnsi="Angsana New"/>
          <w:sz w:val="30"/>
          <w:szCs w:val="30"/>
        </w:rPr>
        <w:t>2535</w:t>
      </w:r>
      <w:r w:rsidRPr="00095ADE">
        <w:rPr>
          <w:rFonts w:ascii="Angsana New" w:hAnsi="Angsana New"/>
          <w:sz w:val="30"/>
          <w:szCs w:val="30"/>
          <w:cs/>
        </w:rPr>
        <w:t xml:space="preserve"> มาตรา </w:t>
      </w:r>
      <w:r w:rsidRPr="00095ADE">
        <w:rPr>
          <w:rFonts w:ascii="Angsana New" w:hAnsi="Angsana New"/>
          <w:sz w:val="30"/>
          <w:szCs w:val="30"/>
        </w:rPr>
        <w:t>116</w:t>
      </w:r>
      <w:r w:rsidRPr="00095ADE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095ADE">
        <w:rPr>
          <w:rFonts w:ascii="Angsana New" w:hAnsi="Angsana New"/>
          <w:sz w:val="30"/>
          <w:szCs w:val="30"/>
        </w:rPr>
        <w:t xml:space="preserve">5 </w:t>
      </w:r>
      <w:r w:rsidRPr="00095ADE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095ADE">
        <w:rPr>
          <w:rFonts w:ascii="Angsana New" w:hAnsi="Angsana New"/>
          <w:sz w:val="30"/>
          <w:szCs w:val="30"/>
        </w:rPr>
        <w:t xml:space="preserve">10 </w:t>
      </w:r>
      <w:r w:rsidRPr="00095ADE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0A3B5FD3" w14:textId="122EF10F" w:rsidR="00095ADE" w:rsidRDefault="00095ADE" w:rsidP="00095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2DE28446" w14:textId="77777777" w:rsidR="00095ADE" w:rsidRPr="00095ADE" w:rsidRDefault="00095ADE" w:rsidP="00095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5D6CC429" w14:textId="77777777" w:rsidR="00A512D9" w:rsidRPr="00095ADE" w:rsidRDefault="00A512D9" w:rsidP="00507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95AD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องค์ประกอบอื่นของส่วนของผู้ถือหุ้น</w:t>
      </w:r>
    </w:p>
    <w:p w14:paraId="30AE4757" w14:textId="77777777" w:rsidR="00A50724" w:rsidRPr="00A2544E" w:rsidRDefault="00A50724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076C485D" w14:textId="77777777" w:rsidR="00CB63F6" w:rsidRPr="00A2544E" w:rsidRDefault="00CB63F6" w:rsidP="00CB6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A2544E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  <w:r w:rsidRPr="00A2544E">
        <w:rPr>
          <w:rFonts w:ascii="Angsana New" w:hAnsi="Angsana New"/>
          <w:b/>
          <w:bCs/>
          <w:sz w:val="30"/>
          <w:szCs w:val="30"/>
          <w:cs/>
        </w:rPr>
        <w:t>การเปลี่ยนแปลงในมูลค่ายุติธรรม</w:t>
      </w:r>
      <w:r w:rsidRPr="00A2544E">
        <w:rPr>
          <w:rFonts w:ascii="Angsana New" w:hAnsi="Angsana New" w:hint="cs"/>
          <w:b/>
          <w:bCs/>
          <w:sz w:val="30"/>
          <w:szCs w:val="30"/>
          <w:cs/>
        </w:rPr>
        <w:t xml:space="preserve">ของปี </w:t>
      </w:r>
      <w:r w:rsidRPr="00A2544E">
        <w:rPr>
          <w:rFonts w:ascii="Angsana New" w:hAnsi="Angsana New"/>
          <w:b/>
          <w:bCs/>
          <w:sz w:val="30"/>
          <w:szCs w:val="30"/>
        </w:rPr>
        <w:t>2563</w:t>
      </w:r>
    </w:p>
    <w:p w14:paraId="66F725EE" w14:textId="4C309116" w:rsidR="00CB63F6" w:rsidRPr="00A2544E" w:rsidRDefault="00CB63F6" w:rsidP="00B32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2544E">
        <w:rPr>
          <w:rFonts w:ascii="Angsana New" w:hAnsi="Angsana New" w:hint="cs"/>
          <w:sz w:val="30"/>
          <w:szCs w:val="30"/>
          <w:cs/>
        </w:rPr>
        <w:t xml:space="preserve"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</w:p>
    <w:p w14:paraId="1B6D9CF6" w14:textId="77777777" w:rsidR="00CB63F6" w:rsidRPr="00A2544E" w:rsidRDefault="00CB63F6" w:rsidP="00CB6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572B568B" w14:textId="77777777" w:rsidR="00CB63F6" w:rsidRPr="00A2544E" w:rsidRDefault="00CB63F6" w:rsidP="00CB6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A2544E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  <w:r w:rsidRPr="00A2544E">
        <w:rPr>
          <w:rFonts w:ascii="Angsana New" w:hAnsi="Angsana New"/>
          <w:b/>
          <w:bCs/>
          <w:sz w:val="30"/>
          <w:szCs w:val="30"/>
          <w:cs/>
        </w:rPr>
        <w:t>การเปลี่ยนแปลงในมูลค่ายุติธรรม</w:t>
      </w:r>
      <w:r w:rsidRPr="00A2544E">
        <w:rPr>
          <w:rFonts w:ascii="Angsana New" w:hAnsi="Angsana New" w:hint="cs"/>
          <w:b/>
          <w:bCs/>
          <w:sz w:val="30"/>
          <w:szCs w:val="30"/>
          <w:cs/>
        </w:rPr>
        <w:t xml:space="preserve">ของปี </w:t>
      </w:r>
      <w:r w:rsidRPr="00A2544E">
        <w:rPr>
          <w:rFonts w:ascii="Angsana New" w:hAnsi="Angsana New"/>
          <w:b/>
          <w:bCs/>
          <w:sz w:val="30"/>
          <w:szCs w:val="30"/>
        </w:rPr>
        <w:t>2562</w:t>
      </w:r>
    </w:p>
    <w:p w14:paraId="34A3EFC8" w14:textId="77777777" w:rsidR="00CB63F6" w:rsidRPr="00A2544E" w:rsidRDefault="00CB63F6" w:rsidP="00CB6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2544E">
        <w:rPr>
          <w:rFonts w:ascii="Angsana New" w:hAnsi="Angsana New"/>
          <w:sz w:val="30"/>
          <w:szCs w:val="30"/>
          <w:cs/>
        </w:rPr>
        <w:t>การเปลี่ยนแปลงในมูลค่ายุติธรรมของเงินลงทุนเผื่อขายประกอบด้วยผลรวมการเปลี่ยนแปลงในมูลค่ายุติธรรมของ</w:t>
      </w:r>
      <w:r w:rsidRPr="00A2544E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A2544E">
        <w:rPr>
          <w:rFonts w:ascii="Angsana New" w:hAnsi="Angsana New"/>
          <w:sz w:val="30"/>
          <w:szCs w:val="30"/>
          <w:cs/>
        </w:rPr>
        <w:t>เงินลงทุนเผื่อขายจนกระทั่งมีการตัดรายการหรือเกิดการด้อยค่า</w:t>
      </w:r>
    </w:p>
    <w:p w14:paraId="0D254109" w14:textId="77777777" w:rsidR="006D4DA4" w:rsidRPr="00A2544E" w:rsidRDefault="006D4DA4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693CB8A7" w14:textId="77777777" w:rsidR="00A512D9" w:rsidRPr="00A2544E" w:rsidRDefault="00A512D9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  <w:r w:rsidRPr="00A2544E">
        <w:rPr>
          <w:rFonts w:ascii="Angsana New" w:hAnsi="Angsana New"/>
          <w:b/>
          <w:bCs/>
          <w:sz w:val="30"/>
          <w:szCs w:val="30"/>
          <w:cs/>
        </w:rPr>
        <w:t>การเคลื่อนไหวในทุนสำรอง</w:t>
      </w:r>
    </w:p>
    <w:p w14:paraId="5984DC52" w14:textId="77777777" w:rsidR="00A512D9" w:rsidRPr="00A2544E" w:rsidRDefault="00A512D9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A2544E">
        <w:rPr>
          <w:rFonts w:ascii="Angsana New" w:hAnsi="Angsana New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14:paraId="0B87671A" w14:textId="648B17DA" w:rsidR="00A2544E" w:rsidRDefault="00A2544E" w:rsidP="00095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5B91CAF" w14:textId="48820D2C" w:rsidR="00B96FE1" w:rsidRPr="00950A13" w:rsidRDefault="00D268D0" w:rsidP="00B770E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63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950A13">
        <w:rPr>
          <w:rFonts w:ascii="Angsana New" w:hAnsi="Angsana New"/>
          <w:sz w:val="30"/>
          <w:szCs w:val="30"/>
          <w:u w:val="none"/>
        </w:rPr>
        <w:t>2</w:t>
      </w:r>
      <w:r w:rsidR="005359DB" w:rsidRPr="00950A13">
        <w:rPr>
          <w:rFonts w:ascii="Angsana New" w:hAnsi="Angsana New"/>
          <w:sz w:val="30"/>
          <w:szCs w:val="30"/>
          <w:u w:val="none"/>
        </w:rPr>
        <w:t>2</w:t>
      </w:r>
      <w:r w:rsidR="00B2497E" w:rsidRPr="00950A13">
        <w:rPr>
          <w:rFonts w:ascii="Angsana New" w:hAnsi="Angsana New"/>
          <w:sz w:val="30"/>
          <w:szCs w:val="30"/>
          <w:u w:val="none"/>
        </w:rPr>
        <w:tab/>
      </w:r>
      <w:r w:rsidR="00420897" w:rsidRPr="00950A13">
        <w:rPr>
          <w:rFonts w:ascii="Angsana New" w:hAnsi="Angsana New"/>
          <w:sz w:val="30"/>
          <w:szCs w:val="30"/>
          <w:u w:val="none"/>
          <w:cs/>
        </w:rPr>
        <w:t>ส่วนงานดำเนินงาน</w:t>
      </w:r>
      <w:r w:rsidR="002132D6" w:rsidRPr="00950A13">
        <w:rPr>
          <w:rFonts w:ascii="Angsana New" w:hAnsi="Angsana New" w:hint="cs"/>
          <w:sz w:val="30"/>
          <w:szCs w:val="30"/>
          <w:u w:val="none"/>
          <w:cs/>
        </w:rPr>
        <w:t>และการจำแนกรายได้</w:t>
      </w:r>
    </w:p>
    <w:p w14:paraId="198E2710" w14:textId="77777777" w:rsidR="00420897" w:rsidRPr="00950A13" w:rsidRDefault="00420897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</w:p>
    <w:p w14:paraId="7D7D6135" w14:textId="31E29A7A" w:rsidR="00B96FE1" w:rsidRPr="00950A13" w:rsidRDefault="00651030" w:rsidP="00E10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="00B96FE1" w:rsidRPr="00950A13">
        <w:rPr>
          <w:rFonts w:ascii="Angsana New" w:hAnsi="Angsana New"/>
          <w:sz w:val="30"/>
          <w:szCs w:val="30"/>
          <w:cs/>
        </w:rPr>
        <w:t>กลุ่มบริษัทมี</w:t>
      </w:r>
      <w:r w:rsidR="00934A67" w:rsidRPr="00950A13">
        <w:rPr>
          <w:rFonts w:ascii="Angsana New" w:hAnsi="Angsana New"/>
          <w:sz w:val="30"/>
          <w:szCs w:val="30"/>
        </w:rPr>
        <w:t xml:space="preserve"> 2 </w:t>
      </w:r>
      <w:r w:rsidR="00B96FE1" w:rsidRPr="00950A13">
        <w:rPr>
          <w:rFonts w:ascii="Angsana New" w:hAnsi="Angsana New"/>
          <w:sz w:val="30"/>
          <w:szCs w:val="30"/>
          <w:cs/>
        </w:rPr>
        <w:t>ส่วนงานที่รายงาน</w:t>
      </w:r>
      <w:r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="00B96FE1" w:rsidRPr="00950A13">
        <w:rPr>
          <w:rFonts w:ascii="Angsana New" w:hAnsi="Angsana New"/>
          <w:sz w:val="30"/>
          <w:szCs w:val="30"/>
          <w:cs/>
        </w:rPr>
        <w:t>ซึ่งเป็นหน่วยงานธุรกิจที่สำคัญของกลุ่มบริษ</w:t>
      </w:r>
      <w:r w:rsidR="002517B5" w:rsidRPr="00950A13">
        <w:rPr>
          <w:rFonts w:ascii="Angsana New" w:hAnsi="Angsana New"/>
          <w:sz w:val="30"/>
          <w:szCs w:val="30"/>
          <w:cs/>
        </w:rPr>
        <w:t>ัทที่</w:t>
      </w:r>
      <w:r w:rsidRPr="00950A13">
        <w:rPr>
          <w:rFonts w:ascii="Angsana New" w:hAnsi="Angsana New" w:hint="cs"/>
          <w:sz w:val="30"/>
          <w:szCs w:val="30"/>
          <w:cs/>
        </w:rPr>
        <w:t>มี</w:t>
      </w:r>
      <w:r w:rsidR="00B96FE1" w:rsidRPr="00950A13">
        <w:rPr>
          <w:rFonts w:ascii="Angsana New" w:hAnsi="Angsana New"/>
          <w:sz w:val="30"/>
          <w:szCs w:val="30"/>
          <w:cs/>
        </w:rPr>
        <w:t>สินค้าและ</w:t>
      </w:r>
      <w:r w:rsidRPr="00950A13">
        <w:rPr>
          <w:rFonts w:ascii="Angsana New" w:hAnsi="Angsana New" w:hint="cs"/>
          <w:sz w:val="30"/>
          <w:szCs w:val="30"/>
          <w:cs/>
        </w:rPr>
        <w:t>การ</w:t>
      </w:r>
      <w:r w:rsidR="00B96FE1" w:rsidRPr="00950A13">
        <w:rPr>
          <w:rFonts w:ascii="Angsana New" w:hAnsi="Angsana New"/>
          <w:sz w:val="30"/>
          <w:szCs w:val="30"/>
          <w:cs/>
        </w:rPr>
        <w:t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</w:t>
      </w:r>
      <w:r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="00B96FE1" w:rsidRPr="00950A13">
        <w:rPr>
          <w:rFonts w:ascii="Angsana New" w:hAnsi="Angsana New"/>
          <w:sz w:val="30"/>
          <w:szCs w:val="30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4E072AA2" w14:textId="77777777" w:rsidR="003E3582" w:rsidRPr="00950A13" w:rsidRDefault="003E3582" w:rsidP="003E3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</w:p>
    <w:p w14:paraId="03FB76C6" w14:textId="77777777" w:rsidR="00B96FE1" w:rsidRPr="00950A13" w:rsidRDefault="00B96FE1" w:rsidP="001E3A7E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950A13">
        <w:rPr>
          <w:rFonts w:ascii="Angsana New" w:hAnsi="Angsana New"/>
          <w:sz w:val="30"/>
          <w:szCs w:val="30"/>
        </w:rPr>
        <w:t>1</w:t>
      </w:r>
      <w:r w:rsidRPr="00950A13">
        <w:rPr>
          <w:rFonts w:ascii="Angsana New" w:hAnsi="Angsana New"/>
          <w:sz w:val="30"/>
          <w:szCs w:val="30"/>
          <w:cs/>
        </w:rPr>
        <w:t xml:space="preserve"> </w:t>
      </w:r>
      <w:r w:rsidR="00420897" w:rsidRPr="00950A13">
        <w:rPr>
          <w:rFonts w:ascii="Angsana New" w:hAnsi="Angsana New"/>
          <w:sz w:val="30"/>
          <w:szCs w:val="30"/>
          <w:cs/>
        </w:rPr>
        <w:t>ขายอุปกรณ์คอมพิวเตอร์</w:t>
      </w:r>
      <w:r w:rsidR="00A80181"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="00A131F2" w:rsidRPr="00950A13">
        <w:rPr>
          <w:rFonts w:ascii="Angsana New" w:hAnsi="Angsana New" w:hint="cs"/>
          <w:sz w:val="30"/>
          <w:szCs w:val="30"/>
          <w:cs/>
        </w:rPr>
        <w:t>อุปกรณ์สื่อสาร</w:t>
      </w:r>
      <w:r w:rsidR="00A80181" w:rsidRPr="00950A13">
        <w:rPr>
          <w:rFonts w:ascii="Angsana New" w:hAnsi="Angsana New" w:hint="cs"/>
          <w:sz w:val="30"/>
          <w:szCs w:val="30"/>
          <w:cs/>
        </w:rPr>
        <w:t xml:space="preserve"> และให้บริการ</w:t>
      </w:r>
    </w:p>
    <w:p w14:paraId="61084F50" w14:textId="77777777" w:rsidR="00420897" w:rsidRPr="00950A13" w:rsidRDefault="00B96FE1" w:rsidP="001E3A7E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950A13">
        <w:rPr>
          <w:rFonts w:ascii="Angsana New" w:hAnsi="Angsana New"/>
          <w:sz w:val="30"/>
          <w:szCs w:val="30"/>
        </w:rPr>
        <w:t>2</w:t>
      </w:r>
      <w:r w:rsidRPr="00950A13">
        <w:rPr>
          <w:rFonts w:ascii="Angsana New" w:hAnsi="Angsana New"/>
          <w:sz w:val="30"/>
          <w:szCs w:val="30"/>
          <w:cs/>
        </w:rPr>
        <w:t xml:space="preserve"> </w:t>
      </w:r>
      <w:r w:rsidR="00420897" w:rsidRPr="00950A13">
        <w:rPr>
          <w:rFonts w:ascii="Angsana New" w:hAnsi="Angsana New"/>
          <w:color w:val="000000"/>
          <w:sz w:val="30"/>
          <w:szCs w:val="30"/>
          <w:cs/>
          <w:lang w:val="en-GB"/>
        </w:rPr>
        <w:t>การให้บริการและอบรมเกี่ยวกับคอมพิวเตอร์</w:t>
      </w:r>
    </w:p>
    <w:p w14:paraId="16D7918C" w14:textId="77777777" w:rsidR="000267B0" w:rsidRPr="00950A13" w:rsidRDefault="000267B0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  <w:shd w:val="clear" w:color="auto" w:fill="CCCCCC"/>
          <w:cs/>
        </w:rPr>
      </w:pPr>
    </w:p>
    <w:p w14:paraId="66F76766" w14:textId="77777777" w:rsidR="00B96FE1" w:rsidRPr="00950A13" w:rsidRDefault="00B96FE1" w:rsidP="00651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  <w:sectPr w:rsidR="00B96FE1" w:rsidRPr="00950A13" w:rsidSect="009418B1"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950A13">
        <w:rPr>
          <w:rFonts w:ascii="Angsana New" w:hAnsi="Angsana New"/>
          <w:sz w:val="30"/>
          <w:szCs w:val="30"/>
          <w:cs/>
        </w:rPr>
        <w:t>ผลการดำเนินงาน</w:t>
      </w:r>
      <w:r w:rsidR="00651030" w:rsidRPr="00950A13">
        <w:rPr>
          <w:rFonts w:ascii="Angsana New" w:hAnsi="Angsana New" w:hint="cs"/>
          <w:sz w:val="30"/>
          <w:szCs w:val="30"/>
          <w:cs/>
        </w:rPr>
        <w:t>ของแต่ละส่วนงาน</w:t>
      </w:r>
      <w:r w:rsidRPr="00950A13">
        <w:rPr>
          <w:rFonts w:ascii="Angsana New" w:hAnsi="Angsana New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</w:t>
      </w:r>
      <w:r w:rsidRPr="00950A13">
        <w:rPr>
          <w:rFonts w:ascii="Angsana New" w:hAnsi="Angsana New" w:hint="cs"/>
          <w:sz w:val="30"/>
          <w:szCs w:val="30"/>
          <w:cs/>
        </w:rPr>
        <w:t>ภายในและสอบทานโดยผู้มีอำนาจตัดสินใจสูงสุดด้านการดำเนินงานของกลุ่มบริษัท</w:t>
      </w:r>
      <w:r w:rsidR="00630330"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Pr="00950A13">
        <w:rPr>
          <w:rFonts w:ascii="Angsana New" w:hAnsi="Angsana New" w:hint="cs"/>
          <w:sz w:val="30"/>
          <w:szCs w:val="30"/>
          <w:cs/>
        </w:rPr>
        <w:t xml:space="preserve"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  <w:r w:rsidR="00651030" w:rsidRPr="00950A13">
        <w:rPr>
          <w:rFonts w:ascii="Angsana New" w:hAnsi="Angsana New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tbl>
      <w:tblPr>
        <w:tblW w:w="1458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4032"/>
        <w:gridCol w:w="1548"/>
        <w:gridCol w:w="270"/>
        <w:gridCol w:w="1530"/>
        <w:gridCol w:w="270"/>
        <w:gridCol w:w="1530"/>
        <w:gridCol w:w="270"/>
        <w:gridCol w:w="1530"/>
        <w:gridCol w:w="270"/>
        <w:gridCol w:w="1530"/>
        <w:gridCol w:w="270"/>
        <w:gridCol w:w="1530"/>
      </w:tblGrid>
      <w:tr w:rsidR="002132D6" w:rsidRPr="00950A13" w14:paraId="7B3DA4EC" w14:textId="77777777" w:rsidTr="00265C04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C468F18" w14:textId="77777777" w:rsidR="002132D6" w:rsidRPr="00950A13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48" w:type="dxa"/>
            <w:gridSpan w:val="11"/>
            <w:tcBorders>
              <w:top w:val="nil"/>
              <w:left w:val="nil"/>
              <w:right w:val="nil"/>
            </w:tcBorders>
          </w:tcPr>
          <w:p w14:paraId="79EC59CA" w14:textId="77777777" w:rsidR="002132D6" w:rsidRPr="00950A13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2132D6" w:rsidRPr="00950A13" w14:paraId="3A98B9CF" w14:textId="77777777" w:rsidTr="00265C04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6ECEC65" w14:textId="77777777" w:rsidR="002132D6" w:rsidRPr="00950A13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48" w:type="dxa"/>
            <w:gridSpan w:val="3"/>
            <w:tcBorders>
              <w:top w:val="nil"/>
              <w:left w:val="nil"/>
              <w:right w:val="nil"/>
            </w:tcBorders>
          </w:tcPr>
          <w:p w14:paraId="4A359F81" w14:textId="77777777" w:rsidR="002132D6" w:rsidRPr="00950A13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ขายอุปกรณ์คอมพิวเตอร์</w:t>
            </w:r>
          </w:p>
          <w:p w14:paraId="0634F647" w14:textId="77777777" w:rsidR="002132D6" w:rsidRPr="00950A13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อุปกรณ์สื่อสาร และให้บริการ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</w:tcPr>
          <w:p w14:paraId="38D8B02D" w14:textId="77777777" w:rsidR="002132D6" w:rsidRPr="00950A13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การให้บริการและ</w:t>
            </w: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br/>
              <w:t>อบรมเกี่ยวกับคอมพิวเตอร์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EB7288" w14:textId="77777777" w:rsidR="002132D6" w:rsidRPr="00950A13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4295B07C" w14:textId="77777777" w:rsidR="002132D6" w:rsidRPr="00950A13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03A0603D" w14:textId="77777777" w:rsidR="002132D6" w:rsidRPr="00950A13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950A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F36DA2" w:rsidRPr="00950A13" w14:paraId="14319459" w14:textId="77777777" w:rsidTr="00265C04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</w:tcBorders>
            <w:noWrap/>
            <w:vAlign w:val="bottom"/>
          </w:tcPr>
          <w:p w14:paraId="101D1624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Pr="00950A1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ปี</w:t>
            </w:r>
            <w:r w:rsidRPr="00950A1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950A1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 </w:t>
            </w:r>
            <w:r w:rsidRPr="00950A1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48" w:type="dxa"/>
            <w:tcBorders>
              <w:top w:val="nil"/>
            </w:tcBorders>
          </w:tcPr>
          <w:p w14:paraId="46E711AF" w14:textId="074345DB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299E3FAA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6FD3579" w14:textId="507C7F3D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2AF93F32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6FA2BA5" w14:textId="7E306819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3669218C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A38D212" w14:textId="57227850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70DFF10D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A2F6AF2" w14:textId="6A08FB1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68269D0E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2C640571" w14:textId="04CBE602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2132D6" w:rsidRPr="00950A13" w14:paraId="0E3C2E0D" w14:textId="77777777" w:rsidTr="00265C04">
        <w:trPr>
          <w:trHeight w:val="362"/>
          <w:tblHeader/>
        </w:trPr>
        <w:tc>
          <w:tcPr>
            <w:tcW w:w="4032" w:type="dxa"/>
            <w:tcBorders>
              <w:left w:val="nil"/>
            </w:tcBorders>
          </w:tcPr>
          <w:p w14:paraId="4D14DB12" w14:textId="77777777" w:rsidR="002132D6" w:rsidRPr="00950A13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48" w:type="dxa"/>
            <w:gridSpan w:val="11"/>
            <w:shd w:val="clear" w:color="auto" w:fill="auto"/>
          </w:tcPr>
          <w:p w14:paraId="342518FB" w14:textId="77777777" w:rsidR="002132D6" w:rsidRPr="00950A13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32D6" w:rsidRPr="00950A13" w14:paraId="0128C416" w14:textId="77777777" w:rsidTr="00265C04">
        <w:trPr>
          <w:cantSplit/>
          <w:trHeight w:val="362"/>
        </w:trPr>
        <w:tc>
          <w:tcPr>
            <w:tcW w:w="4032" w:type="dxa"/>
            <w:tcBorders>
              <w:left w:val="nil"/>
            </w:tcBorders>
          </w:tcPr>
          <w:p w14:paraId="35BF6C89" w14:textId="77777777" w:rsidR="002132D6" w:rsidRPr="00950A13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548" w:type="dxa"/>
            <w:gridSpan w:val="11"/>
            <w:shd w:val="clear" w:color="auto" w:fill="auto"/>
          </w:tcPr>
          <w:p w14:paraId="0BB38602" w14:textId="77777777" w:rsidR="002132D6" w:rsidRPr="00950A13" w:rsidRDefault="002132D6" w:rsidP="00B0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36DA2" w:rsidRPr="00950A13" w14:paraId="63004C5F" w14:textId="77777777" w:rsidTr="00265C0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</w:tcBorders>
          </w:tcPr>
          <w:p w14:paraId="13F72CCD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548" w:type="dxa"/>
            <w:tcBorders>
              <w:top w:val="nil"/>
            </w:tcBorders>
            <w:vAlign w:val="bottom"/>
          </w:tcPr>
          <w:p w14:paraId="0C7E7FC8" w14:textId="11FEEFE6" w:rsidR="00F36DA2" w:rsidRPr="00950A13" w:rsidRDefault="003B4B34" w:rsidP="00265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32,146,732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BF8C953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250570C" w14:textId="7044156E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34,797,357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F283A28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654BDF5B" w14:textId="0A40595A" w:rsidR="00F36DA2" w:rsidRPr="00950A13" w:rsidRDefault="003B4B34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1,971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AC48332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FE9E689" w14:textId="3909C47E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6,951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B3DF9A6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739F3403" w14:textId="6FE16C39" w:rsidR="00F36DA2" w:rsidRPr="00950A13" w:rsidRDefault="003B4B34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32,148,703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D9B47B5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91AC4E5" w14:textId="3FA2B9DB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34,804,308</w:t>
            </w:r>
          </w:p>
        </w:tc>
      </w:tr>
      <w:tr w:rsidR="00F36DA2" w:rsidRPr="00950A13" w14:paraId="19A4D90C" w14:textId="77777777" w:rsidTr="00265C04">
        <w:trPr>
          <w:cantSplit/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D7EC7C8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C31362" w14:textId="6233AC94" w:rsidR="00F36DA2" w:rsidRPr="00950A13" w:rsidRDefault="003B4B34" w:rsidP="00265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164,708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DCB5445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6CA159" w14:textId="69350548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136,082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E76BBB4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0BE992" w14:textId="0DF1038D" w:rsidR="00F36DA2" w:rsidRPr="00950A13" w:rsidRDefault="003B4B34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16,301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00C3F35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E1C4CC" w14:textId="64425D6C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14,280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0479936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CD4A96" w14:textId="2BB6A4AE" w:rsidR="00F36DA2" w:rsidRPr="00950A13" w:rsidRDefault="003B4B34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181,009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FB34F82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FE0F7B" w14:textId="641CA753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150,362</w:t>
            </w:r>
          </w:p>
        </w:tc>
      </w:tr>
      <w:tr w:rsidR="00F36DA2" w:rsidRPr="00950A13" w14:paraId="29A7D15C" w14:textId="77777777" w:rsidTr="00265C0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4276265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F6B001" w14:textId="7BAEE60C" w:rsidR="00F36DA2" w:rsidRPr="00950A13" w:rsidRDefault="003B4B34" w:rsidP="00265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32,311,440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B051B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8FC87B" w14:textId="71E80E4D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34,933,439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AF145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D6D50F" w14:textId="0FB058F0" w:rsidR="00F36DA2" w:rsidRPr="00950A13" w:rsidRDefault="003B4B34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18,272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876FD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B9C03E" w14:textId="61C3A5E3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21,231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0FFF0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3765F0" w14:textId="6F4F03C1" w:rsidR="00F36DA2" w:rsidRPr="00950A13" w:rsidRDefault="003B4B34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32,329,712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E9A88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8B0E14" w14:textId="140A4C03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34,954,670</w:t>
            </w:r>
          </w:p>
        </w:tc>
      </w:tr>
      <w:tr w:rsidR="00F36DA2" w:rsidRPr="00950A13" w14:paraId="59CFD11D" w14:textId="77777777" w:rsidTr="00265C0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61783D3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ตัดรายการรายได้ระหว่างส่วนงาน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29017A" w14:textId="72BB2ECA" w:rsidR="00F36DA2" w:rsidRPr="00950A13" w:rsidRDefault="003B4B34" w:rsidP="00265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164,708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A9EA2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146353" w14:textId="4B646BB2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136,082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34303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9EBE73" w14:textId="7081DF20" w:rsidR="00F36DA2" w:rsidRPr="00950A13" w:rsidRDefault="003B4B34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16,301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D455B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5A6608" w14:textId="3FB4472C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14,280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94708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F6B6C7" w14:textId="3D02D945" w:rsidR="00F36DA2" w:rsidRPr="00950A13" w:rsidRDefault="003B4B34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181,009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EC4F6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66F4F3" w14:textId="6BF5CF66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150,362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F36DA2" w:rsidRPr="00950A13" w14:paraId="0AF40923" w14:textId="77777777" w:rsidTr="00265C0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62047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60F5FE" w14:textId="38C8C6B9" w:rsidR="00F36DA2" w:rsidRPr="00950A13" w:rsidRDefault="003B4B34" w:rsidP="00265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32,146,732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8CA05F0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529AE9" w14:textId="03337523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34,797,357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10DA480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6CA3C2" w14:textId="0518EC13" w:rsidR="00F36DA2" w:rsidRPr="00950A13" w:rsidRDefault="003B4B34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1,971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9D31A7A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AB7B5B" w14:textId="6710BDD1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6,951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7A84560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7A3C55" w14:textId="1521C5E1" w:rsidR="00F36DA2" w:rsidRPr="00950A13" w:rsidRDefault="003B4B34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32,148,703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5695527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F4B5ED" w14:textId="53316250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34,804,308</w:t>
            </w:r>
          </w:p>
        </w:tc>
      </w:tr>
      <w:tr w:rsidR="00F36DA2" w:rsidRPr="00950A13" w14:paraId="7E83EF16" w14:textId="77777777" w:rsidTr="00265C0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F0F347E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5DA922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2E2B48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3F5043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F6CB6A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0E6A0BE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B1369F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8941EF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B360CE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957B26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A2697A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B52CC8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36DA2" w:rsidRPr="00950A13" w14:paraId="61172447" w14:textId="77777777" w:rsidTr="00265C0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8178E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682C601A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96FA429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AF95CCA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B696515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557BD35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202675B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143E460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49D1A4E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A06FD98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93BB98F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34AA135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36DA2" w:rsidRPr="00950A13" w14:paraId="31BD039B" w14:textId="77777777" w:rsidTr="00265C0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FD79036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1BC43EFC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2B11B71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F76AC58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6BE9432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8480F1E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F78BA48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58F2178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F03ACBE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B06DF0C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1A7AA19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83559A5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36DA2" w:rsidRPr="00950A13" w14:paraId="1FE668DB" w14:textId="77777777" w:rsidTr="00265C0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B40241B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B5EEA3" w14:textId="223FA533" w:rsidR="00F36DA2" w:rsidRPr="00950A13" w:rsidRDefault="003B4B34" w:rsidP="00265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32,146,732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C9099FD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705048" w14:textId="68AE550E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34,797,357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9C4BE09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BB3DFB" w14:textId="52168510" w:rsidR="00F36DA2" w:rsidRPr="00950A13" w:rsidRDefault="003B4B34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1,971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9459071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C2F2C1" w14:textId="57EE3635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6,951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DE79653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7EE18B" w14:textId="3C042D42" w:rsidR="00F36DA2" w:rsidRPr="00950A13" w:rsidRDefault="003B4B34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32,148,703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69F60D8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532605" w14:textId="097AAFB0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34,804,308</w:t>
            </w:r>
          </w:p>
        </w:tc>
      </w:tr>
      <w:tr w:rsidR="00F36DA2" w:rsidRPr="00950A13" w14:paraId="0AC3264C" w14:textId="77777777" w:rsidTr="00265C0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167A2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</w:t>
            </w:r>
            <w:r w:rsidRPr="00950A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มรายได้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019607" w14:textId="0C4BC24B" w:rsidR="00F36DA2" w:rsidRPr="00950A13" w:rsidRDefault="003B4B34" w:rsidP="00265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32,146,732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E5851F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30FCC2" w14:textId="7CDAA6D6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34,797,357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C5D7A1D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2289FE" w14:textId="35778CBB" w:rsidR="00F36DA2" w:rsidRPr="00950A13" w:rsidRDefault="003B4B34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1,971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D14BED8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EA620C" w14:textId="3AA38403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6,951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DC050AE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E419C0" w14:textId="3E65EDD9" w:rsidR="00F36DA2" w:rsidRPr="00950A13" w:rsidRDefault="003B4B34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32,148,703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ABC9C04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BA00F2" w14:textId="595C710D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34,804,308</w:t>
            </w:r>
          </w:p>
        </w:tc>
      </w:tr>
      <w:tr w:rsidR="00F36DA2" w:rsidRPr="00950A13" w14:paraId="5ED0B268" w14:textId="77777777" w:rsidTr="00265C0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BA0F80A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588DF1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4A4F90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DB0834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D671E9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DCA1E7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3C05D8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B8EAAA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0F4244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6E019E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40FF36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8B9B47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36DA2" w:rsidRPr="00950A13" w14:paraId="40F7CF43" w14:textId="77777777" w:rsidTr="00265C0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75921CB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01720C57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5023CD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07A19D0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3CF13B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7FF2A28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0107DD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9978020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1B3978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378955F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074330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5A974EF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36DA2" w:rsidRPr="00950A13" w14:paraId="0B96BAD4" w14:textId="77777777" w:rsidTr="00265C0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DD72064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4102A17A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F9969F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E140850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8FA187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E34A84A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28D61C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AAA9EA0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9451A4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B0CE188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352042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9235592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36DA2" w:rsidRPr="00950A13" w14:paraId="56289931" w14:textId="77777777" w:rsidTr="00265C0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08A0300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ประเภทสินค้าและบริการหลัก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39A1E261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27672BE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51C8BC8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32B70AB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48E1103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92F5F1A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9605F6F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139E9E2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5CE64A9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9F86DE7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A9D0DD5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36DA2" w:rsidRPr="00950A13" w14:paraId="5E792DAD" w14:textId="77777777" w:rsidTr="00265C0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E89CD75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7" w:hanging="13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สินค้า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เทคโนโลยีคอมพิวเตอร์ ระบ</w:t>
            </w: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บ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สารสนเทศ และอุปกรณ์สื่อสารต่างๆ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379BE77B" w14:textId="543B050C" w:rsidR="00F36DA2" w:rsidRPr="00950A13" w:rsidRDefault="00416F22" w:rsidP="00265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32,043,7</w:t>
            </w:r>
            <w:r w:rsidR="00F43FB7">
              <w:rPr>
                <w:rFonts w:ascii="Angsana New" w:hAnsi="Angsana New"/>
                <w:color w:val="000000"/>
                <w:sz w:val="30"/>
                <w:szCs w:val="30"/>
              </w:rPr>
              <w:t>36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30C3BC3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75D9F20" w14:textId="7DDE508C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34,692,156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DAE6F0F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7E76385" w14:textId="112225C4" w:rsidR="00F36DA2" w:rsidRPr="00950A13" w:rsidRDefault="00416F22" w:rsidP="0041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2E1D3B0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C82CFC4" w14:textId="53ACFE3E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3,010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1698152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7930F05" w14:textId="58CFEF7E" w:rsidR="00F36DA2" w:rsidRPr="00950A13" w:rsidRDefault="00416F2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32,043,</w:t>
            </w:r>
            <w:r w:rsidR="00D1554F">
              <w:rPr>
                <w:rFonts w:ascii="Angsana New" w:hAnsi="Angsana New"/>
                <w:color w:val="000000"/>
                <w:sz w:val="30"/>
                <w:szCs w:val="30"/>
              </w:rPr>
              <w:t>736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FB3D955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1A5534B" w14:textId="286D0F76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34,695,166</w:t>
            </w:r>
          </w:p>
        </w:tc>
      </w:tr>
      <w:tr w:rsidR="00F36DA2" w:rsidRPr="00950A13" w14:paraId="50DB8193" w14:textId="77777777" w:rsidTr="00265C0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9DA1FFC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งานบริการ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09F417" w14:textId="10262242" w:rsidR="00F36DA2" w:rsidRPr="00950A13" w:rsidRDefault="00416F22" w:rsidP="00265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102,99</w:t>
            </w:r>
            <w:r w:rsidR="00F43FB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8E605A0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729AED" w14:textId="244F2D1E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105,201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6AE3ABC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100075" w14:textId="656C91CC" w:rsidR="00F36DA2" w:rsidRPr="00950A13" w:rsidRDefault="00416F2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1,971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1EE7140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7BA1E8" w14:textId="29C5AD3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3,941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8FF0C37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843FAC" w14:textId="37FFA328" w:rsidR="00F36DA2" w:rsidRPr="00950A13" w:rsidRDefault="00416F2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104,967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B8B6AF8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93A2DC" w14:textId="6FFAE23C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109,142</w:t>
            </w:r>
          </w:p>
        </w:tc>
      </w:tr>
      <w:tr w:rsidR="00416F22" w:rsidRPr="00950A13" w14:paraId="20DA2EB4" w14:textId="77777777" w:rsidTr="00265C0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6D253" w14:textId="77777777" w:rsidR="00416F22" w:rsidRPr="00950A13" w:rsidRDefault="00416F22" w:rsidP="0041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 w:rsidRPr="00950A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BF7F89" w14:textId="1DBED841" w:rsidR="00416F22" w:rsidRPr="00950A13" w:rsidRDefault="00416F22" w:rsidP="00265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32,146,732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D8C8C3F" w14:textId="77777777" w:rsidR="00416F22" w:rsidRPr="00950A13" w:rsidRDefault="00416F22" w:rsidP="0041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ED593B" w14:textId="32AB423B" w:rsidR="00416F22" w:rsidRPr="00950A13" w:rsidRDefault="00416F22" w:rsidP="0041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34,797,357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384E828" w14:textId="77777777" w:rsidR="00416F22" w:rsidRPr="00950A13" w:rsidRDefault="00416F22" w:rsidP="0041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CAF117" w14:textId="6F18A221" w:rsidR="00416F22" w:rsidRPr="00950A13" w:rsidRDefault="00416F22" w:rsidP="0041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1,971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08FDFCA" w14:textId="77777777" w:rsidR="00416F22" w:rsidRPr="00950A13" w:rsidRDefault="00416F22" w:rsidP="0041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891987" w14:textId="60513E2C" w:rsidR="00416F22" w:rsidRPr="00950A13" w:rsidRDefault="00416F22" w:rsidP="0041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6,951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8A54562" w14:textId="77777777" w:rsidR="00416F22" w:rsidRPr="00950A13" w:rsidRDefault="00416F22" w:rsidP="0041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63854F" w14:textId="27CB0B3B" w:rsidR="00416F22" w:rsidRPr="00950A13" w:rsidRDefault="00416F22" w:rsidP="0041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32,148,703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FFE1731" w14:textId="77777777" w:rsidR="00416F22" w:rsidRPr="00950A13" w:rsidRDefault="00416F22" w:rsidP="0041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CC976F" w14:textId="03D20A3A" w:rsidR="00416F22" w:rsidRPr="00950A13" w:rsidRDefault="00416F22" w:rsidP="0041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34,804,308</w:t>
            </w:r>
          </w:p>
        </w:tc>
      </w:tr>
      <w:tr w:rsidR="00F36DA2" w:rsidRPr="00950A13" w14:paraId="745EB9F7" w14:textId="77777777" w:rsidTr="00265C0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D3E7DC4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6BB8E6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A10A39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120F29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DC8BCF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EC5E09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E0774F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4DC4B9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80E1CC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631ADC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0A5C44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5825760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36DA2" w:rsidRPr="00950A13" w14:paraId="3FBC473B" w14:textId="77777777" w:rsidTr="00265C0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11137FD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3C9DDE38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F62E72F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04BAB92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201F467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009F0A1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86128D5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2682CC7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18A8704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A6A6B2F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9ED5E5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B809AB7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A211A" w:rsidRPr="00950A13" w14:paraId="727BBA78" w14:textId="77777777" w:rsidTr="00265C0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50579E0" w14:textId="77777777" w:rsidR="003A211A" w:rsidRPr="00950A13" w:rsidRDefault="003A211A" w:rsidP="003A2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2E215F3E" w14:textId="7D80D2C6" w:rsidR="003A211A" w:rsidRPr="00950A13" w:rsidRDefault="003A211A" w:rsidP="00265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32,146,732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14F9155" w14:textId="77777777" w:rsidR="003A211A" w:rsidRPr="00950A13" w:rsidRDefault="003A211A" w:rsidP="003A2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487527A" w14:textId="21B98E91" w:rsidR="003A211A" w:rsidRPr="00950A13" w:rsidRDefault="003A211A" w:rsidP="003A2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34,797,357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674020B" w14:textId="77777777" w:rsidR="003A211A" w:rsidRPr="00950A13" w:rsidRDefault="003A211A" w:rsidP="003A2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B7F0CE1" w14:textId="669F18E8" w:rsidR="003A211A" w:rsidRPr="00950A13" w:rsidRDefault="003A211A" w:rsidP="003A2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1,971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1DE602" w14:textId="77777777" w:rsidR="003A211A" w:rsidRPr="00950A13" w:rsidRDefault="003A211A" w:rsidP="003A2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A0DC580" w14:textId="7D092E35" w:rsidR="003A211A" w:rsidRPr="00950A13" w:rsidRDefault="003A211A" w:rsidP="003A2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6,951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D5E9320" w14:textId="77777777" w:rsidR="003A211A" w:rsidRPr="00950A13" w:rsidRDefault="003A211A" w:rsidP="003A2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03EDB04" w14:textId="643E9087" w:rsidR="003A211A" w:rsidRPr="00950A13" w:rsidRDefault="003A211A" w:rsidP="003A2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32,148,703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664D843" w14:textId="77777777" w:rsidR="003A211A" w:rsidRPr="00950A13" w:rsidRDefault="003A211A" w:rsidP="003A2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5C93178" w14:textId="37856226" w:rsidR="003A211A" w:rsidRPr="00950A13" w:rsidRDefault="003A211A" w:rsidP="003A2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34,804,308</w:t>
            </w:r>
          </w:p>
        </w:tc>
      </w:tr>
      <w:tr w:rsidR="003A211A" w:rsidRPr="00950A13" w14:paraId="4EEFC058" w14:textId="77777777" w:rsidTr="00265C0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FAD7A8B" w14:textId="77777777" w:rsidR="003A211A" w:rsidRPr="00950A13" w:rsidRDefault="003A211A" w:rsidP="003A2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42DE2C" w14:textId="131327E5" w:rsidR="003A211A" w:rsidRPr="00950A13" w:rsidRDefault="003A211A" w:rsidP="00265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32,146,732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951EFE3" w14:textId="77777777" w:rsidR="003A211A" w:rsidRPr="00950A13" w:rsidRDefault="003A211A" w:rsidP="003A2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6CB041" w14:textId="2E035525" w:rsidR="003A211A" w:rsidRPr="00950A13" w:rsidRDefault="003A211A" w:rsidP="003A2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34,797,357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B290D1" w14:textId="77777777" w:rsidR="003A211A" w:rsidRPr="00950A13" w:rsidRDefault="003A211A" w:rsidP="003A2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6A8EA5" w14:textId="50E645E8" w:rsidR="003A211A" w:rsidRPr="00950A13" w:rsidRDefault="003A211A" w:rsidP="003A2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1,971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2EF3F48" w14:textId="77777777" w:rsidR="003A211A" w:rsidRPr="00950A13" w:rsidRDefault="003A211A" w:rsidP="003A2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5BAA36" w14:textId="0CDCD1F5" w:rsidR="003A211A" w:rsidRPr="00950A13" w:rsidRDefault="003A211A" w:rsidP="003A2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6,951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A9DB999" w14:textId="77777777" w:rsidR="003A211A" w:rsidRPr="00950A13" w:rsidRDefault="003A211A" w:rsidP="003A2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E61692" w14:textId="0E6F49FF" w:rsidR="003A211A" w:rsidRPr="00950A13" w:rsidRDefault="003A211A" w:rsidP="003A2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32,148,703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8FCBFC5" w14:textId="77777777" w:rsidR="003A211A" w:rsidRPr="00950A13" w:rsidRDefault="003A211A" w:rsidP="003A2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55D596" w14:textId="01189722" w:rsidR="003A211A" w:rsidRPr="00950A13" w:rsidRDefault="003A211A" w:rsidP="003A2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34,804,308</w:t>
            </w:r>
          </w:p>
        </w:tc>
      </w:tr>
      <w:tr w:rsidR="00F36DA2" w:rsidRPr="00950A13" w14:paraId="195CA1FB" w14:textId="77777777" w:rsidTr="00265C0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EB2DC8A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C37B8B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C673C10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783756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1EFAC17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A9E3FE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A9C67DC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491B92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8B36FCD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D4FB6A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3BDF995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1CAE6E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36DA2" w:rsidRPr="00950A13" w14:paraId="62E68130" w14:textId="77777777" w:rsidTr="00265C0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BEE2DE" w14:textId="5C18F140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="004040A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 (</w:t>
            </w:r>
            <w:r w:rsidR="004040A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ขาดทุน</w:t>
            </w:r>
            <w:r w:rsidR="004040A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) 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ก่อนภาษี</w:t>
            </w: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548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63121977" w14:textId="5DC3C14F" w:rsidR="00F36DA2" w:rsidRPr="00950A13" w:rsidRDefault="004040A7" w:rsidP="00265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778,550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7DA9F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533AF148" w14:textId="66A1C47E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641,339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74A19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24F26CFD" w14:textId="210244FD" w:rsidR="00F36DA2" w:rsidRPr="00950A13" w:rsidRDefault="003A211A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8,565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D977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0FE25C83" w14:textId="06FFDDDC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2,711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3BC7E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7C6339BC" w14:textId="7C70B2CF" w:rsidR="00F36DA2" w:rsidRPr="00950A13" w:rsidRDefault="004040A7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769,985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AED31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095A2913" w14:textId="5602F44A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644,050</w:t>
            </w:r>
          </w:p>
        </w:tc>
      </w:tr>
      <w:tr w:rsidR="00F36DA2" w:rsidRPr="00950A13" w14:paraId="24EBF17D" w14:textId="77777777" w:rsidTr="00265C0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FF6EC9F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075F6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A5548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668D4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02CF0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8B534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C4BD7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63748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3A1E1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6194A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522F1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A6971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36DA2" w:rsidRPr="00950A13" w14:paraId="53F9A373" w14:textId="77777777" w:rsidTr="00265C0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A9C0F4C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383A5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E0AC9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0A38C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F2C97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E8B13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A393C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28AC2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23E1E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5F8AA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15D95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01671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36DA2" w:rsidRPr="00950A13" w14:paraId="6CF51A92" w14:textId="77777777" w:rsidTr="00265C0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B0047AC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A639B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C0E26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77D4E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EE756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DAB73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7597C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0A384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DE502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74056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C0F71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9209F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36DA2" w:rsidRPr="00950A13" w14:paraId="7AC87996" w14:textId="77777777" w:rsidTr="00265C04">
        <w:trPr>
          <w:trHeight w:val="56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120956B1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สินทรัพย์ส่วนงาน ณ วันที่ </w:t>
            </w:r>
            <w:r w:rsidRPr="00950A1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4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4F7D53" w14:textId="39020AD6" w:rsidR="00F36DA2" w:rsidRPr="00950A13" w:rsidRDefault="00FE5E18" w:rsidP="00265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7,</w:t>
            </w:r>
            <w:r w:rsidR="0028124C">
              <w:rPr>
                <w:rFonts w:ascii="Angsana New" w:hAnsi="Angsana New"/>
                <w:color w:val="000000"/>
                <w:sz w:val="30"/>
                <w:szCs w:val="30"/>
              </w:rPr>
              <w:t>318,811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79566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37B1F08" w14:textId="5A34A3F1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8,938,471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2397E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4446A78" w14:textId="4A20F608" w:rsidR="00F36DA2" w:rsidRPr="00950A13" w:rsidRDefault="00FE5E18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1,122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55351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A49F61C" w14:textId="6B78FC0B" w:rsidR="00F36DA2" w:rsidRPr="00950A13" w:rsidRDefault="00F36DA2" w:rsidP="00A46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1,681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3660A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E6D9D" w14:textId="78F48644" w:rsidR="00F36DA2" w:rsidRPr="00950A13" w:rsidRDefault="0028124C" w:rsidP="00A46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7,319,933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01407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D0AEA" w14:textId="21CBE050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8,940,152</w:t>
            </w:r>
          </w:p>
        </w:tc>
      </w:tr>
      <w:tr w:rsidR="00F36DA2" w:rsidRPr="00950A13" w14:paraId="275D84FD" w14:textId="77777777" w:rsidTr="00265C04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77ED73BD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4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B7E0A6D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2DFAC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52BAEDD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024E8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CF4C335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18372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04C9948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15C83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66E315" w14:textId="50DC28D2" w:rsidR="00F36DA2" w:rsidRPr="00950A13" w:rsidRDefault="00BE1945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1945">
              <w:rPr>
                <w:rFonts w:ascii="Angsana New" w:hAnsi="Angsana New"/>
                <w:color w:val="000000"/>
                <w:sz w:val="30"/>
                <w:szCs w:val="30"/>
              </w:rPr>
              <w:t>1,56</w:t>
            </w:r>
            <w:r w:rsidR="00B32779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BE194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32779">
              <w:rPr>
                <w:rFonts w:ascii="Angsana New" w:hAnsi="Angsana New"/>
                <w:color w:val="000000"/>
                <w:sz w:val="30"/>
                <w:szCs w:val="30"/>
              </w:rPr>
              <w:t>904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28022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9A7A96" w14:textId="4F525A43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2,401,701</w:t>
            </w:r>
          </w:p>
        </w:tc>
      </w:tr>
      <w:tr w:rsidR="00F36DA2" w:rsidRPr="00950A13" w14:paraId="204E59D6" w14:textId="77777777" w:rsidTr="00265C04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49C3B61A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DD544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B7908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EEDF7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BF033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ABBB4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FC6CD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A7B37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5D787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3A3B45" w14:textId="3264EB3A" w:rsidR="00F36DA2" w:rsidRPr="00950A13" w:rsidRDefault="00BE1945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E194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8,88</w:t>
            </w:r>
            <w:r w:rsidR="00B3277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Pr="00BE194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B3277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0AF1E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4ADEB3" w14:textId="154E123E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11,341,853</w:t>
            </w:r>
          </w:p>
        </w:tc>
      </w:tr>
      <w:tr w:rsidR="00F36DA2" w:rsidRPr="00950A13" w14:paraId="38667F3E" w14:textId="77777777" w:rsidTr="00265C04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78D9344A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7FB03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56CF2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14500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0D69C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5EEB2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2FC33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2330D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D63C0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F087120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8B130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6E2731B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36DA2" w:rsidRPr="00950A13" w14:paraId="7E14426A" w14:textId="77777777" w:rsidTr="00265C04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4F2C3C59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หนี้สินส่วนงาน ณ วันที่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50A1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4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F13FF77" w14:textId="16722ECE" w:rsidR="00F36DA2" w:rsidRPr="00950A13" w:rsidRDefault="00FE5E18" w:rsidP="00265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5,074,950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C6FF7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2A03AC3" w14:textId="115694AB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7,875,633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B1133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5CF9A83" w14:textId="357A5D25" w:rsidR="00F36DA2" w:rsidRPr="00950A13" w:rsidRDefault="00FE5E18" w:rsidP="00A46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743EB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CA56E48" w14:textId="50548B78" w:rsidR="00F36DA2" w:rsidRPr="00950A13" w:rsidRDefault="00F36DA2" w:rsidP="00A46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486D0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4BE6B" w14:textId="7DE32FF9" w:rsidR="00F36DA2" w:rsidRPr="00950A13" w:rsidRDefault="00FE5E18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5,074,950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9D514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041AC" w14:textId="04F1D008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7,875,633</w:t>
            </w:r>
          </w:p>
        </w:tc>
      </w:tr>
      <w:tr w:rsidR="00F36DA2" w:rsidRPr="00950A13" w14:paraId="28A0C32C" w14:textId="77777777" w:rsidTr="00265C04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6A44E207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4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FA01AC1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F53C0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EACCD7B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3D4B4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913E253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E310A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90C30E4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C4FA8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4895AD" w14:textId="04C68136" w:rsidR="00F36DA2" w:rsidRPr="00950A13" w:rsidRDefault="00A06920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339,</w:t>
            </w:r>
            <w:r w:rsidR="0028124C">
              <w:rPr>
                <w:rFonts w:ascii="Angsana New" w:hAnsi="Angsana New"/>
                <w:color w:val="000000"/>
                <w:sz w:val="30"/>
                <w:szCs w:val="30"/>
              </w:rPr>
              <w:t>143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31025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AF56C5" w14:textId="1A02C4E5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253,539</w:t>
            </w:r>
          </w:p>
        </w:tc>
      </w:tr>
      <w:tr w:rsidR="00F36DA2" w:rsidRPr="00950A13" w14:paraId="2DE69078" w14:textId="77777777" w:rsidTr="00265C04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3A6C2F59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1444B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5DEB8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DFAC8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A9E80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F7827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16056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999DD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065DD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A09A11" w14:textId="1F60C5B1" w:rsidR="00F36DA2" w:rsidRPr="00950A13" w:rsidRDefault="00521CFD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5,41</w:t>
            </w:r>
            <w:r w:rsidR="00A0692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28124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33C4B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6CD2FB" w14:textId="292004E1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8,129,172</w:t>
            </w:r>
          </w:p>
        </w:tc>
      </w:tr>
    </w:tbl>
    <w:p w14:paraId="014128A9" w14:textId="77777777" w:rsidR="002132D6" w:rsidRPr="00950A13" w:rsidRDefault="002132D6" w:rsidP="005C5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25"/>
        </w:tabs>
        <w:rPr>
          <w:rFonts w:ascii="Angsana New" w:hAnsi="Angsana New"/>
          <w:sz w:val="24"/>
          <w:szCs w:val="24"/>
        </w:rPr>
      </w:pPr>
    </w:p>
    <w:p w14:paraId="3BC17F70" w14:textId="77777777" w:rsidR="00722B8B" w:rsidRPr="00950A13" w:rsidRDefault="00722B8B" w:rsidP="00722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36"/>
        </w:tabs>
        <w:rPr>
          <w:rFonts w:ascii="Angsana New" w:hAnsi="Angsana New"/>
          <w:sz w:val="24"/>
          <w:szCs w:val="24"/>
        </w:rPr>
      </w:pPr>
    </w:p>
    <w:p w14:paraId="0942AD54" w14:textId="77777777" w:rsidR="00722B8B" w:rsidRPr="00950A13" w:rsidRDefault="00722B8B" w:rsidP="00722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36"/>
        </w:tabs>
        <w:rPr>
          <w:rFonts w:ascii="Angsana New" w:hAnsi="Angsana New"/>
          <w:sz w:val="24"/>
          <w:szCs w:val="24"/>
        </w:rPr>
      </w:pPr>
    </w:p>
    <w:p w14:paraId="5E0032F3" w14:textId="77777777" w:rsidR="00722B8B" w:rsidRPr="00950A13" w:rsidRDefault="00722B8B" w:rsidP="00722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36"/>
        </w:tabs>
        <w:rPr>
          <w:rFonts w:ascii="Angsana New" w:hAnsi="Angsana New"/>
          <w:sz w:val="24"/>
          <w:szCs w:val="24"/>
        </w:rPr>
      </w:pPr>
    </w:p>
    <w:p w14:paraId="48AF8066" w14:textId="77777777" w:rsidR="00722B8B" w:rsidRPr="00950A13" w:rsidRDefault="00722B8B" w:rsidP="00722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36"/>
        </w:tabs>
        <w:rPr>
          <w:rFonts w:ascii="Angsana New" w:hAnsi="Angsana New"/>
          <w:sz w:val="24"/>
          <w:szCs w:val="24"/>
        </w:rPr>
      </w:pPr>
    </w:p>
    <w:p w14:paraId="0FDDA705" w14:textId="77777777" w:rsidR="00722B8B" w:rsidRPr="00950A13" w:rsidRDefault="00722B8B" w:rsidP="00722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36"/>
        </w:tabs>
        <w:rPr>
          <w:rFonts w:ascii="Angsana New" w:hAnsi="Angsana New"/>
          <w:sz w:val="24"/>
          <w:szCs w:val="24"/>
        </w:rPr>
      </w:pPr>
    </w:p>
    <w:p w14:paraId="455D15C0" w14:textId="77777777" w:rsidR="00722B8B" w:rsidRPr="00950A13" w:rsidRDefault="00722B8B" w:rsidP="00722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36"/>
        </w:tabs>
        <w:rPr>
          <w:rFonts w:ascii="Angsana New" w:hAnsi="Angsana New"/>
          <w:sz w:val="24"/>
          <w:szCs w:val="24"/>
        </w:rPr>
      </w:pPr>
    </w:p>
    <w:p w14:paraId="1F1843AA" w14:textId="77777777" w:rsidR="00722B8B" w:rsidRPr="00950A13" w:rsidRDefault="00722B8B" w:rsidP="00722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36"/>
        </w:tabs>
        <w:rPr>
          <w:rFonts w:ascii="Angsana New" w:hAnsi="Angsana New"/>
          <w:sz w:val="24"/>
          <w:szCs w:val="24"/>
        </w:rPr>
      </w:pPr>
    </w:p>
    <w:p w14:paraId="00E88D3B" w14:textId="77777777" w:rsidR="00722B8B" w:rsidRPr="00950A13" w:rsidRDefault="00722B8B" w:rsidP="00722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36"/>
        </w:tabs>
        <w:rPr>
          <w:rFonts w:ascii="Angsana New" w:hAnsi="Angsana New"/>
          <w:sz w:val="24"/>
          <w:szCs w:val="24"/>
        </w:rPr>
      </w:pPr>
    </w:p>
    <w:p w14:paraId="1B80BBC9" w14:textId="77777777" w:rsidR="00722B8B" w:rsidRPr="00950A13" w:rsidRDefault="00722B8B" w:rsidP="00722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36"/>
        </w:tabs>
        <w:rPr>
          <w:rFonts w:ascii="Angsana New" w:hAnsi="Angsana New"/>
          <w:sz w:val="24"/>
          <w:szCs w:val="24"/>
        </w:rPr>
      </w:pPr>
    </w:p>
    <w:p w14:paraId="34B0DC2C" w14:textId="77777777" w:rsidR="00722B8B" w:rsidRPr="00950A13" w:rsidRDefault="00722B8B" w:rsidP="00722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  <w:cs/>
        </w:rPr>
        <w:sectPr w:rsidR="00722B8B" w:rsidRPr="00950A13" w:rsidSect="009418B1"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FFB48C4" w14:textId="77777777" w:rsidR="00B14978" w:rsidRPr="00950A13" w:rsidRDefault="00B14978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50A1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66237DAA" w14:textId="77777777" w:rsidR="00B14978" w:rsidRPr="00950A13" w:rsidRDefault="00B14978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7A98C356" w14:textId="77777777" w:rsidR="00B14978" w:rsidRPr="00950A13" w:rsidRDefault="00B14978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518ABF9D" w14:textId="77777777" w:rsidR="00670C83" w:rsidRPr="00950A13" w:rsidRDefault="00670C83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52E5D029" w14:textId="77777777" w:rsidR="00CA6EE6" w:rsidRPr="00950A13" w:rsidRDefault="0056366A" w:rsidP="00563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50A13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556FA4D6" w14:textId="77777777" w:rsidR="00CA6EE6" w:rsidRPr="00950A13" w:rsidRDefault="00CA6EE6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37138DD2" w14:textId="77777777" w:rsidR="007A1718" w:rsidRPr="00950A13" w:rsidRDefault="00954C7F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>กลุ่ม</w:t>
      </w:r>
      <w:r w:rsidR="000545F8" w:rsidRPr="00950A13">
        <w:rPr>
          <w:rFonts w:ascii="Angsana New" w:hAnsi="Angsana New" w:hint="cs"/>
          <w:sz w:val="30"/>
          <w:szCs w:val="30"/>
          <w:cs/>
        </w:rPr>
        <w:t>บริษัทมีฐานลูกค้าจำนวนมาก ดังนั้น</w:t>
      </w:r>
      <w:r w:rsidRPr="00950A13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="000545F8" w:rsidRPr="00950A13">
        <w:rPr>
          <w:rFonts w:ascii="Angsana New" w:hAnsi="Angsana New" w:hint="cs"/>
          <w:sz w:val="30"/>
          <w:szCs w:val="30"/>
          <w:cs/>
        </w:rPr>
        <w:t>บริษัทจึงไม่มีรายได้</w:t>
      </w:r>
      <w:r w:rsidR="00E419DA" w:rsidRPr="00950A13">
        <w:rPr>
          <w:rFonts w:ascii="Angsana New" w:hAnsi="Angsana New"/>
          <w:color w:val="000000"/>
          <w:sz w:val="30"/>
          <w:szCs w:val="30"/>
          <w:cs/>
          <w:lang w:val="en-GB"/>
        </w:rPr>
        <w:t>จากลูกค้าภายนอก</w:t>
      </w:r>
      <w:r w:rsidR="000545F8" w:rsidRPr="00950A13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รายใหญ่จากรายได้รวมของกลุ่มบริษัท</w:t>
      </w:r>
      <w:r w:rsidR="007A1718" w:rsidRPr="00950A1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0434703C" w14:textId="77777777" w:rsidR="005070D0" w:rsidRPr="00950A13" w:rsidRDefault="005070D0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6AC25116" w14:textId="7868A5D7" w:rsidR="00430BAE" w:rsidRPr="00950A13" w:rsidRDefault="00595D5F" w:rsidP="00B770E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950A13">
        <w:rPr>
          <w:rFonts w:ascii="Angsana New" w:hAnsi="Angsana New"/>
          <w:sz w:val="30"/>
          <w:szCs w:val="30"/>
          <w:u w:val="none"/>
        </w:rPr>
        <w:t>2</w:t>
      </w:r>
      <w:r w:rsidR="005359DB" w:rsidRPr="00950A13">
        <w:rPr>
          <w:rFonts w:ascii="Angsana New" w:hAnsi="Angsana New"/>
          <w:sz w:val="30"/>
          <w:szCs w:val="30"/>
          <w:u w:val="none"/>
        </w:rPr>
        <w:t>3</w:t>
      </w:r>
      <w:r w:rsidR="00430BAE" w:rsidRPr="00950A13">
        <w:rPr>
          <w:rFonts w:ascii="Angsana New" w:hAnsi="Angsana New"/>
          <w:sz w:val="30"/>
          <w:szCs w:val="30"/>
          <w:u w:val="none"/>
        </w:rPr>
        <w:tab/>
      </w:r>
      <w:r w:rsidR="00430BAE" w:rsidRPr="00950A13">
        <w:rPr>
          <w:rFonts w:ascii="Angsana New" w:hAnsi="Angsana New"/>
          <w:sz w:val="30"/>
          <w:szCs w:val="30"/>
          <w:u w:val="none"/>
          <w:cs/>
        </w:rPr>
        <w:t>ค่าใช้จ่ายผลประโยชน์</w:t>
      </w:r>
      <w:r w:rsidR="007C44A8" w:rsidRPr="00950A13">
        <w:rPr>
          <w:rFonts w:ascii="Angsana New" w:hAnsi="Angsana New" w:hint="cs"/>
          <w:sz w:val="30"/>
          <w:szCs w:val="30"/>
          <w:u w:val="none"/>
          <w:cs/>
        </w:rPr>
        <w:t>ของ</w:t>
      </w:r>
      <w:r w:rsidR="00430BAE" w:rsidRPr="00950A13">
        <w:rPr>
          <w:rFonts w:ascii="Angsana New" w:hAnsi="Angsana New"/>
          <w:sz w:val="30"/>
          <w:szCs w:val="30"/>
          <w:u w:val="none"/>
          <w:cs/>
        </w:rPr>
        <w:t xml:space="preserve">พนักงาน </w:t>
      </w:r>
    </w:p>
    <w:p w14:paraId="3BADA809" w14:textId="77777777" w:rsidR="00430BAE" w:rsidRPr="00950A13" w:rsidRDefault="00430BAE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W w:w="9408" w:type="dxa"/>
        <w:tblInd w:w="450" w:type="dxa"/>
        <w:tblLook w:val="01E0" w:firstRow="1" w:lastRow="1" w:firstColumn="1" w:lastColumn="1" w:noHBand="0" w:noVBand="0"/>
      </w:tblPr>
      <w:tblGrid>
        <w:gridCol w:w="2976"/>
        <w:gridCol w:w="990"/>
        <w:gridCol w:w="1164"/>
        <w:gridCol w:w="270"/>
        <w:gridCol w:w="1170"/>
        <w:gridCol w:w="247"/>
        <w:gridCol w:w="1191"/>
        <w:gridCol w:w="247"/>
        <w:gridCol w:w="1153"/>
      </w:tblGrid>
      <w:tr w:rsidR="008821B3" w:rsidRPr="00950A13" w14:paraId="7FB62696" w14:textId="77777777" w:rsidTr="008821B3">
        <w:tc>
          <w:tcPr>
            <w:tcW w:w="2976" w:type="dxa"/>
            <w:shd w:val="clear" w:color="auto" w:fill="auto"/>
          </w:tcPr>
          <w:p w14:paraId="10144274" w14:textId="77777777" w:rsidR="008821B3" w:rsidRPr="00950A13" w:rsidRDefault="008821B3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23D2D0" w14:textId="77777777" w:rsidR="008821B3" w:rsidRPr="00950A13" w:rsidRDefault="008821B3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04" w:type="dxa"/>
            <w:gridSpan w:val="3"/>
          </w:tcPr>
          <w:p w14:paraId="7446262B" w14:textId="02B0CFE2" w:rsidR="008821B3" w:rsidRPr="00950A13" w:rsidRDefault="008821B3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7" w:type="dxa"/>
          </w:tcPr>
          <w:p w14:paraId="42332B25" w14:textId="77777777" w:rsidR="008821B3" w:rsidRPr="00950A13" w:rsidRDefault="008821B3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91" w:type="dxa"/>
            <w:gridSpan w:val="3"/>
          </w:tcPr>
          <w:p w14:paraId="400AF718" w14:textId="77777777" w:rsidR="008821B3" w:rsidRPr="00950A13" w:rsidRDefault="008821B3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36DA2" w:rsidRPr="00950A13" w14:paraId="70BAE035" w14:textId="77777777" w:rsidTr="008821B3">
        <w:tc>
          <w:tcPr>
            <w:tcW w:w="2976" w:type="dxa"/>
          </w:tcPr>
          <w:p w14:paraId="09F344A7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4B9D74F" w14:textId="6316EFAF" w:rsidR="00F36DA2" w:rsidRPr="00950A13" w:rsidRDefault="00F36DA2" w:rsidP="00F3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4" w:type="dxa"/>
            <w:shd w:val="clear" w:color="auto" w:fill="auto"/>
          </w:tcPr>
          <w:p w14:paraId="549D6D65" w14:textId="087EC552" w:rsidR="00F36DA2" w:rsidRPr="00950A13" w:rsidRDefault="00F36DA2" w:rsidP="00F3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67A9468" w14:textId="77777777" w:rsidR="00F36DA2" w:rsidRPr="00950A13" w:rsidRDefault="00F36DA2" w:rsidP="00F3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9C3605" w14:textId="6473B23D" w:rsidR="00F36DA2" w:rsidRPr="00950A13" w:rsidRDefault="00F36DA2" w:rsidP="00F3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47" w:type="dxa"/>
            <w:shd w:val="clear" w:color="auto" w:fill="auto"/>
          </w:tcPr>
          <w:p w14:paraId="5ED1284B" w14:textId="77777777" w:rsidR="00F36DA2" w:rsidRPr="00950A13" w:rsidRDefault="00F36DA2" w:rsidP="00F3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1903B438" w14:textId="4FB69161" w:rsidR="00F36DA2" w:rsidRPr="00950A13" w:rsidRDefault="00F36DA2" w:rsidP="00F3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47" w:type="dxa"/>
            <w:shd w:val="clear" w:color="auto" w:fill="auto"/>
          </w:tcPr>
          <w:p w14:paraId="3E257C32" w14:textId="77777777" w:rsidR="00F36DA2" w:rsidRPr="00950A13" w:rsidRDefault="00F36DA2" w:rsidP="00F3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14:paraId="3F1A5851" w14:textId="11B2511B" w:rsidR="00F36DA2" w:rsidRPr="00950A13" w:rsidRDefault="00F36DA2" w:rsidP="00F36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8821B3" w:rsidRPr="00950A13" w14:paraId="51BBFCD2" w14:textId="77777777" w:rsidTr="008821B3">
        <w:tc>
          <w:tcPr>
            <w:tcW w:w="2976" w:type="dxa"/>
          </w:tcPr>
          <w:p w14:paraId="4C3847B7" w14:textId="77777777" w:rsidR="008821B3" w:rsidRPr="00950A13" w:rsidRDefault="008821B3" w:rsidP="00882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BF5EBD0" w14:textId="77777777" w:rsidR="008821B3" w:rsidRPr="00950A13" w:rsidRDefault="008821B3" w:rsidP="00882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2" w:type="dxa"/>
            <w:gridSpan w:val="7"/>
          </w:tcPr>
          <w:p w14:paraId="26241811" w14:textId="5885B176" w:rsidR="008821B3" w:rsidRPr="00950A13" w:rsidRDefault="008821B3" w:rsidP="00882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45C2" w:rsidRPr="00950A13" w14:paraId="6C9C8605" w14:textId="77777777" w:rsidTr="008821B3">
        <w:tc>
          <w:tcPr>
            <w:tcW w:w="2976" w:type="dxa"/>
          </w:tcPr>
          <w:p w14:paraId="33DEEA6B" w14:textId="77777777" w:rsidR="004845C2" w:rsidRPr="00950A13" w:rsidRDefault="004845C2" w:rsidP="004845C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90" w:type="dxa"/>
          </w:tcPr>
          <w:p w14:paraId="56CEFEBB" w14:textId="77777777" w:rsidR="004845C2" w:rsidRPr="00950A13" w:rsidRDefault="004845C2" w:rsidP="004845C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4" w:type="dxa"/>
            <w:shd w:val="clear" w:color="auto" w:fill="auto"/>
          </w:tcPr>
          <w:p w14:paraId="09D3D474" w14:textId="672E4641" w:rsidR="004845C2" w:rsidRPr="00950A13" w:rsidRDefault="004845C2" w:rsidP="004845C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326,762 </w:t>
            </w:r>
          </w:p>
        </w:tc>
        <w:tc>
          <w:tcPr>
            <w:tcW w:w="270" w:type="dxa"/>
            <w:shd w:val="clear" w:color="auto" w:fill="auto"/>
          </w:tcPr>
          <w:p w14:paraId="1E8A27DB" w14:textId="77777777" w:rsidR="004845C2" w:rsidRPr="00950A13" w:rsidRDefault="004845C2" w:rsidP="0048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27BB80" w14:textId="27FACFD7" w:rsidR="004845C2" w:rsidRPr="00950A13" w:rsidRDefault="004845C2" w:rsidP="004845C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332,665</w:t>
            </w:r>
          </w:p>
        </w:tc>
        <w:tc>
          <w:tcPr>
            <w:tcW w:w="247" w:type="dxa"/>
            <w:shd w:val="clear" w:color="auto" w:fill="auto"/>
          </w:tcPr>
          <w:p w14:paraId="5050E727" w14:textId="77777777" w:rsidR="004845C2" w:rsidRPr="00950A13" w:rsidRDefault="004845C2" w:rsidP="0048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4AC0B236" w14:textId="1C2E57D2" w:rsidR="004845C2" w:rsidRPr="00950A13" w:rsidRDefault="004845C2" w:rsidP="004845C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 xml:space="preserve"> 312,746 </w:t>
            </w:r>
          </w:p>
        </w:tc>
        <w:tc>
          <w:tcPr>
            <w:tcW w:w="247" w:type="dxa"/>
          </w:tcPr>
          <w:p w14:paraId="5D81A2CC" w14:textId="77777777" w:rsidR="004845C2" w:rsidRPr="00950A13" w:rsidRDefault="004845C2" w:rsidP="0048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3" w:type="dxa"/>
          </w:tcPr>
          <w:p w14:paraId="514F5C80" w14:textId="39820BED" w:rsidR="004845C2" w:rsidRPr="00950A13" w:rsidRDefault="004845C2" w:rsidP="004845C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322,780</w:t>
            </w:r>
          </w:p>
        </w:tc>
      </w:tr>
      <w:tr w:rsidR="004845C2" w:rsidRPr="00950A13" w14:paraId="6053A533" w14:textId="77777777" w:rsidTr="008821B3">
        <w:tc>
          <w:tcPr>
            <w:tcW w:w="2976" w:type="dxa"/>
          </w:tcPr>
          <w:p w14:paraId="4BCE60C2" w14:textId="77777777" w:rsidR="004845C2" w:rsidRPr="00950A13" w:rsidRDefault="004845C2" w:rsidP="004845C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ค่าล่วงเวลาและโบนัส</w:t>
            </w:r>
          </w:p>
        </w:tc>
        <w:tc>
          <w:tcPr>
            <w:tcW w:w="990" w:type="dxa"/>
          </w:tcPr>
          <w:p w14:paraId="097BC853" w14:textId="77777777" w:rsidR="004845C2" w:rsidRPr="00950A13" w:rsidRDefault="004845C2" w:rsidP="0048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4762BE87" w14:textId="754A0C1E" w:rsidR="004845C2" w:rsidRPr="00950A13" w:rsidRDefault="004845C2" w:rsidP="004845C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66,180 </w:t>
            </w:r>
          </w:p>
        </w:tc>
        <w:tc>
          <w:tcPr>
            <w:tcW w:w="270" w:type="dxa"/>
            <w:shd w:val="clear" w:color="auto" w:fill="auto"/>
          </w:tcPr>
          <w:p w14:paraId="323428E5" w14:textId="77777777" w:rsidR="004845C2" w:rsidRPr="00950A13" w:rsidRDefault="004845C2" w:rsidP="0048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11A998" w14:textId="25BFA42C" w:rsidR="004845C2" w:rsidRPr="00950A13" w:rsidRDefault="004845C2" w:rsidP="0048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44,987</w:t>
            </w:r>
          </w:p>
        </w:tc>
        <w:tc>
          <w:tcPr>
            <w:tcW w:w="247" w:type="dxa"/>
            <w:shd w:val="clear" w:color="auto" w:fill="auto"/>
          </w:tcPr>
          <w:p w14:paraId="3EA3DBE0" w14:textId="77777777" w:rsidR="004845C2" w:rsidRPr="00950A13" w:rsidRDefault="004845C2" w:rsidP="0048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2F36E7EF" w14:textId="38EBD201" w:rsidR="004845C2" w:rsidRPr="00950A13" w:rsidRDefault="004845C2" w:rsidP="004845C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 xml:space="preserve"> 65,462 </w:t>
            </w:r>
          </w:p>
        </w:tc>
        <w:tc>
          <w:tcPr>
            <w:tcW w:w="247" w:type="dxa"/>
          </w:tcPr>
          <w:p w14:paraId="686C8135" w14:textId="77777777" w:rsidR="004845C2" w:rsidRPr="00950A13" w:rsidRDefault="004845C2" w:rsidP="0048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</w:tcPr>
          <w:p w14:paraId="25A5AFBD" w14:textId="064EC5EF" w:rsidR="004845C2" w:rsidRPr="00950A13" w:rsidRDefault="004845C2" w:rsidP="0048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43,599</w:t>
            </w:r>
          </w:p>
        </w:tc>
      </w:tr>
      <w:tr w:rsidR="004845C2" w:rsidRPr="00950A13" w14:paraId="6FE09594" w14:textId="77777777" w:rsidTr="008821B3">
        <w:tc>
          <w:tcPr>
            <w:tcW w:w="2976" w:type="dxa"/>
          </w:tcPr>
          <w:p w14:paraId="03F57092" w14:textId="77777777" w:rsidR="004845C2" w:rsidRPr="00950A13" w:rsidRDefault="004845C2" w:rsidP="004845C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เงินส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ทบกองทุนสำรองเลี้ยงชีพ</w:t>
            </w:r>
          </w:p>
        </w:tc>
        <w:tc>
          <w:tcPr>
            <w:tcW w:w="990" w:type="dxa"/>
          </w:tcPr>
          <w:p w14:paraId="3C6A647D" w14:textId="77777777" w:rsidR="004845C2" w:rsidRPr="00950A13" w:rsidRDefault="004845C2" w:rsidP="0048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79EC38BF" w14:textId="34BFD94E" w:rsidR="004845C2" w:rsidRPr="00950A13" w:rsidRDefault="004845C2" w:rsidP="004845C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11,094 </w:t>
            </w:r>
          </w:p>
        </w:tc>
        <w:tc>
          <w:tcPr>
            <w:tcW w:w="270" w:type="dxa"/>
            <w:shd w:val="clear" w:color="auto" w:fill="auto"/>
          </w:tcPr>
          <w:p w14:paraId="764A01ED" w14:textId="77777777" w:rsidR="004845C2" w:rsidRPr="00950A13" w:rsidRDefault="004845C2" w:rsidP="0048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38DBC2" w14:textId="4D8BB879" w:rsidR="004845C2" w:rsidRPr="00950A13" w:rsidRDefault="004845C2" w:rsidP="0048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10,465</w:t>
            </w:r>
          </w:p>
        </w:tc>
        <w:tc>
          <w:tcPr>
            <w:tcW w:w="247" w:type="dxa"/>
            <w:shd w:val="clear" w:color="auto" w:fill="auto"/>
          </w:tcPr>
          <w:p w14:paraId="70536249" w14:textId="77777777" w:rsidR="004845C2" w:rsidRPr="00950A13" w:rsidRDefault="004845C2" w:rsidP="0048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49EE8F4B" w14:textId="49E44B7A" w:rsidR="004845C2" w:rsidRPr="00950A13" w:rsidRDefault="004845C2" w:rsidP="004845C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 xml:space="preserve"> 10,468 </w:t>
            </w:r>
          </w:p>
        </w:tc>
        <w:tc>
          <w:tcPr>
            <w:tcW w:w="247" w:type="dxa"/>
          </w:tcPr>
          <w:p w14:paraId="5FFC04FD" w14:textId="77777777" w:rsidR="004845C2" w:rsidRPr="00950A13" w:rsidRDefault="004845C2" w:rsidP="0048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</w:tcPr>
          <w:p w14:paraId="62584875" w14:textId="46913186" w:rsidR="004845C2" w:rsidRPr="00950A13" w:rsidRDefault="004845C2" w:rsidP="0048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9,891</w:t>
            </w:r>
          </w:p>
        </w:tc>
      </w:tr>
      <w:tr w:rsidR="004845C2" w:rsidRPr="00950A13" w14:paraId="1608BECF" w14:textId="77777777" w:rsidTr="008821B3">
        <w:tc>
          <w:tcPr>
            <w:tcW w:w="2976" w:type="dxa"/>
          </w:tcPr>
          <w:p w14:paraId="15D7503F" w14:textId="4517BA8B" w:rsidR="004845C2" w:rsidRPr="00950A13" w:rsidRDefault="004845C2" w:rsidP="004845C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990" w:type="dxa"/>
          </w:tcPr>
          <w:p w14:paraId="39F0B19E" w14:textId="22E9795D" w:rsidR="004845C2" w:rsidRPr="00950A13" w:rsidRDefault="004845C2" w:rsidP="0048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164" w:type="dxa"/>
            <w:shd w:val="clear" w:color="auto" w:fill="auto"/>
          </w:tcPr>
          <w:p w14:paraId="002E2F92" w14:textId="0DE24ECB" w:rsidR="004845C2" w:rsidRPr="00950A13" w:rsidRDefault="004845C2" w:rsidP="004845C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3,21</w:t>
            </w:r>
            <w:r w:rsidR="00170AF8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6E3ADBD" w14:textId="77777777" w:rsidR="004845C2" w:rsidRPr="00950A13" w:rsidRDefault="004845C2" w:rsidP="0048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8CD9E4" w14:textId="61791C6D" w:rsidR="004845C2" w:rsidRPr="00950A13" w:rsidRDefault="004845C2" w:rsidP="0048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11,176</w:t>
            </w:r>
          </w:p>
        </w:tc>
        <w:tc>
          <w:tcPr>
            <w:tcW w:w="247" w:type="dxa"/>
            <w:shd w:val="clear" w:color="auto" w:fill="auto"/>
          </w:tcPr>
          <w:p w14:paraId="218FEAD2" w14:textId="77777777" w:rsidR="004845C2" w:rsidRPr="00950A13" w:rsidRDefault="004845C2" w:rsidP="0048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29302D2B" w14:textId="56305C5D" w:rsidR="004845C2" w:rsidRPr="00950A13" w:rsidRDefault="004845C2" w:rsidP="004845C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 xml:space="preserve"> 3,186 </w:t>
            </w:r>
          </w:p>
        </w:tc>
        <w:tc>
          <w:tcPr>
            <w:tcW w:w="247" w:type="dxa"/>
          </w:tcPr>
          <w:p w14:paraId="38418AE9" w14:textId="77777777" w:rsidR="004845C2" w:rsidRPr="00950A13" w:rsidRDefault="004845C2" w:rsidP="0048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</w:tcPr>
          <w:p w14:paraId="457AE0A4" w14:textId="0027BF8C" w:rsidR="004845C2" w:rsidRPr="00950A13" w:rsidRDefault="004845C2" w:rsidP="0048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10,785</w:t>
            </w:r>
          </w:p>
        </w:tc>
      </w:tr>
      <w:tr w:rsidR="004845C2" w:rsidRPr="00950A13" w14:paraId="5FD583A4" w14:textId="77777777" w:rsidTr="008821B3">
        <w:tc>
          <w:tcPr>
            <w:tcW w:w="2976" w:type="dxa"/>
          </w:tcPr>
          <w:p w14:paraId="688CCCC2" w14:textId="77777777" w:rsidR="004845C2" w:rsidRPr="00950A13" w:rsidRDefault="004845C2" w:rsidP="004845C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20F651E4" w14:textId="7AE567B2" w:rsidR="004845C2" w:rsidRPr="00950A13" w:rsidRDefault="004845C2" w:rsidP="0048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7C982C34" w14:textId="0EFA8239" w:rsidR="004845C2" w:rsidRPr="00950A13" w:rsidRDefault="004845C2" w:rsidP="004845C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58,41</w:t>
            </w:r>
            <w:r w:rsidR="00170AF8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4E4BF26" w14:textId="77777777" w:rsidR="004845C2" w:rsidRPr="00950A13" w:rsidRDefault="004845C2" w:rsidP="0048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86032E" w14:textId="1FD38518" w:rsidR="004845C2" w:rsidRPr="00950A13" w:rsidRDefault="004845C2" w:rsidP="0048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59,378</w:t>
            </w:r>
          </w:p>
        </w:tc>
        <w:tc>
          <w:tcPr>
            <w:tcW w:w="247" w:type="dxa"/>
            <w:shd w:val="clear" w:color="auto" w:fill="auto"/>
          </w:tcPr>
          <w:p w14:paraId="5E349E40" w14:textId="77777777" w:rsidR="004845C2" w:rsidRPr="00950A13" w:rsidRDefault="004845C2" w:rsidP="0048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23A7F357" w14:textId="6B44C3DC" w:rsidR="004845C2" w:rsidRPr="00950A13" w:rsidRDefault="004845C2" w:rsidP="004845C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 xml:space="preserve"> 57,72</w:t>
            </w:r>
            <w:r w:rsidR="00C51D2D">
              <w:rPr>
                <w:rFonts w:ascii="Angsana New" w:hAnsi="Angsana New"/>
                <w:sz w:val="30"/>
                <w:szCs w:val="30"/>
              </w:rPr>
              <w:t>0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47" w:type="dxa"/>
          </w:tcPr>
          <w:p w14:paraId="7D2F0E45" w14:textId="77777777" w:rsidR="004845C2" w:rsidRPr="00950A13" w:rsidRDefault="004845C2" w:rsidP="0048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</w:tcPr>
          <w:p w14:paraId="114359B7" w14:textId="6CE0B33E" w:rsidR="004845C2" w:rsidRPr="00950A13" w:rsidRDefault="004845C2" w:rsidP="0048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57,997</w:t>
            </w:r>
          </w:p>
        </w:tc>
      </w:tr>
      <w:tr w:rsidR="004845C2" w:rsidRPr="00950A13" w14:paraId="649FDF60" w14:textId="77777777" w:rsidTr="008821B3">
        <w:trPr>
          <w:trHeight w:val="64"/>
        </w:trPr>
        <w:tc>
          <w:tcPr>
            <w:tcW w:w="2976" w:type="dxa"/>
          </w:tcPr>
          <w:p w14:paraId="1D281355" w14:textId="77777777" w:rsidR="004845C2" w:rsidRPr="00950A13" w:rsidRDefault="004845C2" w:rsidP="004845C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1A17C314" w14:textId="77777777" w:rsidR="004845C2" w:rsidRPr="00950A13" w:rsidRDefault="004845C2" w:rsidP="0048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A54CF" w14:textId="2EA5B822" w:rsidR="004845C2" w:rsidRPr="00950A13" w:rsidRDefault="004845C2" w:rsidP="004845C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465,670 </w:t>
            </w:r>
          </w:p>
        </w:tc>
        <w:tc>
          <w:tcPr>
            <w:tcW w:w="270" w:type="dxa"/>
            <w:shd w:val="clear" w:color="auto" w:fill="auto"/>
          </w:tcPr>
          <w:p w14:paraId="61145420" w14:textId="77777777" w:rsidR="004845C2" w:rsidRPr="00950A13" w:rsidRDefault="004845C2" w:rsidP="0048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EC420A" w14:textId="3F1BBB5A" w:rsidR="004845C2" w:rsidRPr="00950A13" w:rsidRDefault="004845C2" w:rsidP="0048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458,671</w:t>
            </w:r>
          </w:p>
        </w:tc>
        <w:tc>
          <w:tcPr>
            <w:tcW w:w="247" w:type="dxa"/>
            <w:shd w:val="clear" w:color="auto" w:fill="auto"/>
          </w:tcPr>
          <w:p w14:paraId="79AE617B" w14:textId="77777777" w:rsidR="004845C2" w:rsidRPr="00950A13" w:rsidRDefault="004845C2" w:rsidP="0048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DEA272" w14:textId="7B414AC6" w:rsidR="004845C2" w:rsidRPr="00950A13" w:rsidRDefault="004845C2" w:rsidP="004845C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449,582</w:t>
            </w:r>
          </w:p>
        </w:tc>
        <w:tc>
          <w:tcPr>
            <w:tcW w:w="247" w:type="dxa"/>
          </w:tcPr>
          <w:p w14:paraId="450AC582" w14:textId="77777777" w:rsidR="004845C2" w:rsidRPr="00950A13" w:rsidRDefault="004845C2" w:rsidP="0048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4947DAC0" w14:textId="2D6BF655" w:rsidR="004845C2" w:rsidRPr="00950A13" w:rsidRDefault="004845C2" w:rsidP="00484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445,052</w:t>
            </w:r>
          </w:p>
        </w:tc>
      </w:tr>
    </w:tbl>
    <w:p w14:paraId="644947BB" w14:textId="77777777" w:rsidR="00BA01CE" w:rsidRPr="00950A13" w:rsidRDefault="00BA01CE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A51B350" w14:textId="77777777" w:rsidR="00430BAE" w:rsidRPr="00950A13" w:rsidRDefault="00430BAE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950A13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14:paraId="5B58F0DB" w14:textId="77777777" w:rsidR="004A1F32" w:rsidRPr="00950A13" w:rsidRDefault="004A1F32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7E1CF7DE" w14:textId="77777777" w:rsidR="00430BAE" w:rsidRPr="00950A13" w:rsidRDefault="00430BAE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CB4E38" w:rsidRPr="00950A13">
        <w:rPr>
          <w:rFonts w:ascii="Angsana New" w:hAnsi="Angsana New"/>
          <w:sz w:val="30"/>
          <w:szCs w:val="30"/>
        </w:rPr>
        <w:t>2</w:t>
      </w:r>
      <w:r w:rsidR="00CB4E38" w:rsidRPr="00950A13">
        <w:rPr>
          <w:rFonts w:ascii="Angsana New" w:hAnsi="Angsana New"/>
          <w:sz w:val="30"/>
          <w:szCs w:val="30"/>
          <w:cs/>
        </w:rPr>
        <w:t>.</w:t>
      </w:r>
      <w:r w:rsidR="00CB4E38" w:rsidRPr="00950A13">
        <w:rPr>
          <w:rFonts w:ascii="Angsana New" w:hAnsi="Angsana New"/>
          <w:sz w:val="30"/>
          <w:szCs w:val="30"/>
        </w:rPr>
        <w:t>0</w:t>
      </w:r>
      <w:r w:rsidRPr="00950A13">
        <w:rPr>
          <w:rFonts w:ascii="Angsana New" w:hAnsi="Angsana New"/>
          <w:sz w:val="30"/>
          <w:szCs w:val="30"/>
          <w:cs/>
        </w:rPr>
        <w:t xml:space="preserve"> ถึง อัตราร้อยละ </w:t>
      </w:r>
      <w:r w:rsidR="008273CC" w:rsidRPr="00950A13">
        <w:rPr>
          <w:rFonts w:ascii="Angsana New" w:hAnsi="Angsana New"/>
          <w:sz w:val="30"/>
          <w:szCs w:val="30"/>
        </w:rPr>
        <w:t>5</w:t>
      </w:r>
      <w:r w:rsidR="008273CC" w:rsidRPr="00950A13">
        <w:rPr>
          <w:rFonts w:ascii="Angsana New" w:hAnsi="Angsana New"/>
          <w:sz w:val="30"/>
          <w:szCs w:val="30"/>
          <w:cs/>
        </w:rPr>
        <w:t>.</w:t>
      </w:r>
      <w:r w:rsidR="008273CC" w:rsidRPr="00950A13">
        <w:rPr>
          <w:rFonts w:ascii="Angsana New" w:hAnsi="Angsana New"/>
          <w:sz w:val="30"/>
          <w:szCs w:val="30"/>
        </w:rPr>
        <w:t>0</w:t>
      </w:r>
      <w:r w:rsidRPr="00950A13">
        <w:rPr>
          <w:rFonts w:ascii="Angsana New" w:hAnsi="Angsana New"/>
          <w:sz w:val="30"/>
          <w:szCs w:val="30"/>
          <w:cs/>
        </w:rPr>
        <w:t xml:space="preserve"> ของเงินเดือน</w:t>
      </w:r>
      <w:r w:rsidR="006514B1" w:rsidRPr="00950A13">
        <w:rPr>
          <w:rFonts w:ascii="Angsana New" w:hAnsi="Angsana New"/>
          <w:sz w:val="30"/>
          <w:szCs w:val="30"/>
          <w:cs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 xml:space="preserve">ทุกเดือน และกลุ่มบริษัทจ่ายสมทบในอัตราร้อยละ </w:t>
      </w:r>
      <w:r w:rsidR="00616409" w:rsidRPr="00950A13">
        <w:rPr>
          <w:rFonts w:ascii="Angsana New" w:hAnsi="Angsana New"/>
          <w:sz w:val="30"/>
          <w:szCs w:val="30"/>
        </w:rPr>
        <w:t>2</w:t>
      </w:r>
      <w:r w:rsidR="00616409" w:rsidRPr="00950A13">
        <w:rPr>
          <w:rFonts w:ascii="Angsana New" w:hAnsi="Angsana New"/>
          <w:sz w:val="30"/>
          <w:szCs w:val="30"/>
          <w:cs/>
        </w:rPr>
        <w:t>.</w:t>
      </w:r>
      <w:r w:rsidR="00616409" w:rsidRPr="00950A13">
        <w:rPr>
          <w:rFonts w:ascii="Angsana New" w:hAnsi="Angsana New"/>
          <w:sz w:val="30"/>
          <w:szCs w:val="30"/>
        </w:rPr>
        <w:t>0</w:t>
      </w:r>
      <w:r w:rsidRPr="00950A13">
        <w:rPr>
          <w:rFonts w:ascii="Angsana New" w:hAnsi="Angsana New"/>
          <w:sz w:val="30"/>
          <w:szCs w:val="30"/>
          <w:cs/>
        </w:rPr>
        <w:t xml:space="preserve"> ถึง อัตราร้อยละ </w:t>
      </w:r>
      <w:r w:rsidR="008273CC" w:rsidRPr="00950A13">
        <w:rPr>
          <w:rFonts w:ascii="Angsana New" w:hAnsi="Angsana New"/>
          <w:sz w:val="30"/>
          <w:szCs w:val="30"/>
        </w:rPr>
        <w:t>5</w:t>
      </w:r>
      <w:r w:rsidR="008273CC" w:rsidRPr="00950A13">
        <w:rPr>
          <w:rFonts w:ascii="Angsana New" w:hAnsi="Angsana New"/>
          <w:sz w:val="30"/>
          <w:szCs w:val="30"/>
          <w:cs/>
        </w:rPr>
        <w:t>.</w:t>
      </w:r>
      <w:r w:rsidR="008273CC" w:rsidRPr="00950A13">
        <w:rPr>
          <w:rFonts w:ascii="Angsana New" w:hAnsi="Angsana New"/>
          <w:sz w:val="30"/>
          <w:szCs w:val="30"/>
        </w:rPr>
        <w:t>0</w:t>
      </w:r>
      <w:r w:rsidRPr="00950A13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85DF895" w14:textId="77777777" w:rsidR="00897B31" w:rsidRPr="00950A13" w:rsidRDefault="00897B31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8164C91" w14:textId="77777777" w:rsidR="00E42EC7" w:rsidRPr="00950A13" w:rsidRDefault="00E42EC7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A840162" w14:textId="77777777" w:rsidR="00BE5EBF" w:rsidRPr="00950A13" w:rsidRDefault="00BE5EBF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535FAF9" w14:textId="77777777" w:rsidR="00BE5EBF" w:rsidRPr="00950A13" w:rsidRDefault="00BE5EBF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2E9EB49" w14:textId="77777777" w:rsidR="009E6040" w:rsidRPr="00950A13" w:rsidRDefault="009E6040" w:rsidP="009D0EA5">
      <w:pPr>
        <w:pStyle w:val="NormalWeb"/>
        <w:spacing w:before="0" w:beforeAutospacing="0" w:after="0" w:afterAutospacing="0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50A13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โครงการสะสมหุ้นสำหรับพนักงาน</w:t>
      </w:r>
    </w:p>
    <w:p w14:paraId="72F43EA3" w14:textId="77777777" w:rsidR="009E6040" w:rsidRPr="00950A13" w:rsidRDefault="009E6040" w:rsidP="009D0EA5">
      <w:pPr>
        <w:pStyle w:val="NormalWeb"/>
        <w:spacing w:before="0" w:beforeAutospacing="0" w:after="0" w:afterAutospacing="0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1F13DB5E" w14:textId="10E5545E" w:rsidR="009D0EA5" w:rsidRPr="00950A13" w:rsidRDefault="00CB4B20" w:rsidP="00CB4B20">
      <w:pPr>
        <w:pStyle w:val="NormalWeb"/>
        <w:spacing w:before="0" w:beforeAutospacing="0" w:after="0" w:afterAutospacing="0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50A13">
        <w:rPr>
          <w:rFonts w:ascii="Angsana New" w:hAnsi="Angsana New" w:cs="Angsana New"/>
          <w:sz w:val="30"/>
          <w:szCs w:val="30"/>
          <w:cs/>
        </w:rPr>
        <w:t>เมื่อ</w:t>
      </w:r>
      <w:r w:rsidR="009D0EA5" w:rsidRPr="00950A1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03345">
        <w:rPr>
          <w:rFonts w:ascii="Angsana New" w:hAnsi="Angsana New" w:cs="Angsana New"/>
          <w:sz w:val="30"/>
          <w:szCs w:val="30"/>
        </w:rPr>
        <w:t>27</w:t>
      </w:r>
      <w:r w:rsidR="009D0EA5" w:rsidRPr="00950A1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03345" w:rsidRPr="00950A13">
        <w:rPr>
          <w:rFonts w:ascii="Angsana New" w:hAnsi="Angsana New"/>
          <w:sz w:val="30"/>
          <w:szCs w:val="30"/>
        </w:rPr>
        <w:t>256</w:t>
      </w:r>
      <w:r w:rsidR="00D03345">
        <w:rPr>
          <w:rFonts w:ascii="Angsana New" w:hAnsi="Angsana New"/>
          <w:sz w:val="30"/>
          <w:szCs w:val="30"/>
        </w:rPr>
        <w:t>0</w:t>
      </w:r>
      <w:r w:rsidR="009D0EA5" w:rsidRPr="00950A13">
        <w:rPr>
          <w:rFonts w:ascii="Angsana New" w:hAnsi="Angsana New" w:cs="Angsana New"/>
          <w:sz w:val="30"/>
          <w:szCs w:val="30"/>
          <w:cs/>
        </w:rPr>
        <w:t xml:space="preserve"> บริษัทได้รับการพิจารณาเห็นชอบจากสำนักงาน คณะกรรมการกำกับหลักทรัพย์และตลาดหลักทรัพย์เรื่องโครงการ</w:t>
      </w:r>
      <w:r w:rsidR="009D0EA5" w:rsidRPr="00950A13">
        <w:rPr>
          <w:rFonts w:ascii="Angsana New" w:hAnsi="Angsana New" w:cs="Angsana New" w:hint="cs"/>
          <w:sz w:val="30"/>
          <w:szCs w:val="30"/>
          <w:cs/>
        </w:rPr>
        <w:t>สะสมหุ้นสำหรับพนักงาน</w:t>
      </w:r>
      <w:r w:rsidRPr="00950A1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0EA5" w:rsidRPr="00950A13">
        <w:rPr>
          <w:rFonts w:ascii="Angsana New" w:hAnsi="Angsana New" w:cs="Angsana New" w:hint="cs"/>
          <w:sz w:val="30"/>
          <w:szCs w:val="30"/>
          <w:cs/>
        </w:rPr>
        <w:t xml:space="preserve">ครั้งที่ </w:t>
      </w:r>
      <w:r w:rsidR="009D0EA5" w:rsidRPr="00950A13">
        <w:rPr>
          <w:rFonts w:ascii="Angsana New" w:hAnsi="Angsana New" w:cs="Angsana New"/>
          <w:sz w:val="30"/>
          <w:szCs w:val="30"/>
        </w:rPr>
        <w:t xml:space="preserve">2 </w:t>
      </w:r>
      <w:r w:rsidR="009D0EA5" w:rsidRPr="00950A13">
        <w:rPr>
          <w:rFonts w:ascii="Angsana New" w:hAnsi="Angsana New" w:cs="Angsana New"/>
          <w:sz w:val="30"/>
          <w:szCs w:val="30"/>
          <w:cs/>
        </w:rPr>
        <w:t>(</w:t>
      </w:r>
      <w:r w:rsidR="009D0EA5" w:rsidRPr="00950A13">
        <w:rPr>
          <w:rFonts w:ascii="Angsana New" w:hAnsi="Angsana New" w:cs="Angsana New"/>
          <w:sz w:val="30"/>
          <w:szCs w:val="30"/>
        </w:rPr>
        <w:t>EJIP no</w:t>
      </w:r>
      <w:r w:rsidR="009D0EA5" w:rsidRPr="00950A13">
        <w:rPr>
          <w:rFonts w:ascii="Angsana New" w:hAnsi="Angsana New" w:cs="Angsana New"/>
          <w:sz w:val="30"/>
          <w:szCs w:val="30"/>
          <w:cs/>
        </w:rPr>
        <w:t>.</w:t>
      </w:r>
      <w:r w:rsidR="007A093A">
        <w:rPr>
          <w:rFonts w:ascii="Angsana New" w:hAnsi="Angsana New" w:cs="Angsana New"/>
          <w:sz w:val="30"/>
          <w:szCs w:val="30"/>
        </w:rPr>
        <w:t>2</w:t>
      </w:r>
      <w:r w:rsidR="009D0EA5" w:rsidRPr="00950A13">
        <w:rPr>
          <w:rFonts w:ascii="Angsana New" w:hAnsi="Angsana New" w:cs="Angsana New"/>
          <w:sz w:val="30"/>
          <w:szCs w:val="30"/>
          <w:cs/>
        </w:rPr>
        <w:t>) ซึ่งเป็นไปตามประกาศสำนักงานคณะกรรมการกำกับหลักทรัพย์และตลาดหลักทรัพย์ที่ สจ.</w:t>
      </w:r>
      <w:r w:rsidR="009D0EA5" w:rsidRPr="00950A13">
        <w:rPr>
          <w:rFonts w:ascii="Angsana New" w:hAnsi="Angsana New" w:cs="Angsana New"/>
          <w:sz w:val="30"/>
          <w:szCs w:val="30"/>
        </w:rPr>
        <w:t>12</w:t>
      </w:r>
      <w:r w:rsidR="009D0EA5" w:rsidRPr="00950A13">
        <w:rPr>
          <w:rFonts w:ascii="Angsana New" w:hAnsi="Angsana New" w:cs="Angsana New"/>
          <w:sz w:val="30"/>
          <w:szCs w:val="30"/>
          <w:cs/>
        </w:rPr>
        <w:t>/</w:t>
      </w:r>
      <w:r w:rsidR="009D0EA5" w:rsidRPr="00950A13">
        <w:rPr>
          <w:rFonts w:ascii="Angsana New" w:hAnsi="Angsana New" w:cs="Angsana New"/>
          <w:sz w:val="30"/>
          <w:szCs w:val="30"/>
        </w:rPr>
        <w:t>2552</w:t>
      </w:r>
      <w:r w:rsidR="009D0EA5" w:rsidRPr="00950A13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062324" w:rsidRPr="00950A13">
        <w:rPr>
          <w:rFonts w:ascii="Angsana New" w:hAnsi="Angsana New" w:cs="Angsana New"/>
          <w:sz w:val="30"/>
          <w:szCs w:val="30"/>
        </w:rPr>
        <w:t>10</w:t>
      </w:r>
      <w:r w:rsidR="009D0EA5" w:rsidRPr="00950A13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062324" w:rsidRPr="00950A13">
        <w:rPr>
          <w:rFonts w:ascii="Angsana New" w:hAnsi="Angsana New" w:cs="Angsana New"/>
          <w:sz w:val="30"/>
          <w:szCs w:val="30"/>
        </w:rPr>
        <w:t>2552</w:t>
      </w:r>
      <w:r w:rsidRPr="00950A13">
        <w:rPr>
          <w:rFonts w:ascii="Angsana New" w:hAnsi="Angsana New" w:cs="Angsana New"/>
          <w:sz w:val="30"/>
          <w:szCs w:val="30"/>
          <w:cs/>
        </w:rPr>
        <w:t xml:space="preserve"> โดยโครงการ</w:t>
      </w:r>
      <w:r w:rsidR="009D0EA5" w:rsidRPr="00950A13">
        <w:rPr>
          <w:rFonts w:ascii="Angsana New" w:hAnsi="Angsana New" w:cs="Angsana New"/>
          <w:sz w:val="30"/>
          <w:szCs w:val="30"/>
          <w:cs/>
        </w:rPr>
        <w:t>ดังกล่าวเป็นโครงการลงทุนซื้อหุ้นสามัญของบริษัทเป็นรายงวดเพื่อเป็นรูปแบบหนึ่งของการให้ผลตอบแทนกับพนักงานและผู้บริหารของบริษัท</w:t>
      </w:r>
    </w:p>
    <w:p w14:paraId="57D36B35" w14:textId="7262A19E" w:rsidR="00151AC7" w:rsidRPr="00950A13" w:rsidRDefault="00151AC7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4CB277E1" w14:textId="413EFD92" w:rsidR="00CE4F64" w:rsidRPr="00950A13" w:rsidRDefault="00CE4F64" w:rsidP="00CE4F64">
      <w:pPr>
        <w:pStyle w:val="NormalWeb"/>
        <w:spacing w:before="0" w:beforeAutospacing="0" w:after="0" w:afterAutospacing="0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950A13">
        <w:rPr>
          <w:rFonts w:ascii="Angsana New" w:hAnsi="Angsana New" w:cs="Angsana New" w:hint="cs"/>
          <w:i/>
          <w:iCs/>
          <w:sz w:val="30"/>
          <w:szCs w:val="30"/>
          <w:cs/>
        </w:rPr>
        <w:t>โครงการการมีส่วนร่วมในการเป็นเจ้าของบริษัท</w:t>
      </w:r>
      <w:r w:rsidR="00B32779">
        <w:rPr>
          <w:rFonts w:ascii="Angsana New" w:hAnsi="Angsana New" w:cs="Angsana New" w:hint="cs"/>
          <w:i/>
          <w:iCs/>
          <w:sz w:val="30"/>
          <w:szCs w:val="30"/>
          <w:cs/>
        </w:rPr>
        <w:t>และบริษัทในเครือ</w:t>
      </w:r>
    </w:p>
    <w:p w14:paraId="75ADE2FA" w14:textId="77777777" w:rsidR="00CE4F64" w:rsidRPr="00950A13" w:rsidRDefault="00CE4F64" w:rsidP="00CE4F64">
      <w:pPr>
        <w:pStyle w:val="NormalWeb"/>
        <w:spacing w:before="0" w:beforeAutospacing="0" w:after="0" w:afterAutospacing="0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0D3F2747" w14:textId="4D4847DD" w:rsidR="00D64B61" w:rsidRDefault="00D50AEB" w:rsidP="00D50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ในเดือนธันวาคม</w:t>
      </w:r>
      <w:r w:rsidR="007A093A">
        <w:rPr>
          <w:rFonts w:ascii="Angsana New" w:hAnsi="Angsana New"/>
          <w:sz w:val="30"/>
          <w:szCs w:val="30"/>
        </w:rPr>
        <w:t xml:space="preserve"> 2562 </w:t>
      </w:r>
      <w:r w:rsidRPr="00950A13">
        <w:rPr>
          <w:rFonts w:ascii="Angsana New" w:hAnsi="Angsana New"/>
          <w:sz w:val="30"/>
          <w:szCs w:val="30"/>
          <w:cs/>
        </w:rPr>
        <w:t xml:space="preserve">บริษัทได้อนุมัติโครงการการมีส่วนร่วมในการเป็นเจ้าของบริษัท โครงการดังกล่าวเป็นโครงการให้พนักงานและผู้บริหารของบริษัทลงทุนซื้อหุ้นสามัญของบริษัท เพื่อเป็นรูปแบบหนึ่งของการให้ผลตอบแทนแก่พนักงานและผู้บริหารของบริษัท โดยพนักงานและผู้บริหารของบริษัทต้องนําใบหุ้นทุนของบริษัทมาแจ้งความจำนงเข้าร่วมโครงการภายในเดือนกุมภาพันธ์ </w:t>
      </w:r>
      <w:r w:rsidR="00062324" w:rsidRPr="00950A13">
        <w:rPr>
          <w:rFonts w:ascii="Angsana New" w:hAnsi="Angsana New"/>
          <w:sz w:val="30"/>
          <w:szCs w:val="30"/>
        </w:rPr>
        <w:t>2563</w:t>
      </w:r>
      <w:r w:rsidRPr="00950A13">
        <w:rPr>
          <w:rFonts w:ascii="Angsana New" w:hAnsi="Angsana New"/>
          <w:sz w:val="30"/>
          <w:szCs w:val="30"/>
          <w:cs/>
        </w:rPr>
        <w:t xml:space="preserve"> ทั้งนี้บริษัทได้ให้เงินกู้ยืมแก่พนักงานหรือผู้บริหารที่มีความประสงค์จะขอกู้ยืมเงินเพื่อเข้าร่วมโครงการดังกล่าว โดยนําใบหุ้นนั้นมาค้ำประกันเงินกู้ยืมตามที่กล่าวในหมายเหตุ </w:t>
      </w:r>
      <w:r w:rsidR="001C7C10">
        <w:rPr>
          <w:rFonts w:ascii="Angsana New" w:hAnsi="Angsana New"/>
          <w:sz w:val="30"/>
          <w:szCs w:val="30"/>
        </w:rPr>
        <w:t>9</w:t>
      </w:r>
      <w:r w:rsidRPr="00950A13">
        <w:rPr>
          <w:rFonts w:ascii="Angsana New" w:hAnsi="Angsana New"/>
          <w:sz w:val="30"/>
          <w:szCs w:val="30"/>
          <w:cs/>
        </w:rPr>
        <w:t xml:space="preserve"> โครงการดังกล่าวมีเงื่อนไขการถือครองเป็นระยะเวลา </w:t>
      </w:r>
      <w:r w:rsidR="00952293" w:rsidRPr="00950A13">
        <w:rPr>
          <w:rFonts w:ascii="Angsana New" w:hAnsi="Angsana New"/>
          <w:sz w:val="30"/>
          <w:szCs w:val="30"/>
        </w:rPr>
        <w:t>3</w:t>
      </w:r>
      <w:r w:rsidRPr="00950A13">
        <w:rPr>
          <w:rFonts w:ascii="Angsana New" w:hAnsi="Angsana New"/>
          <w:sz w:val="30"/>
          <w:szCs w:val="30"/>
          <w:cs/>
        </w:rPr>
        <w:t xml:space="preserve"> ปี เมื่อครบกําหนดพนักงานและผู้บริหารของบริษัทจะได้รับสิทธิ์ส่วนที่บริษัทจ่ายผลตอบแทน ในอัตราร้อยละ </w:t>
      </w:r>
      <w:r w:rsidR="00062324" w:rsidRPr="00950A13">
        <w:rPr>
          <w:rFonts w:ascii="Angsana New" w:hAnsi="Angsana New"/>
          <w:sz w:val="30"/>
          <w:szCs w:val="30"/>
        </w:rPr>
        <w:t>30</w:t>
      </w:r>
      <w:r w:rsidRPr="00950A13">
        <w:rPr>
          <w:rFonts w:ascii="Angsana New" w:hAnsi="Angsana New"/>
          <w:sz w:val="30"/>
          <w:szCs w:val="30"/>
          <w:cs/>
        </w:rPr>
        <w:t xml:space="preserve"> - </w:t>
      </w:r>
      <w:r w:rsidR="00062324" w:rsidRPr="00950A13">
        <w:rPr>
          <w:rFonts w:ascii="Angsana New" w:hAnsi="Angsana New"/>
          <w:sz w:val="30"/>
          <w:szCs w:val="30"/>
        </w:rPr>
        <w:t>50</w:t>
      </w:r>
      <w:r w:rsidRPr="00950A13">
        <w:rPr>
          <w:rFonts w:ascii="Angsana New" w:hAnsi="Angsana New"/>
          <w:sz w:val="30"/>
          <w:szCs w:val="30"/>
          <w:cs/>
        </w:rPr>
        <w:t xml:space="preserve"> ของมูลค่าหุ้นที่ซื้อจริงตามเงื่อนไขของโครงการ</w:t>
      </w:r>
    </w:p>
    <w:p w14:paraId="09CAF802" w14:textId="0C35A113" w:rsidR="00D64B61" w:rsidRDefault="00D64B61" w:rsidP="00D50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070FE38" w14:textId="33F72405" w:rsidR="00272FE9" w:rsidRDefault="00272FE9" w:rsidP="00D50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72FE9">
        <w:rPr>
          <w:rFonts w:ascii="Angsana New" w:hAnsi="Angsana New"/>
          <w:sz w:val="30"/>
          <w:szCs w:val="30"/>
          <w:cs/>
        </w:rPr>
        <w:t>ในเดือนตุลาคม</w:t>
      </w:r>
      <w:r w:rsidR="007A093A">
        <w:rPr>
          <w:rFonts w:ascii="Angsana New" w:hAnsi="Angsana New"/>
          <w:sz w:val="30"/>
          <w:szCs w:val="30"/>
        </w:rPr>
        <w:t xml:space="preserve"> 2563 </w:t>
      </w:r>
      <w:r w:rsidRPr="00272FE9">
        <w:rPr>
          <w:rFonts w:ascii="Angsana New" w:hAnsi="Angsana New"/>
          <w:sz w:val="30"/>
          <w:szCs w:val="30"/>
          <w:cs/>
        </w:rPr>
        <w:t xml:space="preserve">บริษัทได้อนุมัติโครงการการมีส่วนร่วมในการเป็นเจ้าของบริษัทในเครือฯ โครงการดังกล่าวเป็นโครงการให้พนักงานระดับผู้บริหารของบริษัทลงทุนในหุ้น </w:t>
      </w:r>
      <w:r w:rsidRPr="00272FE9">
        <w:rPr>
          <w:rFonts w:ascii="Angsana New" w:hAnsi="Angsana New"/>
          <w:sz w:val="30"/>
          <w:szCs w:val="30"/>
        </w:rPr>
        <w:t xml:space="preserve">IPO </w:t>
      </w:r>
      <w:r w:rsidRPr="00272FE9">
        <w:rPr>
          <w:rFonts w:ascii="Angsana New" w:hAnsi="Angsana New"/>
          <w:sz w:val="30"/>
          <w:szCs w:val="30"/>
          <w:cs/>
        </w:rPr>
        <w:t>ของบริษัท เน็คซ์ แคปปิตอล จำกัด (มหาชน) (“</w:t>
      </w:r>
      <w:r w:rsidRPr="00272FE9">
        <w:rPr>
          <w:rFonts w:ascii="Angsana New" w:hAnsi="Angsana New"/>
          <w:sz w:val="30"/>
          <w:szCs w:val="30"/>
        </w:rPr>
        <w:t>NCAP</w:t>
      </w:r>
      <w:r w:rsidRPr="00272FE9">
        <w:rPr>
          <w:rFonts w:ascii="Angsana New" w:hAnsi="Angsana New"/>
          <w:sz w:val="30"/>
          <w:szCs w:val="30"/>
          <w:cs/>
        </w:rPr>
        <w:t xml:space="preserve">”) เพื่อเป็นรูปแบบหนึ่งของการให้ผลตอบแทนแก่พนักงานระดับผู้บริหารของบริษัท ทั้งนี้บริษัทได้ให้เงินกู้ยืมแก่บุคคลดังกล่าวที่มีความประสงค์จะขอกู้ยืมเงินเพื่อเข้าร่วมโครงการโดยนําใบหุ้นนั้นมาค้ำประกันเงินกู้ยืมตามที่กล่าวในหมายเหตุ </w:t>
      </w:r>
      <w:r w:rsidRPr="00272FE9">
        <w:rPr>
          <w:rFonts w:ascii="Angsana New" w:hAnsi="Angsana New"/>
          <w:sz w:val="30"/>
          <w:szCs w:val="30"/>
        </w:rPr>
        <w:t xml:space="preserve">9 </w:t>
      </w:r>
      <w:r w:rsidRPr="00272FE9">
        <w:rPr>
          <w:rFonts w:ascii="Angsana New" w:hAnsi="Angsana New"/>
          <w:sz w:val="30"/>
          <w:szCs w:val="30"/>
          <w:cs/>
        </w:rPr>
        <w:t xml:space="preserve">โครงการดังกล่าวมีเงื่อนไขการถือครองเป็นระยะเวลา </w:t>
      </w:r>
      <w:r w:rsidRPr="00272FE9">
        <w:rPr>
          <w:rFonts w:ascii="Angsana New" w:hAnsi="Angsana New"/>
          <w:sz w:val="30"/>
          <w:szCs w:val="30"/>
        </w:rPr>
        <w:t xml:space="preserve">3 </w:t>
      </w:r>
      <w:r w:rsidRPr="00272FE9">
        <w:rPr>
          <w:rFonts w:ascii="Angsana New" w:hAnsi="Angsana New"/>
          <w:sz w:val="30"/>
          <w:szCs w:val="30"/>
          <w:cs/>
        </w:rPr>
        <w:t>ปี เมื่อครบกําหนดจะได้รับสิทธิ์ส่วนที่บริษัทจ่ายผลตอบแทนทั้งจำนวนของมูลค่าหุ้นที่ซื้อจริงตามเงื่อนไขของโครงการ</w:t>
      </w:r>
    </w:p>
    <w:p w14:paraId="2C90DE72" w14:textId="27CFB3B6" w:rsidR="0070610F" w:rsidRPr="00950A13" w:rsidRDefault="0070610F" w:rsidP="00D50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  <w:r w:rsidRPr="00950A13">
        <w:rPr>
          <w:rFonts w:ascii="Angsana New" w:hAnsi="Angsana New"/>
          <w:sz w:val="24"/>
          <w:szCs w:val="24"/>
          <w:cs/>
        </w:rPr>
        <w:br w:type="page"/>
      </w:r>
    </w:p>
    <w:p w14:paraId="64C4A3B9" w14:textId="16F61747" w:rsidR="007D4077" w:rsidRPr="00950A13" w:rsidRDefault="00595D5F" w:rsidP="00B770E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950A13">
        <w:rPr>
          <w:rFonts w:ascii="Angsana New" w:hAnsi="Angsana New"/>
          <w:sz w:val="30"/>
          <w:szCs w:val="30"/>
          <w:u w:val="none"/>
        </w:rPr>
        <w:lastRenderedPageBreak/>
        <w:t>2</w:t>
      </w:r>
      <w:r w:rsidR="005359DB" w:rsidRPr="00950A13">
        <w:rPr>
          <w:rFonts w:ascii="Angsana New" w:hAnsi="Angsana New"/>
          <w:sz w:val="30"/>
          <w:szCs w:val="30"/>
          <w:u w:val="none"/>
        </w:rPr>
        <w:t>4</w:t>
      </w:r>
      <w:r w:rsidR="007D4077" w:rsidRPr="00950A13">
        <w:rPr>
          <w:rFonts w:ascii="Angsana New" w:hAnsi="Angsana New"/>
          <w:sz w:val="30"/>
          <w:szCs w:val="30"/>
          <w:u w:val="none"/>
          <w:cs/>
        </w:rPr>
        <w:tab/>
        <w:t xml:space="preserve">ค่าใช้จ่ายตามลักษณะ </w:t>
      </w:r>
    </w:p>
    <w:p w14:paraId="66C9D762" w14:textId="77777777" w:rsidR="00430BAE" w:rsidRPr="00950A13" w:rsidRDefault="00430BAE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6858A902" w14:textId="77777777" w:rsidR="00B42EA5" w:rsidRPr="00950A13" w:rsidRDefault="00B42EA5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งบกำไรขาดทุนเบ็ดเสร็จได้รวมการวิเคราะห์ค่าใช้จ่ายตามหน้าที่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2C58ACD6" w14:textId="77777777" w:rsidR="00B42EA5" w:rsidRPr="00950A13" w:rsidRDefault="00B42EA5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W w:w="9654" w:type="dxa"/>
        <w:tblInd w:w="450" w:type="dxa"/>
        <w:tblLook w:val="01E0" w:firstRow="1" w:lastRow="1" w:firstColumn="1" w:lastColumn="1" w:noHBand="0" w:noVBand="0"/>
      </w:tblPr>
      <w:tblGrid>
        <w:gridCol w:w="3060"/>
        <w:gridCol w:w="900"/>
        <w:gridCol w:w="1242"/>
        <w:gridCol w:w="242"/>
        <w:gridCol w:w="1242"/>
        <w:gridCol w:w="242"/>
        <w:gridCol w:w="1242"/>
        <w:gridCol w:w="242"/>
        <w:gridCol w:w="1242"/>
      </w:tblGrid>
      <w:tr w:rsidR="006B1CEE" w:rsidRPr="00950A13" w14:paraId="78339DDA" w14:textId="77777777" w:rsidTr="00F331B4">
        <w:trPr>
          <w:tblHeader/>
        </w:trPr>
        <w:tc>
          <w:tcPr>
            <w:tcW w:w="3060" w:type="dxa"/>
            <w:shd w:val="clear" w:color="auto" w:fill="auto"/>
          </w:tcPr>
          <w:p w14:paraId="60EB51ED" w14:textId="77777777" w:rsidR="006B1CEE" w:rsidRPr="00950A13" w:rsidRDefault="006B1CE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3EB2D62D" w14:textId="77777777" w:rsidR="006B1CEE" w:rsidRPr="00950A13" w:rsidRDefault="006B1CE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26" w:type="dxa"/>
            <w:gridSpan w:val="3"/>
          </w:tcPr>
          <w:p w14:paraId="6DCF5775" w14:textId="77777777" w:rsidR="006B1CEE" w:rsidRPr="00950A13" w:rsidRDefault="006B1CE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2" w:type="dxa"/>
          </w:tcPr>
          <w:p w14:paraId="465B1EE9" w14:textId="77777777" w:rsidR="006B1CEE" w:rsidRPr="00950A13" w:rsidRDefault="006B1CE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6" w:type="dxa"/>
            <w:gridSpan w:val="3"/>
          </w:tcPr>
          <w:p w14:paraId="30BDB0C7" w14:textId="77777777" w:rsidR="006B1CEE" w:rsidRPr="00950A13" w:rsidRDefault="006B1CE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B1CEE" w:rsidRPr="00950A13" w14:paraId="123C2CB9" w14:textId="77777777" w:rsidTr="00F331B4">
        <w:trPr>
          <w:tblHeader/>
        </w:trPr>
        <w:tc>
          <w:tcPr>
            <w:tcW w:w="3060" w:type="dxa"/>
          </w:tcPr>
          <w:p w14:paraId="6F3BB30C" w14:textId="77777777" w:rsidR="006B1CEE" w:rsidRPr="00950A13" w:rsidRDefault="006B1CEE" w:rsidP="001C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050C121" w14:textId="77777777" w:rsidR="006B1CEE" w:rsidRPr="00950A13" w:rsidRDefault="006B1CEE" w:rsidP="001C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42" w:type="dxa"/>
            <w:shd w:val="clear" w:color="auto" w:fill="auto"/>
          </w:tcPr>
          <w:p w14:paraId="150DECE0" w14:textId="02E5CA85" w:rsidR="006B1CEE" w:rsidRPr="00950A13" w:rsidRDefault="00EF5143" w:rsidP="001C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2" w:type="dxa"/>
            <w:shd w:val="clear" w:color="auto" w:fill="auto"/>
          </w:tcPr>
          <w:p w14:paraId="524517B4" w14:textId="77777777" w:rsidR="006B1CEE" w:rsidRPr="00950A13" w:rsidRDefault="006B1CEE" w:rsidP="001C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FAB356C" w14:textId="247D1DAD" w:rsidR="006B1CEE" w:rsidRPr="00950A13" w:rsidRDefault="00EF5143" w:rsidP="001C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2" w:type="dxa"/>
            <w:shd w:val="clear" w:color="auto" w:fill="auto"/>
          </w:tcPr>
          <w:p w14:paraId="262D52B1" w14:textId="77777777" w:rsidR="006B1CEE" w:rsidRPr="00950A13" w:rsidRDefault="006B1CEE" w:rsidP="001C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3CA1DB4" w14:textId="468DDB95" w:rsidR="006B1CEE" w:rsidRPr="00950A13" w:rsidRDefault="00EF5143" w:rsidP="001C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2" w:type="dxa"/>
            <w:shd w:val="clear" w:color="auto" w:fill="auto"/>
          </w:tcPr>
          <w:p w14:paraId="6BE24E37" w14:textId="77777777" w:rsidR="006B1CEE" w:rsidRPr="00950A13" w:rsidRDefault="006B1CEE" w:rsidP="001C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3DF8D4A" w14:textId="585910E1" w:rsidR="006B1CEE" w:rsidRPr="00950A13" w:rsidRDefault="00EF5143" w:rsidP="001C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B1CEE" w:rsidRPr="00950A13" w14:paraId="2CFD747F" w14:textId="77777777" w:rsidTr="00F331B4">
        <w:trPr>
          <w:tblHeader/>
        </w:trPr>
        <w:tc>
          <w:tcPr>
            <w:tcW w:w="3060" w:type="dxa"/>
          </w:tcPr>
          <w:p w14:paraId="298C6AB5" w14:textId="77777777" w:rsidR="006B1CEE" w:rsidRPr="00950A13" w:rsidRDefault="006B1CEE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AE66FC2" w14:textId="77777777" w:rsidR="006B1CEE" w:rsidRPr="00950A13" w:rsidRDefault="006B1CEE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4" w:type="dxa"/>
            <w:gridSpan w:val="7"/>
          </w:tcPr>
          <w:p w14:paraId="455A1C53" w14:textId="77777777" w:rsidR="006B1CEE" w:rsidRPr="00950A13" w:rsidRDefault="006B1CEE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5143" w:rsidRPr="00950A13" w14:paraId="7865D60A" w14:textId="77777777" w:rsidTr="00F331B4">
        <w:trPr>
          <w:trHeight w:val="227"/>
        </w:trPr>
        <w:tc>
          <w:tcPr>
            <w:tcW w:w="3060" w:type="dxa"/>
          </w:tcPr>
          <w:p w14:paraId="126AE589" w14:textId="77777777" w:rsidR="00EF5143" w:rsidRPr="00950A13" w:rsidRDefault="00EF5143" w:rsidP="00EF514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00" w:type="dxa"/>
          </w:tcPr>
          <w:p w14:paraId="29F4717E" w14:textId="77777777" w:rsidR="00EF5143" w:rsidRPr="00950A13" w:rsidRDefault="00EF5143" w:rsidP="00EF514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1B2B582" w14:textId="7CE5F07D" w:rsidR="00EF5143" w:rsidRPr="00950A13" w:rsidRDefault="00E21ED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31,771</w:t>
            </w:r>
            <w:r w:rsidR="006E1CD3">
              <w:rPr>
                <w:rFonts w:ascii="Angsana New" w:hAnsi="Angsana New"/>
                <w:sz w:val="30"/>
                <w:szCs w:val="30"/>
              </w:rPr>
              <w:t>,697</w:t>
            </w:r>
          </w:p>
        </w:tc>
        <w:tc>
          <w:tcPr>
            <w:tcW w:w="242" w:type="dxa"/>
            <w:shd w:val="clear" w:color="auto" w:fill="auto"/>
          </w:tcPr>
          <w:p w14:paraId="5FEA01AF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F4F7F07" w14:textId="240A36FA" w:rsidR="00EF5143" w:rsidRPr="00950A13" w:rsidRDefault="00EF514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33,567,332</w:t>
            </w:r>
          </w:p>
        </w:tc>
        <w:tc>
          <w:tcPr>
            <w:tcW w:w="242" w:type="dxa"/>
            <w:shd w:val="clear" w:color="auto" w:fill="auto"/>
          </w:tcPr>
          <w:p w14:paraId="17C8EAF7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1EABAC8" w14:textId="2E78334D" w:rsidR="00EF5143" w:rsidRPr="00950A13" w:rsidRDefault="002C2050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31,767,760</w:t>
            </w:r>
          </w:p>
        </w:tc>
        <w:tc>
          <w:tcPr>
            <w:tcW w:w="242" w:type="dxa"/>
          </w:tcPr>
          <w:p w14:paraId="750C5535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52DC830" w14:textId="096434F1" w:rsidR="00EF5143" w:rsidRPr="00950A13" w:rsidRDefault="00EF514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33,573,93</w:t>
            </w: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EF5143" w:rsidRPr="00950A13" w14:paraId="176138D8" w14:textId="77777777" w:rsidTr="00F331B4">
        <w:trPr>
          <w:trHeight w:val="182"/>
        </w:trPr>
        <w:tc>
          <w:tcPr>
            <w:tcW w:w="3060" w:type="dxa"/>
          </w:tcPr>
          <w:p w14:paraId="75D14088" w14:textId="77777777" w:rsidR="00EF5143" w:rsidRPr="00950A13" w:rsidRDefault="00EF5143" w:rsidP="00EF514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00" w:type="dxa"/>
          </w:tcPr>
          <w:p w14:paraId="77A587D5" w14:textId="77777777" w:rsidR="00EF5143" w:rsidRPr="00950A13" w:rsidRDefault="00EF5143" w:rsidP="00EF514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458DBE9" w14:textId="515E37A2" w:rsidR="00EF5143" w:rsidRPr="00950A13" w:rsidRDefault="00E21ED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1,139,387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7FF931E9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5FCC7A9" w14:textId="10D7019C" w:rsidR="00EF5143" w:rsidRPr="00950A13" w:rsidRDefault="00EF514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175,520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1D84565E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8F221EC" w14:textId="25F2FB31" w:rsidR="00EF5143" w:rsidRPr="00950A13" w:rsidRDefault="00E21ED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1,136,195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2" w:type="dxa"/>
          </w:tcPr>
          <w:p w14:paraId="7C0C4966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E68D931" w14:textId="62536E88" w:rsidR="00EF5143" w:rsidRPr="00950A13" w:rsidRDefault="00EF514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178,054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F5143" w:rsidRPr="00950A13" w14:paraId="765B6EB1" w14:textId="77777777" w:rsidTr="00F331B4">
        <w:trPr>
          <w:trHeight w:val="299"/>
        </w:trPr>
        <w:tc>
          <w:tcPr>
            <w:tcW w:w="3060" w:type="dxa"/>
          </w:tcPr>
          <w:p w14:paraId="07CE7CAE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ขาดทุนจากค่าเผื่อมูลค่าสินค้าลดลง</w:t>
            </w:r>
          </w:p>
        </w:tc>
        <w:tc>
          <w:tcPr>
            <w:tcW w:w="900" w:type="dxa"/>
          </w:tcPr>
          <w:p w14:paraId="1791DA42" w14:textId="77777777" w:rsidR="00EF5143" w:rsidRPr="00950A13" w:rsidRDefault="00EF5143" w:rsidP="00EF514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16ECE8C" w14:textId="004ADC51" w:rsidR="00EF5143" w:rsidRPr="00950A13" w:rsidRDefault="00E21ED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39</w:t>
            </w: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011</w:t>
            </w:r>
          </w:p>
        </w:tc>
        <w:tc>
          <w:tcPr>
            <w:tcW w:w="242" w:type="dxa"/>
            <w:shd w:val="clear" w:color="auto" w:fill="auto"/>
          </w:tcPr>
          <w:p w14:paraId="22F6B005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CCB7D84" w14:textId="05B2907B" w:rsidR="00EF5143" w:rsidRPr="00950A13" w:rsidRDefault="00EF514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23,755</w:t>
            </w:r>
          </w:p>
        </w:tc>
        <w:tc>
          <w:tcPr>
            <w:tcW w:w="242" w:type="dxa"/>
            <w:shd w:val="clear" w:color="auto" w:fill="auto"/>
          </w:tcPr>
          <w:p w14:paraId="559B18A7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A0DA77E" w14:textId="5693D087" w:rsidR="00EF5143" w:rsidRPr="00950A13" w:rsidRDefault="00E21ED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39,010</w:t>
            </w:r>
          </w:p>
        </w:tc>
        <w:tc>
          <w:tcPr>
            <w:tcW w:w="242" w:type="dxa"/>
          </w:tcPr>
          <w:p w14:paraId="38DF6B09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E19FF13" w14:textId="4362A6E5" w:rsidR="00EF5143" w:rsidRPr="00950A13" w:rsidRDefault="00EF514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23,752</w:t>
            </w:r>
          </w:p>
        </w:tc>
      </w:tr>
      <w:tr w:rsidR="00EF5143" w:rsidRPr="00950A13" w14:paraId="6B775C8D" w14:textId="77777777" w:rsidTr="00F331B4">
        <w:tc>
          <w:tcPr>
            <w:tcW w:w="3060" w:type="dxa"/>
          </w:tcPr>
          <w:p w14:paraId="2CB260A2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900" w:type="dxa"/>
          </w:tcPr>
          <w:p w14:paraId="5231E2B8" w14:textId="77777777" w:rsidR="00EF5143" w:rsidRPr="00950A13" w:rsidRDefault="00EF5143" w:rsidP="00EF514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ED38BB4" w14:textId="7E8B94BE" w:rsidR="00EF5143" w:rsidRPr="00950A13" w:rsidRDefault="002C2050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69,670</w:t>
            </w:r>
          </w:p>
        </w:tc>
        <w:tc>
          <w:tcPr>
            <w:tcW w:w="242" w:type="dxa"/>
          </w:tcPr>
          <w:p w14:paraId="74A35094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85735F4" w14:textId="51E02157" w:rsidR="00EF5143" w:rsidRPr="00950A13" w:rsidRDefault="00EF514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60,294</w:t>
            </w:r>
          </w:p>
        </w:tc>
        <w:tc>
          <w:tcPr>
            <w:tcW w:w="242" w:type="dxa"/>
          </w:tcPr>
          <w:p w14:paraId="04BD929B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7AE0A4A" w14:textId="326AD31B" w:rsidR="00EF5143" w:rsidRPr="00950A13" w:rsidRDefault="00E21ED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61,394</w:t>
            </w:r>
          </w:p>
        </w:tc>
        <w:tc>
          <w:tcPr>
            <w:tcW w:w="242" w:type="dxa"/>
          </w:tcPr>
          <w:p w14:paraId="6ACDABBF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F42A9C2" w14:textId="1161676B" w:rsidR="00EF5143" w:rsidRPr="00950A13" w:rsidRDefault="00EF514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50,159</w:t>
            </w:r>
          </w:p>
        </w:tc>
      </w:tr>
      <w:tr w:rsidR="00EF5143" w:rsidRPr="00950A13" w14:paraId="162A6142" w14:textId="77777777" w:rsidTr="00F331B4">
        <w:trPr>
          <w:trHeight w:val="281"/>
        </w:trPr>
        <w:tc>
          <w:tcPr>
            <w:tcW w:w="3060" w:type="dxa"/>
          </w:tcPr>
          <w:p w14:paraId="5D268EC6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00" w:type="dxa"/>
          </w:tcPr>
          <w:p w14:paraId="2B401E05" w14:textId="7AEDC238" w:rsidR="00EF5143" w:rsidRPr="00950A13" w:rsidRDefault="00EF5143" w:rsidP="00EF5143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</w:t>
            </w:r>
            <w:r w:rsidR="0046137C" w:rsidRPr="00950A13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42" w:type="dxa"/>
            <w:shd w:val="clear" w:color="auto" w:fill="auto"/>
          </w:tcPr>
          <w:p w14:paraId="55CC625C" w14:textId="18E1636A" w:rsidR="00EF5143" w:rsidRPr="00950A13" w:rsidRDefault="00E21ED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465</w:t>
            </w: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670</w:t>
            </w:r>
          </w:p>
        </w:tc>
        <w:tc>
          <w:tcPr>
            <w:tcW w:w="242" w:type="dxa"/>
            <w:shd w:val="clear" w:color="auto" w:fill="auto"/>
          </w:tcPr>
          <w:p w14:paraId="1CE63446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6701488" w14:textId="2F319D30" w:rsidR="00EF5143" w:rsidRPr="00950A13" w:rsidRDefault="00EF514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458,671</w:t>
            </w:r>
          </w:p>
        </w:tc>
        <w:tc>
          <w:tcPr>
            <w:tcW w:w="242" w:type="dxa"/>
            <w:shd w:val="clear" w:color="auto" w:fill="auto"/>
          </w:tcPr>
          <w:p w14:paraId="54D07A99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CFC2D93" w14:textId="0763937B" w:rsidR="00EF5143" w:rsidRPr="00950A13" w:rsidRDefault="00E21ED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449,582</w:t>
            </w:r>
          </w:p>
        </w:tc>
        <w:tc>
          <w:tcPr>
            <w:tcW w:w="242" w:type="dxa"/>
          </w:tcPr>
          <w:p w14:paraId="516D531E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A1A8342" w14:textId="22BD5310" w:rsidR="00EF5143" w:rsidRPr="00950A13" w:rsidRDefault="00EF514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445,052</w:t>
            </w:r>
          </w:p>
        </w:tc>
      </w:tr>
      <w:tr w:rsidR="00EF5143" w:rsidRPr="00950A13" w14:paraId="1BF5DB94" w14:textId="77777777" w:rsidTr="00F331B4">
        <w:trPr>
          <w:trHeight w:val="227"/>
        </w:trPr>
        <w:tc>
          <w:tcPr>
            <w:tcW w:w="3060" w:type="dxa"/>
          </w:tcPr>
          <w:p w14:paraId="72E1D220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900" w:type="dxa"/>
          </w:tcPr>
          <w:p w14:paraId="5C471BD2" w14:textId="77777777" w:rsidR="00EF5143" w:rsidRPr="00950A13" w:rsidRDefault="00EF5143" w:rsidP="00EF514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F032D6B" w14:textId="4FDCCAAE" w:rsidR="00EF5143" w:rsidRPr="00950A13" w:rsidRDefault="00E21ED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93</w:t>
            </w: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567</w:t>
            </w:r>
          </w:p>
        </w:tc>
        <w:tc>
          <w:tcPr>
            <w:tcW w:w="242" w:type="dxa"/>
            <w:shd w:val="clear" w:color="auto" w:fill="auto"/>
          </w:tcPr>
          <w:p w14:paraId="27F22B74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079C2DB" w14:textId="382D2F86" w:rsidR="00EF5143" w:rsidRPr="00950A13" w:rsidRDefault="00EF514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86,078</w:t>
            </w:r>
          </w:p>
        </w:tc>
        <w:tc>
          <w:tcPr>
            <w:tcW w:w="242" w:type="dxa"/>
            <w:shd w:val="clear" w:color="auto" w:fill="auto"/>
          </w:tcPr>
          <w:p w14:paraId="2A350A80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FE09A27" w14:textId="00A43E87" w:rsidR="00EF5143" w:rsidRPr="00950A13" w:rsidRDefault="00E21ED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93,567</w:t>
            </w:r>
          </w:p>
        </w:tc>
        <w:tc>
          <w:tcPr>
            <w:tcW w:w="242" w:type="dxa"/>
          </w:tcPr>
          <w:p w14:paraId="7686B935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97C2DCD" w14:textId="29D4EA6C" w:rsidR="00EF5143" w:rsidRPr="00950A13" w:rsidRDefault="00EF514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86,449</w:t>
            </w:r>
          </w:p>
        </w:tc>
      </w:tr>
      <w:tr w:rsidR="00EF5143" w:rsidRPr="00950A13" w14:paraId="2198E642" w14:textId="77777777" w:rsidTr="00F331B4">
        <w:tc>
          <w:tcPr>
            <w:tcW w:w="3060" w:type="dxa"/>
          </w:tcPr>
          <w:p w14:paraId="41F588E5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00" w:type="dxa"/>
          </w:tcPr>
          <w:p w14:paraId="039181A7" w14:textId="77777777" w:rsidR="00EF5143" w:rsidRPr="00950A13" w:rsidRDefault="00EF5143" w:rsidP="00EF514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0278996" w14:textId="40DF7479" w:rsidR="00EF5143" w:rsidRPr="00950A13" w:rsidRDefault="00E21ED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77,639</w:t>
            </w:r>
          </w:p>
        </w:tc>
        <w:tc>
          <w:tcPr>
            <w:tcW w:w="242" w:type="dxa"/>
            <w:shd w:val="clear" w:color="auto" w:fill="auto"/>
          </w:tcPr>
          <w:p w14:paraId="07D5EF86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552ABB8" w14:textId="60F7243B" w:rsidR="00EF5143" w:rsidRPr="00950A13" w:rsidRDefault="00EF514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81,034</w:t>
            </w:r>
          </w:p>
        </w:tc>
        <w:tc>
          <w:tcPr>
            <w:tcW w:w="242" w:type="dxa"/>
            <w:shd w:val="clear" w:color="auto" w:fill="auto"/>
          </w:tcPr>
          <w:p w14:paraId="3F927100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005DC4F" w14:textId="71B5F988" w:rsidR="00EF5143" w:rsidRPr="00950A13" w:rsidRDefault="00E21ED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77,528</w:t>
            </w:r>
          </w:p>
        </w:tc>
        <w:tc>
          <w:tcPr>
            <w:tcW w:w="242" w:type="dxa"/>
          </w:tcPr>
          <w:p w14:paraId="2BE1B9FD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DA8D8FC" w14:textId="62A34C4A" w:rsidR="00EF5143" w:rsidRPr="00950A13" w:rsidRDefault="00EF514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80,954</w:t>
            </w:r>
          </w:p>
        </w:tc>
      </w:tr>
      <w:tr w:rsidR="00EF5143" w:rsidRPr="00950A13" w14:paraId="28BEF640" w14:textId="77777777" w:rsidTr="00F331B4">
        <w:tc>
          <w:tcPr>
            <w:tcW w:w="3060" w:type="dxa"/>
          </w:tcPr>
          <w:p w14:paraId="01C639FD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900" w:type="dxa"/>
          </w:tcPr>
          <w:p w14:paraId="2CAB4161" w14:textId="77777777" w:rsidR="00EF5143" w:rsidRPr="00950A13" w:rsidRDefault="00EF5143" w:rsidP="00EF514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0F7EEFF" w14:textId="4061001E" w:rsidR="00EF5143" w:rsidRPr="00950A13" w:rsidRDefault="002C2050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51,408</w:t>
            </w:r>
          </w:p>
        </w:tc>
        <w:tc>
          <w:tcPr>
            <w:tcW w:w="242" w:type="dxa"/>
            <w:shd w:val="clear" w:color="auto" w:fill="auto"/>
          </w:tcPr>
          <w:p w14:paraId="0298856E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04389CE" w14:textId="1DE39FD8" w:rsidR="00EF5143" w:rsidRPr="00950A13" w:rsidRDefault="00EF514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45,688</w:t>
            </w:r>
          </w:p>
        </w:tc>
        <w:tc>
          <w:tcPr>
            <w:tcW w:w="242" w:type="dxa"/>
            <w:shd w:val="clear" w:color="auto" w:fill="auto"/>
          </w:tcPr>
          <w:p w14:paraId="2A0A6A33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C98E025" w14:textId="24365A73" w:rsidR="00EF5143" w:rsidRPr="00950A13" w:rsidRDefault="002C2050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50,631</w:t>
            </w:r>
          </w:p>
        </w:tc>
        <w:tc>
          <w:tcPr>
            <w:tcW w:w="242" w:type="dxa"/>
          </w:tcPr>
          <w:p w14:paraId="3FDBDF6E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1175FB1" w14:textId="3734B6B7" w:rsidR="00EF5143" w:rsidRPr="00950A13" w:rsidRDefault="00EF514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44,033</w:t>
            </w:r>
          </w:p>
        </w:tc>
      </w:tr>
      <w:tr w:rsidR="00EF5143" w:rsidRPr="00950A13" w14:paraId="385F8287" w14:textId="77777777" w:rsidTr="00F331B4">
        <w:trPr>
          <w:trHeight w:val="101"/>
        </w:trPr>
        <w:tc>
          <w:tcPr>
            <w:tcW w:w="3060" w:type="dxa"/>
          </w:tcPr>
          <w:p w14:paraId="40F9ACEC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ค่าใช้จ่ายบริจาค</w:t>
            </w:r>
          </w:p>
        </w:tc>
        <w:tc>
          <w:tcPr>
            <w:tcW w:w="900" w:type="dxa"/>
          </w:tcPr>
          <w:p w14:paraId="456BB200" w14:textId="77777777" w:rsidR="00EF5143" w:rsidRPr="00950A13" w:rsidRDefault="00EF5143" w:rsidP="00EF514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F9882CA" w14:textId="72C4028E" w:rsidR="00EF5143" w:rsidRPr="00950A13" w:rsidRDefault="00E21ED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15</w:t>
            </w: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053</w:t>
            </w:r>
          </w:p>
        </w:tc>
        <w:tc>
          <w:tcPr>
            <w:tcW w:w="242" w:type="dxa"/>
            <w:shd w:val="clear" w:color="auto" w:fill="auto"/>
          </w:tcPr>
          <w:p w14:paraId="28DE6297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6790136" w14:textId="54A3665F" w:rsidR="00EF5143" w:rsidRPr="00950A13" w:rsidRDefault="00EF514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13,950</w:t>
            </w:r>
          </w:p>
        </w:tc>
        <w:tc>
          <w:tcPr>
            <w:tcW w:w="242" w:type="dxa"/>
            <w:shd w:val="clear" w:color="auto" w:fill="auto"/>
          </w:tcPr>
          <w:p w14:paraId="1B3063F7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A77AB36" w14:textId="1FD58C9A" w:rsidR="00EF5143" w:rsidRPr="00950A13" w:rsidRDefault="00E21ED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15,053</w:t>
            </w:r>
          </w:p>
        </w:tc>
        <w:tc>
          <w:tcPr>
            <w:tcW w:w="242" w:type="dxa"/>
          </w:tcPr>
          <w:p w14:paraId="4BEFFE19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0F3E9DC" w14:textId="7D58AC8E" w:rsidR="00EF5143" w:rsidRPr="00950A13" w:rsidRDefault="00EF514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13,950</w:t>
            </w:r>
          </w:p>
        </w:tc>
      </w:tr>
      <w:tr w:rsidR="00EF5143" w:rsidRPr="00950A13" w14:paraId="0CCBAFC9" w14:textId="77777777" w:rsidTr="00F331B4">
        <w:trPr>
          <w:trHeight w:val="101"/>
        </w:trPr>
        <w:tc>
          <w:tcPr>
            <w:tcW w:w="3060" w:type="dxa"/>
          </w:tcPr>
          <w:p w14:paraId="0701FE89" w14:textId="77777777" w:rsidR="00B32779" w:rsidRDefault="00943845" w:rsidP="00B32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43845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B32779">
              <w:rPr>
                <w:rFonts w:ascii="Angsana New" w:hAnsi="Angsana New" w:hint="cs"/>
                <w:sz w:val="30"/>
                <w:szCs w:val="30"/>
                <w:cs/>
              </w:rPr>
              <w:t xml:space="preserve">ด้านเครดิตที่คาดว่าจะ  </w:t>
            </w:r>
          </w:p>
          <w:p w14:paraId="6608F964" w14:textId="3F18E439" w:rsidR="00B32779" w:rsidRDefault="00B32779" w:rsidP="00B32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เกิดขึ้น 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="00943845" w:rsidRPr="00F758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หนี้สูญและหนี้</w:t>
            </w:r>
          </w:p>
          <w:p w14:paraId="431F3435" w14:textId="27C0404D" w:rsidR="00EF5143" w:rsidRPr="00F758B8" w:rsidRDefault="00B32779" w:rsidP="00B32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="00943845" w:rsidRPr="00F758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สงสัยจะสูญ)</w:t>
            </w:r>
          </w:p>
        </w:tc>
        <w:tc>
          <w:tcPr>
            <w:tcW w:w="900" w:type="dxa"/>
          </w:tcPr>
          <w:p w14:paraId="28828915" w14:textId="77777777" w:rsidR="00EF5143" w:rsidRDefault="00EF5143" w:rsidP="00EF514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32431A19" w14:textId="77777777" w:rsidR="0007004A" w:rsidRDefault="0007004A" w:rsidP="00EF514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1F22B3D1" w14:textId="74B89A4E" w:rsidR="0007004A" w:rsidRPr="0007004A" w:rsidRDefault="0007004A" w:rsidP="00EF514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07004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, 28</w:t>
            </w:r>
          </w:p>
        </w:tc>
        <w:tc>
          <w:tcPr>
            <w:tcW w:w="1242" w:type="dxa"/>
            <w:shd w:val="clear" w:color="auto" w:fill="auto"/>
          </w:tcPr>
          <w:p w14:paraId="15F401DC" w14:textId="156F9CA9" w:rsidR="00943845" w:rsidRDefault="00943845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75D9B095" w14:textId="77777777" w:rsidR="00B32779" w:rsidRDefault="00B32779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1159153F" w14:textId="167A80FB" w:rsidR="00EF5143" w:rsidRPr="00950A13" w:rsidRDefault="001F5F5F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29,216</w:t>
            </w:r>
          </w:p>
        </w:tc>
        <w:tc>
          <w:tcPr>
            <w:tcW w:w="242" w:type="dxa"/>
            <w:shd w:val="clear" w:color="auto" w:fill="auto"/>
          </w:tcPr>
          <w:p w14:paraId="2190CDD5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560C074" w14:textId="3B583AA1" w:rsidR="00943845" w:rsidRDefault="00943845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42CE0356" w14:textId="77777777" w:rsidR="00B32779" w:rsidRDefault="00B32779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4B3523D8" w14:textId="4CF81C41" w:rsidR="00EF5143" w:rsidRPr="00950A13" w:rsidRDefault="00EF514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10,456</w:t>
            </w:r>
          </w:p>
        </w:tc>
        <w:tc>
          <w:tcPr>
            <w:tcW w:w="242" w:type="dxa"/>
            <w:shd w:val="clear" w:color="auto" w:fill="auto"/>
          </w:tcPr>
          <w:p w14:paraId="50ACE98A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BA61B53" w14:textId="7462D3B4" w:rsidR="00943845" w:rsidRDefault="00943845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E609BF3" w14:textId="77777777" w:rsidR="00B32779" w:rsidRDefault="00B32779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4882555" w14:textId="1498F6F3" w:rsidR="00EF5143" w:rsidRPr="00950A13" w:rsidRDefault="002C2050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29,194</w:t>
            </w:r>
          </w:p>
        </w:tc>
        <w:tc>
          <w:tcPr>
            <w:tcW w:w="242" w:type="dxa"/>
          </w:tcPr>
          <w:p w14:paraId="460CEB52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255E5A4" w14:textId="2B4B80FC" w:rsidR="00943845" w:rsidRDefault="00943845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AA016DF" w14:textId="77777777" w:rsidR="00B32779" w:rsidRDefault="00B32779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8AC8087" w14:textId="6E7324C1" w:rsidR="00EF5143" w:rsidRPr="00950A13" w:rsidRDefault="00EF514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10,605</w:t>
            </w:r>
          </w:p>
        </w:tc>
      </w:tr>
      <w:tr w:rsidR="00EF5143" w:rsidRPr="00950A13" w14:paraId="2494751C" w14:textId="77777777" w:rsidTr="00F331B4">
        <w:trPr>
          <w:trHeight w:val="128"/>
        </w:trPr>
        <w:tc>
          <w:tcPr>
            <w:tcW w:w="3060" w:type="dxa"/>
          </w:tcPr>
          <w:p w14:paraId="7D23657E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00" w:type="dxa"/>
          </w:tcPr>
          <w:p w14:paraId="51F98ACF" w14:textId="77777777" w:rsidR="00EF5143" w:rsidRPr="00950A13" w:rsidRDefault="00EF5143" w:rsidP="00EF514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D4F00BC" w14:textId="596DCAB7" w:rsidR="00EF5143" w:rsidRPr="00950A13" w:rsidRDefault="001F5F5F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118,178</w:t>
            </w:r>
          </w:p>
        </w:tc>
        <w:tc>
          <w:tcPr>
            <w:tcW w:w="242" w:type="dxa"/>
            <w:shd w:val="clear" w:color="auto" w:fill="auto"/>
          </w:tcPr>
          <w:p w14:paraId="0ADC2ED3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BFD1850" w14:textId="39594FFF" w:rsidR="00EF5143" w:rsidRPr="00950A13" w:rsidRDefault="00EF514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137,022</w:t>
            </w:r>
          </w:p>
        </w:tc>
        <w:tc>
          <w:tcPr>
            <w:tcW w:w="242" w:type="dxa"/>
            <w:shd w:val="clear" w:color="auto" w:fill="auto"/>
          </w:tcPr>
          <w:p w14:paraId="779A8FB9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F88A42A" w14:textId="5BE51839" w:rsidR="00EF5143" w:rsidRPr="00950A13" w:rsidRDefault="002C2050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115,26</w:t>
            </w:r>
            <w:r w:rsidR="00E0269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2" w:type="dxa"/>
          </w:tcPr>
          <w:p w14:paraId="380ED81E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C85D04A" w14:textId="48BCF910" w:rsidR="00EF5143" w:rsidRPr="00950A13" w:rsidRDefault="00EF514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134,888</w:t>
            </w:r>
          </w:p>
        </w:tc>
      </w:tr>
      <w:tr w:rsidR="00EF5143" w:rsidRPr="00950A13" w14:paraId="161D0A8D" w14:textId="77777777" w:rsidTr="00F331B4">
        <w:tc>
          <w:tcPr>
            <w:tcW w:w="3060" w:type="dxa"/>
          </w:tcPr>
          <w:p w14:paraId="6E5D7EEC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รวมต้นทุนจากการดำเนินงาน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</w:p>
          <w:p w14:paraId="13DB1614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ต้นทุนในการจัดจำหน่ายและ</w:t>
            </w:r>
          </w:p>
          <w:p w14:paraId="56EAB7EF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059F2E49" w14:textId="77777777" w:rsidR="00EF5143" w:rsidRPr="00950A13" w:rsidRDefault="00EF5143" w:rsidP="00EF51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2E651B" w14:textId="3E7996C2" w:rsidR="00E21ED3" w:rsidRPr="00950A13" w:rsidRDefault="00E21ED3" w:rsidP="00DC0EF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999564F" w14:textId="77777777" w:rsidR="00E21ED3" w:rsidRPr="00950A13" w:rsidRDefault="00E21ED3" w:rsidP="00DC0EF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61BCF3D" w14:textId="15679534" w:rsidR="00E21ED3" w:rsidRPr="00950A13" w:rsidRDefault="00E21ED3" w:rsidP="00DC0EF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31,</w:t>
            </w:r>
            <w:r w:rsidR="001F5F5F">
              <w:rPr>
                <w:rFonts w:ascii="Angsana New" w:hAnsi="Angsana New"/>
                <w:b/>
                <w:bCs/>
                <w:sz w:val="30"/>
                <w:szCs w:val="30"/>
              </w:rPr>
              <w:t>591,722</w:t>
            </w:r>
          </w:p>
        </w:tc>
        <w:tc>
          <w:tcPr>
            <w:tcW w:w="242" w:type="dxa"/>
            <w:shd w:val="clear" w:color="auto" w:fill="auto"/>
          </w:tcPr>
          <w:p w14:paraId="33EA33EC" w14:textId="77777777" w:rsidR="00EF5143" w:rsidRPr="00950A13" w:rsidRDefault="00EF5143" w:rsidP="00DC0EF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A124C6" w14:textId="77777777" w:rsidR="00EF5143" w:rsidRPr="00950A13" w:rsidRDefault="00EF5143" w:rsidP="00DC0EF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17EF066" w14:textId="77777777" w:rsidR="00DC0EFB" w:rsidRPr="00950A13" w:rsidRDefault="00DC0EFB" w:rsidP="00DC0EF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3A86882" w14:textId="08431B67" w:rsidR="00EF5143" w:rsidRPr="00950A13" w:rsidRDefault="00EF5143" w:rsidP="00DC0EF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</w:rPr>
              <w:t>34,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308,760</w:t>
            </w:r>
          </w:p>
        </w:tc>
        <w:tc>
          <w:tcPr>
            <w:tcW w:w="242" w:type="dxa"/>
            <w:shd w:val="clear" w:color="auto" w:fill="auto"/>
          </w:tcPr>
          <w:p w14:paraId="5EBE1F16" w14:textId="77777777" w:rsidR="00EF5143" w:rsidRPr="00950A13" w:rsidRDefault="00EF5143" w:rsidP="00DC0EF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B68806" w14:textId="77777777" w:rsidR="00E21ED3" w:rsidRPr="00950A13" w:rsidRDefault="00E21ED3" w:rsidP="00DC0EF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199DDD8" w14:textId="77777777" w:rsidR="00DC0EFB" w:rsidRPr="00950A13" w:rsidRDefault="00E21ED3" w:rsidP="00DC0EF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 </w:t>
            </w:r>
          </w:p>
          <w:p w14:paraId="50A88A68" w14:textId="09F5EBFE" w:rsidR="00DC0EFB" w:rsidRPr="00950A13" w:rsidRDefault="002C2050" w:rsidP="00DC0EF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31,562,785</w:t>
            </w:r>
          </w:p>
        </w:tc>
        <w:tc>
          <w:tcPr>
            <w:tcW w:w="242" w:type="dxa"/>
          </w:tcPr>
          <w:p w14:paraId="6CD2978A" w14:textId="77777777" w:rsidR="00EF5143" w:rsidRPr="00950A13" w:rsidRDefault="00EF5143" w:rsidP="00DC0EF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AD8168B" w14:textId="77777777" w:rsidR="00EF5143" w:rsidRPr="00950A13" w:rsidRDefault="00EF5143" w:rsidP="00DC0EF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EA23BCE" w14:textId="77777777" w:rsidR="00DC0EFB" w:rsidRPr="00950A13" w:rsidRDefault="00DC0EFB" w:rsidP="00DC0EF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6AAEB98" w14:textId="76E086D9" w:rsidR="00EF5143" w:rsidRPr="00950A13" w:rsidRDefault="00EF5143" w:rsidP="00DC0EF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</w:rPr>
              <w:t>34,285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</w:rPr>
              <w:t>721</w:t>
            </w:r>
          </w:p>
        </w:tc>
      </w:tr>
    </w:tbl>
    <w:p w14:paraId="732A7F16" w14:textId="77777777" w:rsidR="00D268D0" w:rsidRPr="00950A13" w:rsidRDefault="00D268D0" w:rsidP="00B770E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</w:p>
    <w:p w14:paraId="090466E4" w14:textId="77777777" w:rsidR="00943845" w:rsidRDefault="00943845" w:rsidP="007D133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cs/>
        </w:rPr>
        <w:br w:type="page"/>
      </w:r>
    </w:p>
    <w:p w14:paraId="0DC4DD33" w14:textId="07EB835C" w:rsidR="007D4077" w:rsidRPr="00950A13" w:rsidRDefault="00176D96" w:rsidP="007D133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950A13">
        <w:rPr>
          <w:rFonts w:ascii="Angsana New" w:hAnsi="Angsana New"/>
          <w:sz w:val="30"/>
          <w:szCs w:val="30"/>
          <w:u w:val="none"/>
        </w:rPr>
        <w:lastRenderedPageBreak/>
        <w:t>2</w:t>
      </w:r>
      <w:r w:rsidR="003F2A0B">
        <w:rPr>
          <w:rFonts w:ascii="Angsana New" w:hAnsi="Angsana New"/>
          <w:sz w:val="30"/>
          <w:szCs w:val="30"/>
          <w:u w:val="none"/>
        </w:rPr>
        <w:t>5</w:t>
      </w:r>
      <w:r w:rsidR="007D4077" w:rsidRPr="00950A13">
        <w:rPr>
          <w:rFonts w:ascii="Angsana New" w:hAnsi="Angsana New"/>
          <w:sz w:val="30"/>
          <w:szCs w:val="30"/>
          <w:u w:val="none"/>
          <w:cs/>
        </w:rPr>
        <w:tab/>
        <w:t>ภาษีเงินได้</w:t>
      </w:r>
    </w:p>
    <w:p w14:paraId="5466ABA4" w14:textId="77777777" w:rsidR="00FC6567" w:rsidRPr="00950A13" w:rsidRDefault="00FC6567" w:rsidP="00894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6"/>
        <w:gridCol w:w="901"/>
        <w:gridCol w:w="990"/>
        <w:gridCol w:w="237"/>
        <w:gridCol w:w="1054"/>
        <w:gridCol w:w="242"/>
        <w:gridCol w:w="1080"/>
        <w:gridCol w:w="270"/>
        <w:gridCol w:w="1080"/>
      </w:tblGrid>
      <w:tr w:rsidR="00634C76" w:rsidRPr="00950A13" w14:paraId="422223B6" w14:textId="77777777" w:rsidTr="00385576">
        <w:tc>
          <w:tcPr>
            <w:tcW w:w="1812" w:type="pct"/>
          </w:tcPr>
          <w:p w14:paraId="01D3A2AD" w14:textId="77777777" w:rsidR="00634C76" w:rsidRPr="00950A13" w:rsidRDefault="00894ED7" w:rsidP="0089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91" w:type="pct"/>
          </w:tcPr>
          <w:p w14:paraId="2F147022" w14:textId="77777777" w:rsidR="00634C76" w:rsidRPr="00950A13" w:rsidRDefault="00634C76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pct"/>
            <w:gridSpan w:val="3"/>
          </w:tcPr>
          <w:p w14:paraId="3E1EA56A" w14:textId="77777777" w:rsidR="00634C76" w:rsidRPr="00950A13" w:rsidRDefault="00634C76" w:rsidP="00631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38BCB4EA" w14:textId="77777777" w:rsidR="00634C76" w:rsidRPr="00950A13" w:rsidRDefault="00634C76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3A7553F1" w14:textId="77777777" w:rsidR="00634C76" w:rsidRPr="00950A13" w:rsidRDefault="00634C76" w:rsidP="00631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5143" w:rsidRPr="00950A13" w14:paraId="452B4CFE" w14:textId="77777777" w:rsidTr="00631813">
        <w:tc>
          <w:tcPr>
            <w:tcW w:w="1812" w:type="pct"/>
          </w:tcPr>
          <w:p w14:paraId="32C0CAD2" w14:textId="77777777" w:rsidR="00EF5143" w:rsidRPr="00950A13" w:rsidRDefault="00EF5143" w:rsidP="00EF5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29319BA1" w14:textId="77777777" w:rsidR="00EF5143" w:rsidRPr="00950A13" w:rsidRDefault="00EF5143" w:rsidP="00EF5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  <w:shd w:val="clear" w:color="auto" w:fill="auto"/>
          </w:tcPr>
          <w:p w14:paraId="6F2C31F2" w14:textId="261D93E8" w:rsidR="00EF5143" w:rsidRPr="00950A13" w:rsidRDefault="00EF5143" w:rsidP="00EF5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29" w:type="pct"/>
            <w:shd w:val="clear" w:color="auto" w:fill="auto"/>
          </w:tcPr>
          <w:p w14:paraId="0D85158A" w14:textId="77777777" w:rsidR="00EF5143" w:rsidRPr="00950A13" w:rsidRDefault="00EF5143" w:rsidP="00EF5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5981617" w14:textId="772D8602" w:rsidR="00EF5143" w:rsidRPr="00950A13" w:rsidRDefault="00EF5143" w:rsidP="00EF5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2" w:type="pct"/>
            <w:shd w:val="clear" w:color="auto" w:fill="auto"/>
          </w:tcPr>
          <w:p w14:paraId="76944AB7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20350EF" w14:textId="0E642BF5" w:rsidR="00EF5143" w:rsidRPr="00950A13" w:rsidRDefault="00EF5143" w:rsidP="00EF5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7" w:type="pct"/>
            <w:shd w:val="clear" w:color="auto" w:fill="auto"/>
          </w:tcPr>
          <w:p w14:paraId="44449D71" w14:textId="77777777" w:rsidR="00EF5143" w:rsidRPr="00950A13" w:rsidRDefault="00EF5143" w:rsidP="00EF5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758CFDF" w14:textId="267E6D81" w:rsidR="00EF5143" w:rsidRPr="00950A13" w:rsidRDefault="00EF5143" w:rsidP="00EF51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6B75CA" w:rsidRPr="00950A13" w14:paraId="1EE8A69C" w14:textId="77777777" w:rsidTr="00385576">
        <w:tc>
          <w:tcPr>
            <w:tcW w:w="1812" w:type="pct"/>
          </w:tcPr>
          <w:p w14:paraId="293581D8" w14:textId="77777777" w:rsidR="006B75CA" w:rsidRPr="00950A1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04C2FF95" w14:textId="77777777" w:rsidR="006B75CA" w:rsidRPr="00950A1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8" w:type="pct"/>
            <w:gridSpan w:val="7"/>
          </w:tcPr>
          <w:p w14:paraId="47D3AEE0" w14:textId="77777777" w:rsidR="006B75CA" w:rsidRPr="00950A1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1813" w:rsidRPr="00950A13" w14:paraId="6B2DA7D6" w14:textId="77777777" w:rsidTr="00631813">
        <w:tc>
          <w:tcPr>
            <w:tcW w:w="1812" w:type="pct"/>
          </w:tcPr>
          <w:p w14:paraId="5E4C8357" w14:textId="77777777" w:rsidR="006B75CA" w:rsidRPr="00950A13" w:rsidRDefault="006B75CA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91" w:type="pct"/>
          </w:tcPr>
          <w:p w14:paraId="38578430" w14:textId="77777777" w:rsidR="006B75CA" w:rsidRPr="00950A13" w:rsidRDefault="006B75CA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1076E847" w14:textId="77777777" w:rsidR="006B75CA" w:rsidRPr="00950A13" w:rsidRDefault="006B75CA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CB9A02B" w14:textId="77777777" w:rsidR="006B75CA" w:rsidRPr="00950A13" w:rsidRDefault="006B75CA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8426A30" w14:textId="77777777" w:rsidR="006B75CA" w:rsidRPr="00950A13" w:rsidRDefault="006B75CA" w:rsidP="006B75CA">
            <w:pPr>
              <w:pStyle w:val="acctfourfigures"/>
              <w:tabs>
                <w:tab w:val="clear" w:pos="765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66F081BC" w14:textId="77777777" w:rsidR="006B75CA" w:rsidRPr="00950A13" w:rsidRDefault="006B75CA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33AE0262" w14:textId="77777777" w:rsidR="006B75CA" w:rsidRPr="00950A13" w:rsidRDefault="006B75CA" w:rsidP="006B75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59E3175" w14:textId="77777777" w:rsidR="006B75CA" w:rsidRPr="00950A13" w:rsidRDefault="006B75CA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0DC36C4" w14:textId="77777777" w:rsidR="006B75CA" w:rsidRPr="00950A13" w:rsidRDefault="006B75CA" w:rsidP="006B75CA">
            <w:pPr>
              <w:pStyle w:val="acctfourfigures"/>
              <w:tabs>
                <w:tab w:val="clear" w:pos="765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F5143" w:rsidRPr="00950A13" w14:paraId="4547B943" w14:textId="77777777" w:rsidTr="00631813">
        <w:tc>
          <w:tcPr>
            <w:tcW w:w="1812" w:type="pct"/>
          </w:tcPr>
          <w:p w14:paraId="518CA424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4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สำหรับงวดปัจจุบัน </w:t>
            </w:r>
            <w:r w:rsidRPr="00950A13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491" w:type="pct"/>
          </w:tcPr>
          <w:p w14:paraId="1B81EC65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  <w:vAlign w:val="bottom"/>
          </w:tcPr>
          <w:p w14:paraId="6256A712" w14:textId="46B6C272" w:rsidR="00EF5143" w:rsidRPr="00950A13" w:rsidRDefault="00B53298" w:rsidP="00EF514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</w:t>
            </w:r>
            <w:r w:rsidR="00FA30DE">
              <w:rPr>
                <w:rFonts w:ascii="Angsana New" w:hAnsi="Angsana New"/>
                <w:sz w:val="30"/>
                <w:szCs w:val="30"/>
              </w:rPr>
              <w:t>29</w:t>
            </w:r>
            <w:r w:rsidR="00F32F7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31544936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09897722" w14:textId="29B21A0A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</w:rPr>
              <w:t>11</w:t>
            </w:r>
            <w:r w:rsidRPr="00950A13">
              <w:rPr>
                <w:rFonts w:ascii="Angsana New" w:hAnsi="Angsana New"/>
                <w:sz w:val="30"/>
                <w:szCs w:val="30"/>
              </w:rPr>
              <w:t>1,428</w:t>
            </w:r>
          </w:p>
        </w:tc>
        <w:tc>
          <w:tcPr>
            <w:tcW w:w="132" w:type="pct"/>
          </w:tcPr>
          <w:p w14:paraId="79AC1702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59FBA8C0" w14:textId="790B4E66" w:rsidR="00EF5143" w:rsidRPr="00950A13" w:rsidRDefault="00B53298" w:rsidP="00EF514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</w:t>
            </w:r>
            <w:r w:rsidR="00921667">
              <w:rPr>
                <w:rFonts w:ascii="Angsana New" w:hAnsi="Angsana New"/>
                <w:sz w:val="30"/>
                <w:szCs w:val="30"/>
              </w:rPr>
              <w:t>29</w:t>
            </w:r>
            <w:r w:rsidR="00F32F7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2685C5DD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75046947" w14:textId="2A7890D6" w:rsidR="00EF5143" w:rsidRPr="00950A13" w:rsidRDefault="00EF5143" w:rsidP="00EF514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111,428</w:t>
            </w:r>
          </w:p>
        </w:tc>
      </w:tr>
      <w:tr w:rsidR="00EF5143" w:rsidRPr="00950A13" w14:paraId="0709515B" w14:textId="77777777" w:rsidTr="00631813">
        <w:tc>
          <w:tcPr>
            <w:tcW w:w="1812" w:type="pct"/>
          </w:tcPr>
          <w:p w14:paraId="6B9B0B8A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3616A2EC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4FFE5" w14:textId="7E9C497F" w:rsidR="00EF5143" w:rsidRPr="00950A13" w:rsidRDefault="0018355A" w:rsidP="00EF514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53298">
              <w:rPr>
                <w:rFonts w:ascii="Angsana New" w:hAnsi="Angsana New"/>
                <w:b/>
                <w:bCs/>
                <w:sz w:val="30"/>
                <w:szCs w:val="30"/>
              </w:rPr>
              <w:t>38,</w:t>
            </w:r>
            <w:r w:rsidR="00FA30DE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F32F7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2C89A499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C4219" w14:textId="2C0D46C0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111,428</w:t>
            </w:r>
          </w:p>
        </w:tc>
        <w:tc>
          <w:tcPr>
            <w:tcW w:w="132" w:type="pct"/>
          </w:tcPr>
          <w:p w14:paraId="35007B9F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341A0" w14:textId="3CF9C985" w:rsidR="00EF5143" w:rsidRPr="00950A13" w:rsidRDefault="00B53298" w:rsidP="00EF514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138,</w:t>
            </w:r>
            <w:r w:rsidR="00921667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F32F7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2249802D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70B4C" w14:textId="6D9DB3D6" w:rsidR="00EF5143" w:rsidRPr="00950A13" w:rsidRDefault="00EF5143" w:rsidP="00EF514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111,428</w:t>
            </w:r>
          </w:p>
        </w:tc>
      </w:tr>
      <w:tr w:rsidR="00EF5143" w:rsidRPr="00950A13" w14:paraId="1DC3D8AC" w14:textId="77777777" w:rsidTr="00631813">
        <w:tc>
          <w:tcPr>
            <w:tcW w:w="1812" w:type="pct"/>
          </w:tcPr>
          <w:p w14:paraId="0B82D585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91" w:type="pct"/>
          </w:tcPr>
          <w:p w14:paraId="35461167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  <w:vAlign w:val="bottom"/>
          </w:tcPr>
          <w:p w14:paraId="5C167E33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5F445F0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672BF91A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1D005063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301895B2" w14:textId="77777777" w:rsidR="00EF5143" w:rsidRPr="00950A13" w:rsidRDefault="00EF5143" w:rsidP="00EF514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A339C31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68FBC510" w14:textId="77777777" w:rsidR="00EF5143" w:rsidRPr="00950A13" w:rsidRDefault="00EF5143" w:rsidP="00EF514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F5143" w:rsidRPr="00950A13" w14:paraId="17A097FE" w14:textId="77777777" w:rsidTr="00631813">
        <w:tc>
          <w:tcPr>
            <w:tcW w:w="1812" w:type="pct"/>
          </w:tcPr>
          <w:p w14:paraId="7D5BFA80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91" w:type="pct"/>
          </w:tcPr>
          <w:p w14:paraId="4CA5ED4C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vAlign w:val="bottom"/>
          </w:tcPr>
          <w:p w14:paraId="148D4C90" w14:textId="05571DD7" w:rsidR="00EF5143" w:rsidRPr="00950A13" w:rsidRDefault="00591D25" w:rsidP="00591D2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1</w:t>
            </w:r>
            <w:r w:rsidR="00623386">
              <w:rPr>
                <w:rFonts w:ascii="Angsana New" w:hAnsi="Angsana New"/>
                <w:sz w:val="30"/>
                <w:szCs w:val="30"/>
              </w:rPr>
              <w:t>0</w:t>
            </w:r>
            <w:r w:rsidRPr="00950A13">
              <w:rPr>
                <w:rFonts w:ascii="Angsana New" w:hAnsi="Angsana New"/>
                <w:sz w:val="30"/>
                <w:szCs w:val="30"/>
              </w:rPr>
              <w:t>,</w:t>
            </w:r>
            <w:r w:rsidR="00623386">
              <w:rPr>
                <w:rFonts w:ascii="Angsana New" w:hAnsi="Angsana New"/>
                <w:sz w:val="30"/>
                <w:szCs w:val="30"/>
              </w:rPr>
              <w:t>259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29" w:type="pct"/>
          </w:tcPr>
          <w:p w14:paraId="0BBEDC86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41EBA9A" w14:textId="3FD17B40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</w:rPr>
              <w:t>8,6</w:t>
            </w:r>
            <w:r w:rsidRPr="00950A13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32" w:type="pct"/>
          </w:tcPr>
          <w:p w14:paraId="19E96915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2A711AE1" w14:textId="0A25334E" w:rsidR="00EF5143" w:rsidRPr="00950A13" w:rsidRDefault="00591D25" w:rsidP="00591D2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921667">
              <w:rPr>
                <w:rFonts w:ascii="Angsana New" w:hAnsi="Angsana New"/>
                <w:sz w:val="30"/>
                <w:szCs w:val="30"/>
                <w:lang w:val="en-US" w:bidi="th-TH"/>
              </w:rPr>
              <w:t>10,455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5020F1D2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AE9D517" w14:textId="34C15CAA" w:rsidR="00EF5143" w:rsidRPr="00950A13" w:rsidRDefault="00EF5143" w:rsidP="00EF514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</w:rPr>
              <w:t>8,86</w:t>
            </w: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73311B" w:rsidRPr="00950A13" w14:paraId="4FDD73FE" w14:textId="77777777" w:rsidTr="00631813">
        <w:tc>
          <w:tcPr>
            <w:tcW w:w="1812" w:type="pct"/>
          </w:tcPr>
          <w:p w14:paraId="06F3AD70" w14:textId="77777777" w:rsidR="0073311B" w:rsidRPr="00950A13" w:rsidRDefault="0073311B" w:rsidP="0073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4D516413" w14:textId="77777777" w:rsidR="0073311B" w:rsidRPr="00950A13" w:rsidRDefault="0073311B" w:rsidP="0073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90432" w14:textId="6D72177D" w:rsidR="0073311B" w:rsidRPr="00907032" w:rsidRDefault="0073311B" w:rsidP="0073311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703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90703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2338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9070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23386">
              <w:rPr>
                <w:rFonts w:ascii="Angsana New" w:hAnsi="Angsana New"/>
                <w:b/>
                <w:bCs/>
                <w:sz w:val="30"/>
                <w:szCs w:val="30"/>
              </w:rPr>
              <w:t>259</w:t>
            </w:r>
            <w:r w:rsidRPr="0090703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29" w:type="pct"/>
          </w:tcPr>
          <w:p w14:paraId="2BA2BD18" w14:textId="77777777" w:rsidR="0073311B" w:rsidRPr="00950A13" w:rsidRDefault="0073311B" w:rsidP="0073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D0DC6" w14:textId="4D20DCBA" w:rsidR="0073311B" w:rsidRPr="00950A13" w:rsidRDefault="0073311B" w:rsidP="0073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</w:rPr>
              <w:t>8,6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132" w:type="pct"/>
          </w:tcPr>
          <w:p w14:paraId="4A46266B" w14:textId="77777777" w:rsidR="0073311B" w:rsidRPr="00950A13" w:rsidRDefault="0073311B" w:rsidP="0073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CA746" w14:textId="269C55EA" w:rsidR="0073311B" w:rsidRPr="00907032" w:rsidRDefault="00C30FFD" w:rsidP="0073311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0703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9216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10,455</w:t>
            </w:r>
            <w:r w:rsidRPr="0090703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31E9D816" w14:textId="77777777" w:rsidR="0073311B" w:rsidRPr="00950A13" w:rsidRDefault="0073311B" w:rsidP="0073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38B8C" w14:textId="76FFDAB2" w:rsidR="0073311B" w:rsidRPr="00950A13" w:rsidRDefault="0073311B" w:rsidP="0073311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</w:rPr>
              <w:t>8,86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73311B" w:rsidRPr="00950A13" w14:paraId="396F54B3" w14:textId="77777777" w:rsidTr="00631813">
        <w:tc>
          <w:tcPr>
            <w:tcW w:w="1812" w:type="pct"/>
          </w:tcPr>
          <w:p w14:paraId="7DB7B41B" w14:textId="434075D8" w:rsidR="0073311B" w:rsidRPr="00950A13" w:rsidRDefault="0073311B" w:rsidP="0073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2221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491" w:type="pct"/>
          </w:tcPr>
          <w:p w14:paraId="0B85720A" w14:textId="77777777" w:rsidR="0073311B" w:rsidRPr="00950A13" w:rsidRDefault="0073311B" w:rsidP="0073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4916C" w14:textId="10D98F9E" w:rsidR="0073311B" w:rsidRPr="00950A13" w:rsidRDefault="00623386" w:rsidP="0073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128,03</w:t>
            </w:r>
            <w:r w:rsidR="00F32F7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27FBA105" w14:textId="77777777" w:rsidR="0073311B" w:rsidRPr="00950A13" w:rsidRDefault="0073311B" w:rsidP="0073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D0CE9" w14:textId="7C7EFD51" w:rsidR="0073311B" w:rsidRPr="00950A13" w:rsidRDefault="0073311B" w:rsidP="0073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</w:rPr>
              <w:t>12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0,117</w:t>
            </w:r>
          </w:p>
        </w:tc>
        <w:tc>
          <w:tcPr>
            <w:tcW w:w="132" w:type="pct"/>
          </w:tcPr>
          <w:p w14:paraId="3BC54D84" w14:textId="77777777" w:rsidR="0073311B" w:rsidRPr="00950A13" w:rsidRDefault="0073311B" w:rsidP="0073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3B98FF" w14:textId="676B7128" w:rsidR="0073311B" w:rsidRPr="00950A13" w:rsidRDefault="00C30FFD" w:rsidP="0073311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B532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21667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  <w:r w:rsidR="00F32F7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58693285" w14:textId="77777777" w:rsidR="0073311B" w:rsidRPr="00950A13" w:rsidRDefault="0073311B" w:rsidP="0073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C407E2" w14:textId="50E32B36" w:rsidR="0073311B" w:rsidRPr="00950A13" w:rsidRDefault="0073311B" w:rsidP="0073311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120,289</w:t>
            </w:r>
          </w:p>
        </w:tc>
      </w:tr>
    </w:tbl>
    <w:p w14:paraId="7F112A92" w14:textId="1719EBE6" w:rsidR="00345FD9" w:rsidRPr="001255F7" w:rsidRDefault="00345FD9" w:rsidP="00D60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977"/>
      </w:tblGrid>
      <w:tr w:rsidR="00D60464" w:rsidRPr="00950A13" w14:paraId="59A60EA5" w14:textId="77777777" w:rsidTr="00A05B7C">
        <w:trPr>
          <w:trHeight w:val="20"/>
        </w:trPr>
        <w:tc>
          <w:tcPr>
            <w:tcW w:w="2860" w:type="dxa"/>
          </w:tcPr>
          <w:p w14:paraId="509B112F" w14:textId="77777777" w:rsidR="00D60464" w:rsidRPr="00950A13" w:rsidRDefault="00D60464" w:rsidP="0064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20" w:type="dxa"/>
            <w:gridSpan w:val="11"/>
          </w:tcPr>
          <w:p w14:paraId="67EF1283" w14:textId="067470DF" w:rsidR="00D60464" w:rsidRPr="001321DE" w:rsidRDefault="00D60464" w:rsidP="005A00D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1321D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/</w:t>
            </w:r>
            <w:r w:rsidR="001321D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งบเฉพาะกิจการ</w:t>
            </w:r>
          </w:p>
        </w:tc>
      </w:tr>
      <w:tr w:rsidR="00D60464" w:rsidRPr="00950A13" w14:paraId="2FF4C935" w14:textId="77777777" w:rsidTr="00A05B7C">
        <w:trPr>
          <w:trHeight w:val="20"/>
        </w:trPr>
        <w:tc>
          <w:tcPr>
            <w:tcW w:w="2860" w:type="dxa"/>
            <w:vMerge w:val="restart"/>
            <w:vAlign w:val="bottom"/>
          </w:tcPr>
          <w:p w14:paraId="528CAEBA" w14:textId="77777777" w:rsidR="00D60464" w:rsidRPr="00950A13" w:rsidRDefault="00D60464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057" w:type="dxa"/>
            <w:gridSpan w:val="5"/>
          </w:tcPr>
          <w:p w14:paraId="7A17E6CA" w14:textId="3ACEB6FE" w:rsidR="00D60464" w:rsidRPr="00950A13" w:rsidRDefault="00EF5143" w:rsidP="005A00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01FDCFB1" w14:textId="77777777" w:rsidR="00D60464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3" w:type="dxa"/>
            <w:gridSpan w:val="5"/>
          </w:tcPr>
          <w:p w14:paraId="011579F8" w14:textId="0AC6C281" w:rsidR="00D60464" w:rsidRPr="00950A13" w:rsidRDefault="00EF5143" w:rsidP="00647726">
            <w:pPr>
              <w:pStyle w:val="acctfourfigures"/>
              <w:tabs>
                <w:tab w:val="clear" w:pos="765"/>
                <w:tab w:val="decimal" w:pos="15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60464" w:rsidRPr="00950A13" w14:paraId="69CDA37E" w14:textId="77777777" w:rsidTr="00A05B7C">
        <w:trPr>
          <w:trHeight w:val="20"/>
        </w:trPr>
        <w:tc>
          <w:tcPr>
            <w:tcW w:w="2860" w:type="dxa"/>
            <w:vMerge/>
          </w:tcPr>
          <w:p w14:paraId="5CD7C3DF" w14:textId="77777777" w:rsidR="00D60464" w:rsidRPr="00950A13" w:rsidRDefault="00D60464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5C8235F6" w14:textId="77777777" w:rsidR="00D60464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0A5D0EC3" w14:textId="77777777" w:rsidR="00D60464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F0C1400" w14:textId="77777777" w:rsidR="00D60464" w:rsidRPr="00950A13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7D681093" w14:textId="77777777" w:rsidR="002E3BCD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1C50C9AC" w14:textId="77777777" w:rsidR="00D60464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2557F1C" w14:textId="77777777" w:rsidR="00D60464" w:rsidRPr="00950A13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04FA34C9" w14:textId="77777777" w:rsidR="00D60464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0DC7ADCF" w14:textId="77777777" w:rsidR="00D60464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06386D0" w14:textId="77777777" w:rsidR="00D60464" w:rsidRPr="00950A13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45379E46" w14:textId="77777777" w:rsidR="00D60464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01BFAC90" w14:textId="77777777" w:rsidR="00D60464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14BCE94" w14:textId="77777777" w:rsidR="00D60464" w:rsidRPr="00950A13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4440DB6F" w14:textId="77777777" w:rsidR="00345FD9" w:rsidRPr="00950A13" w:rsidRDefault="00D07D83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072F0FBD" w14:textId="77777777" w:rsidR="00D60464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37B740B" w14:textId="77777777" w:rsidR="00D60464" w:rsidRPr="00950A13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221F8E2F" w14:textId="77777777" w:rsidR="00D60464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2F9E5FCA" w14:textId="77777777" w:rsidR="00D60464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D60464" w:rsidRPr="00950A13" w14:paraId="26FA422A" w14:textId="77777777" w:rsidTr="00A05B7C">
        <w:trPr>
          <w:trHeight w:val="20"/>
        </w:trPr>
        <w:tc>
          <w:tcPr>
            <w:tcW w:w="2860" w:type="dxa"/>
          </w:tcPr>
          <w:p w14:paraId="1106142F" w14:textId="77777777" w:rsidR="00D60464" w:rsidRPr="00950A13" w:rsidRDefault="00D60464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0" w:type="dxa"/>
            <w:gridSpan w:val="11"/>
          </w:tcPr>
          <w:p w14:paraId="314108C5" w14:textId="77777777" w:rsidR="00D60464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60464" w:rsidRPr="00950A13" w14:paraId="1CC6F6A8" w14:textId="77777777" w:rsidTr="00A05B7C">
        <w:trPr>
          <w:trHeight w:val="20"/>
        </w:trPr>
        <w:tc>
          <w:tcPr>
            <w:tcW w:w="2860" w:type="dxa"/>
          </w:tcPr>
          <w:p w14:paraId="69C8FB81" w14:textId="77777777" w:rsidR="00D60464" w:rsidRPr="00950A13" w:rsidRDefault="00D60464" w:rsidP="005A00D0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5E65712F" w14:textId="77777777" w:rsidR="00D60464" w:rsidRPr="00950A13" w:rsidRDefault="00D60464" w:rsidP="005A00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4B3F26F" w14:textId="77777777" w:rsidR="00D60464" w:rsidRPr="00950A13" w:rsidRDefault="00D60464" w:rsidP="005A00D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6688EC6" w14:textId="77777777" w:rsidR="00D60464" w:rsidRPr="00950A13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3A24E8" w14:textId="77777777" w:rsidR="00D60464" w:rsidRPr="00950A13" w:rsidRDefault="00D60464" w:rsidP="005A00D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25A6D676" w14:textId="77777777" w:rsidR="00D60464" w:rsidRPr="00950A13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7E4237" w14:textId="77777777" w:rsidR="00D60464" w:rsidRPr="00950A13" w:rsidRDefault="00D60464" w:rsidP="005A00D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62BEE72F" w14:textId="77777777" w:rsidR="00D60464" w:rsidRPr="00950A13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B7E08C" w14:textId="77777777" w:rsidR="00D60464" w:rsidRPr="00950A13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92E38F8" w14:textId="77777777" w:rsidR="00D60464" w:rsidRPr="00950A13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D4C6154" w14:textId="77777777" w:rsidR="00D60464" w:rsidRPr="00950A13" w:rsidRDefault="00D60464" w:rsidP="005A00D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vAlign w:val="bottom"/>
          </w:tcPr>
          <w:p w14:paraId="363EA82F" w14:textId="77777777" w:rsidR="00D60464" w:rsidRPr="00950A13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7004A" w:rsidRPr="00950A13" w14:paraId="3305C954" w14:textId="77777777" w:rsidTr="00A05B7C">
        <w:trPr>
          <w:trHeight w:val="20"/>
        </w:trPr>
        <w:tc>
          <w:tcPr>
            <w:tcW w:w="2860" w:type="dxa"/>
          </w:tcPr>
          <w:p w14:paraId="73000B61" w14:textId="77777777" w:rsidR="0007004A" w:rsidRDefault="0007004A" w:rsidP="0007004A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ที่วัดมูลค่า</w:t>
            </w:r>
          </w:p>
          <w:p w14:paraId="48ECC0D0" w14:textId="7322298C" w:rsidR="0007004A" w:rsidRDefault="0007004A" w:rsidP="0007004A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ด้วยมูลค่ายุติธรรมผ่านกำไร</w:t>
            </w:r>
          </w:p>
          <w:p w14:paraId="5E6C8FD6" w14:textId="77777777" w:rsidR="0007004A" w:rsidRDefault="0007004A" w:rsidP="0007004A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ขาดทุนเบ็ดเสร็จอื่น </w:t>
            </w:r>
          </w:p>
          <w:p w14:paraId="19BED0E1" w14:textId="586E6AED" w:rsidR="0007004A" w:rsidRPr="0007004A" w:rsidRDefault="0007004A" w:rsidP="0007004A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004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(</w:t>
            </w:r>
            <w:r w:rsidRPr="0007004A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07004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หลักทรัพย์</w:t>
            </w:r>
            <w:r w:rsidRPr="0007004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เผื่อขาย)</w:t>
            </w:r>
          </w:p>
        </w:tc>
        <w:tc>
          <w:tcPr>
            <w:tcW w:w="871" w:type="dxa"/>
            <w:vAlign w:val="bottom"/>
          </w:tcPr>
          <w:p w14:paraId="485FF572" w14:textId="2CDFA92F" w:rsidR="0007004A" w:rsidRPr="00950A13" w:rsidRDefault="0007004A" w:rsidP="0007004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38,092</w:t>
            </w:r>
          </w:p>
        </w:tc>
        <w:tc>
          <w:tcPr>
            <w:tcW w:w="180" w:type="dxa"/>
            <w:vAlign w:val="bottom"/>
          </w:tcPr>
          <w:p w14:paraId="2457E89D" w14:textId="77777777" w:rsidR="0007004A" w:rsidRPr="00950A13" w:rsidRDefault="0007004A" w:rsidP="0007004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5B838C7A" w14:textId="1B6A4066" w:rsidR="0007004A" w:rsidRPr="00950A13" w:rsidRDefault="0007004A" w:rsidP="000700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7,618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0B0FC0F" w14:textId="77777777" w:rsidR="0007004A" w:rsidRPr="00950A13" w:rsidRDefault="0007004A" w:rsidP="0007004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00C2C031" w14:textId="5635581A" w:rsidR="0007004A" w:rsidRPr="00950A13" w:rsidRDefault="0007004A" w:rsidP="000700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30,474</w:t>
            </w:r>
          </w:p>
        </w:tc>
        <w:tc>
          <w:tcPr>
            <w:tcW w:w="180" w:type="dxa"/>
            <w:vAlign w:val="bottom"/>
          </w:tcPr>
          <w:p w14:paraId="4A53CB20" w14:textId="77777777" w:rsidR="0007004A" w:rsidRPr="00950A13" w:rsidRDefault="0007004A" w:rsidP="0007004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0BA474BA" w14:textId="2180DA8B" w:rsidR="0007004A" w:rsidRPr="0007004A" w:rsidRDefault="0007004A" w:rsidP="000700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004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07004A">
              <w:rPr>
                <w:rFonts w:ascii="Angsana New" w:hAnsi="Angsana New"/>
                <w:sz w:val="30"/>
                <w:szCs w:val="30"/>
                <w:lang w:val="en-US" w:bidi="th-TH"/>
              </w:rPr>
              <w:t>8,936</w:t>
            </w:r>
            <w:r w:rsidRPr="0007004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F1ECA4E" w14:textId="77777777" w:rsidR="0007004A" w:rsidRPr="0007004A" w:rsidRDefault="0007004A" w:rsidP="000700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B43D7CC" w14:textId="06E6075B" w:rsidR="0007004A" w:rsidRPr="0007004A" w:rsidRDefault="0007004A" w:rsidP="0007004A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004A">
              <w:rPr>
                <w:rFonts w:ascii="Angsana New" w:hAnsi="Angsana New"/>
                <w:sz w:val="30"/>
                <w:szCs w:val="30"/>
                <w:lang w:val="en-US" w:bidi="th-TH"/>
              </w:rPr>
              <w:t>1,787</w:t>
            </w:r>
          </w:p>
        </w:tc>
        <w:tc>
          <w:tcPr>
            <w:tcW w:w="180" w:type="dxa"/>
            <w:vAlign w:val="bottom"/>
          </w:tcPr>
          <w:p w14:paraId="14BA6F33" w14:textId="77777777" w:rsidR="0007004A" w:rsidRPr="0007004A" w:rsidRDefault="0007004A" w:rsidP="0007004A">
            <w:pPr>
              <w:pStyle w:val="acctfourfigures"/>
              <w:tabs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vAlign w:val="bottom"/>
          </w:tcPr>
          <w:p w14:paraId="4F48B2F2" w14:textId="52909E33" w:rsidR="0007004A" w:rsidRPr="0007004A" w:rsidRDefault="0007004A" w:rsidP="000700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004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07004A">
              <w:rPr>
                <w:rFonts w:ascii="Angsana New" w:hAnsi="Angsana New"/>
                <w:sz w:val="30"/>
                <w:szCs w:val="30"/>
                <w:lang w:val="en-US" w:bidi="th-TH"/>
              </w:rPr>
              <w:t>7,149</w:t>
            </w:r>
            <w:r w:rsidRPr="0007004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8496E" w:rsidRPr="00950A13" w14:paraId="279981F6" w14:textId="77777777" w:rsidTr="00A05B7C">
        <w:trPr>
          <w:trHeight w:val="20"/>
        </w:trPr>
        <w:tc>
          <w:tcPr>
            <w:tcW w:w="2860" w:type="dxa"/>
          </w:tcPr>
          <w:p w14:paraId="02145DE9" w14:textId="77777777" w:rsidR="00D8496E" w:rsidRPr="00950A13" w:rsidRDefault="00D8496E" w:rsidP="00D84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36BEA" w14:textId="3AB755F1" w:rsidR="00D8496E" w:rsidRPr="00950A13" w:rsidRDefault="00D8496E" w:rsidP="00D8496E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38,092</w:t>
            </w:r>
          </w:p>
        </w:tc>
        <w:tc>
          <w:tcPr>
            <w:tcW w:w="180" w:type="dxa"/>
            <w:vAlign w:val="bottom"/>
          </w:tcPr>
          <w:p w14:paraId="1B2FD9A9" w14:textId="77777777" w:rsidR="00D8496E" w:rsidRPr="00950A13" w:rsidRDefault="00D8496E" w:rsidP="00D84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DF739" w14:textId="2668D731" w:rsidR="00D8496E" w:rsidRPr="00F32F76" w:rsidRDefault="00D8496E" w:rsidP="00F32F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32F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F32F7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7,618</w:t>
            </w:r>
            <w:r w:rsidRPr="00F32F7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3C1FC7B" w14:textId="77777777" w:rsidR="00D8496E" w:rsidRPr="00950A13" w:rsidRDefault="00D8496E" w:rsidP="00D84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FCC0F" w14:textId="1F144812" w:rsidR="00D8496E" w:rsidRPr="00950A13" w:rsidRDefault="00D8496E" w:rsidP="00D849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30,474</w:t>
            </w:r>
          </w:p>
        </w:tc>
        <w:tc>
          <w:tcPr>
            <w:tcW w:w="180" w:type="dxa"/>
            <w:vAlign w:val="bottom"/>
          </w:tcPr>
          <w:p w14:paraId="774418F6" w14:textId="77777777" w:rsidR="00D8496E" w:rsidRPr="00950A13" w:rsidRDefault="00D8496E" w:rsidP="00D84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E9A72" w14:textId="2446A818" w:rsidR="00D8496E" w:rsidRPr="00950A13" w:rsidRDefault="00D8496E" w:rsidP="00D8496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8,936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5F7AB4E" w14:textId="77777777" w:rsidR="00D8496E" w:rsidRPr="00950A13" w:rsidRDefault="00D8496E" w:rsidP="00D8496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3A966" w14:textId="5B451741" w:rsidR="00D8496E" w:rsidRPr="00950A13" w:rsidRDefault="00D8496E" w:rsidP="00D8496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1,787</w:t>
            </w:r>
          </w:p>
        </w:tc>
        <w:tc>
          <w:tcPr>
            <w:tcW w:w="180" w:type="dxa"/>
            <w:vAlign w:val="bottom"/>
          </w:tcPr>
          <w:p w14:paraId="653694A1" w14:textId="77777777" w:rsidR="00D8496E" w:rsidRPr="00950A13" w:rsidRDefault="00D8496E" w:rsidP="00D84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0D7F3" w14:textId="22642D64" w:rsidR="00D8496E" w:rsidRPr="00950A13" w:rsidRDefault="00D8496E" w:rsidP="00D8496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7,149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0E764F4D" w14:textId="6BCCECC6" w:rsidR="0070610F" w:rsidRPr="00950A13" w:rsidRDefault="0070610F"/>
    <w:p w14:paraId="55358B0A" w14:textId="77777777" w:rsidR="00391543" w:rsidRDefault="00C56FBD" w:rsidP="00EF5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</w:rPr>
        <w:tab/>
      </w:r>
      <w:r w:rsidR="00391543">
        <w:rPr>
          <w:rFonts w:ascii="Angsana New" w:hAnsi="Angsana New"/>
          <w:sz w:val="30"/>
          <w:szCs w:val="30"/>
          <w:cs/>
        </w:rPr>
        <w:br w:type="page"/>
      </w:r>
    </w:p>
    <w:p w14:paraId="78DA4B0D" w14:textId="0223DC99" w:rsidR="00C56FBD" w:rsidRPr="00950A13" w:rsidRDefault="00391543" w:rsidP="00EF5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ab/>
      </w:r>
      <w:r w:rsidR="00C56FBD" w:rsidRPr="00831F67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  <w:r w:rsidR="00C56FBD" w:rsidRPr="00950A1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</w:p>
    <w:p w14:paraId="697E3D50" w14:textId="77777777" w:rsidR="00C56FBD" w:rsidRPr="00950A13" w:rsidRDefault="00C56FBD" w:rsidP="00C56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234"/>
        <w:gridCol w:w="1016"/>
        <w:gridCol w:w="238"/>
        <w:gridCol w:w="1053"/>
        <w:gridCol w:w="265"/>
        <w:gridCol w:w="1026"/>
        <w:gridCol w:w="265"/>
        <w:gridCol w:w="1110"/>
      </w:tblGrid>
      <w:tr w:rsidR="00C56FBD" w:rsidRPr="00950A13" w14:paraId="229265F1" w14:textId="77777777" w:rsidTr="00A65C20">
        <w:tc>
          <w:tcPr>
            <w:tcW w:w="2299" w:type="pct"/>
          </w:tcPr>
          <w:p w14:paraId="2B030F30" w14:textId="77777777" w:rsidR="00C56FBD" w:rsidRPr="00950A13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1" w:type="pct"/>
            <w:gridSpan w:val="7"/>
          </w:tcPr>
          <w:p w14:paraId="2F6A7835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56FBD" w:rsidRPr="00950A13" w14:paraId="112540AC" w14:textId="77777777" w:rsidTr="00A65C20">
        <w:tc>
          <w:tcPr>
            <w:tcW w:w="2299" w:type="pct"/>
          </w:tcPr>
          <w:p w14:paraId="655D9C79" w14:textId="77777777" w:rsidR="00C56FBD" w:rsidRPr="00950A13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pct"/>
            <w:gridSpan w:val="3"/>
          </w:tcPr>
          <w:p w14:paraId="5348CA90" w14:textId="5233FD6F" w:rsidR="00C56FBD" w:rsidRPr="00950A13" w:rsidRDefault="00EF5143" w:rsidP="00B57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2A8FD2C7" w14:textId="77777777" w:rsidR="00C56FBD" w:rsidRPr="00950A13" w:rsidRDefault="00C56FBD" w:rsidP="00B57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6A95D550" w14:textId="16310DCA" w:rsidR="00C56FBD" w:rsidRPr="00950A13" w:rsidRDefault="00EF5143" w:rsidP="00B57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56FBD" w:rsidRPr="00950A13" w14:paraId="0E48C290" w14:textId="77777777" w:rsidTr="0022213D">
        <w:tc>
          <w:tcPr>
            <w:tcW w:w="2299" w:type="pct"/>
          </w:tcPr>
          <w:p w14:paraId="5D2EBB75" w14:textId="77777777" w:rsidR="00C56FBD" w:rsidRPr="00950A13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</w:tcPr>
          <w:p w14:paraId="64DA6173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8D972D6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29" w:type="pct"/>
          </w:tcPr>
          <w:p w14:paraId="39175176" w14:textId="77777777" w:rsidR="00C56FBD" w:rsidRPr="00950A13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2" w:type="pct"/>
          </w:tcPr>
          <w:p w14:paraId="4E9CEDEA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55FFFDF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44" w:type="pct"/>
          </w:tcPr>
          <w:p w14:paraId="7EE8145B" w14:textId="77777777" w:rsidR="00C56FBD" w:rsidRPr="00950A13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7" w:type="pct"/>
          </w:tcPr>
          <w:p w14:paraId="2861DB20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D201C09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4" w:type="pct"/>
          </w:tcPr>
          <w:p w14:paraId="63E07510" w14:textId="77777777" w:rsidR="00C56FBD" w:rsidRPr="00950A13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3" w:type="pct"/>
          </w:tcPr>
          <w:p w14:paraId="34F7C0F4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FB217D3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F5143" w:rsidRPr="00950A13" w14:paraId="001FE5C3" w14:textId="77777777" w:rsidTr="0022213D">
        <w:tc>
          <w:tcPr>
            <w:tcW w:w="2299" w:type="pct"/>
          </w:tcPr>
          <w:p w14:paraId="185CB7AD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552" w:type="pct"/>
            <w:vAlign w:val="bottom"/>
          </w:tcPr>
          <w:p w14:paraId="37FF2584" w14:textId="77777777" w:rsidR="00EF5143" w:rsidRPr="00606F35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24EFF3C" w14:textId="77777777" w:rsidR="00EF5143" w:rsidRPr="00606F35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3BA2892C" w14:textId="5D1B6344" w:rsidR="00EF5143" w:rsidRPr="00606F35" w:rsidRDefault="00831F67" w:rsidP="00EF514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769,985</w:t>
            </w:r>
          </w:p>
        </w:tc>
        <w:tc>
          <w:tcPr>
            <w:tcW w:w="144" w:type="pct"/>
          </w:tcPr>
          <w:p w14:paraId="657537CC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5CEA6CA4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856C01F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2315385C" w14:textId="2DB7CD5F" w:rsidR="00EF5143" w:rsidRPr="00950A13" w:rsidRDefault="00EF5143" w:rsidP="00EF514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644,050</w:t>
            </w:r>
          </w:p>
        </w:tc>
      </w:tr>
      <w:tr w:rsidR="00EF5143" w:rsidRPr="00950A13" w14:paraId="037EFDCF" w14:textId="77777777" w:rsidTr="0022213D">
        <w:tc>
          <w:tcPr>
            <w:tcW w:w="2299" w:type="pct"/>
          </w:tcPr>
          <w:p w14:paraId="62BE1020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52" w:type="pct"/>
            <w:vAlign w:val="bottom"/>
          </w:tcPr>
          <w:p w14:paraId="307D94DD" w14:textId="74798233" w:rsidR="00EF5143" w:rsidRPr="00606F35" w:rsidRDefault="001349B7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F35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9" w:type="pct"/>
          </w:tcPr>
          <w:p w14:paraId="5CC4A019" w14:textId="77777777" w:rsidR="00EF5143" w:rsidRPr="00606F35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7E3ED9A9" w14:textId="5C74102F" w:rsidR="00EF5143" w:rsidRPr="00606F35" w:rsidRDefault="00831F67" w:rsidP="00EF514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153,997</w:t>
            </w:r>
          </w:p>
        </w:tc>
        <w:tc>
          <w:tcPr>
            <w:tcW w:w="144" w:type="pct"/>
          </w:tcPr>
          <w:p w14:paraId="4C312EE4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15E0BC78" w14:textId="04039FB1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4" w:type="pct"/>
          </w:tcPr>
          <w:p w14:paraId="69AB00B0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60464983" w14:textId="3CC54ADD" w:rsidR="00EF5143" w:rsidRPr="00950A13" w:rsidRDefault="00EF5143" w:rsidP="00EF514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128,810</w:t>
            </w:r>
          </w:p>
        </w:tc>
      </w:tr>
      <w:tr w:rsidR="00EF5143" w:rsidRPr="00950A13" w14:paraId="398FE5C0" w14:textId="77777777" w:rsidTr="0022213D">
        <w:tc>
          <w:tcPr>
            <w:tcW w:w="2299" w:type="pct"/>
          </w:tcPr>
          <w:p w14:paraId="39DBB229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52" w:type="pct"/>
            <w:vAlign w:val="bottom"/>
          </w:tcPr>
          <w:p w14:paraId="3C4E9F11" w14:textId="77777777" w:rsidR="00EF5143" w:rsidRPr="00606F35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F3936A7" w14:textId="77777777" w:rsidR="00EF5143" w:rsidRPr="00606F35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0F27897" w14:textId="2816D37E" w:rsidR="00EF5143" w:rsidRPr="00606F35" w:rsidRDefault="00DD7489" w:rsidP="00EF514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606F3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606F35">
              <w:rPr>
                <w:rFonts w:ascii="Angsana New" w:hAnsi="Angsana New"/>
                <w:sz w:val="30"/>
                <w:szCs w:val="30"/>
              </w:rPr>
              <w:t>14,898</w:t>
            </w:r>
            <w:r w:rsidRPr="00606F3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4" w:type="pct"/>
          </w:tcPr>
          <w:p w14:paraId="3108FD1E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40E32D95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658841E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6CD16EAD" w14:textId="6406794F" w:rsidR="00EF5143" w:rsidRPr="00950A13" w:rsidRDefault="00EF5143" w:rsidP="00EF514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437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F5143" w:rsidRPr="00950A13" w14:paraId="142AD3D8" w14:textId="77777777" w:rsidTr="0022213D">
        <w:tc>
          <w:tcPr>
            <w:tcW w:w="2299" w:type="pct"/>
          </w:tcPr>
          <w:p w14:paraId="606DB6D0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52" w:type="pct"/>
            <w:vAlign w:val="bottom"/>
          </w:tcPr>
          <w:p w14:paraId="6C0B2F03" w14:textId="77777777" w:rsidR="00EF5143" w:rsidRPr="00606F35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417840C" w14:textId="77777777" w:rsidR="00EF5143" w:rsidRPr="00606F35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153180E0" w14:textId="21E1E3C8" w:rsidR="00EF5143" w:rsidRPr="00606F35" w:rsidRDefault="00DD7489" w:rsidP="00EF514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606F35">
              <w:rPr>
                <w:rFonts w:ascii="Angsana New" w:hAnsi="Angsana New"/>
                <w:sz w:val="30"/>
                <w:szCs w:val="30"/>
              </w:rPr>
              <w:t>4</w:t>
            </w:r>
            <w:r w:rsidR="00075548">
              <w:rPr>
                <w:rFonts w:ascii="Angsana New" w:hAnsi="Angsana New"/>
                <w:sz w:val="30"/>
                <w:szCs w:val="30"/>
              </w:rPr>
              <w:t>2</w:t>
            </w:r>
            <w:r w:rsidR="00E8668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2729D3EA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0AB376E0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1E43210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4A615C9D" w14:textId="38D0C0B2" w:rsidR="00EF5143" w:rsidRPr="00950A13" w:rsidRDefault="00EF5143" w:rsidP="00EF514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461</w:t>
            </w:r>
          </w:p>
        </w:tc>
      </w:tr>
      <w:tr w:rsidR="00EF5143" w:rsidRPr="00950A13" w14:paraId="4D22A643" w14:textId="77777777" w:rsidTr="0022213D">
        <w:tc>
          <w:tcPr>
            <w:tcW w:w="2299" w:type="pct"/>
          </w:tcPr>
          <w:p w14:paraId="4A0DD305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ค่าใช้จ่ายที่ได้รับยกเว้น</w:t>
            </w:r>
          </w:p>
        </w:tc>
        <w:tc>
          <w:tcPr>
            <w:tcW w:w="552" w:type="pct"/>
            <w:vAlign w:val="bottom"/>
          </w:tcPr>
          <w:p w14:paraId="0F654095" w14:textId="77777777" w:rsidR="00EF5143" w:rsidRPr="00606F35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A6B5ED5" w14:textId="77777777" w:rsidR="00EF5143" w:rsidRPr="00606F35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421EEE4" w14:textId="549DE8C9" w:rsidR="00EF5143" w:rsidRPr="00606F35" w:rsidRDefault="00DD7489" w:rsidP="00EF514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606F3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E8668C">
              <w:rPr>
                <w:rFonts w:ascii="Angsana New" w:hAnsi="Angsana New"/>
                <w:sz w:val="30"/>
                <w:szCs w:val="30"/>
              </w:rPr>
              <w:t>5,605</w:t>
            </w:r>
            <w:r w:rsidRPr="00606F3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4" w:type="pct"/>
          </w:tcPr>
          <w:p w14:paraId="64D66EAD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1160D87D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B5DEDA1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D72187F" w14:textId="502ED2B9" w:rsidR="00EF5143" w:rsidRPr="00950A13" w:rsidRDefault="00EF5143" w:rsidP="00EF514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3,161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2213D" w:rsidRPr="00950A13" w14:paraId="3B2627CA" w14:textId="77777777" w:rsidTr="0022213D">
        <w:tc>
          <w:tcPr>
            <w:tcW w:w="2299" w:type="pct"/>
          </w:tcPr>
          <w:p w14:paraId="4551485C" w14:textId="77777777" w:rsidR="0022213D" w:rsidRPr="00950A13" w:rsidRDefault="0022213D" w:rsidP="00222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     สินทรัพย์ภาษีเงินได้รอการตัดบัญชี</w:t>
            </w:r>
          </w:p>
        </w:tc>
        <w:tc>
          <w:tcPr>
            <w:tcW w:w="552" w:type="pct"/>
            <w:vAlign w:val="bottom"/>
          </w:tcPr>
          <w:p w14:paraId="5A51BA1A" w14:textId="77777777" w:rsidR="0022213D" w:rsidRPr="00606F35" w:rsidRDefault="0022213D" w:rsidP="00222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C5D58A1" w14:textId="77777777" w:rsidR="0022213D" w:rsidRPr="00606F35" w:rsidRDefault="0022213D" w:rsidP="00222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09D3CE82" w14:textId="77777777" w:rsidR="0022213D" w:rsidRDefault="0022213D" w:rsidP="0022213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</w:p>
          <w:p w14:paraId="741DE284" w14:textId="2F754970" w:rsidR="0022213D" w:rsidRPr="00606F35" w:rsidRDefault="0022213D" w:rsidP="0022213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4" w:type="pct"/>
          </w:tcPr>
          <w:p w14:paraId="3987CD7A" w14:textId="77777777" w:rsidR="0022213D" w:rsidRPr="00950A13" w:rsidRDefault="0022213D" w:rsidP="00222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29E28DF9" w14:textId="77777777" w:rsidR="0022213D" w:rsidRPr="00950A13" w:rsidRDefault="0022213D" w:rsidP="00222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36D5C53" w14:textId="77777777" w:rsidR="0022213D" w:rsidRPr="00950A13" w:rsidRDefault="0022213D" w:rsidP="00222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457BD84F" w14:textId="3533C6F6" w:rsidR="0022213D" w:rsidRPr="00950A13" w:rsidRDefault="0022213D" w:rsidP="0022213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22213D" w:rsidRPr="00950A13" w14:paraId="14EDB05F" w14:textId="77777777" w:rsidTr="0022213D">
        <w:tc>
          <w:tcPr>
            <w:tcW w:w="2299" w:type="pct"/>
          </w:tcPr>
          <w:p w14:paraId="03D3AB19" w14:textId="590FD10C" w:rsidR="0022213D" w:rsidRPr="00950A13" w:rsidRDefault="0022213D" w:rsidP="00222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552" w:type="pct"/>
            <w:vAlign w:val="bottom"/>
          </w:tcPr>
          <w:p w14:paraId="6A579826" w14:textId="77777777" w:rsidR="0022213D" w:rsidRPr="00606F35" w:rsidRDefault="0022213D" w:rsidP="00222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D74E13E" w14:textId="77777777" w:rsidR="0022213D" w:rsidRPr="00606F35" w:rsidRDefault="0022213D" w:rsidP="00222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7F1CF88" w14:textId="2F2F8B11" w:rsidR="0022213D" w:rsidRPr="00606F35" w:rsidRDefault="0022213D" w:rsidP="0022213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606F35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4" w:type="pct"/>
          </w:tcPr>
          <w:p w14:paraId="22B35D3D" w14:textId="77777777" w:rsidR="0022213D" w:rsidRPr="00950A13" w:rsidRDefault="0022213D" w:rsidP="00222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560CB5EA" w14:textId="77777777" w:rsidR="0022213D" w:rsidRPr="00950A13" w:rsidRDefault="0022213D" w:rsidP="00222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0ABBA29" w14:textId="77777777" w:rsidR="0022213D" w:rsidRPr="00950A13" w:rsidRDefault="0022213D" w:rsidP="00222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17117CCE" w14:textId="12629F20" w:rsidR="0022213D" w:rsidRPr="00950A13" w:rsidRDefault="0022213D" w:rsidP="0022213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2,</w:t>
            </w:r>
            <w:r w:rsidRPr="00950A13">
              <w:rPr>
                <w:rFonts w:ascii="Angsana New" w:hAnsi="Angsana New"/>
                <w:sz w:val="30"/>
                <w:szCs w:val="30"/>
              </w:rPr>
              <w:t>312</w:t>
            </w:r>
          </w:p>
        </w:tc>
      </w:tr>
      <w:tr w:rsidR="0022213D" w:rsidRPr="00950A13" w14:paraId="30AA1361" w14:textId="77777777" w:rsidTr="0022213D">
        <w:tc>
          <w:tcPr>
            <w:tcW w:w="2299" w:type="pct"/>
          </w:tcPr>
          <w:p w14:paraId="41D14919" w14:textId="77777777" w:rsidR="0022213D" w:rsidRPr="00950A13" w:rsidRDefault="0022213D" w:rsidP="00222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52" w:type="pct"/>
            <w:vAlign w:val="bottom"/>
          </w:tcPr>
          <w:p w14:paraId="14EE2052" w14:textId="77777777" w:rsidR="0022213D" w:rsidRPr="00606F35" w:rsidRDefault="0022213D" w:rsidP="00222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E5AB445" w14:textId="77777777" w:rsidR="0022213D" w:rsidRPr="00606F35" w:rsidRDefault="0022213D" w:rsidP="00222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8C283AC" w14:textId="259F394D" w:rsidR="0022213D" w:rsidRPr="00606F35" w:rsidRDefault="0022213D" w:rsidP="0022213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5,870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4" w:type="pct"/>
          </w:tcPr>
          <w:p w14:paraId="694237B2" w14:textId="77777777" w:rsidR="0022213D" w:rsidRPr="00950A13" w:rsidRDefault="0022213D" w:rsidP="00222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2C5F9C2E" w14:textId="77777777" w:rsidR="0022213D" w:rsidRPr="00950A13" w:rsidRDefault="0022213D" w:rsidP="00222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AF7557E" w14:textId="77777777" w:rsidR="0022213D" w:rsidRPr="00950A13" w:rsidRDefault="0022213D" w:rsidP="00222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2D97B93D" w14:textId="685439E9" w:rsidR="0022213D" w:rsidRPr="00950A13" w:rsidRDefault="0022213D" w:rsidP="0022213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3,299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2213D" w:rsidRPr="00950A13" w14:paraId="64FAB0DD" w14:textId="77777777" w:rsidTr="0022213D">
        <w:tc>
          <w:tcPr>
            <w:tcW w:w="2299" w:type="pct"/>
          </w:tcPr>
          <w:p w14:paraId="07B64F40" w14:textId="77777777" w:rsidR="0022213D" w:rsidRPr="00950A13" w:rsidRDefault="0022213D" w:rsidP="00222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B0A03" w14:textId="2365459C" w:rsidR="0022213D" w:rsidRPr="00606F35" w:rsidRDefault="0022213D" w:rsidP="00222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5A8C0508" w14:textId="77777777" w:rsidR="0022213D" w:rsidRPr="00606F35" w:rsidRDefault="0022213D" w:rsidP="00222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8A9EC22" w14:textId="6BE29EED" w:rsidR="0022213D" w:rsidRPr="00606F35" w:rsidRDefault="0022213D" w:rsidP="0022213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128,034</w:t>
            </w:r>
          </w:p>
        </w:tc>
        <w:tc>
          <w:tcPr>
            <w:tcW w:w="144" w:type="pct"/>
          </w:tcPr>
          <w:p w14:paraId="39D4A13B" w14:textId="77777777" w:rsidR="0022213D" w:rsidRPr="00950A13" w:rsidRDefault="0022213D" w:rsidP="00222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3A15D9" w14:textId="337C4810" w:rsidR="0022213D" w:rsidRPr="00950A13" w:rsidRDefault="0022213D" w:rsidP="00222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2864EF43" w14:textId="77777777" w:rsidR="0022213D" w:rsidRPr="00950A13" w:rsidRDefault="0022213D" w:rsidP="00222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433BB77B" w14:textId="16D230D9" w:rsidR="0022213D" w:rsidRPr="00950A13" w:rsidRDefault="0022213D" w:rsidP="0022213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120,117</w:t>
            </w:r>
          </w:p>
        </w:tc>
      </w:tr>
    </w:tbl>
    <w:p w14:paraId="7D8F004E" w14:textId="77777777" w:rsidR="00C56FBD" w:rsidRPr="00950A13" w:rsidRDefault="00C56FBD" w:rsidP="00C56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"/>
          <w:szCs w:val="2"/>
        </w:rPr>
      </w:pPr>
    </w:p>
    <w:p w14:paraId="67F31FDF" w14:textId="751A91D0" w:rsidR="00A05B7C" w:rsidRPr="00950A13" w:rsidRDefault="00A05B7C"/>
    <w:p w14:paraId="1758D6AB" w14:textId="77777777" w:rsidR="00A05B7C" w:rsidRPr="00950A13" w:rsidRDefault="00A05B7C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4"/>
        <w:gridCol w:w="1015"/>
        <w:gridCol w:w="237"/>
        <w:gridCol w:w="1050"/>
        <w:gridCol w:w="263"/>
        <w:gridCol w:w="1032"/>
        <w:gridCol w:w="266"/>
        <w:gridCol w:w="1083"/>
      </w:tblGrid>
      <w:tr w:rsidR="00C56FBD" w:rsidRPr="00950A13" w14:paraId="02E1137A" w14:textId="77777777" w:rsidTr="00A65C20">
        <w:tc>
          <w:tcPr>
            <w:tcW w:w="2306" w:type="pct"/>
          </w:tcPr>
          <w:p w14:paraId="720BBABA" w14:textId="77777777" w:rsidR="00C56FBD" w:rsidRPr="00950A13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4" w:type="pct"/>
            <w:gridSpan w:val="7"/>
          </w:tcPr>
          <w:p w14:paraId="47076CAD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56FBD" w:rsidRPr="00950A13" w14:paraId="6130396B" w14:textId="77777777" w:rsidTr="00A65C20">
        <w:tc>
          <w:tcPr>
            <w:tcW w:w="2306" w:type="pct"/>
          </w:tcPr>
          <w:p w14:paraId="0FB4CEA5" w14:textId="77777777" w:rsidR="00C56FBD" w:rsidRPr="00950A13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pct"/>
            <w:gridSpan w:val="3"/>
          </w:tcPr>
          <w:p w14:paraId="26684093" w14:textId="2582CAC4" w:rsidR="00C56FBD" w:rsidRPr="00950A13" w:rsidRDefault="00EF5143" w:rsidP="00B57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08820D77" w14:textId="77777777" w:rsidR="00C56FBD" w:rsidRPr="00950A13" w:rsidRDefault="00C56FBD" w:rsidP="00B57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14:paraId="004B3B57" w14:textId="59664EF8" w:rsidR="00C56FBD" w:rsidRPr="00950A13" w:rsidRDefault="00EF5143" w:rsidP="00B57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255F7" w:rsidRPr="00950A13" w14:paraId="5358EC40" w14:textId="77777777" w:rsidTr="00A65C20">
        <w:tc>
          <w:tcPr>
            <w:tcW w:w="2306" w:type="pct"/>
          </w:tcPr>
          <w:p w14:paraId="12179C49" w14:textId="77777777" w:rsidR="00C56FBD" w:rsidRPr="00950A13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14:paraId="2ED3594A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D152B45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29" w:type="pct"/>
          </w:tcPr>
          <w:p w14:paraId="3029E988" w14:textId="77777777" w:rsidR="00C56FBD" w:rsidRPr="00950A13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2" w:type="pct"/>
          </w:tcPr>
          <w:p w14:paraId="52F0DCCC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D536881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43" w:type="pct"/>
          </w:tcPr>
          <w:p w14:paraId="03DD1A5F" w14:textId="77777777" w:rsidR="00C56FBD" w:rsidRPr="00950A13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2" w:type="pct"/>
          </w:tcPr>
          <w:p w14:paraId="54496B94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FB0E808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5" w:type="pct"/>
          </w:tcPr>
          <w:p w14:paraId="60C23786" w14:textId="77777777" w:rsidR="00C56FBD" w:rsidRPr="00950A13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0" w:type="pct"/>
          </w:tcPr>
          <w:p w14:paraId="15D8E780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D35C87B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255F7" w:rsidRPr="00950A13" w14:paraId="0C1311EB" w14:textId="77777777" w:rsidTr="00A65C20">
        <w:tc>
          <w:tcPr>
            <w:tcW w:w="2306" w:type="pct"/>
          </w:tcPr>
          <w:p w14:paraId="156C3DBA" w14:textId="77777777" w:rsidR="00EF5143" w:rsidRPr="00950A13" w:rsidRDefault="00EF5143" w:rsidP="00125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553" w:type="pct"/>
            <w:vAlign w:val="bottom"/>
          </w:tcPr>
          <w:p w14:paraId="7488C050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D46C2A9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5EA6A223" w14:textId="2BE33186" w:rsidR="00EF5143" w:rsidRPr="00B53298" w:rsidRDefault="00C11998" w:rsidP="00EF6DA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738,777</w:t>
            </w:r>
          </w:p>
        </w:tc>
        <w:tc>
          <w:tcPr>
            <w:tcW w:w="143" w:type="pct"/>
          </w:tcPr>
          <w:p w14:paraId="39A70343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735066B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84411FC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5672C597" w14:textId="68EE4BD3" w:rsidR="00EF5143" w:rsidRPr="001255F7" w:rsidRDefault="00EF5143" w:rsidP="001255F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1255F7">
              <w:rPr>
                <w:rFonts w:ascii="Angsana New" w:hAnsi="Angsana New"/>
                <w:sz w:val="30"/>
                <w:szCs w:val="30"/>
              </w:rPr>
              <w:t>605,570</w:t>
            </w:r>
          </w:p>
        </w:tc>
      </w:tr>
      <w:tr w:rsidR="001255F7" w:rsidRPr="00950A13" w14:paraId="6361F525" w14:textId="77777777" w:rsidTr="00A65C20">
        <w:tc>
          <w:tcPr>
            <w:tcW w:w="2306" w:type="pct"/>
          </w:tcPr>
          <w:p w14:paraId="52A3129A" w14:textId="77777777" w:rsidR="00EF5143" w:rsidRPr="00950A13" w:rsidRDefault="00EF5143" w:rsidP="00125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53" w:type="pct"/>
            <w:vAlign w:val="bottom"/>
          </w:tcPr>
          <w:p w14:paraId="550D7A8E" w14:textId="2EA65EC8" w:rsidR="00EF5143" w:rsidRPr="00950A13" w:rsidRDefault="00C536D1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9" w:type="pct"/>
          </w:tcPr>
          <w:p w14:paraId="012386E9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4AFB4CA5" w14:textId="6F79587A" w:rsidR="00EF5143" w:rsidRPr="00EF6DA0" w:rsidRDefault="00B53298" w:rsidP="00EF6DA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</w:t>
            </w:r>
            <w:r w:rsidR="00C11998"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143" w:type="pct"/>
          </w:tcPr>
          <w:p w14:paraId="25B83208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66424EA" w14:textId="5BD6B431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5" w:type="pct"/>
          </w:tcPr>
          <w:p w14:paraId="6AE8EDD6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04F919DD" w14:textId="5C43DA39" w:rsidR="00EF5143" w:rsidRPr="001255F7" w:rsidRDefault="00EF5143" w:rsidP="001255F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1255F7">
              <w:rPr>
                <w:rFonts w:ascii="Angsana New" w:hAnsi="Angsana New"/>
                <w:sz w:val="30"/>
                <w:szCs w:val="30"/>
              </w:rPr>
              <w:t>121,114</w:t>
            </w:r>
          </w:p>
        </w:tc>
      </w:tr>
      <w:tr w:rsidR="001255F7" w:rsidRPr="00950A13" w14:paraId="10B0A611" w14:textId="77777777" w:rsidTr="00A65C20">
        <w:tc>
          <w:tcPr>
            <w:tcW w:w="2306" w:type="pct"/>
          </w:tcPr>
          <w:p w14:paraId="40067FAE" w14:textId="77777777" w:rsidR="00EF5143" w:rsidRPr="00950A13" w:rsidRDefault="00EF5143" w:rsidP="00125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53" w:type="pct"/>
            <w:vAlign w:val="bottom"/>
          </w:tcPr>
          <w:p w14:paraId="545D1DFC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3543C58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19BAFBF" w14:textId="0C67E8EA" w:rsidR="00EF5143" w:rsidRPr="00EF6DA0" w:rsidRDefault="00C536D1" w:rsidP="00EF6DA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EF6DA0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EF6DA0">
              <w:rPr>
                <w:rFonts w:ascii="Angsana New" w:hAnsi="Angsana New"/>
                <w:sz w:val="30"/>
                <w:szCs w:val="30"/>
              </w:rPr>
              <w:t>14,898</w:t>
            </w:r>
            <w:r w:rsidRPr="00EF6DA0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3" w:type="pct"/>
          </w:tcPr>
          <w:p w14:paraId="6CB1F991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2C01EF3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F6FF9B7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5CBA61E" w14:textId="4DF46AA9" w:rsidR="00EF5143" w:rsidRPr="001255F7" w:rsidRDefault="00EF5143" w:rsidP="001255F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1255F7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1255F7">
              <w:rPr>
                <w:rFonts w:ascii="Angsana New" w:hAnsi="Angsana New"/>
                <w:sz w:val="30"/>
                <w:szCs w:val="30"/>
              </w:rPr>
              <w:t>437</w:t>
            </w:r>
            <w:r w:rsidRPr="001255F7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255F7" w:rsidRPr="00950A13" w14:paraId="4184C6AF" w14:textId="77777777" w:rsidTr="00A65C20">
        <w:tc>
          <w:tcPr>
            <w:tcW w:w="2306" w:type="pct"/>
          </w:tcPr>
          <w:p w14:paraId="63DF937E" w14:textId="77777777" w:rsidR="00EF5143" w:rsidRPr="00950A13" w:rsidRDefault="00EF5143" w:rsidP="00125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53" w:type="pct"/>
            <w:vAlign w:val="bottom"/>
          </w:tcPr>
          <w:p w14:paraId="132A4741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7FC5377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061AE7AE" w14:textId="2D146718" w:rsidR="00EF5143" w:rsidRPr="00EF6DA0" w:rsidRDefault="00C536D1" w:rsidP="00EF6DA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EF6DA0"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143" w:type="pct"/>
          </w:tcPr>
          <w:p w14:paraId="5136C3D2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D031F50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BD5199A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7944051B" w14:textId="60583C21" w:rsidR="00EF5143" w:rsidRPr="001255F7" w:rsidRDefault="00EF5143" w:rsidP="001255F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1255F7">
              <w:rPr>
                <w:rFonts w:ascii="Angsana New" w:hAnsi="Angsana New"/>
                <w:sz w:val="30"/>
                <w:szCs w:val="30"/>
              </w:rPr>
              <w:t>461</w:t>
            </w:r>
          </w:p>
        </w:tc>
      </w:tr>
      <w:tr w:rsidR="001255F7" w:rsidRPr="00950A13" w14:paraId="1E802A2D" w14:textId="77777777" w:rsidTr="00A65C20">
        <w:tc>
          <w:tcPr>
            <w:tcW w:w="2306" w:type="pct"/>
          </w:tcPr>
          <w:p w14:paraId="1DC6F461" w14:textId="77777777" w:rsidR="00EF5143" w:rsidRPr="00950A13" w:rsidRDefault="00EF5143" w:rsidP="00125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24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ค่าใช้จ่ายที่ได้รับยกเว้น</w:t>
            </w:r>
          </w:p>
        </w:tc>
        <w:tc>
          <w:tcPr>
            <w:tcW w:w="553" w:type="pct"/>
            <w:vAlign w:val="bottom"/>
          </w:tcPr>
          <w:p w14:paraId="7499E7AE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F59F220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8AA8F77" w14:textId="18676F58" w:rsidR="00EF5143" w:rsidRPr="00EF6DA0" w:rsidRDefault="00C536D1" w:rsidP="00EF6DA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EF6DA0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E8668C">
              <w:rPr>
                <w:rFonts w:ascii="Angsana New" w:hAnsi="Angsana New"/>
                <w:sz w:val="30"/>
                <w:szCs w:val="30"/>
              </w:rPr>
              <w:t>5,423</w:t>
            </w:r>
            <w:r w:rsidRPr="00EF6DA0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3" w:type="pct"/>
          </w:tcPr>
          <w:p w14:paraId="524E99E7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C730C4F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4AC00EC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5AC4FD9" w14:textId="2682E1B6" w:rsidR="00EF5143" w:rsidRPr="001255F7" w:rsidRDefault="00EF5143" w:rsidP="001255F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1255F7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1255F7">
              <w:rPr>
                <w:rFonts w:ascii="Angsana New" w:hAnsi="Angsana New"/>
                <w:sz w:val="30"/>
                <w:szCs w:val="30"/>
              </w:rPr>
              <w:t>3,161</w:t>
            </w:r>
            <w:r w:rsidRPr="001255F7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255F7" w:rsidRPr="00950A13" w14:paraId="3A4B451F" w14:textId="77777777" w:rsidTr="00A65C20">
        <w:tc>
          <w:tcPr>
            <w:tcW w:w="2306" w:type="pct"/>
          </w:tcPr>
          <w:p w14:paraId="35DEBADE" w14:textId="60A17354" w:rsidR="00EF5143" w:rsidRPr="00950A13" w:rsidRDefault="00EF5143" w:rsidP="00125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24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  <w:r w:rsidR="001503D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503D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503DF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  <w:r w:rsidR="001503D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553" w:type="pct"/>
            <w:vAlign w:val="bottom"/>
          </w:tcPr>
          <w:p w14:paraId="3CB3AB2B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3BA6643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30F209C8" w14:textId="5F06FFBE" w:rsidR="00EF5143" w:rsidRPr="00EF6DA0" w:rsidRDefault="001503DF" w:rsidP="001503D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E8668C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3" w:type="pct"/>
          </w:tcPr>
          <w:p w14:paraId="506E17A5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A8DF48D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2EB965F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2F4897C" w14:textId="24450DF8" w:rsidR="00EF5143" w:rsidRPr="001255F7" w:rsidRDefault="00EF5143" w:rsidP="001255F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1255F7">
              <w:rPr>
                <w:rFonts w:ascii="Angsana New" w:hAnsi="Angsana New"/>
                <w:sz w:val="30"/>
                <w:szCs w:val="30"/>
              </w:rPr>
              <w:t>2,312</w:t>
            </w:r>
          </w:p>
        </w:tc>
      </w:tr>
      <w:tr w:rsidR="001255F7" w:rsidRPr="00950A13" w14:paraId="2E34E804" w14:textId="77777777" w:rsidTr="00A65C20">
        <w:tc>
          <w:tcPr>
            <w:tcW w:w="2306" w:type="pct"/>
          </w:tcPr>
          <w:p w14:paraId="74A77F64" w14:textId="77777777" w:rsidR="00EF5143" w:rsidRPr="00950A13" w:rsidRDefault="00EF5143" w:rsidP="00125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F03F5" w14:textId="52BA0299" w:rsidR="00EF5143" w:rsidRPr="00950A13" w:rsidRDefault="00C536D1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="00B5329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18D7A5BF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E5EC4" w14:textId="16600862" w:rsidR="00EF5143" w:rsidRPr="00EF6DA0" w:rsidRDefault="00C536D1" w:rsidP="00EF6DA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DA0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B53298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C11998">
              <w:rPr>
                <w:rFonts w:ascii="Angsana New" w:hAnsi="Angsana New"/>
                <w:b/>
                <w:bCs/>
                <w:sz w:val="30"/>
                <w:szCs w:val="30"/>
              </w:rPr>
              <w:t>838</w:t>
            </w:r>
          </w:p>
        </w:tc>
        <w:tc>
          <w:tcPr>
            <w:tcW w:w="143" w:type="pct"/>
          </w:tcPr>
          <w:p w14:paraId="70863887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337D24" w14:textId="0E2E2A90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1A54AFB6" w14:textId="77777777" w:rsidR="00EF5143" w:rsidRPr="00950A13" w:rsidRDefault="00EF5143" w:rsidP="00EF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5A698" w14:textId="1C21A845" w:rsidR="00EF5143" w:rsidRPr="00950A13" w:rsidRDefault="00EF5143" w:rsidP="001255F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120,289</w:t>
            </w:r>
          </w:p>
        </w:tc>
      </w:tr>
    </w:tbl>
    <w:p w14:paraId="3EB5B047" w14:textId="6F2C93FC" w:rsidR="001255F7" w:rsidRDefault="001255F7" w:rsidP="00C56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991B8B0" w14:textId="77777777" w:rsidR="00990E5C" w:rsidRPr="00950A13" w:rsidRDefault="00990E5C" w:rsidP="00990E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lastRenderedPageBreak/>
        <w:t xml:space="preserve">สินทรัพย์และหนี้สินภาษีเงินได้รอการตัดบัญชี ณ วันที่ </w:t>
      </w:r>
      <w:r w:rsidRPr="00950A13">
        <w:rPr>
          <w:rFonts w:ascii="Angsana New" w:hAnsi="Angsana New"/>
          <w:sz w:val="30"/>
          <w:szCs w:val="30"/>
        </w:rPr>
        <w:t xml:space="preserve">31 </w:t>
      </w:r>
      <w:r w:rsidRPr="00950A13">
        <w:rPr>
          <w:rFonts w:ascii="Angsana New" w:hAnsi="Angsana New"/>
          <w:sz w:val="30"/>
          <w:szCs w:val="30"/>
          <w:cs/>
        </w:rPr>
        <w:t>ธันวาคม  มีดังนี้</w:t>
      </w:r>
    </w:p>
    <w:p w14:paraId="26670231" w14:textId="77777777" w:rsidR="00990E5C" w:rsidRPr="00950A13" w:rsidRDefault="00990E5C" w:rsidP="00990E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080"/>
        <w:gridCol w:w="270"/>
        <w:gridCol w:w="1170"/>
        <w:gridCol w:w="270"/>
        <w:gridCol w:w="1080"/>
      </w:tblGrid>
      <w:tr w:rsidR="00990E5C" w:rsidRPr="00950A13" w14:paraId="6917E24F" w14:textId="77777777" w:rsidTr="00B57128">
        <w:trPr>
          <w:cantSplit/>
          <w:trHeight w:val="315"/>
          <w:tblHeader/>
        </w:trPr>
        <w:tc>
          <w:tcPr>
            <w:tcW w:w="4050" w:type="dxa"/>
          </w:tcPr>
          <w:p w14:paraId="58CBEBDD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222463DD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2"/>
                <w:szCs w:val="20"/>
                <w:lang w:val="en-GB" w:bidi="ar-SA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990E5C" w:rsidRPr="00950A13" w14:paraId="079124A2" w14:textId="77777777" w:rsidTr="00B57128">
        <w:trPr>
          <w:cantSplit/>
          <w:trHeight w:val="328"/>
          <w:tblHeader/>
        </w:trPr>
        <w:tc>
          <w:tcPr>
            <w:tcW w:w="4050" w:type="dxa"/>
          </w:tcPr>
          <w:p w14:paraId="5451E669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650131B2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9DC548D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4A48BBA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990E5C" w:rsidRPr="00950A13" w14:paraId="451041C0" w14:textId="77777777" w:rsidTr="00B57128">
        <w:trPr>
          <w:cantSplit/>
          <w:trHeight w:val="315"/>
          <w:tblHeader/>
        </w:trPr>
        <w:tc>
          <w:tcPr>
            <w:tcW w:w="4050" w:type="dxa"/>
          </w:tcPr>
          <w:p w14:paraId="663707F5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sz w:val="22"/>
                <w:szCs w:val="20"/>
                <w:lang w:val="en-GB" w:bidi="ar-SA"/>
              </w:rPr>
            </w:pPr>
          </w:p>
        </w:tc>
        <w:tc>
          <w:tcPr>
            <w:tcW w:w="1170" w:type="dxa"/>
          </w:tcPr>
          <w:p w14:paraId="6839292E" w14:textId="09663389" w:rsidR="00990E5C" w:rsidRPr="00950A13" w:rsidRDefault="00EF5143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3EDA81E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578201" w14:textId="15AFC73B" w:rsidR="00990E5C" w:rsidRPr="00950A13" w:rsidRDefault="00EF5143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B234AFC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0091AA" w14:textId="1211CDD6" w:rsidR="00990E5C" w:rsidRPr="00950A13" w:rsidRDefault="00EF5143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4E12B15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3E9613" w14:textId="594BDAC2" w:rsidR="00990E5C" w:rsidRPr="00950A13" w:rsidRDefault="00EF5143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</w:rPr>
              <w:t>2562</w:t>
            </w:r>
          </w:p>
        </w:tc>
      </w:tr>
      <w:tr w:rsidR="00990E5C" w:rsidRPr="00950A13" w14:paraId="56D7BD57" w14:textId="77777777" w:rsidTr="00B57128">
        <w:trPr>
          <w:cantSplit/>
          <w:trHeight w:val="315"/>
        </w:trPr>
        <w:tc>
          <w:tcPr>
            <w:tcW w:w="4050" w:type="dxa"/>
          </w:tcPr>
          <w:p w14:paraId="1BB73D57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ordi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5FB8FD3C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i/>
                <w:iCs/>
                <w:sz w:val="22"/>
                <w:szCs w:val="20"/>
                <w:lang w:val="en-GB"/>
              </w:rPr>
            </w:pPr>
            <w:r w:rsidRPr="00950A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6439B" w:rsidRPr="00950A13" w14:paraId="18F2DEB9" w14:textId="77777777" w:rsidTr="00B57128">
        <w:trPr>
          <w:cantSplit/>
          <w:trHeight w:val="315"/>
        </w:trPr>
        <w:tc>
          <w:tcPr>
            <w:tcW w:w="4050" w:type="dxa"/>
          </w:tcPr>
          <w:p w14:paraId="2D878494" w14:textId="77777777" w:rsidR="0046439B" w:rsidRPr="00950A13" w:rsidRDefault="0046439B" w:rsidP="0046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2F5F0AA" w14:textId="48FEB5B9" w:rsidR="0046439B" w:rsidRPr="00950A13" w:rsidRDefault="0046439B" w:rsidP="0046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</w:rPr>
              <w:t>7</w:t>
            </w:r>
            <w:r w:rsidR="00871480">
              <w:rPr>
                <w:rFonts w:ascii="Angsana New" w:eastAsia="Cordia New" w:hAnsi="Angsana New"/>
                <w:sz w:val="30"/>
                <w:szCs w:val="30"/>
              </w:rPr>
              <w:t>4</w:t>
            </w:r>
            <w:r w:rsidRPr="00950A13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="00871480">
              <w:rPr>
                <w:rFonts w:ascii="Angsana New" w:eastAsia="Cordia New" w:hAnsi="Angsana New"/>
                <w:sz w:val="30"/>
                <w:szCs w:val="30"/>
              </w:rPr>
              <w:t>52</w:t>
            </w:r>
            <w:r w:rsidR="00D62B01">
              <w:rPr>
                <w:rFonts w:ascii="Angsana New" w:eastAsia="Cordi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701E8DDC" w14:textId="77777777" w:rsidR="0046439B" w:rsidRPr="00950A13" w:rsidRDefault="0046439B" w:rsidP="0046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352489" w14:textId="0E030C49" w:rsidR="0046439B" w:rsidRPr="00950A13" w:rsidRDefault="0046439B" w:rsidP="0046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</w:rPr>
              <w:t>60,721</w:t>
            </w:r>
          </w:p>
        </w:tc>
        <w:tc>
          <w:tcPr>
            <w:tcW w:w="270" w:type="dxa"/>
          </w:tcPr>
          <w:p w14:paraId="14C7801A" w14:textId="77777777" w:rsidR="0046439B" w:rsidRPr="00950A13" w:rsidRDefault="0046439B" w:rsidP="0046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1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8A213D" w14:textId="0B2FE7B3" w:rsidR="0046439B" w:rsidRPr="00950A13" w:rsidRDefault="0046439B" w:rsidP="0046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eastAsia="Cordia New" w:hAnsi="Angsana New"/>
                <w:sz w:val="30"/>
                <w:szCs w:val="30"/>
              </w:rPr>
              <w:t>11,404</w:t>
            </w:r>
            <w:r w:rsidRPr="00950A13">
              <w:rPr>
                <w:rFonts w:ascii="Angsana New" w:eastAsia="Cordi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229F90E" w14:textId="77777777" w:rsidR="0046439B" w:rsidRPr="00950A13" w:rsidRDefault="0046439B" w:rsidP="0046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444409" w14:textId="759F918A" w:rsidR="0046439B" w:rsidRPr="00950A13" w:rsidRDefault="0046439B" w:rsidP="0046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eastAsia="Cordia New" w:hAnsi="Angsana New"/>
                <w:sz w:val="30"/>
                <w:szCs w:val="30"/>
              </w:rPr>
              <w:t>3,786</w:t>
            </w:r>
            <w:r w:rsidRPr="00950A13">
              <w:rPr>
                <w:rFonts w:ascii="Angsana New" w:eastAsia="Cordia New" w:hAnsi="Angsana New"/>
                <w:sz w:val="30"/>
                <w:szCs w:val="30"/>
                <w:cs/>
              </w:rPr>
              <w:t>)</w:t>
            </w:r>
          </w:p>
        </w:tc>
      </w:tr>
      <w:tr w:rsidR="0046439B" w:rsidRPr="00950A13" w14:paraId="64CA2EF1" w14:textId="77777777" w:rsidTr="00B57128">
        <w:trPr>
          <w:cantSplit/>
          <w:trHeight w:val="315"/>
        </w:trPr>
        <w:tc>
          <w:tcPr>
            <w:tcW w:w="4050" w:type="dxa"/>
          </w:tcPr>
          <w:p w14:paraId="38571455" w14:textId="77777777" w:rsidR="0046439B" w:rsidRPr="00950A13" w:rsidRDefault="0046439B" w:rsidP="0046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eastAsia="Cordi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B3D266" w14:textId="1807CD5D" w:rsidR="0046439B" w:rsidRPr="00950A13" w:rsidRDefault="0046439B" w:rsidP="0046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eastAsia="Cordia New" w:hAnsi="Angsana New"/>
                <w:sz w:val="30"/>
                <w:szCs w:val="30"/>
              </w:rPr>
              <w:t>11,404</w:t>
            </w:r>
            <w:r w:rsidRPr="00950A13">
              <w:rPr>
                <w:rFonts w:ascii="Angsana New" w:eastAsia="Cordi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09B84DF" w14:textId="77777777" w:rsidR="0046439B" w:rsidRPr="00950A13" w:rsidRDefault="0046439B" w:rsidP="0046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45358D" w14:textId="294E5A78" w:rsidR="0046439B" w:rsidRPr="00950A13" w:rsidRDefault="0046439B" w:rsidP="0046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eastAsia="Cordia New" w:hAnsi="Angsana New"/>
                <w:sz w:val="30"/>
                <w:szCs w:val="30"/>
              </w:rPr>
              <w:t>3,786</w:t>
            </w:r>
            <w:r w:rsidRPr="00950A13">
              <w:rPr>
                <w:rFonts w:ascii="Angsana New" w:eastAsia="Cordi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F245A8F" w14:textId="77777777" w:rsidR="0046439B" w:rsidRPr="00950A13" w:rsidRDefault="0046439B" w:rsidP="0046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1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B2EED9" w14:textId="47D879E5" w:rsidR="0046439B" w:rsidRPr="00950A13" w:rsidRDefault="0046439B" w:rsidP="0046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</w:rPr>
              <w:t>11,404</w:t>
            </w:r>
          </w:p>
        </w:tc>
        <w:tc>
          <w:tcPr>
            <w:tcW w:w="270" w:type="dxa"/>
          </w:tcPr>
          <w:p w14:paraId="2B81DEF0" w14:textId="77777777" w:rsidR="0046439B" w:rsidRPr="00950A13" w:rsidRDefault="0046439B" w:rsidP="0046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526A71" w14:textId="4AD0C2D3" w:rsidR="0046439B" w:rsidRPr="00950A13" w:rsidRDefault="0046439B" w:rsidP="0046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</w:rPr>
              <w:t>3,786</w:t>
            </w:r>
          </w:p>
        </w:tc>
      </w:tr>
      <w:tr w:rsidR="0046439B" w:rsidRPr="00950A13" w14:paraId="37EE72F4" w14:textId="77777777" w:rsidTr="00832518">
        <w:trPr>
          <w:cantSplit/>
          <w:trHeight w:val="328"/>
        </w:trPr>
        <w:tc>
          <w:tcPr>
            <w:tcW w:w="4050" w:type="dxa"/>
          </w:tcPr>
          <w:p w14:paraId="3B77AEBD" w14:textId="77777777" w:rsidR="0046439B" w:rsidRPr="00950A13" w:rsidRDefault="0046439B" w:rsidP="0046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</w:t>
            </w:r>
            <w:r w:rsidRPr="00950A13"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7764AB" w14:textId="68268068" w:rsidR="0046439B" w:rsidRPr="00950A13" w:rsidRDefault="0046439B" w:rsidP="0046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63</w:t>
            </w:r>
            <w:r w:rsidR="00871480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,12</w:t>
            </w:r>
            <w:r w:rsidR="00D62B01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45DF66B" w14:textId="77777777" w:rsidR="0046439B" w:rsidRPr="00950A13" w:rsidRDefault="0046439B" w:rsidP="0046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3C36247" w14:textId="74B07CE5" w:rsidR="0046439B" w:rsidRPr="00950A13" w:rsidRDefault="0046439B" w:rsidP="0046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56,935</w:t>
            </w:r>
          </w:p>
        </w:tc>
        <w:tc>
          <w:tcPr>
            <w:tcW w:w="270" w:type="dxa"/>
          </w:tcPr>
          <w:p w14:paraId="099E1DEE" w14:textId="77777777" w:rsidR="0046439B" w:rsidRPr="00950A13" w:rsidRDefault="0046439B" w:rsidP="0046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1EEE8AA" w14:textId="56C9250D" w:rsidR="0046439B" w:rsidRPr="00950A13" w:rsidRDefault="0046439B" w:rsidP="0046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56073E3" w14:textId="77777777" w:rsidR="0046439B" w:rsidRPr="00950A13" w:rsidRDefault="0046439B" w:rsidP="0046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4A92CC" w14:textId="2D4853D2" w:rsidR="0046439B" w:rsidRPr="00950A13" w:rsidRDefault="0046439B" w:rsidP="0046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51BCC21F" w14:textId="77777777" w:rsidR="00990E5C" w:rsidRPr="00950A13" w:rsidRDefault="00990E5C" w:rsidP="00990E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080"/>
        <w:gridCol w:w="270"/>
        <w:gridCol w:w="1170"/>
        <w:gridCol w:w="270"/>
        <w:gridCol w:w="1080"/>
      </w:tblGrid>
      <w:tr w:rsidR="00990E5C" w:rsidRPr="00950A13" w14:paraId="3235B853" w14:textId="77777777" w:rsidTr="00B57128">
        <w:trPr>
          <w:cantSplit/>
          <w:trHeight w:val="396"/>
          <w:tblHeader/>
        </w:trPr>
        <w:tc>
          <w:tcPr>
            <w:tcW w:w="4050" w:type="dxa"/>
          </w:tcPr>
          <w:p w14:paraId="5170040A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5157D93C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2"/>
                <w:szCs w:val="20"/>
                <w:lang w:val="en-GB" w:bidi="ar-SA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990E5C" w:rsidRPr="00950A13" w14:paraId="1BEF4150" w14:textId="77777777" w:rsidTr="00B57128">
        <w:trPr>
          <w:cantSplit/>
          <w:trHeight w:val="396"/>
          <w:tblHeader/>
        </w:trPr>
        <w:tc>
          <w:tcPr>
            <w:tcW w:w="4050" w:type="dxa"/>
          </w:tcPr>
          <w:p w14:paraId="51ED26B6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11F2F6CD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0F2D26B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E7F1255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65A8F" w:rsidRPr="00950A13" w14:paraId="566CCCEB" w14:textId="77777777" w:rsidTr="00B57128">
        <w:trPr>
          <w:cantSplit/>
          <w:trHeight w:val="380"/>
          <w:tblHeader/>
        </w:trPr>
        <w:tc>
          <w:tcPr>
            <w:tcW w:w="4050" w:type="dxa"/>
          </w:tcPr>
          <w:p w14:paraId="44A96C69" w14:textId="77777777" w:rsidR="00E65A8F" w:rsidRPr="00950A13" w:rsidRDefault="00E65A8F" w:rsidP="00E6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sz w:val="22"/>
                <w:szCs w:val="20"/>
                <w:lang w:val="en-GB" w:bidi="ar-SA"/>
              </w:rPr>
            </w:pPr>
          </w:p>
        </w:tc>
        <w:tc>
          <w:tcPr>
            <w:tcW w:w="1170" w:type="dxa"/>
          </w:tcPr>
          <w:p w14:paraId="32B0C386" w14:textId="7AD1E8A7" w:rsidR="00E65A8F" w:rsidRPr="00950A13" w:rsidRDefault="00E65A8F" w:rsidP="00E6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249BB2E" w14:textId="77777777" w:rsidR="00E65A8F" w:rsidRPr="00950A13" w:rsidRDefault="00E65A8F" w:rsidP="00E6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9EA2D6" w14:textId="18255EF0" w:rsidR="00E65A8F" w:rsidRPr="00950A13" w:rsidRDefault="00E65A8F" w:rsidP="00E6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DD9BE63" w14:textId="77777777" w:rsidR="00E65A8F" w:rsidRPr="00950A13" w:rsidRDefault="00E65A8F" w:rsidP="00E6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69C338" w14:textId="62B2FC98" w:rsidR="00E65A8F" w:rsidRPr="00950A13" w:rsidRDefault="00E65A8F" w:rsidP="00E6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572FA5C" w14:textId="77777777" w:rsidR="00E65A8F" w:rsidRPr="00950A13" w:rsidRDefault="00E65A8F" w:rsidP="00E6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FB6C0B" w14:textId="673B2CF7" w:rsidR="00E65A8F" w:rsidRPr="00950A13" w:rsidRDefault="00E65A8F" w:rsidP="00E6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</w:rPr>
              <w:t>2562</w:t>
            </w:r>
          </w:p>
        </w:tc>
      </w:tr>
      <w:tr w:rsidR="00990E5C" w:rsidRPr="00950A13" w14:paraId="42658503" w14:textId="77777777" w:rsidTr="00B57128">
        <w:trPr>
          <w:cantSplit/>
          <w:trHeight w:val="380"/>
        </w:trPr>
        <w:tc>
          <w:tcPr>
            <w:tcW w:w="4050" w:type="dxa"/>
          </w:tcPr>
          <w:p w14:paraId="26FE34EE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ordi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014154F9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i/>
                <w:iCs/>
                <w:sz w:val="22"/>
                <w:szCs w:val="20"/>
                <w:lang w:val="en-GB"/>
              </w:rPr>
            </w:pPr>
            <w:r w:rsidRPr="00950A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E65A8F" w:rsidRPr="00950A13" w14:paraId="49D48ECF" w14:textId="77777777" w:rsidTr="00B57128">
        <w:trPr>
          <w:cantSplit/>
          <w:trHeight w:val="380"/>
        </w:trPr>
        <w:tc>
          <w:tcPr>
            <w:tcW w:w="4050" w:type="dxa"/>
          </w:tcPr>
          <w:p w14:paraId="4BAC928A" w14:textId="77777777" w:rsidR="00E65A8F" w:rsidRPr="00950A13" w:rsidRDefault="00E65A8F" w:rsidP="00E6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67EA441" w14:textId="3F1EB9D4" w:rsidR="00E65A8F" w:rsidRPr="00950A13" w:rsidRDefault="0023709D" w:rsidP="00E6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</w:rPr>
              <w:t>7</w:t>
            </w:r>
            <w:r w:rsidR="00871480">
              <w:rPr>
                <w:rFonts w:ascii="Angsana New" w:eastAsia="Cordia New" w:hAnsi="Angsana New"/>
                <w:sz w:val="30"/>
                <w:szCs w:val="30"/>
              </w:rPr>
              <w:t>2</w:t>
            </w:r>
            <w:r w:rsidRPr="00950A13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="00871480">
              <w:rPr>
                <w:rFonts w:ascii="Angsana New" w:eastAsia="Cordia New" w:hAnsi="Angsana New"/>
                <w:sz w:val="30"/>
                <w:szCs w:val="30"/>
              </w:rPr>
              <w:t>72</w:t>
            </w:r>
            <w:r w:rsidR="0090368F">
              <w:rPr>
                <w:rFonts w:ascii="Angsana New" w:eastAsia="Cordi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33702F93" w14:textId="77777777" w:rsidR="00E65A8F" w:rsidRPr="00950A13" w:rsidRDefault="00E65A8F" w:rsidP="00E6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DDEBB2" w14:textId="3E871200" w:rsidR="00E65A8F" w:rsidRPr="00950A13" w:rsidRDefault="00E65A8F" w:rsidP="00E6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</w:rPr>
              <w:t>58,928</w:t>
            </w:r>
          </w:p>
        </w:tc>
        <w:tc>
          <w:tcPr>
            <w:tcW w:w="270" w:type="dxa"/>
          </w:tcPr>
          <w:p w14:paraId="69A80EF0" w14:textId="77777777" w:rsidR="00E65A8F" w:rsidRPr="00950A13" w:rsidRDefault="00E65A8F" w:rsidP="00E6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1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51F004" w14:textId="043BEB02" w:rsidR="00E65A8F" w:rsidRPr="00950A13" w:rsidRDefault="0023709D" w:rsidP="00E6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eastAsia="Cordia New" w:hAnsi="Angsana New"/>
                <w:sz w:val="30"/>
                <w:szCs w:val="30"/>
              </w:rPr>
              <w:t>11,404</w:t>
            </w:r>
            <w:r w:rsidRPr="00950A13">
              <w:rPr>
                <w:rFonts w:ascii="Angsana New" w:eastAsia="Cordi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571B9B2" w14:textId="77777777" w:rsidR="00E65A8F" w:rsidRPr="00950A13" w:rsidRDefault="00E65A8F" w:rsidP="00E6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EDBF66" w14:textId="25C1A67B" w:rsidR="00E65A8F" w:rsidRPr="00950A13" w:rsidRDefault="00E65A8F" w:rsidP="00E6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eastAsia="Cordia New" w:hAnsi="Angsana New"/>
                <w:sz w:val="30"/>
                <w:szCs w:val="30"/>
              </w:rPr>
              <w:t>3,786</w:t>
            </w:r>
            <w:r w:rsidRPr="00950A13">
              <w:rPr>
                <w:rFonts w:ascii="Angsana New" w:eastAsia="Cordia New" w:hAnsi="Angsana New"/>
                <w:sz w:val="30"/>
                <w:szCs w:val="30"/>
                <w:cs/>
              </w:rPr>
              <w:t>)</w:t>
            </w:r>
          </w:p>
        </w:tc>
      </w:tr>
      <w:tr w:rsidR="00E65A8F" w:rsidRPr="00950A13" w14:paraId="4C6868CE" w14:textId="77777777" w:rsidTr="00B57128">
        <w:trPr>
          <w:cantSplit/>
          <w:trHeight w:val="380"/>
        </w:trPr>
        <w:tc>
          <w:tcPr>
            <w:tcW w:w="4050" w:type="dxa"/>
          </w:tcPr>
          <w:p w14:paraId="7A778478" w14:textId="77777777" w:rsidR="00E65A8F" w:rsidRPr="00950A13" w:rsidRDefault="00E65A8F" w:rsidP="00E6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eastAsia="Cordi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21F7AA" w14:textId="125FBFE2" w:rsidR="00E65A8F" w:rsidRPr="00950A13" w:rsidRDefault="0023709D" w:rsidP="00E6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eastAsia="Cordia New" w:hAnsi="Angsana New"/>
                <w:sz w:val="30"/>
                <w:szCs w:val="30"/>
              </w:rPr>
              <w:t>11,404</w:t>
            </w:r>
            <w:r w:rsidRPr="00950A13">
              <w:rPr>
                <w:rFonts w:ascii="Angsana New" w:eastAsia="Cordi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0270933" w14:textId="77777777" w:rsidR="00E65A8F" w:rsidRPr="00950A13" w:rsidRDefault="00E65A8F" w:rsidP="00E6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98DE91" w14:textId="1678F45D" w:rsidR="00E65A8F" w:rsidRPr="00950A13" w:rsidRDefault="00E65A8F" w:rsidP="00E6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eastAsia="Cordia New" w:hAnsi="Angsana New"/>
                <w:sz w:val="30"/>
                <w:szCs w:val="30"/>
              </w:rPr>
              <w:t>3,786</w:t>
            </w:r>
            <w:r w:rsidRPr="00950A13">
              <w:rPr>
                <w:rFonts w:ascii="Angsana New" w:eastAsia="Cordi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79F3007" w14:textId="77777777" w:rsidR="00E65A8F" w:rsidRPr="00950A13" w:rsidRDefault="00E65A8F" w:rsidP="00E6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1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023DBB" w14:textId="091981D6" w:rsidR="00E65A8F" w:rsidRPr="00950A13" w:rsidRDefault="0023709D" w:rsidP="00E6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</w:rPr>
              <w:t>11,404</w:t>
            </w:r>
          </w:p>
        </w:tc>
        <w:tc>
          <w:tcPr>
            <w:tcW w:w="270" w:type="dxa"/>
          </w:tcPr>
          <w:p w14:paraId="5E0709D2" w14:textId="77777777" w:rsidR="00E65A8F" w:rsidRPr="00950A13" w:rsidRDefault="00E65A8F" w:rsidP="00E6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10A3CA" w14:textId="0D5D8BAC" w:rsidR="00E65A8F" w:rsidRPr="00950A13" w:rsidRDefault="00E65A8F" w:rsidP="00E6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</w:rPr>
              <w:t>3,786</w:t>
            </w:r>
          </w:p>
        </w:tc>
      </w:tr>
      <w:tr w:rsidR="00E65A8F" w:rsidRPr="00950A13" w14:paraId="2BA9C64D" w14:textId="77777777" w:rsidTr="00B57128">
        <w:trPr>
          <w:cantSplit/>
          <w:trHeight w:val="387"/>
        </w:trPr>
        <w:tc>
          <w:tcPr>
            <w:tcW w:w="4050" w:type="dxa"/>
          </w:tcPr>
          <w:p w14:paraId="5C897A4E" w14:textId="77777777" w:rsidR="00E65A8F" w:rsidRPr="00950A13" w:rsidRDefault="00E65A8F" w:rsidP="00E6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</w:t>
            </w:r>
            <w:r w:rsidRPr="00950A13"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125E984" w14:textId="5B4F6F7A" w:rsidR="00E65A8F" w:rsidRPr="00950A13" w:rsidRDefault="0023709D" w:rsidP="00E6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6</w:t>
            </w:r>
            <w:r w:rsidR="00871480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1</w:t>
            </w: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,</w:t>
            </w:r>
            <w:r w:rsidR="00871480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32</w:t>
            </w:r>
            <w:r w:rsidR="0090368F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67C2500" w14:textId="77777777" w:rsidR="00E65A8F" w:rsidRPr="00950A13" w:rsidRDefault="00E65A8F" w:rsidP="00E6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3A445BF" w14:textId="68F43A43" w:rsidR="00E65A8F" w:rsidRPr="00950A13" w:rsidRDefault="00E65A8F" w:rsidP="00E6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55,142</w:t>
            </w:r>
          </w:p>
        </w:tc>
        <w:tc>
          <w:tcPr>
            <w:tcW w:w="270" w:type="dxa"/>
          </w:tcPr>
          <w:p w14:paraId="70147492" w14:textId="77777777" w:rsidR="00E65A8F" w:rsidRPr="00950A13" w:rsidRDefault="00E65A8F" w:rsidP="00E6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C8EA1E" w14:textId="593020A0" w:rsidR="00E65A8F" w:rsidRPr="00950A13" w:rsidRDefault="0023709D" w:rsidP="00E6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5CA5C16" w14:textId="77777777" w:rsidR="00E65A8F" w:rsidRPr="00950A13" w:rsidRDefault="00E65A8F" w:rsidP="00E6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F3B9400" w14:textId="6F279E93" w:rsidR="00E65A8F" w:rsidRPr="00950A13" w:rsidRDefault="00E65A8F" w:rsidP="00E6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B294D05" w14:textId="77777777" w:rsidR="00990E5C" w:rsidRPr="00950A13" w:rsidRDefault="00990E5C" w:rsidP="00990E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56B4F8E7" w14:textId="77777777" w:rsidR="003F0519" w:rsidRPr="00950A13" w:rsidRDefault="003F0519" w:rsidP="00320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A3BB84B" w14:textId="77777777" w:rsidR="00692C8A" w:rsidRPr="00950A13" w:rsidRDefault="00692C8A" w:rsidP="00320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  <w:sectPr w:rsidR="00692C8A" w:rsidRPr="00950A13" w:rsidSect="000279A1">
          <w:pgSz w:w="11909" w:h="16834" w:code="9"/>
          <w:pgMar w:top="691" w:right="864" w:bottom="576" w:left="1152" w:header="720" w:footer="720" w:gutter="0"/>
          <w:cols w:space="720"/>
          <w:docGrid w:linePitch="360"/>
        </w:sectPr>
      </w:pPr>
    </w:p>
    <w:tbl>
      <w:tblPr>
        <w:tblpPr w:leftFromText="180" w:rightFromText="180" w:vertAnchor="text" w:tblpX="450" w:tblpY="1"/>
        <w:tblOverlap w:val="never"/>
        <w:tblW w:w="14670" w:type="dxa"/>
        <w:tblLayout w:type="fixed"/>
        <w:tblLook w:val="0000" w:firstRow="0" w:lastRow="0" w:firstColumn="0" w:lastColumn="0" w:noHBand="0" w:noVBand="0"/>
      </w:tblPr>
      <w:tblGrid>
        <w:gridCol w:w="5130"/>
        <w:gridCol w:w="1530"/>
        <w:gridCol w:w="270"/>
        <w:gridCol w:w="1530"/>
        <w:gridCol w:w="270"/>
        <w:gridCol w:w="1260"/>
        <w:gridCol w:w="270"/>
        <w:gridCol w:w="1260"/>
        <w:gridCol w:w="270"/>
        <w:gridCol w:w="1350"/>
        <w:gridCol w:w="270"/>
        <w:gridCol w:w="1251"/>
        <w:gridCol w:w="9"/>
      </w:tblGrid>
      <w:tr w:rsidR="003E7961" w:rsidRPr="00950A13" w14:paraId="6A3EE883" w14:textId="77777777" w:rsidTr="005C45A2">
        <w:trPr>
          <w:gridAfter w:val="1"/>
          <w:wAfter w:w="9" w:type="dxa"/>
        </w:trPr>
        <w:tc>
          <w:tcPr>
            <w:tcW w:w="5130" w:type="dxa"/>
          </w:tcPr>
          <w:p w14:paraId="7EBFD6BD" w14:textId="77777777" w:rsidR="003E7961" w:rsidRPr="00950A13" w:rsidRDefault="003E7961" w:rsidP="005C45A2">
            <w:pPr>
              <w:pStyle w:val="a"/>
              <w:tabs>
                <w:tab w:val="clear" w:pos="1080"/>
              </w:tabs>
              <w:ind w:right="-108"/>
              <w:rPr>
                <w:cs/>
              </w:rPr>
            </w:pPr>
            <w:r w:rsidRPr="00950A13">
              <w:rPr>
                <w:rFonts w:cs="Times New Roman"/>
                <w:cs/>
              </w:rPr>
              <w:lastRenderedPageBreak/>
              <w:tab/>
            </w:r>
            <w:r w:rsidRPr="00950A13">
              <w:rPr>
                <w:rFonts w:cs="Angsana New"/>
              </w:rPr>
              <w:br w:type="page"/>
            </w:r>
            <w:r w:rsidRPr="00950A13">
              <w:rPr>
                <w:rFonts w:cs="Angsana New"/>
              </w:rPr>
              <w:br w:type="page"/>
            </w:r>
          </w:p>
        </w:tc>
        <w:tc>
          <w:tcPr>
            <w:tcW w:w="9531" w:type="dxa"/>
            <w:gridSpan w:val="11"/>
          </w:tcPr>
          <w:p w14:paraId="209E0BFF" w14:textId="6290C27C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E7961" w:rsidRPr="00950A13" w14:paraId="5CE1BFE5" w14:textId="77777777" w:rsidTr="005C45A2">
        <w:tc>
          <w:tcPr>
            <w:tcW w:w="5130" w:type="dxa"/>
          </w:tcPr>
          <w:p w14:paraId="0A6AD03F" w14:textId="77777777" w:rsidR="003E7961" w:rsidRPr="00950A13" w:rsidRDefault="003E7961" w:rsidP="005C45A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30" w:type="dxa"/>
          </w:tcPr>
          <w:p w14:paraId="3EC3AE85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0AEF8B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948F6B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4EF9AC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CD3AB7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524271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22CBB93A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บันทึกเป็น (รายจ่าย)/รายได้ใน</w:t>
            </w:r>
          </w:p>
        </w:tc>
        <w:tc>
          <w:tcPr>
            <w:tcW w:w="270" w:type="dxa"/>
          </w:tcPr>
          <w:p w14:paraId="7C8DA72E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15389FE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E7961" w:rsidRPr="00950A13" w14:paraId="7AE252C2" w14:textId="77777777" w:rsidTr="005C45A2">
        <w:tc>
          <w:tcPr>
            <w:tcW w:w="5130" w:type="dxa"/>
          </w:tcPr>
          <w:p w14:paraId="5B8BA03D" w14:textId="77777777" w:rsidR="003E7961" w:rsidRPr="00950A13" w:rsidRDefault="003E7961" w:rsidP="005C45A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30" w:type="dxa"/>
          </w:tcPr>
          <w:p w14:paraId="0B117C97" w14:textId="3DBAE98A" w:rsidR="003E7961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69E25C7" w14:textId="77777777" w:rsidR="004E35A5" w:rsidRPr="00950A13" w:rsidRDefault="004E35A5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8E56308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1</w:t>
            </w:r>
          </w:p>
        </w:tc>
        <w:tc>
          <w:tcPr>
            <w:tcW w:w="270" w:type="dxa"/>
          </w:tcPr>
          <w:p w14:paraId="5314E9E5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45DD4AD" w14:textId="0B533C1C" w:rsidR="003E7961" w:rsidRPr="007B129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293">
              <w:rPr>
                <w:rFonts w:ascii="Angsana New" w:hAnsi="Angsana New"/>
                <w:sz w:val="30"/>
                <w:szCs w:val="30"/>
                <w:cs/>
              </w:rPr>
              <w:t>ผลกระทบจากการเปลี่ยนแปลง</w:t>
            </w:r>
            <w:r w:rsidR="004E35A5" w:rsidRPr="007B1293">
              <w:rPr>
                <w:rFonts w:ascii="Angsana New" w:hAnsi="Angsana New"/>
                <w:sz w:val="30"/>
                <w:szCs w:val="30"/>
                <w:cs/>
              </w:rPr>
              <w:t>นโยบายบัญชี</w:t>
            </w:r>
          </w:p>
        </w:tc>
        <w:tc>
          <w:tcPr>
            <w:tcW w:w="270" w:type="dxa"/>
          </w:tcPr>
          <w:p w14:paraId="7EB4CC8E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F98FBE0" w14:textId="77777777" w:rsidR="004E35A5" w:rsidRDefault="004E35A5" w:rsidP="007B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F95660E" w14:textId="3C1C2A8B" w:rsidR="003E7961" w:rsidRPr="00950A13" w:rsidRDefault="003E7961" w:rsidP="007B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1</w:t>
            </w:r>
            <w:r w:rsidR="007B12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7B1293"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1178EA60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8DBEDF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2DE718F" w14:textId="77777777" w:rsidR="004E35A5" w:rsidRDefault="004E35A5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4E01B33" w14:textId="4B0390FF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80311F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4E93194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64ADBC" w14:textId="77777777" w:rsidR="004E35A5" w:rsidRDefault="004E35A5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A3811FE" w14:textId="0AB75C82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64172054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640154C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431F86D" w14:textId="77777777" w:rsidR="004E35A5" w:rsidRDefault="004E35A5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340E01B" w14:textId="2C69DC3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3E7961" w:rsidRPr="00950A13" w14:paraId="22273E29" w14:textId="77777777" w:rsidTr="005C45A2">
        <w:tc>
          <w:tcPr>
            <w:tcW w:w="5130" w:type="dxa"/>
          </w:tcPr>
          <w:p w14:paraId="578DCC58" w14:textId="77777777" w:rsidR="003E7961" w:rsidRPr="00950A13" w:rsidRDefault="003E7961" w:rsidP="005C45A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530" w:type="dxa"/>
          </w:tcPr>
          <w:p w14:paraId="75E52D26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7401FB32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B0E98B1" w14:textId="6F6CD882" w:rsidR="003E7961" w:rsidRPr="007B1293" w:rsidRDefault="004E35A5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E35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ดูหมายเหตุข้อ </w:t>
            </w:r>
            <w:r w:rsidRPr="004E35A5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Pr="004E35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A046497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593C7BA" w14:textId="13D1149F" w:rsidR="003E7961" w:rsidRPr="00950A13" w:rsidRDefault="007B1293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162005D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B4C8CE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D883239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FB6EB4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14D2B97F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3230943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3E7961" w:rsidRPr="00950A13" w14:paraId="3BC51C2A" w14:textId="77777777" w:rsidTr="005C45A2">
        <w:trPr>
          <w:gridAfter w:val="1"/>
          <w:wAfter w:w="9" w:type="dxa"/>
        </w:trPr>
        <w:tc>
          <w:tcPr>
            <w:tcW w:w="5130" w:type="dxa"/>
          </w:tcPr>
          <w:p w14:paraId="5688773F" w14:textId="77777777" w:rsidR="003E7961" w:rsidRPr="00950A13" w:rsidRDefault="003E7961" w:rsidP="005C45A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9531" w:type="dxa"/>
            <w:gridSpan w:val="11"/>
          </w:tcPr>
          <w:p w14:paraId="4C53893F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7961" w:rsidRPr="00950A13" w14:paraId="4719DBE4" w14:textId="77777777" w:rsidTr="005C45A2">
        <w:trPr>
          <w:gridAfter w:val="1"/>
          <w:wAfter w:w="9" w:type="dxa"/>
        </w:trPr>
        <w:tc>
          <w:tcPr>
            <w:tcW w:w="5130" w:type="dxa"/>
          </w:tcPr>
          <w:p w14:paraId="13D64EC7" w14:textId="77777777" w:rsidR="003E7961" w:rsidRPr="00950A13" w:rsidRDefault="003E7961" w:rsidP="005C45A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2563</w:t>
            </w:r>
          </w:p>
        </w:tc>
        <w:tc>
          <w:tcPr>
            <w:tcW w:w="9531" w:type="dxa"/>
            <w:gridSpan w:val="11"/>
          </w:tcPr>
          <w:p w14:paraId="1F98E1C4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E7961" w:rsidRPr="00950A13" w14:paraId="70632DD0" w14:textId="77777777" w:rsidTr="005C45A2">
        <w:tc>
          <w:tcPr>
            <w:tcW w:w="5130" w:type="dxa"/>
          </w:tcPr>
          <w:p w14:paraId="4615A2CD" w14:textId="77777777" w:rsidR="003E7961" w:rsidRPr="00950A13" w:rsidRDefault="003E7961" w:rsidP="005C45A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14:paraId="47137EAB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EF4B0C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41EFEE6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259AD8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B2096B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200326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2581E7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F55521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CFC781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2564B9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B95E445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7961" w:rsidRPr="00950A13" w14:paraId="6062E89B" w14:textId="77777777" w:rsidTr="005C45A2">
        <w:tc>
          <w:tcPr>
            <w:tcW w:w="5130" w:type="dxa"/>
          </w:tcPr>
          <w:p w14:paraId="27E1836B" w14:textId="701CB8AF" w:rsidR="003E7961" w:rsidRPr="00950A13" w:rsidRDefault="00672537" w:rsidP="005C45A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ลูกหนี้การค้า</w:t>
            </w:r>
            <w:r w:rsidR="00154BC1" w:rsidRPr="00154BC1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154BC1" w:rsidRPr="00154BC1">
              <w:rPr>
                <w:rFonts w:ascii="Angsana New" w:hAnsi="Angsana New" w:cs="Angsana New"/>
                <w:i/>
                <w:iCs/>
                <w:cs/>
                <w:lang w:val="en-US"/>
              </w:rPr>
              <w:t>(</w:t>
            </w:r>
            <w:r w:rsidR="00653F77">
              <w:rPr>
                <w:rFonts w:ascii="Angsana New" w:hAnsi="Angsana New" w:cs="Angsana New"/>
                <w:i/>
                <w:iCs/>
                <w:cs/>
                <w:lang w:val="en-US"/>
              </w:rPr>
              <w:t xml:space="preserve"> </w:t>
            </w:r>
            <w:r w:rsidR="0022213D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ขาดทุนด้านเครดิตที่คาดว่าจะเกิดขึ้น)</w:t>
            </w:r>
          </w:p>
        </w:tc>
        <w:tc>
          <w:tcPr>
            <w:tcW w:w="1530" w:type="dxa"/>
          </w:tcPr>
          <w:p w14:paraId="117B6748" w14:textId="14E15D02" w:rsidR="003E7961" w:rsidRPr="00950A13" w:rsidRDefault="00890CAD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32</w:t>
            </w:r>
            <w:r w:rsidRPr="00950A13">
              <w:rPr>
                <w:rFonts w:ascii="Angsana New" w:hAnsi="Angsana New"/>
                <w:sz w:val="30"/>
                <w:szCs w:val="30"/>
              </w:rPr>
              <w:t>,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649</w:t>
            </w:r>
          </w:p>
        </w:tc>
        <w:tc>
          <w:tcPr>
            <w:tcW w:w="270" w:type="dxa"/>
          </w:tcPr>
          <w:p w14:paraId="4635EC9A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DC2B9AC" w14:textId="0DF8E514" w:rsidR="003E7961" w:rsidRPr="00950A13" w:rsidRDefault="00242AC5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3,54</w:t>
            </w:r>
            <w:r w:rsidR="00606F3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259BA46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4BF182" w14:textId="109776D7" w:rsidR="003E7961" w:rsidRPr="00950A13" w:rsidRDefault="00242AC5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36,197</w:t>
            </w:r>
          </w:p>
        </w:tc>
        <w:tc>
          <w:tcPr>
            <w:tcW w:w="270" w:type="dxa"/>
          </w:tcPr>
          <w:p w14:paraId="177CFF84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632506" w14:textId="4367E099" w:rsidR="003E7961" w:rsidRPr="00950A13" w:rsidRDefault="0072010E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1,815</w:t>
            </w:r>
          </w:p>
        </w:tc>
        <w:tc>
          <w:tcPr>
            <w:tcW w:w="270" w:type="dxa"/>
          </w:tcPr>
          <w:p w14:paraId="43902841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650D9F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BC85598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F8870F9" w14:textId="4B46D08D" w:rsidR="003E7961" w:rsidRPr="00950A13" w:rsidRDefault="0072010E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38,012</w:t>
            </w:r>
          </w:p>
        </w:tc>
      </w:tr>
      <w:tr w:rsidR="003E7961" w:rsidRPr="00950A13" w14:paraId="5F754B4F" w14:textId="77777777" w:rsidTr="005C45A2">
        <w:tc>
          <w:tcPr>
            <w:tcW w:w="5130" w:type="dxa"/>
          </w:tcPr>
          <w:p w14:paraId="4D826EBB" w14:textId="77777777" w:rsidR="003E7961" w:rsidRPr="00950A13" w:rsidRDefault="003E7961" w:rsidP="005C45A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cs/>
                <w:lang w:val="en-US"/>
              </w:rPr>
              <w:t xml:space="preserve">สินค้าคงเหลือ </w:t>
            </w:r>
            <w:r w:rsidRPr="00950A13">
              <w:rPr>
                <w:rFonts w:ascii="Angsana New" w:hAnsi="Angsana New" w:cs="Angsana New"/>
                <w:i/>
                <w:iCs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530" w:type="dxa"/>
          </w:tcPr>
          <w:p w14:paraId="1FDECF68" w14:textId="21986106" w:rsidR="003E7961" w:rsidRPr="00950A13" w:rsidRDefault="00890CAD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Pr="00950A13">
              <w:rPr>
                <w:rFonts w:ascii="Angsana New" w:hAnsi="Angsana New"/>
                <w:sz w:val="30"/>
                <w:szCs w:val="30"/>
              </w:rPr>
              <w:t>,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199</w:t>
            </w:r>
          </w:p>
        </w:tc>
        <w:tc>
          <w:tcPr>
            <w:tcW w:w="270" w:type="dxa"/>
          </w:tcPr>
          <w:p w14:paraId="41C78998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EF66AA1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E65773B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9BFCFB" w14:textId="51102B71" w:rsidR="003E7961" w:rsidRPr="00950A13" w:rsidRDefault="00E97FBF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Pr="00950A13">
              <w:rPr>
                <w:rFonts w:ascii="Angsana New" w:hAnsi="Angsana New"/>
                <w:sz w:val="30"/>
                <w:szCs w:val="30"/>
              </w:rPr>
              <w:t>,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199</w:t>
            </w:r>
          </w:p>
        </w:tc>
        <w:tc>
          <w:tcPr>
            <w:tcW w:w="270" w:type="dxa"/>
          </w:tcPr>
          <w:p w14:paraId="0C450E6A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46BB31" w14:textId="39E6620B" w:rsidR="003E7961" w:rsidRPr="00950A13" w:rsidRDefault="0072010E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7,802</w:t>
            </w:r>
          </w:p>
        </w:tc>
        <w:tc>
          <w:tcPr>
            <w:tcW w:w="270" w:type="dxa"/>
          </w:tcPr>
          <w:p w14:paraId="448839F7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24998A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C2310AF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843E356" w14:textId="7D4E2DC0" w:rsidR="003E7961" w:rsidRPr="00950A13" w:rsidRDefault="0072010E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28,001</w:t>
            </w:r>
          </w:p>
        </w:tc>
      </w:tr>
      <w:tr w:rsidR="00E97FBF" w:rsidRPr="00950A13" w14:paraId="0AEC6165" w14:textId="77777777" w:rsidTr="005C45A2">
        <w:tc>
          <w:tcPr>
            <w:tcW w:w="5130" w:type="dxa"/>
          </w:tcPr>
          <w:p w14:paraId="31D6F349" w14:textId="77777777" w:rsidR="00E97FBF" w:rsidRPr="00950A13" w:rsidRDefault="00E97FBF" w:rsidP="00E97FBF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950A13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ประมาณการหนี้สินไม่หมุนเวียนสำหรับ</w:t>
            </w:r>
            <w:r w:rsidRPr="00950A13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E400C57" w14:textId="7BB99C82" w:rsidR="00E97FBF" w:rsidRPr="00950A13" w:rsidRDefault="00E97FBF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950A13">
              <w:rPr>
                <w:rFonts w:ascii="Angsana New" w:hAnsi="Angsana New"/>
                <w:sz w:val="30"/>
                <w:szCs w:val="30"/>
              </w:rPr>
              <w:t>,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873</w:t>
            </w:r>
          </w:p>
        </w:tc>
        <w:tc>
          <w:tcPr>
            <w:tcW w:w="270" w:type="dxa"/>
          </w:tcPr>
          <w:p w14:paraId="1A2630C3" w14:textId="77777777" w:rsidR="00E97FBF" w:rsidRPr="00950A13" w:rsidRDefault="00E97FBF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629636F" w14:textId="77777777" w:rsidR="00E97FBF" w:rsidRPr="00950A13" w:rsidRDefault="00E97FBF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270" w:type="dxa"/>
          </w:tcPr>
          <w:p w14:paraId="3CD874D0" w14:textId="77777777" w:rsidR="00E97FBF" w:rsidRPr="00950A13" w:rsidRDefault="00E97FBF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062115" w14:textId="4E53CA52" w:rsidR="00E97FBF" w:rsidRPr="00950A13" w:rsidRDefault="00E97FBF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950A13">
              <w:rPr>
                <w:rFonts w:ascii="Angsana New" w:hAnsi="Angsana New"/>
                <w:sz w:val="30"/>
                <w:szCs w:val="30"/>
              </w:rPr>
              <w:t>,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873</w:t>
            </w:r>
          </w:p>
        </w:tc>
        <w:tc>
          <w:tcPr>
            <w:tcW w:w="270" w:type="dxa"/>
          </w:tcPr>
          <w:p w14:paraId="21301472" w14:textId="77777777" w:rsidR="00E97FBF" w:rsidRPr="00950A13" w:rsidRDefault="00E97FBF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8D2FE2" w14:textId="442C85D5" w:rsidR="00E97FBF" w:rsidRPr="00950A13" w:rsidRDefault="00012C82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643</w:t>
            </w:r>
          </w:p>
        </w:tc>
        <w:tc>
          <w:tcPr>
            <w:tcW w:w="270" w:type="dxa"/>
          </w:tcPr>
          <w:p w14:paraId="5F72BC1A" w14:textId="77777777" w:rsidR="00E97FBF" w:rsidRPr="00950A13" w:rsidRDefault="00E97FBF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A72AD4" w14:textId="77777777" w:rsidR="00E97FBF" w:rsidRPr="00950A13" w:rsidRDefault="00E97FBF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B22EABE" w14:textId="77777777" w:rsidR="00E97FBF" w:rsidRPr="00950A13" w:rsidRDefault="00E97FBF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5947228" w14:textId="32F84CE1" w:rsidR="00E97FBF" w:rsidRPr="00950A13" w:rsidRDefault="00C3641D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8,516</w:t>
            </w:r>
          </w:p>
        </w:tc>
      </w:tr>
      <w:tr w:rsidR="00E97FBF" w:rsidRPr="00950A13" w14:paraId="03BA0FC3" w14:textId="77777777" w:rsidTr="005C45A2">
        <w:tc>
          <w:tcPr>
            <w:tcW w:w="5130" w:type="dxa"/>
          </w:tcPr>
          <w:p w14:paraId="296112A5" w14:textId="77777777" w:rsidR="00E97FBF" w:rsidRPr="00950A13" w:rsidRDefault="00E97FBF" w:rsidP="00E97FBF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C150B34" w14:textId="3BF2791D" w:rsidR="00E97FBF" w:rsidRPr="00950A13" w:rsidRDefault="00E97FBF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60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721</w:t>
            </w:r>
          </w:p>
        </w:tc>
        <w:tc>
          <w:tcPr>
            <w:tcW w:w="270" w:type="dxa"/>
          </w:tcPr>
          <w:p w14:paraId="1E5B7367" w14:textId="77777777" w:rsidR="00E97FBF" w:rsidRPr="00950A13" w:rsidRDefault="00E97FBF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5670206" w14:textId="5ADF4983" w:rsidR="00E97FBF" w:rsidRPr="00950A13" w:rsidRDefault="00E97FBF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3,54</w:t>
            </w:r>
            <w:r w:rsidR="00606F3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BC55E38" w14:textId="77777777" w:rsidR="00E97FBF" w:rsidRPr="00950A13" w:rsidRDefault="00E97FBF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DBC7377" w14:textId="28A0F508" w:rsidR="00E97FBF" w:rsidRPr="00950A13" w:rsidRDefault="00E97FBF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64,269</w:t>
            </w:r>
          </w:p>
        </w:tc>
        <w:tc>
          <w:tcPr>
            <w:tcW w:w="270" w:type="dxa"/>
          </w:tcPr>
          <w:p w14:paraId="71A6965C" w14:textId="77777777" w:rsidR="00E97FBF" w:rsidRPr="00950A13" w:rsidRDefault="00E97FBF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E34AA0" w14:textId="39C84728" w:rsidR="00E97FBF" w:rsidRPr="00950A13" w:rsidRDefault="00012C82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1059F">
              <w:rPr>
                <w:rFonts w:ascii="Angsana New" w:hAnsi="Angsana New"/>
                <w:b/>
                <w:bCs/>
                <w:sz w:val="30"/>
                <w:szCs w:val="30"/>
              </w:rPr>
              <w:t>0,2</w:t>
            </w:r>
            <w:r w:rsidR="0072010E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10B291B4" w14:textId="77777777" w:rsidR="00E97FBF" w:rsidRPr="00950A13" w:rsidRDefault="00E97FBF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D8C54FF" w14:textId="77777777" w:rsidR="00E97FBF" w:rsidRPr="00950A13" w:rsidRDefault="00E97FBF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BA593B9" w14:textId="77777777" w:rsidR="00E97FBF" w:rsidRPr="00950A13" w:rsidRDefault="00E97FBF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211F4A" w14:textId="56CF2410" w:rsidR="00E97FBF" w:rsidRPr="00950A13" w:rsidRDefault="00C3641D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867BB">
              <w:rPr>
                <w:rFonts w:ascii="Angsana New" w:hAnsi="Angsana New"/>
                <w:b/>
                <w:bCs/>
                <w:sz w:val="30"/>
                <w:szCs w:val="30"/>
              </w:rPr>
              <w:t>4,52</w:t>
            </w:r>
            <w:r w:rsidR="0072010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3E7961" w:rsidRPr="00950A13" w14:paraId="3FE900B4" w14:textId="77777777" w:rsidTr="005C45A2">
        <w:tc>
          <w:tcPr>
            <w:tcW w:w="5130" w:type="dxa"/>
          </w:tcPr>
          <w:p w14:paraId="13FB4FF5" w14:textId="77777777" w:rsidR="003E7961" w:rsidRPr="00A25658" w:rsidRDefault="003E7961" w:rsidP="005C45A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B37329C" w14:textId="77777777" w:rsidR="003E7961" w:rsidRPr="00A25658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F9D64E2" w14:textId="77777777" w:rsidR="003E7961" w:rsidRPr="00A25658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434269D" w14:textId="77777777" w:rsidR="003E7961" w:rsidRPr="00A25658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FBA4041" w14:textId="77777777" w:rsidR="003E7961" w:rsidRPr="00A25658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73FFB0B" w14:textId="77777777" w:rsidR="003E7961" w:rsidRPr="00A25658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C8EB188" w14:textId="77777777" w:rsidR="003E7961" w:rsidRPr="00A25658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93D94C3" w14:textId="77777777" w:rsidR="003E7961" w:rsidRPr="00A25658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A80B4F5" w14:textId="77777777" w:rsidR="003E7961" w:rsidRPr="00A25658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6AB1D14" w14:textId="77777777" w:rsidR="003E7961" w:rsidRPr="00A25658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D876EB1" w14:textId="77777777" w:rsidR="003E7961" w:rsidRPr="00A25658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5FAE61C1" w14:textId="77777777" w:rsidR="003E7961" w:rsidRPr="00A25658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E7961" w:rsidRPr="00950A13" w14:paraId="57AB1A51" w14:textId="77777777" w:rsidTr="005C45A2">
        <w:tc>
          <w:tcPr>
            <w:tcW w:w="5130" w:type="dxa"/>
          </w:tcPr>
          <w:p w14:paraId="68CCE031" w14:textId="77777777" w:rsidR="003E7961" w:rsidRPr="00950A13" w:rsidRDefault="003E7961" w:rsidP="005C45A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14:paraId="16C199BC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338449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66A6D4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1B09B4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500D71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073BB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0491F1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5FAF8E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DEAEBB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E21519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E503FC4" w14:textId="77777777" w:rsidR="003E7961" w:rsidRPr="00950A13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7FBF" w:rsidRPr="00950A13" w14:paraId="3F1E62B2" w14:textId="77777777" w:rsidTr="005C45A2">
        <w:tc>
          <w:tcPr>
            <w:tcW w:w="5130" w:type="dxa"/>
          </w:tcPr>
          <w:p w14:paraId="270DBB26" w14:textId="77777777" w:rsidR="00B97530" w:rsidRDefault="00B97530" w:rsidP="00E97FBF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B97530">
              <w:rPr>
                <w:rFonts w:ascii="Angsana New" w:hAnsi="Angsana New" w:cs="Angsana New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</w:p>
          <w:p w14:paraId="5A1D86A4" w14:textId="49EC658C" w:rsidR="00E97FBF" w:rsidRPr="00950A13" w:rsidRDefault="00B97530" w:rsidP="00E97FBF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B97530">
              <w:rPr>
                <w:rFonts w:ascii="Angsana New" w:hAnsi="Angsana New" w:cs="Angsana New"/>
                <w:cs/>
                <w:lang w:val="en-US"/>
              </w:rPr>
              <w:t xml:space="preserve">ผ่านกำไรขาดทุนเบ็ดเสร็จอื่น </w:t>
            </w:r>
            <w:r w:rsidR="00E97FBF" w:rsidRPr="00950A13">
              <w:rPr>
                <w:rFonts w:ascii="Angsana New" w:hAnsi="Angsana New" w:cs="Angsana New"/>
                <w:i/>
                <w:iCs/>
                <w:cs/>
                <w:lang w:val="en-US"/>
              </w:rPr>
              <w:t>(การ</w:t>
            </w:r>
            <w:r w:rsidR="009B70F0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เพิ่มขึ้น</w:t>
            </w:r>
            <w:r w:rsidR="00E97FBF" w:rsidRPr="00950A13">
              <w:rPr>
                <w:rFonts w:ascii="Angsana New" w:hAnsi="Angsana New" w:cs="Angsana New"/>
                <w:i/>
                <w:iCs/>
                <w:cs/>
                <w:lang w:val="en-US"/>
              </w:rPr>
              <w:t>ของมูลค่ายุติธรรม)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464DD78" w14:textId="77777777" w:rsidR="00B97530" w:rsidRDefault="00B97530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9C32D07" w14:textId="6560FA07" w:rsidR="00E97FBF" w:rsidRPr="00950A13" w:rsidRDefault="00E97FBF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950A13">
              <w:rPr>
                <w:rFonts w:ascii="Angsana New" w:hAnsi="Angsana New"/>
                <w:sz w:val="30"/>
                <w:szCs w:val="30"/>
              </w:rPr>
              <w:t>,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786)</w:t>
            </w:r>
          </w:p>
        </w:tc>
        <w:tc>
          <w:tcPr>
            <w:tcW w:w="270" w:type="dxa"/>
          </w:tcPr>
          <w:p w14:paraId="0FA32B28" w14:textId="77777777" w:rsidR="00E97FBF" w:rsidRPr="00950A13" w:rsidRDefault="00E97FBF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A4E6BB3" w14:textId="77777777" w:rsidR="00B97530" w:rsidRDefault="00B97530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1BB4732" w14:textId="3C913942" w:rsidR="00E97FBF" w:rsidRPr="00950A13" w:rsidRDefault="00E97FBF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8A6FC58" w14:textId="77777777" w:rsidR="00E97FBF" w:rsidRPr="00950A13" w:rsidRDefault="00E97FBF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FEB45C" w14:textId="77777777" w:rsidR="00B97530" w:rsidRDefault="00B97530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92B71C6" w14:textId="1D8679E3" w:rsidR="00E97FBF" w:rsidRPr="00950A13" w:rsidRDefault="00E97FBF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950A13">
              <w:rPr>
                <w:rFonts w:ascii="Angsana New" w:hAnsi="Angsana New"/>
                <w:sz w:val="30"/>
                <w:szCs w:val="30"/>
              </w:rPr>
              <w:t>,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786)</w:t>
            </w:r>
          </w:p>
        </w:tc>
        <w:tc>
          <w:tcPr>
            <w:tcW w:w="270" w:type="dxa"/>
          </w:tcPr>
          <w:p w14:paraId="62B86D12" w14:textId="77777777" w:rsidR="00E97FBF" w:rsidRPr="00950A13" w:rsidRDefault="00E97FBF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823646" w14:textId="77777777" w:rsidR="00B97530" w:rsidRDefault="00B97530" w:rsidP="00BA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83D264E" w14:textId="2859FE6C" w:rsidR="00E97FBF" w:rsidRPr="00950A13" w:rsidRDefault="00BA25A8" w:rsidP="00BA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CF35E52" w14:textId="77777777" w:rsidR="00E97FBF" w:rsidRPr="00950A13" w:rsidRDefault="00E97FBF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A7BFFC" w14:textId="77777777" w:rsidR="00B97530" w:rsidRDefault="00B97530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F763D6A" w14:textId="6168E861" w:rsidR="00E97FBF" w:rsidRPr="00950A13" w:rsidRDefault="00027276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7,618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61EEC3D" w14:textId="77777777" w:rsidR="00E97FBF" w:rsidRPr="00950A13" w:rsidRDefault="00E97FBF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69710B12" w14:textId="77777777" w:rsidR="00B97530" w:rsidRDefault="00B97530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B59CD1A" w14:textId="0E7CEBDC" w:rsidR="00E97FBF" w:rsidRPr="00950A13" w:rsidRDefault="00C3641D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11,404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97FBF" w:rsidRPr="00950A13" w14:paraId="75BC0BFF" w14:textId="77777777" w:rsidTr="005C45A2">
        <w:tc>
          <w:tcPr>
            <w:tcW w:w="5130" w:type="dxa"/>
          </w:tcPr>
          <w:p w14:paraId="0BBD1112" w14:textId="77777777" w:rsidR="00E97FBF" w:rsidRPr="00950A13" w:rsidRDefault="00E97FBF" w:rsidP="00E97FBF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F44A12C" w14:textId="422BB5CB" w:rsidR="00E97FBF" w:rsidRPr="00950A13" w:rsidRDefault="00E97FBF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(3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786)</w:t>
            </w:r>
          </w:p>
        </w:tc>
        <w:tc>
          <w:tcPr>
            <w:tcW w:w="270" w:type="dxa"/>
          </w:tcPr>
          <w:p w14:paraId="36E819AF" w14:textId="77777777" w:rsidR="00E97FBF" w:rsidRPr="00950A13" w:rsidRDefault="00E97FBF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12E1C6E" w14:textId="77777777" w:rsidR="00E97FBF" w:rsidRPr="00950A13" w:rsidRDefault="00E97FBF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10550DF" w14:textId="77777777" w:rsidR="00E97FBF" w:rsidRPr="00950A13" w:rsidRDefault="00E97FBF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FC5B99" w14:textId="14186702" w:rsidR="00E97FBF" w:rsidRPr="00950A13" w:rsidRDefault="00E97FBF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(3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786)</w:t>
            </w:r>
          </w:p>
        </w:tc>
        <w:tc>
          <w:tcPr>
            <w:tcW w:w="270" w:type="dxa"/>
          </w:tcPr>
          <w:p w14:paraId="2352C0B2" w14:textId="77777777" w:rsidR="00E97FBF" w:rsidRPr="00950A13" w:rsidRDefault="00E97FBF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8B72469" w14:textId="4E5B6B66" w:rsidR="00E97FBF" w:rsidRPr="00950A13" w:rsidRDefault="00BA25A8" w:rsidP="00BA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4FCAF60" w14:textId="77777777" w:rsidR="00E97FBF" w:rsidRPr="00950A13" w:rsidRDefault="00E97FBF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CE0F0E8" w14:textId="117B8810" w:rsidR="00E97FBF" w:rsidRPr="00950A13" w:rsidRDefault="00027276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7,618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C86D7DC" w14:textId="77777777" w:rsidR="00E97FBF" w:rsidRPr="00950A13" w:rsidRDefault="00E97FBF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13FC20" w14:textId="6C66C4A4" w:rsidR="00E97FBF" w:rsidRPr="00950A13" w:rsidRDefault="00C3641D" w:rsidP="00E9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11,404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3E7961" w:rsidRPr="00950A13" w14:paraId="38C58248" w14:textId="77777777" w:rsidTr="005C45A2">
        <w:tc>
          <w:tcPr>
            <w:tcW w:w="5130" w:type="dxa"/>
          </w:tcPr>
          <w:p w14:paraId="4A253491" w14:textId="77777777" w:rsidR="003E7961" w:rsidRPr="00A25658" w:rsidRDefault="003E7961" w:rsidP="005C45A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05E6D21" w14:textId="77777777" w:rsidR="003E7961" w:rsidRPr="00A25658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8D4549" w14:textId="77777777" w:rsidR="003E7961" w:rsidRPr="00A25658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3A7C121" w14:textId="77777777" w:rsidR="003E7961" w:rsidRPr="00A25658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5A9175D" w14:textId="77777777" w:rsidR="003E7961" w:rsidRPr="00A25658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F1EE60" w14:textId="77777777" w:rsidR="003E7961" w:rsidRPr="00A25658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652BD6D" w14:textId="77777777" w:rsidR="003E7961" w:rsidRPr="00A25658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39F5A9" w14:textId="77777777" w:rsidR="003E7961" w:rsidRPr="00A25658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D921FEC" w14:textId="77777777" w:rsidR="003E7961" w:rsidRPr="00A25658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9DF7E2B" w14:textId="77777777" w:rsidR="003E7961" w:rsidRPr="00A25658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DF824DD" w14:textId="77777777" w:rsidR="003E7961" w:rsidRPr="00A25658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63AB2C0B" w14:textId="77777777" w:rsidR="003E7961" w:rsidRPr="00A25658" w:rsidRDefault="003E7961" w:rsidP="005C4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A25A8" w:rsidRPr="00950A13" w14:paraId="1E20CFEC" w14:textId="77777777" w:rsidTr="005C45A2">
        <w:tc>
          <w:tcPr>
            <w:tcW w:w="5130" w:type="dxa"/>
          </w:tcPr>
          <w:p w14:paraId="0C23C74C" w14:textId="77777777" w:rsidR="00BA25A8" w:rsidRPr="00950A13" w:rsidRDefault="00BA25A8" w:rsidP="00BA25A8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3A1587E" w14:textId="04D503B5" w:rsidR="00BA25A8" w:rsidRPr="00950A13" w:rsidRDefault="00BA25A8" w:rsidP="00BA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56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935</w:t>
            </w:r>
          </w:p>
        </w:tc>
        <w:tc>
          <w:tcPr>
            <w:tcW w:w="270" w:type="dxa"/>
          </w:tcPr>
          <w:p w14:paraId="6FCCC837" w14:textId="77777777" w:rsidR="00BA25A8" w:rsidRPr="00950A13" w:rsidRDefault="00BA25A8" w:rsidP="00BA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E29DC25" w14:textId="205D338F" w:rsidR="00BA25A8" w:rsidRPr="00950A13" w:rsidRDefault="00BA25A8" w:rsidP="00BA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3,54</w:t>
            </w:r>
            <w:r w:rsidR="00606F3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6EF3C27" w14:textId="77777777" w:rsidR="00BA25A8" w:rsidRPr="00950A13" w:rsidRDefault="00BA25A8" w:rsidP="00BA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2E36D4C" w14:textId="2CE6F4F8" w:rsidR="00BA25A8" w:rsidRPr="00950A13" w:rsidRDefault="00BA25A8" w:rsidP="00BA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60,483</w:t>
            </w:r>
          </w:p>
        </w:tc>
        <w:tc>
          <w:tcPr>
            <w:tcW w:w="270" w:type="dxa"/>
          </w:tcPr>
          <w:p w14:paraId="49E4E13D" w14:textId="77777777" w:rsidR="00BA25A8" w:rsidRPr="00950A13" w:rsidRDefault="00BA25A8" w:rsidP="00BA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CA1B8D3" w14:textId="2DD80724" w:rsidR="00BA25A8" w:rsidRPr="00950A13" w:rsidRDefault="00BA25A8" w:rsidP="00BA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1059F">
              <w:rPr>
                <w:rFonts w:ascii="Angsana New" w:hAnsi="Angsana New"/>
                <w:b/>
                <w:bCs/>
                <w:sz w:val="30"/>
                <w:szCs w:val="30"/>
              </w:rPr>
              <w:t>0,2</w:t>
            </w:r>
            <w:r w:rsidR="0072010E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133C646D" w14:textId="77777777" w:rsidR="00BA25A8" w:rsidRPr="00950A13" w:rsidRDefault="00BA25A8" w:rsidP="00BA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EE5611F" w14:textId="5DC9541D" w:rsidR="00BA25A8" w:rsidRPr="00950A13" w:rsidRDefault="00027276" w:rsidP="00BA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7,618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0CBAC98" w14:textId="77777777" w:rsidR="00BA25A8" w:rsidRPr="00950A13" w:rsidRDefault="00BA25A8" w:rsidP="00BA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70A8FDE3" w14:textId="57DBEFED" w:rsidR="00BA25A8" w:rsidRPr="00950A13" w:rsidRDefault="00C3641D" w:rsidP="00BA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63,</w:t>
            </w:r>
            <w:r w:rsidR="007867BB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72010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2F2982D4" w14:textId="77777777" w:rsidR="00692C8A" w:rsidRPr="00950A13" w:rsidRDefault="00692C8A" w:rsidP="00320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  <w:sectPr w:rsidR="00692C8A" w:rsidRPr="00950A13" w:rsidSect="00692C8A">
          <w:headerReference w:type="default" r:id="rId17"/>
          <w:pgSz w:w="16834" w:h="11909" w:orient="landscape" w:code="9"/>
          <w:pgMar w:top="1152" w:right="691" w:bottom="864" w:left="576" w:header="720" w:footer="720" w:gutter="0"/>
          <w:cols w:space="720"/>
          <w:docGrid w:linePitch="360"/>
        </w:sect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270"/>
        <w:gridCol w:w="1080"/>
        <w:gridCol w:w="270"/>
        <w:gridCol w:w="1170"/>
        <w:gridCol w:w="270"/>
        <w:gridCol w:w="1260"/>
      </w:tblGrid>
      <w:tr w:rsidR="00E65A8F" w:rsidRPr="00950A13" w14:paraId="6A2817D2" w14:textId="77777777" w:rsidTr="00584A46">
        <w:trPr>
          <w:tblHeader/>
        </w:trPr>
        <w:tc>
          <w:tcPr>
            <w:tcW w:w="3870" w:type="dxa"/>
          </w:tcPr>
          <w:p w14:paraId="474227FD" w14:textId="77777777" w:rsidR="00E65A8F" w:rsidRPr="00950A13" w:rsidRDefault="00E65A8F" w:rsidP="00584A46">
            <w:pPr>
              <w:pStyle w:val="a"/>
              <w:tabs>
                <w:tab w:val="clear" w:pos="1080"/>
              </w:tabs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950A13">
              <w:rPr>
                <w:rFonts w:cs="Angsana New"/>
                <w:cs/>
              </w:rPr>
              <w:lastRenderedPageBreak/>
              <w:br w:type="page"/>
            </w:r>
          </w:p>
        </w:tc>
        <w:tc>
          <w:tcPr>
            <w:tcW w:w="5580" w:type="dxa"/>
            <w:gridSpan w:val="7"/>
          </w:tcPr>
          <w:p w14:paraId="5004FB43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65A8F" w:rsidRPr="00950A13" w14:paraId="7E373D4D" w14:textId="77777777" w:rsidTr="00584A46">
        <w:trPr>
          <w:tblHeader/>
        </w:trPr>
        <w:tc>
          <w:tcPr>
            <w:tcW w:w="3870" w:type="dxa"/>
          </w:tcPr>
          <w:p w14:paraId="1F26D55E" w14:textId="77777777" w:rsidR="00E65A8F" w:rsidRPr="00950A13" w:rsidRDefault="00E65A8F" w:rsidP="00584A46">
            <w:pPr>
              <w:pStyle w:val="a"/>
              <w:tabs>
                <w:tab w:val="clear" w:pos="1080"/>
              </w:tabs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2FD43737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6F811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5277A221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บันทึกเป็น (รายจ่าย)/รายได้ใน</w:t>
            </w:r>
          </w:p>
        </w:tc>
        <w:tc>
          <w:tcPr>
            <w:tcW w:w="270" w:type="dxa"/>
          </w:tcPr>
          <w:p w14:paraId="5293B2DD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41B130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5A8F" w:rsidRPr="00950A13" w14:paraId="3B50C33A" w14:textId="77777777" w:rsidTr="00584A46">
        <w:trPr>
          <w:tblHeader/>
        </w:trPr>
        <w:tc>
          <w:tcPr>
            <w:tcW w:w="3870" w:type="dxa"/>
          </w:tcPr>
          <w:p w14:paraId="28379C06" w14:textId="77777777" w:rsidR="00E65A8F" w:rsidRPr="00950A13" w:rsidRDefault="00E65A8F" w:rsidP="00584A46">
            <w:pPr>
              <w:pStyle w:val="a"/>
              <w:tabs>
                <w:tab w:val="clear" w:pos="1080"/>
              </w:tabs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78695F21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1</w:t>
            </w:r>
          </w:p>
        </w:tc>
        <w:tc>
          <w:tcPr>
            <w:tcW w:w="270" w:type="dxa"/>
          </w:tcPr>
          <w:p w14:paraId="7D7363BB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C5E8C1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97F1CA4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C7A81F7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42D8B806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18891C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E65A8F" w:rsidRPr="00950A13" w14:paraId="431433AA" w14:textId="77777777" w:rsidTr="00584A46">
        <w:trPr>
          <w:tblHeader/>
        </w:trPr>
        <w:tc>
          <w:tcPr>
            <w:tcW w:w="3870" w:type="dxa"/>
          </w:tcPr>
          <w:p w14:paraId="245E498F" w14:textId="77777777" w:rsidR="00E65A8F" w:rsidRPr="00950A13" w:rsidRDefault="00E65A8F" w:rsidP="00584A46">
            <w:pPr>
              <w:pStyle w:val="a"/>
              <w:tabs>
                <w:tab w:val="clear" w:pos="1080"/>
              </w:tabs>
              <w:ind w:right="-115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5038C359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2CAB035A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AC5B41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6A3591FF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2EC51F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314CF5CD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7E9482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65A8F" w:rsidRPr="00950A13" w14:paraId="3D8A0CD9" w14:textId="77777777" w:rsidTr="00584A46">
        <w:trPr>
          <w:tblHeader/>
        </w:trPr>
        <w:tc>
          <w:tcPr>
            <w:tcW w:w="3870" w:type="dxa"/>
          </w:tcPr>
          <w:p w14:paraId="790EE515" w14:textId="77777777" w:rsidR="00E65A8F" w:rsidRPr="00950A13" w:rsidRDefault="00E65A8F" w:rsidP="00584A46">
            <w:pPr>
              <w:pStyle w:val="a"/>
              <w:tabs>
                <w:tab w:val="clear" w:pos="1080"/>
              </w:tabs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580" w:type="dxa"/>
            <w:gridSpan w:val="7"/>
          </w:tcPr>
          <w:p w14:paraId="4B775F26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E65A8F" w:rsidRPr="00950A13" w14:paraId="6427E808" w14:textId="77777777" w:rsidTr="00584A46">
        <w:trPr>
          <w:tblHeader/>
        </w:trPr>
        <w:tc>
          <w:tcPr>
            <w:tcW w:w="3870" w:type="dxa"/>
          </w:tcPr>
          <w:p w14:paraId="741BA4B7" w14:textId="77777777" w:rsidR="00E65A8F" w:rsidRPr="00950A13" w:rsidRDefault="00E65A8F" w:rsidP="00584A46">
            <w:pPr>
              <w:pStyle w:val="a"/>
              <w:tabs>
                <w:tab w:val="clear" w:pos="1080"/>
              </w:tabs>
              <w:ind w:right="-115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2562</w:t>
            </w:r>
          </w:p>
        </w:tc>
        <w:tc>
          <w:tcPr>
            <w:tcW w:w="5580" w:type="dxa"/>
            <w:gridSpan w:val="7"/>
          </w:tcPr>
          <w:p w14:paraId="638AF00C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E65A8F" w:rsidRPr="00950A13" w14:paraId="56387695" w14:textId="77777777" w:rsidTr="00584A46">
        <w:tc>
          <w:tcPr>
            <w:tcW w:w="5130" w:type="dxa"/>
            <w:gridSpan w:val="2"/>
          </w:tcPr>
          <w:p w14:paraId="69FD556B" w14:textId="77777777" w:rsidR="00E65A8F" w:rsidRPr="00950A13" w:rsidRDefault="00E65A8F" w:rsidP="00584A4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สินทรัพย์ภาษีเงินได้รอการตัดบัญชี   </w:t>
            </w:r>
          </w:p>
        </w:tc>
        <w:tc>
          <w:tcPr>
            <w:tcW w:w="270" w:type="dxa"/>
          </w:tcPr>
          <w:p w14:paraId="36C2D3E5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47D2DA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70ED28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46EA07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8CE7DC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A7AA2D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5A8F" w:rsidRPr="00950A13" w14:paraId="7C2AC48A" w14:textId="77777777" w:rsidTr="00584A46">
        <w:tc>
          <w:tcPr>
            <w:tcW w:w="3870" w:type="dxa"/>
          </w:tcPr>
          <w:p w14:paraId="4F2A2418" w14:textId="77777777" w:rsidR="00E65A8F" w:rsidRPr="00950A13" w:rsidRDefault="00E65A8F" w:rsidP="00584A4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cs/>
                <w:lang w:val="en-US"/>
              </w:rPr>
              <w:t xml:space="preserve">ลูกหนี้การค้า </w:t>
            </w:r>
            <w:r w:rsidRPr="00950A13">
              <w:rPr>
                <w:rFonts w:ascii="Angsana New" w:hAnsi="Angsana New" w:cs="Angsana New"/>
                <w:i/>
                <w:iCs/>
                <w:cs/>
                <w:lang w:val="en-US"/>
              </w:rPr>
              <w:t>(หนี้สงสัยจะสูญ)</w:t>
            </w:r>
          </w:p>
        </w:tc>
        <w:tc>
          <w:tcPr>
            <w:tcW w:w="1260" w:type="dxa"/>
          </w:tcPr>
          <w:p w14:paraId="1EB79120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48,217</w:t>
            </w:r>
          </w:p>
        </w:tc>
        <w:tc>
          <w:tcPr>
            <w:tcW w:w="270" w:type="dxa"/>
          </w:tcPr>
          <w:p w14:paraId="03473B64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BE18BC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15,568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DC7C0FC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43687A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C0BDD7F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3D2E6D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32,649</w:t>
            </w:r>
          </w:p>
        </w:tc>
      </w:tr>
      <w:tr w:rsidR="00E65A8F" w:rsidRPr="00950A13" w14:paraId="7ADFBC19" w14:textId="77777777" w:rsidTr="00584A46">
        <w:tc>
          <w:tcPr>
            <w:tcW w:w="3870" w:type="dxa"/>
          </w:tcPr>
          <w:p w14:paraId="0FC2E423" w14:textId="77777777" w:rsidR="00E65A8F" w:rsidRPr="00950A13" w:rsidRDefault="00E65A8F" w:rsidP="00584A4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cs/>
                <w:lang w:val="en-US"/>
              </w:rPr>
              <w:t xml:space="preserve">สินค้าคงเหลือ </w:t>
            </w:r>
            <w:r w:rsidRPr="00950A13">
              <w:rPr>
                <w:rFonts w:ascii="Angsana New" w:hAnsi="Angsana New" w:cs="Angsana New"/>
                <w:i/>
                <w:iCs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260" w:type="dxa"/>
          </w:tcPr>
          <w:p w14:paraId="42B6CBE3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15,448</w:t>
            </w:r>
          </w:p>
        </w:tc>
        <w:tc>
          <w:tcPr>
            <w:tcW w:w="270" w:type="dxa"/>
          </w:tcPr>
          <w:p w14:paraId="79B88DA4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1EC60A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4,751</w:t>
            </w:r>
          </w:p>
        </w:tc>
        <w:tc>
          <w:tcPr>
            <w:tcW w:w="270" w:type="dxa"/>
          </w:tcPr>
          <w:p w14:paraId="0FA0320C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ACA39F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D0DB325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9E8EF9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20,199</w:t>
            </w:r>
          </w:p>
        </w:tc>
      </w:tr>
      <w:tr w:rsidR="00E65A8F" w:rsidRPr="00950A13" w14:paraId="1FD4859F" w14:textId="77777777" w:rsidTr="00584A46">
        <w:tc>
          <w:tcPr>
            <w:tcW w:w="3870" w:type="dxa"/>
          </w:tcPr>
          <w:p w14:paraId="743FFC85" w14:textId="77777777" w:rsidR="00E65A8F" w:rsidRPr="00950A13" w:rsidRDefault="00E65A8F" w:rsidP="00584A4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950A13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ประมาณการหนี้สินไม่หมุนเวียนสำหรับ</w:t>
            </w:r>
          </w:p>
          <w:p w14:paraId="55C77AD1" w14:textId="1AE56C73" w:rsidR="00E65A8F" w:rsidRPr="00950A13" w:rsidRDefault="00B97530" w:rsidP="00584A4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="00E65A8F" w:rsidRPr="00950A13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260" w:type="dxa"/>
          </w:tcPr>
          <w:p w14:paraId="60BF918B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03F77BC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5,745</w:t>
            </w:r>
          </w:p>
        </w:tc>
        <w:tc>
          <w:tcPr>
            <w:tcW w:w="270" w:type="dxa"/>
          </w:tcPr>
          <w:p w14:paraId="0DE132E7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6A85F6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8A1F120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2,128</w:t>
            </w:r>
          </w:p>
        </w:tc>
        <w:tc>
          <w:tcPr>
            <w:tcW w:w="270" w:type="dxa"/>
          </w:tcPr>
          <w:p w14:paraId="77AC52C1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EFB951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FA50E01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A16EAF8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41052E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570B4CB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7,873</w:t>
            </w:r>
          </w:p>
        </w:tc>
      </w:tr>
      <w:tr w:rsidR="00E65A8F" w:rsidRPr="00950A13" w14:paraId="2178CEB9" w14:textId="77777777" w:rsidTr="00584A46">
        <w:tc>
          <w:tcPr>
            <w:tcW w:w="3870" w:type="dxa"/>
          </w:tcPr>
          <w:p w14:paraId="3716EF3E" w14:textId="77777777" w:rsidR="00E65A8F" w:rsidRPr="00950A13" w:rsidRDefault="00E65A8F" w:rsidP="00584A4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5E4E622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69,410</w:t>
            </w:r>
          </w:p>
        </w:tc>
        <w:tc>
          <w:tcPr>
            <w:tcW w:w="270" w:type="dxa"/>
          </w:tcPr>
          <w:p w14:paraId="395D5A34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D5A4B0A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8,689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BFDA9C8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D672DC1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A53259F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2D71CCD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60,721</w:t>
            </w:r>
          </w:p>
        </w:tc>
      </w:tr>
      <w:tr w:rsidR="00E65A8F" w:rsidRPr="00950A13" w14:paraId="1D8D8DBA" w14:textId="77777777" w:rsidTr="00584A46">
        <w:tc>
          <w:tcPr>
            <w:tcW w:w="3870" w:type="dxa"/>
          </w:tcPr>
          <w:p w14:paraId="329F586A" w14:textId="77777777" w:rsidR="00E65A8F" w:rsidRPr="00950A13" w:rsidRDefault="00E65A8F" w:rsidP="00584A4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60F9FBE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700F92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121BD3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C22194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8EFFE2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FB6822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D68A8A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5A8F" w:rsidRPr="00950A13" w14:paraId="6FE7F8A5" w14:textId="77777777" w:rsidTr="00584A46">
        <w:tc>
          <w:tcPr>
            <w:tcW w:w="5130" w:type="dxa"/>
            <w:gridSpan w:val="2"/>
          </w:tcPr>
          <w:p w14:paraId="5A82D7E2" w14:textId="77777777" w:rsidR="00E65A8F" w:rsidRPr="00950A13" w:rsidRDefault="00E65A8F" w:rsidP="00584A4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หนี้สินภาษีเงินได้รอการตัดบัญชี   </w:t>
            </w:r>
          </w:p>
        </w:tc>
        <w:tc>
          <w:tcPr>
            <w:tcW w:w="270" w:type="dxa"/>
          </w:tcPr>
          <w:p w14:paraId="68A0E598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94F904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2217E0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FAA4F2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96B713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FA219B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5A8F" w:rsidRPr="00950A13" w14:paraId="31FC4021" w14:textId="77777777" w:rsidTr="00584A46">
        <w:trPr>
          <w:trHeight w:val="452"/>
        </w:trPr>
        <w:tc>
          <w:tcPr>
            <w:tcW w:w="3870" w:type="dxa"/>
          </w:tcPr>
          <w:p w14:paraId="313ABAC4" w14:textId="77777777" w:rsidR="00E65A8F" w:rsidRPr="00950A13" w:rsidRDefault="00E65A8F" w:rsidP="00584A4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950A13">
              <w:rPr>
                <w:rFonts w:ascii="Angsana New" w:hAnsi="Angsana New" w:cs="Angsana New"/>
                <w:cs/>
                <w:lang w:val="en-US"/>
              </w:rPr>
              <w:t xml:space="preserve">หลักทรัพย์เผื่อขาย </w:t>
            </w:r>
          </w:p>
          <w:p w14:paraId="351BCF8A" w14:textId="77777777" w:rsidR="00E65A8F" w:rsidRPr="00950A13" w:rsidRDefault="00E65A8F" w:rsidP="00584A4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i/>
                <w:iCs/>
                <w:cs/>
                <w:lang w:val="en-US"/>
              </w:rPr>
              <w:t xml:space="preserve">   (การเพิ่มขึ้นของมูลค่ายุติธรรม)</w:t>
            </w:r>
          </w:p>
        </w:tc>
        <w:tc>
          <w:tcPr>
            <w:tcW w:w="1260" w:type="dxa"/>
          </w:tcPr>
          <w:p w14:paraId="06F5AEEA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A43E8F4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5,573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A4C96FB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48F9D2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5A4B093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A16D597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0CC1B2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96F9A36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1,787</w:t>
            </w:r>
          </w:p>
        </w:tc>
        <w:tc>
          <w:tcPr>
            <w:tcW w:w="270" w:type="dxa"/>
          </w:tcPr>
          <w:p w14:paraId="797BED91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55DFB8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3745C0D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3,786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65A8F" w:rsidRPr="00950A13" w14:paraId="444FF2C9" w14:textId="77777777" w:rsidTr="00584A46">
        <w:tc>
          <w:tcPr>
            <w:tcW w:w="3870" w:type="dxa"/>
          </w:tcPr>
          <w:p w14:paraId="353510EC" w14:textId="77777777" w:rsidR="00E65A8F" w:rsidRPr="00950A13" w:rsidRDefault="00E65A8F" w:rsidP="00584A4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FD70CE5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5,573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8167AE5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1756487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F9E77DD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D695DE9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1,787</w:t>
            </w:r>
          </w:p>
        </w:tc>
        <w:tc>
          <w:tcPr>
            <w:tcW w:w="270" w:type="dxa"/>
          </w:tcPr>
          <w:p w14:paraId="3E447A9A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20404F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3,786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E65A8F" w:rsidRPr="00950A13" w14:paraId="2B28AE53" w14:textId="77777777" w:rsidTr="00584A46">
        <w:tc>
          <w:tcPr>
            <w:tcW w:w="3870" w:type="dxa"/>
          </w:tcPr>
          <w:p w14:paraId="4A21EBED" w14:textId="77777777" w:rsidR="00E65A8F" w:rsidRPr="00950A13" w:rsidRDefault="00E65A8F" w:rsidP="00584A4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264B3F3" w14:textId="77777777" w:rsidR="00E65A8F" w:rsidRPr="00950A13" w:rsidRDefault="00E65A8F" w:rsidP="00584A46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582461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78726F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CAD3F4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322A5C" w14:textId="77777777" w:rsidR="00E65A8F" w:rsidRPr="00950A13" w:rsidRDefault="00E65A8F" w:rsidP="00584A46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8FC26B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226927" w14:textId="77777777" w:rsidR="00E65A8F" w:rsidRPr="00950A13" w:rsidRDefault="00E65A8F" w:rsidP="00584A46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5A8F" w:rsidRPr="00950A13" w14:paraId="2A7E0D6A" w14:textId="77777777" w:rsidTr="00584A46">
        <w:tc>
          <w:tcPr>
            <w:tcW w:w="3870" w:type="dxa"/>
          </w:tcPr>
          <w:p w14:paraId="52B45F9F" w14:textId="77777777" w:rsidR="00E65A8F" w:rsidRPr="00950A13" w:rsidRDefault="00E65A8F" w:rsidP="00584A4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CC53CD0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63,837</w:t>
            </w:r>
          </w:p>
        </w:tc>
        <w:tc>
          <w:tcPr>
            <w:tcW w:w="270" w:type="dxa"/>
          </w:tcPr>
          <w:p w14:paraId="65BAE089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D44D40A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8,689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4876F87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ACE7D76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1,787</w:t>
            </w:r>
          </w:p>
        </w:tc>
        <w:tc>
          <w:tcPr>
            <w:tcW w:w="270" w:type="dxa"/>
          </w:tcPr>
          <w:p w14:paraId="1EAFF588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F6B17D4" w14:textId="77777777" w:rsidR="00E65A8F" w:rsidRPr="00950A13" w:rsidRDefault="00E65A8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56,935</w:t>
            </w:r>
          </w:p>
        </w:tc>
      </w:tr>
    </w:tbl>
    <w:p w14:paraId="584B34EE" w14:textId="03529ED3" w:rsidR="00E132D3" w:rsidRPr="00950A13" w:rsidRDefault="00E132D3">
      <w:pPr>
        <w:rPr>
          <w:cs/>
        </w:rPr>
        <w:sectPr w:rsidR="00E132D3" w:rsidRPr="00950A13" w:rsidSect="000279A1">
          <w:headerReference w:type="default" r:id="rId18"/>
          <w:pgSz w:w="11909" w:h="16834" w:code="9"/>
          <w:pgMar w:top="691" w:right="864" w:bottom="576" w:left="1152" w:header="720" w:footer="720" w:gutter="0"/>
          <w:cols w:space="720"/>
          <w:docGrid w:linePitch="360"/>
        </w:sectPr>
      </w:pPr>
    </w:p>
    <w:tbl>
      <w:tblPr>
        <w:tblpPr w:leftFromText="180" w:rightFromText="180" w:vertAnchor="text" w:tblpX="450" w:tblpY="1"/>
        <w:tblOverlap w:val="never"/>
        <w:tblW w:w="14670" w:type="dxa"/>
        <w:tblLayout w:type="fixed"/>
        <w:tblLook w:val="0000" w:firstRow="0" w:lastRow="0" w:firstColumn="0" w:lastColumn="0" w:noHBand="0" w:noVBand="0"/>
      </w:tblPr>
      <w:tblGrid>
        <w:gridCol w:w="5130"/>
        <w:gridCol w:w="1530"/>
        <w:gridCol w:w="270"/>
        <w:gridCol w:w="1530"/>
        <w:gridCol w:w="270"/>
        <w:gridCol w:w="1260"/>
        <w:gridCol w:w="270"/>
        <w:gridCol w:w="1260"/>
        <w:gridCol w:w="270"/>
        <w:gridCol w:w="1350"/>
        <w:gridCol w:w="270"/>
        <w:gridCol w:w="1251"/>
        <w:gridCol w:w="9"/>
      </w:tblGrid>
      <w:tr w:rsidR="00B37EF4" w:rsidRPr="00950A13" w14:paraId="4B2EBCA3" w14:textId="77777777" w:rsidTr="00254E93">
        <w:trPr>
          <w:gridAfter w:val="1"/>
          <w:wAfter w:w="9" w:type="dxa"/>
        </w:trPr>
        <w:tc>
          <w:tcPr>
            <w:tcW w:w="5130" w:type="dxa"/>
          </w:tcPr>
          <w:p w14:paraId="3CE77D15" w14:textId="5FDC6E53" w:rsidR="00B37EF4" w:rsidRPr="00950A13" w:rsidRDefault="00FD1406" w:rsidP="00C6493F">
            <w:pPr>
              <w:pStyle w:val="a"/>
              <w:tabs>
                <w:tab w:val="clear" w:pos="1080"/>
              </w:tabs>
              <w:ind w:right="-108"/>
              <w:rPr>
                <w:cs/>
              </w:rPr>
            </w:pPr>
            <w:r w:rsidRPr="00950A13">
              <w:rPr>
                <w:rFonts w:cs="Times New Roman"/>
                <w:cs/>
              </w:rPr>
              <w:lastRenderedPageBreak/>
              <w:tab/>
            </w:r>
            <w:r w:rsidR="00B37EF4" w:rsidRPr="00950A13">
              <w:rPr>
                <w:rFonts w:cs="Angsana New"/>
                <w:cs/>
              </w:rPr>
              <w:br w:type="page"/>
            </w:r>
            <w:r w:rsidR="00B37EF4" w:rsidRPr="00950A13">
              <w:rPr>
                <w:rFonts w:cs="Angsana New"/>
                <w:cs/>
              </w:rPr>
              <w:br w:type="page"/>
            </w:r>
          </w:p>
        </w:tc>
        <w:tc>
          <w:tcPr>
            <w:tcW w:w="9531" w:type="dxa"/>
            <w:gridSpan w:val="11"/>
          </w:tcPr>
          <w:p w14:paraId="17B66433" w14:textId="02F510AC" w:rsidR="00B37EF4" w:rsidRPr="00950A13" w:rsidRDefault="00B37EF4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32D3" w:rsidRPr="00950A13" w14:paraId="1B36F74F" w14:textId="77777777" w:rsidTr="00254E93">
        <w:tc>
          <w:tcPr>
            <w:tcW w:w="5130" w:type="dxa"/>
          </w:tcPr>
          <w:p w14:paraId="5B079753" w14:textId="77777777" w:rsidR="00E132D3" w:rsidRPr="00950A13" w:rsidRDefault="00E132D3" w:rsidP="00C6493F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30" w:type="dxa"/>
          </w:tcPr>
          <w:p w14:paraId="45D39A87" w14:textId="77777777" w:rsidR="00E132D3" w:rsidRPr="00950A13" w:rsidRDefault="00E132D3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9D0970" w14:textId="2FB1749E" w:rsidR="00E132D3" w:rsidRPr="00950A13" w:rsidRDefault="00E132D3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EBF6B2" w14:textId="305449B9" w:rsidR="00E132D3" w:rsidRPr="00950A13" w:rsidRDefault="00E132D3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C5F129" w14:textId="70C17D2C" w:rsidR="00E132D3" w:rsidRPr="00950A13" w:rsidRDefault="00E132D3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452A63" w14:textId="5B642AAC" w:rsidR="00E132D3" w:rsidRPr="00950A13" w:rsidRDefault="00E132D3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77ECA2" w14:textId="77777777" w:rsidR="00E132D3" w:rsidRPr="00950A13" w:rsidRDefault="00E132D3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20BDE66F" w14:textId="77777777" w:rsidR="00E132D3" w:rsidRPr="00950A13" w:rsidRDefault="00E132D3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บันทึกเป็น (รายจ่าย)/รายได้ใน</w:t>
            </w:r>
          </w:p>
        </w:tc>
        <w:tc>
          <w:tcPr>
            <w:tcW w:w="270" w:type="dxa"/>
          </w:tcPr>
          <w:p w14:paraId="303DF33D" w14:textId="77777777" w:rsidR="00E132D3" w:rsidRPr="00950A13" w:rsidRDefault="00E132D3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3A92681" w14:textId="77777777" w:rsidR="00E132D3" w:rsidRPr="00950A13" w:rsidRDefault="00E132D3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32D3" w:rsidRPr="00950A13" w14:paraId="0585B6BF" w14:textId="77777777" w:rsidTr="00254E93">
        <w:tc>
          <w:tcPr>
            <w:tcW w:w="5130" w:type="dxa"/>
          </w:tcPr>
          <w:p w14:paraId="26BA6060" w14:textId="77777777" w:rsidR="00E132D3" w:rsidRPr="00950A13" w:rsidRDefault="00E132D3" w:rsidP="00E132D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30" w:type="dxa"/>
          </w:tcPr>
          <w:p w14:paraId="76ED6407" w14:textId="77777777" w:rsidR="001A6460" w:rsidRPr="00950A13" w:rsidRDefault="001A6460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E148DE2" w14:textId="77777777" w:rsidR="004E35A5" w:rsidRDefault="004E35A5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29ECB26" w14:textId="5A49D8F1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1</w:t>
            </w:r>
          </w:p>
        </w:tc>
        <w:tc>
          <w:tcPr>
            <w:tcW w:w="270" w:type="dxa"/>
          </w:tcPr>
          <w:p w14:paraId="053EA19F" w14:textId="61DC11AC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152E2BE" w14:textId="31FD3793" w:rsidR="00E132D3" w:rsidRPr="00531D27" w:rsidRDefault="001A6460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1D27">
              <w:rPr>
                <w:rFonts w:ascii="Angsana New" w:hAnsi="Angsana New"/>
                <w:sz w:val="30"/>
                <w:szCs w:val="30"/>
                <w:cs/>
              </w:rPr>
              <w:t>ผลกระทบจากการเปลี่ยนแปลง</w:t>
            </w:r>
            <w:r w:rsidR="004E35A5" w:rsidRPr="00531D27">
              <w:rPr>
                <w:rFonts w:ascii="Angsana New" w:hAnsi="Angsana New"/>
                <w:sz w:val="30"/>
                <w:szCs w:val="30"/>
                <w:cs/>
              </w:rPr>
              <w:t>นโยบายบัญชี</w:t>
            </w:r>
          </w:p>
        </w:tc>
        <w:tc>
          <w:tcPr>
            <w:tcW w:w="270" w:type="dxa"/>
          </w:tcPr>
          <w:p w14:paraId="5AAD6D64" w14:textId="7C63F249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BAB2FE4" w14:textId="77777777" w:rsidR="004E35A5" w:rsidRDefault="004E35A5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086AF0C" w14:textId="55940C5D" w:rsidR="00E132D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1</w:t>
            </w:r>
          </w:p>
          <w:p w14:paraId="57101213" w14:textId="1906CDAE" w:rsidR="001A6460" w:rsidRPr="00950A13" w:rsidRDefault="00531D27" w:rsidP="0053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1E923C85" w14:textId="77777777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37FD9EE" w14:textId="77777777" w:rsidR="001A6460" w:rsidRPr="00950A13" w:rsidRDefault="001A6460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00AE285" w14:textId="77777777" w:rsidR="004E35A5" w:rsidRDefault="004E35A5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287715" w14:textId="61590B14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6D4663" w14:textId="77777777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171DB90" w14:textId="77777777" w:rsidR="001A6460" w:rsidRPr="00950A13" w:rsidRDefault="001A6460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344A7E0" w14:textId="77777777" w:rsidR="004E35A5" w:rsidRDefault="004E35A5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D31EADB" w14:textId="2CA0E381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1F0B9174" w14:textId="77777777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5E3AB56" w14:textId="77777777" w:rsidR="001A6460" w:rsidRPr="00950A13" w:rsidRDefault="001A6460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8568A07" w14:textId="77777777" w:rsidR="004E35A5" w:rsidRDefault="004E35A5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9D7C3F8" w14:textId="6BE9184F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E132D3" w:rsidRPr="00950A13" w14:paraId="4A7AF456" w14:textId="77777777" w:rsidTr="00254E93">
        <w:tc>
          <w:tcPr>
            <w:tcW w:w="5130" w:type="dxa"/>
          </w:tcPr>
          <w:p w14:paraId="75C072F5" w14:textId="77777777" w:rsidR="00E132D3" w:rsidRPr="00950A13" w:rsidRDefault="00E132D3" w:rsidP="00E132D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530" w:type="dxa"/>
          </w:tcPr>
          <w:p w14:paraId="440D0B36" w14:textId="734F6BE8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5C3DB78A" w14:textId="30E45E93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FD7DF2C" w14:textId="0F8B3503" w:rsidR="00E132D3" w:rsidRPr="00531D27" w:rsidRDefault="004E35A5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E35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ดูหมายเหตุข้อ </w:t>
            </w:r>
            <w:r w:rsidRPr="004E35A5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Pr="004E35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8380C86" w14:textId="03D14F32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3071C55" w14:textId="314AAE20" w:rsidR="00E132D3" w:rsidRPr="00950A13" w:rsidRDefault="00531D27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2D6E87B" w14:textId="77777777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A19D69" w14:textId="77777777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820A030" w14:textId="77777777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ADF926" w14:textId="77777777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3B3C0AFC" w14:textId="77777777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97E39C5" w14:textId="77777777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E76A3A" w:rsidRPr="00950A13" w14:paraId="20A7CAD9" w14:textId="77777777" w:rsidTr="00254E93">
        <w:trPr>
          <w:gridAfter w:val="1"/>
          <w:wAfter w:w="9" w:type="dxa"/>
        </w:trPr>
        <w:tc>
          <w:tcPr>
            <w:tcW w:w="5130" w:type="dxa"/>
          </w:tcPr>
          <w:p w14:paraId="69FC62CD" w14:textId="77777777" w:rsidR="00E76A3A" w:rsidRPr="002C3401" w:rsidRDefault="00E76A3A" w:rsidP="00E132D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18"/>
                <w:szCs w:val="18"/>
                <w:cs/>
                <w:lang w:val="en-US"/>
              </w:rPr>
            </w:pPr>
          </w:p>
        </w:tc>
        <w:tc>
          <w:tcPr>
            <w:tcW w:w="9531" w:type="dxa"/>
            <w:gridSpan w:val="11"/>
          </w:tcPr>
          <w:p w14:paraId="12675154" w14:textId="09452F53" w:rsidR="00E76A3A" w:rsidRPr="00950A13" w:rsidRDefault="00E76A3A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6A3A" w:rsidRPr="00950A13" w14:paraId="25C3444C" w14:textId="77777777" w:rsidTr="00254E93">
        <w:trPr>
          <w:gridAfter w:val="1"/>
          <w:wAfter w:w="9" w:type="dxa"/>
        </w:trPr>
        <w:tc>
          <w:tcPr>
            <w:tcW w:w="5130" w:type="dxa"/>
          </w:tcPr>
          <w:p w14:paraId="601DBDAC" w14:textId="2BCC3502" w:rsidR="00E76A3A" w:rsidRPr="00950A13" w:rsidRDefault="00E76A3A" w:rsidP="00E132D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2563</w:t>
            </w:r>
          </w:p>
        </w:tc>
        <w:tc>
          <w:tcPr>
            <w:tcW w:w="9531" w:type="dxa"/>
            <w:gridSpan w:val="11"/>
          </w:tcPr>
          <w:p w14:paraId="70025D54" w14:textId="19A319FE" w:rsidR="00E76A3A" w:rsidRPr="00950A13" w:rsidRDefault="00E76A3A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132D3" w:rsidRPr="00950A13" w14:paraId="5FA1900E" w14:textId="77777777" w:rsidTr="00254E93">
        <w:tc>
          <w:tcPr>
            <w:tcW w:w="5130" w:type="dxa"/>
          </w:tcPr>
          <w:p w14:paraId="4F1FD6EC" w14:textId="77777777" w:rsidR="00E132D3" w:rsidRPr="00950A13" w:rsidRDefault="00E132D3" w:rsidP="00E132D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14:paraId="0D7CE57D" w14:textId="77777777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F2974" w14:textId="160D0B73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691B48" w14:textId="2A3451B4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A0BF19" w14:textId="7A7213A8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85083C" w14:textId="37F04556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9999DF" w14:textId="77777777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B0E312" w14:textId="77777777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03E21D" w14:textId="77777777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062B55" w14:textId="77777777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B92995" w14:textId="77777777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27CFA78" w14:textId="77777777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32D3" w:rsidRPr="00950A13" w14:paraId="239AC98D" w14:textId="77777777" w:rsidTr="00254E93">
        <w:tc>
          <w:tcPr>
            <w:tcW w:w="5130" w:type="dxa"/>
          </w:tcPr>
          <w:p w14:paraId="54204758" w14:textId="7CB71600" w:rsidR="00E132D3" w:rsidRPr="00950A13" w:rsidRDefault="00246EDF" w:rsidP="0022213D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ลูกหนี้การค้า</w:t>
            </w:r>
            <w:r w:rsidRPr="00154BC1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154BC1">
              <w:rPr>
                <w:rFonts w:ascii="Angsana New" w:hAnsi="Angsana New" w:cs="Angsana New"/>
                <w:i/>
                <w:iCs/>
                <w:cs/>
                <w:lang w:val="en-US"/>
              </w:rPr>
              <w:t>(</w:t>
            </w:r>
            <w:r w:rsidR="0022213D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ขาดทุนด้านเครดิตที่คาดว่าจะเกิดขึ้น</w:t>
            </w:r>
            <w:r w:rsidRPr="00154BC1">
              <w:rPr>
                <w:rFonts w:ascii="Angsana New" w:hAnsi="Angsana New" w:cs="Angsana New"/>
                <w:i/>
                <w:iCs/>
                <w:cs/>
                <w:lang w:val="en-US"/>
              </w:rPr>
              <w:t>)</w:t>
            </w:r>
          </w:p>
        </w:tc>
        <w:tc>
          <w:tcPr>
            <w:tcW w:w="1530" w:type="dxa"/>
          </w:tcPr>
          <w:p w14:paraId="4A2235B3" w14:textId="00A88D45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31,201</w:t>
            </w:r>
          </w:p>
        </w:tc>
        <w:tc>
          <w:tcPr>
            <w:tcW w:w="270" w:type="dxa"/>
          </w:tcPr>
          <w:p w14:paraId="50C0CB70" w14:textId="0B7CB46B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BE77D93" w14:textId="2905C74E" w:rsidR="00E132D3" w:rsidRPr="00950A13" w:rsidRDefault="00D57668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3,344</w:t>
            </w:r>
          </w:p>
        </w:tc>
        <w:tc>
          <w:tcPr>
            <w:tcW w:w="270" w:type="dxa"/>
          </w:tcPr>
          <w:p w14:paraId="1EE4223B" w14:textId="2C484763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5DE823" w14:textId="51C83560" w:rsidR="00E132D3" w:rsidRPr="00950A13" w:rsidRDefault="00D57668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34,545</w:t>
            </w:r>
          </w:p>
        </w:tc>
        <w:tc>
          <w:tcPr>
            <w:tcW w:w="270" w:type="dxa"/>
          </w:tcPr>
          <w:p w14:paraId="2E9F7982" w14:textId="77777777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052E31" w14:textId="5EF6761B" w:rsidR="00E132D3" w:rsidRPr="00950A13" w:rsidRDefault="0016265A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2,016</w:t>
            </w:r>
          </w:p>
        </w:tc>
        <w:tc>
          <w:tcPr>
            <w:tcW w:w="270" w:type="dxa"/>
          </w:tcPr>
          <w:p w14:paraId="5CC9EFF5" w14:textId="77777777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0761E5" w14:textId="16E81C78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8436A81" w14:textId="77777777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D59A84F" w14:textId="2AE9DC0E" w:rsidR="00E132D3" w:rsidRPr="00950A13" w:rsidRDefault="0016265A" w:rsidP="00E6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36,561</w:t>
            </w:r>
          </w:p>
        </w:tc>
      </w:tr>
      <w:tr w:rsidR="00E132D3" w:rsidRPr="00950A13" w14:paraId="7A4A7B92" w14:textId="77777777" w:rsidTr="00254E93">
        <w:tc>
          <w:tcPr>
            <w:tcW w:w="5130" w:type="dxa"/>
          </w:tcPr>
          <w:p w14:paraId="0432DA9A" w14:textId="77777777" w:rsidR="00E132D3" w:rsidRPr="00950A13" w:rsidRDefault="00E132D3" w:rsidP="00E132D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cs/>
                <w:lang w:val="en-US"/>
              </w:rPr>
              <w:t xml:space="preserve">สินค้าคงเหลือ </w:t>
            </w:r>
            <w:r w:rsidRPr="00950A13">
              <w:rPr>
                <w:rFonts w:ascii="Angsana New" w:hAnsi="Angsana New" w:cs="Angsana New"/>
                <w:i/>
                <w:iCs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530" w:type="dxa"/>
          </w:tcPr>
          <w:p w14:paraId="604C8A97" w14:textId="5D4035D4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20,095</w:t>
            </w:r>
          </w:p>
        </w:tc>
        <w:tc>
          <w:tcPr>
            <w:tcW w:w="270" w:type="dxa"/>
          </w:tcPr>
          <w:p w14:paraId="0B9FBBB2" w14:textId="1D730326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A1D5CA6" w14:textId="08B484E9" w:rsidR="00E132D3" w:rsidRPr="00950A13" w:rsidRDefault="00D57668" w:rsidP="00D57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4FEBF0B" w14:textId="2AC95DB9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F8F826" w14:textId="31020175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20,095</w:t>
            </w:r>
          </w:p>
        </w:tc>
        <w:tc>
          <w:tcPr>
            <w:tcW w:w="270" w:type="dxa"/>
          </w:tcPr>
          <w:p w14:paraId="4354981B" w14:textId="77777777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5C1688" w14:textId="33720DAA" w:rsidR="00E132D3" w:rsidRPr="00950A13" w:rsidRDefault="00542640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7,802</w:t>
            </w:r>
          </w:p>
        </w:tc>
        <w:tc>
          <w:tcPr>
            <w:tcW w:w="270" w:type="dxa"/>
          </w:tcPr>
          <w:p w14:paraId="2AD92744" w14:textId="77777777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C41698" w14:textId="6198D586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8A3BC94" w14:textId="77777777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C86612A" w14:textId="5422A0A6" w:rsidR="00E132D3" w:rsidRPr="00950A13" w:rsidRDefault="0044589D" w:rsidP="00E6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27,897</w:t>
            </w:r>
          </w:p>
        </w:tc>
      </w:tr>
      <w:tr w:rsidR="00E132D3" w:rsidRPr="00950A13" w14:paraId="209E8429" w14:textId="77777777" w:rsidTr="00254E93">
        <w:tc>
          <w:tcPr>
            <w:tcW w:w="5130" w:type="dxa"/>
          </w:tcPr>
          <w:p w14:paraId="67D68A46" w14:textId="2726C34C" w:rsidR="00E132D3" w:rsidRPr="00950A13" w:rsidRDefault="00E132D3" w:rsidP="00E132D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950A13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ประมาณการหนี้สินไม่หมุนเวียนสำหรับ</w:t>
            </w:r>
            <w:r w:rsidRPr="00950A13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1E44A85" w14:textId="46868D7C" w:rsidR="00E132D3" w:rsidRPr="00950A13" w:rsidRDefault="00E132D3" w:rsidP="0025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7,632</w:t>
            </w:r>
          </w:p>
        </w:tc>
        <w:tc>
          <w:tcPr>
            <w:tcW w:w="270" w:type="dxa"/>
          </w:tcPr>
          <w:p w14:paraId="62A30F0D" w14:textId="736DAF20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EFDFD6C" w14:textId="0881D285" w:rsidR="00E132D3" w:rsidRPr="00950A13" w:rsidRDefault="00D57668" w:rsidP="0025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270" w:type="dxa"/>
          </w:tcPr>
          <w:p w14:paraId="46AB1968" w14:textId="23780900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5737A9" w14:textId="5E83F2FA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7,632</w:t>
            </w:r>
          </w:p>
        </w:tc>
        <w:tc>
          <w:tcPr>
            <w:tcW w:w="270" w:type="dxa"/>
          </w:tcPr>
          <w:p w14:paraId="6BFF25E9" w14:textId="77777777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1C9D72" w14:textId="5A90FB9F" w:rsidR="00E132D3" w:rsidRPr="00950A13" w:rsidRDefault="00E132D3" w:rsidP="0025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637</w:t>
            </w:r>
          </w:p>
        </w:tc>
        <w:tc>
          <w:tcPr>
            <w:tcW w:w="270" w:type="dxa"/>
          </w:tcPr>
          <w:p w14:paraId="5CD10E5B" w14:textId="77777777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D27AA8" w14:textId="1D1663F3" w:rsidR="00E132D3" w:rsidRPr="00950A13" w:rsidRDefault="00E132D3" w:rsidP="00254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EB848AF" w14:textId="77777777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C269E94" w14:textId="7C4065C8" w:rsidR="00E132D3" w:rsidRPr="00950A13" w:rsidRDefault="00E64355" w:rsidP="00E6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8,269</w:t>
            </w:r>
          </w:p>
        </w:tc>
      </w:tr>
      <w:tr w:rsidR="00E132D3" w:rsidRPr="00950A13" w14:paraId="390FCCC5" w14:textId="77777777" w:rsidTr="00254E93">
        <w:tc>
          <w:tcPr>
            <w:tcW w:w="5130" w:type="dxa"/>
          </w:tcPr>
          <w:p w14:paraId="7C40DE0D" w14:textId="77777777" w:rsidR="00E132D3" w:rsidRPr="00950A13" w:rsidRDefault="00E132D3" w:rsidP="00E132D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3C76CF5" w14:textId="32EE9C6C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58,928</w:t>
            </w:r>
          </w:p>
        </w:tc>
        <w:tc>
          <w:tcPr>
            <w:tcW w:w="270" w:type="dxa"/>
          </w:tcPr>
          <w:p w14:paraId="29260EFE" w14:textId="3E0BBFBC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EDC0373" w14:textId="4C0B444C" w:rsidR="00E132D3" w:rsidRPr="00950A13" w:rsidRDefault="00E62906" w:rsidP="00E62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3,344</w:t>
            </w:r>
          </w:p>
        </w:tc>
        <w:tc>
          <w:tcPr>
            <w:tcW w:w="270" w:type="dxa"/>
          </w:tcPr>
          <w:p w14:paraId="1FC79011" w14:textId="00EFE976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F938BA9" w14:textId="7A6F31F3" w:rsidR="00E132D3" w:rsidRPr="00950A13" w:rsidRDefault="00F92D84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62,272</w:t>
            </w:r>
          </w:p>
        </w:tc>
        <w:tc>
          <w:tcPr>
            <w:tcW w:w="270" w:type="dxa"/>
          </w:tcPr>
          <w:p w14:paraId="3A61C4D0" w14:textId="77777777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3C8210D" w14:textId="408C9B89" w:rsidR="00E132D3" w:rsidRPr="00950A13" w:rsidRDefault="00260691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10,455</w:t>
            </w:r>
          </w:p>
        </w:tc>
        <w:tc>
          <w:tcPr>
            <w:tcW w:w="270" w:type="dxa"/>
          </w:tcPr>
          <w:p w14:paraId="3FA8C01F" w14:textId="77777777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7DF3B47" w14:textId="3CA83C19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9F200B6" w14:textId="77777777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1231DD" w14:textId="74D389F0" w:rsidR="00E132D3" w:rsidRPr="00950A13" w:rsidRDefault="0016265A" w:rsidP="00E6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72,727</w:t>
            </w:r>
          </w:p>
        </w:tc>
      </w:tr>
      <w:tr w:rsidR="00E132D3" w:rsidRPr="00950A13" w14:paraId="21D024CC" w14:textId="77777777" w:rsidTr="00254E93">
        <w:tc>
          <w:tcPr>
            <w:tcW w:w="5130" w:type="dxa"/>
          </w:tcPr>
          <w:p w14:paraId="2E2F611B" w14:textId="77777777" w:rsidR="00E132D3" w:rsidRPr="00E135A0" w:rsidRDefault="00E132D3" w:rsidP="00E132D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E2908C6" w14:textId="77777777" w:rsidR="00E132D3" w:rsidRPr="00E135A0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10AF22B" w14:textId="74ABCECA" w:rsidR="00E132D3" w:rsidRPr="00E135A0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E5CD228" w14:textId="3419E8F6" w:rsidR="00E132D3" w:rsidRPr="00E135A0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0903738" w14:textId="297D135E" w:rsidR="00E132D3" w:rsidRPr="00E135A0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AAD23D8" w14:textId="45EEADD9" w:rsidR="00E132D3" w:rsidRPr="00E135A0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F4509E9" w14:textId="77777777" w:rsidR="00E132D3" w:rsidRPr="00E135A0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99ED75" w14:textId="77777777" w:rsidR="00E132D3" w:rsidRPr="00E135A0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A379C16" w14:textId="77777777" w:rsidR="00E132D3" w:rsidRPr="00E135A0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26BD821" w14:textId="77777777" w:rsidR="00E132D3" w:rsidRPr="00E135A0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E4F1F2F" w14:textId="77777777" w:rsidR="00E132D3" w:rsidRPr="00E135A0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3C6C4CEE" w14:textId="77777777" w:rsidR="00E132D3" w:rsidRPr="00E135A0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E132D3" w:rsidRPr="00950A13" w14:paraId="625DC93E" w14:textId="77777777" w:rsidTr="00254E93">
        <w:tc>
          <w:tcPr>
            <w:tcW w:w="5130" w:type="dxa"/>
          </w:tcPr>
          <w:p w14:paraId="492073E2" w14:textId="77777777" w:rsidR="00E132D3" w:rsidRPr="00950A13" w:rsidRDefault="00E132D3" w:rsidP="00E132D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14:paraId="2159212B" w14:textId="77777777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901584" w14:textId="07429BA1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6777488" w14:textId="7BF93C6D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D7C393" w14:textId="09F711ED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0A93C4" w14:textId="67A353EE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D3D146" w14:textId="77777777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1022B3" w14:textId="77777777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1016AC" w14:textId="77777777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42C930" w14:textId="77777777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2CDDEC" w14:textId="77777777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D4A9C5F" w14:textId="77777777" w:rsidR="00E132D3" w:rsidRPr="00950A13" w:rsidRDefault="00E132D3" w:rsidP="00E1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5712" w:rsidRPr="00950A13" w14:paraId="6B22D1D3" w14:textId="77777777" w:rsidTr="00254E93">
        <w:tc>
          <w:tcPr>
            <w:tcW w:w="5130" w:type="dxa"/>
          </w:tcPr>
          <w:p w14:paraId="6DAF18AD" w14:textId="77777777" w:rsidR="002C3401" w:rsidRDefault="002C3401" w:rsidP="002C340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B97530">
              <w:rPr>
                <w:rFonts w:ascii="Angsana New" w:hAnsi="Angsana New" w:cs="Angsana New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</w:p>
          <w:p w14:paraId="2E65855A" w14:textId="5D4C23EE" w:rsidR="00AC5712" w:rsidRPr="00950A13" w:rsidRDefault="002C3401" w:rsidP="002C340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B97530">
              <w:rPr>
                <w:rFonts w:ascii="Angsana New" w:hAnsi="Angsana New" w:cs="Angsana New"/>
                <w:cs/>
                <w:lang w:val="en-US"/>
              </w:rPr>
              <w:t xml:space="preserve">ผ่านกำไรขาดทุนเบ็ดเสร็จอื่น </w:t>
            </w:r>
            <w:r w:rsidRPr="00950A13">
              <w:rPr>
                <w:rFonts w:ascii="Angsana New" w:hAnsi="Angsana New" w:cs="Angsana New"/>
                <w:i/>
                <w:iCs/>
                <w:cs/>
                <w:lang w:val="en-US"/>
              </w:rPr>
              <w:t>(การ</w:t>
            </w:r>
            <w:r w:rsidR="00246EDF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เพิ่มขึ้น</w:t>
            </w:r>
            <w:r w:rsidRPr="00950A13">
              <w:rPr>
                <w:rFonts w:ascii="Angsana New" w:hAnsi="Angsana New" w:cs="Angsana New"/>
                <w:i/>
                <w:iCs/>
                <w:cs/>
                <w:lang w:val="en-US"/>
              </w:rPr>
              <w:t>ของมูลค่ายุติธรรม)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B18BAAD" w14:textId="77777777" w:rsidR="002C3401" w:rsidRDefault="002C3401" w:rsidP="00AC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6506E6E" w14:textId="05AA8E10" w:rsidR="00AC5712" w:rsidRPr="00950A13" w:rsidRDefault="00AC5712" w:rsidP="00AC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3,786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ECD79A2" w14:textId="735A3281" w:rsidR="00AC5712" w:rsidRPr="00950A13" w:rsidRDefault="00AC5712" w:rsidP="00AC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9A4AF81" w14:textId="77777777" w:rsidR="002C3401" w:rsidRDefault="002C3401" w:rsidP="00AC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18162601" w14:textId="7EBE67E5" w:rsidR="00AC5712" w:rsidRPr="00950A13" w:rsidRDefault="00AC5712" w:rsidP="00AC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032EA0E" w14:textId="0FBE7188" w:rsidR="00AC5712" w:rsidRPr="00950A13" w:rsidRDefault="00AC5712" w:rsidP="00AC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51C3DA" w14:textId="77777777" w:rsidR="002C3401" w:rsidRDefault="002C3401" w:rsidP="00AC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56BE652" w14:textId="6DEDD6AE" w:rsidR="00AC5712" w:rsidRPr="00950A13" w:rsidRDefault="00AC5712" w:rsidP="00AC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3,786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76FDD16" w14:textId="77777777" w:rsidR="00AC5712" w:rsidRPr="00950A13" w:rsidRDefault="00AC5712" w:rsidP="00AC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001CA1" w14:textId="77777777" w:rsidR="002C3401" w:rsidRDefault="002C3401" w:rsidP="0001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654A9BD" w14:textId="53D358BD" w:rsidR="00AC5712" w:rsidRPr="00950A13" w:rsidRDefault="00012C82" w:rsidP="0001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9009B3D" w14:textId="77777777" w:rsidR="00AC5712" w:rsidRPr="00950A13" w:rsidRDefault="00AC5712" w:rsidP="00AC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8246EE" w14:textId="77777777" w:rsidR="002C3401" w:rsidRDefault="002C3401" w:rsidP="0054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0F41029" w14:textId="155741C1" w:rsidR="00AC5712" w:rsidRPr="00950A13" w:rsidRDefault="006D2F23" w:rsidP="0054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7,618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E1CCD76" w14:textId="77777777" w:rsidR="00AC5712" w:rsidRPr="00950A13" w:rsidRDefault="00AC5712" w:rsidP="00AC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36FAF59" w14:textId="77777777" w:rsidR="002C3401" w:rsidRDefault="002C3401" w:rsidP="00D35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6AAA257" w14:textId="53E7ECAE" w:rsidR="00AC5712" w:rsidRPr="00950A13" w:rsidRDefault="00D35196" w:rsidP="00D35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11,404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C5712" w:rsidRPr="00950A13" w14:paraId="69A4E03D" w14:textId="77777777" w:rsidTr="00254E93">
        <w:tc>
          <w:tcPr>
            <w:tcW w:w="5130" w:type="dxa"/>
          </w:tcPr>
          <w:p w14:paraId="31D86CE9" w14:textId="77777777" w:rsidR="00AC5712" w:rsidRPr="00950A13" w:rsidRDefault="00AC5712" w:rsidP="00AC571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A79EA5E" w14:textId="42957C7A" w:rsidR="00AC5712" w:rsidRPr="00950A13" w:rsidRDefault="00AC5712" w:rsidP="00AC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3,786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2FBB9C0" w14:textId="36A95DA2" w:rsidR="00AC5712" w:rsidRPr="00950A13" w:rsidRDefault="00AC5712" w:rsidP="00AC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8F7C14D" w14:textId="2DEDBBEC" w:rsidR="00AC5712" w:rsidRPr="00950A13" w:rsidRDefault="00AC5712" w:rsidP="00AC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D908AE6" w14:textId="24BCC5AA" w:rsidR="00AC5712" w:rsidRPr="00950A13" w:rsidRDefault="00AC5712" w:rsidP="00AC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6D6F7CA" w14:textId="4C49FD8B" w:rsidR="00AC5712" w:rsidRPr="00950A13" w:rsidRDefault="00AC5712" w:rsidP="00AC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3,786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FECF5B9" w14:textId="77777777" w:rsidR="00AC5712" w:rsidRPr="00950A13" w:rsidRDefault="00AC5712" w:rsidP="00AC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09B7EEB" w14:textId="78B61C3F" w:rsidR="00AC5712" w:rsidRPr="00950A13" w:rsidRDefault="00012C82" w:rsidP="00012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860C680" w14:textId="77777777" w:rsidR="00AC5712" w:rsidRPr="00950A13" w:rsidRDefault="00AC5712" w:rsidP="00AC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3AC0120" w14:textId="1D1BA32C" w:rsidR="00AC5712" w:rsidRPr="00950A13" w:rsidRDefault="006D2F23" w:rsidP="0054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7,618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8B426A8" w14:textId="77777777" w:rsidR="00AC5712" w:rsidRPr="00950A13" w:rsidRDefault="00AC5712" w:rsidP="00AC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3BC297" w14:textId="052B3F82" w:rsidR="00AC5712" w:rsidRPr="00950A13" w:rsidRDefault="00D35196" w:rsidP="00D35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11,404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AC5712" w:rsidRPr="00950A13" w14:paraId="1596B82A" w14:textId="77777777" w:rsidTr="00254E93">
        <w:tc>
          <w:tcPr>
            <w:tcW w:w="5130" w:type="dxa"/>
          </w:tcPr>
          <w:p w14:paraId="753B65A4" w14:textId="77777777" w:rsidR="00AC5712" w:rsidRPr="00950A13" w:rsidRDefault="00AC5712" w:rsidP="00AC571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19D6EDD" w14:textId="77777777" w:rsidR="00AC5712" w:rsidRPr="00950A13" w:rsidRDefault="00AC5712" w:rsidP="00AC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F90ED8" w14:textId="5220DBCF" w:rsidR="00AC5712" w:rsidRPr="00950A13" w:rsidRDefault="00AC5712" w:rsidP="00AC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BD62B92" w14:textId="4E11C681" w:rsidR="00AC5712" w:rsidRPr="00950A13" w:rsidRDefault="00AC5712" w:rsidP="00AC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97338D" w14:textId="53BFB02A" w:rsidR="00AC5712" w:rsidRPr="00950A13" w:rsidRDefault="00AC5712" w:rsidP="00AC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2B72A7C" w14:textId="3D2D6562" w:rsidR="00AC5712" w:rsidRPr="00950A13" w:rsidRDefault="00AC5712" w:rsidP="00AC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E58BB9" w14:textId="77777777" w:rsidR="00AC5712" w:rsidRPr="00950A13" w:rsidRDefault="00AC5712" w:rsidP="00AC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C2E0649" w14:textId="77777777" w:rsidR="00AC5712" w:rsidRPr="00950A13" w:rsidRDefault="00AC5712" w:rsidP="00EE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B3F357" w14:textId="77777777" w:rsidR="00AC5712" w:rsidRPr="00950A13" w:rsidRDefault="00AC5712" w:rsidP="00AC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8B1BC2" w14:textId="77777777" w:rsidR="00AC5712" w:rsidRPr="00950A13" w:rsidRDefault="00AC5712" w:rsidP="0054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B4C26E" w14:textId="77777777" w:rsidR="00AC5712" w:rsidRPr="00950A13" w:rsidRDefault="00AC5712" w:rsidP="00AC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2693F7D0" w14:textId="77777777" w:rsidR="00AC5712" w:rsidRPr="00950A13" w:rsidRDefault="00AC5712" w:rsidP="00AC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C5712" w:rsidRPr="00950A13" w14:paraId="533292AC" w14:textId="77777777" w:rsidTr="00254E93">
        <w:tc>
          <w:tcPr>
            <w:tcW w:w="5130" w:type="dxa"/>
          </w:tcPr>
          <w:p w14:paraId="5223CF51" w14:textId="77777777" w:rsidR="00AC5712" w:rsidRPr="00950A13" w:rsidRDefault="00AC5712" w:rsidP="00AC571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D29E186" w14:textId="7BD526AA" w:rsidR="00AC5712" w:rsidRPr="00950A13" w:rsidRDefault="00AC5712" w:rsidP="00AC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55,142</w:t>
            </w:r>
          </w:p>
        </w:tc>
        <w:tc>
          <w:tcPr>
            <w:tcW w:w="270" w:type="dxa"/>
          </w:tcPr>
          <w:p w14:paraId="2B06746E" w14:textId="1FB2E5E2" w:rsidR="00AC5712" w:rsidRPr="00950A13" w:rsidRDefault="00AC5712" w:rsidP="00AC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3A9A9DB" w14:textId="4DB8FDF1" w:rsidR="00AC5712" w:rsidRPr="00950A13" w:rsidRDefault="00E62906" w:rsidP="00E62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3,344</w:t>
            </w:r>
          </w:p>
        </w:tc>
        <w:tc>
          <w:tcPr>
            <w:tcW w:w="270" w:type="dxa"/>
          </w:tcPr>
          <w:p w14:paraId="79B7CEA7" w14:textId="62528AF4" w:rsidR="00AC5712" w:rsidRPr="00950A13" w:rsidRDefault="00AC5712" w:rsidP="00AC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2D528C6" w14:textId="7C0E270F" w:rsidR="00AC5712" w:rsidRPr="00950A13" w:rsidRDefault="00F92D84" w:rsidP="00AC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58,486</w:t>
            </w:r>
          </w:p>
        </w:tc>
        <w:tc>
          <w:tcPr>
            <w:tcW w:w="270" w:type="dxa"/>
          </w:tcPr>
          <w:p w14:paraId="0689FF50" w14:textId="77777777" w:rsidR="00AC5712" w:rsidRPr="00950A13" w:rsidRDefault="00AC5712" w:rsidP="00AC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7144932" w14:textId="1D8B6CC5" w:rsidR="00AC5712" w:rsidRPr="00950A13" w:rsidRDefault="00260691" w:rsidP="00EE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10,455</w:t>
            </w:r>
          </w:p>
        </w:tc>
        <w:tc>
          <w:tcPr>
            <w:tcW w:w="270" w:type="dxa"/>
          </w:tcPr>
          <w:p w14:paraId="6048F8A6" w14:textId="77777777" w:rsidR="00AC5712" w:rsidRPr="00950A13" w:rsidRDefault="00AC5712" w:rsidP="00AC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A77F150" w14:textId="7832D616" w:rsidR="00AC5712" w:rsidRPr="00950A13" w:rsidRDefault="006D2F23" w:rsidP="0054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7,618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6717151" w14:textId="77777777" w:rsidR="00AC5712" w:rsidRPr="00950A13" w:rsidRDefault="00AC5712" w:rsidP="00AC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1914EF71" w14:textId="1395AD95" w:rsidR="00AC5712" w:rsidRPr="00950A13" w:rsidRDefault="00260691" w:rsidP="00D35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61,323</w:t>
            </w:r>
          </w:p>
        </w:tc>
      </w:tr>
    </w:tbl>
    <w:p w14:paraId="3CA78A6D" w14:textId="77777777" w:rsidR="00E132D3" w:rsidRPr="00950A13" w:rsidRDefault="00E132D3" w:rsidP="0049776B">
      <w:pPr>
        <w:rPr>
          <w:cs/>
        </w:rPr>
        <w:sectPr w:rsidR="00E132D3" w:rsidRPr="00950A13" w:rsidSect="00E132D3">
          <w:headerReference w:type="default" r:id="rId19"/>
          <w:pgSz w:w="16834" w:h="11909" w:orient="landscape" w:code="9"/>
          <w:pgMar w:top="864" w:right="576" w:bottom="1152" w:left="691" w:header="720" w:footer="720" w:gutter="0"/>
          <w:cols w:space="720"/>
          <w:docGrid w:linePitch="360"/>
        </w:sectPr>
      </w:pPr>
    </w:p>
    <w:tbl>
      <w:tblPr>
        <w:tblpPr w:leftFromText="180" w:rightFromText="180" w:vertAnchor="text" w:tblpX="450" w:tblpY="1"/>
        <w:tblOverlap w:val="never"/>
        <w:tblW w:w="9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270"/>
        <w:gridCol w:w="1260"/>
        <w:gridCol w:w="270"/>
        <w:gridCol w:w="1350"/>
        <w:gridCol w:w="270"/>
        <w:gridCol w:w="990"/>
      </w:tblGrid>
      <w:tr w:rsidR="007B1C2F" w:rsidRPr="00950A13" w14:paraId="564EB234" w14:textId="77777777" w:rsidTr="00584A46">
        <w:tc>
          <w:tcPr>
            <w:tcW w:w="3780" w:type="dxa"/>
          </w:tcPr>
          <w:p w14:paraId="09C949A8" w14:textId="77777777" w:rsidR="007B1C2F" w:rsidRPr="00950A13" w:rsidRDefault="007B1C2F" w:rsidP="00584A46">
            <w:pPr>
              <w:pStyle w:val="a"/>
              <w:tabs>
                <w:tab w:val="clear" w:pos="1080"/>
              </w:tabs>
              <w:ind w:right="-108"/>
              <w:rPr>
                <w:cs/>
              </w:rPr>
            </w:pPr>
            <w:r w:rsidRPr="00950A13">
              <w:rPr>
                <w:rFonts w:cs="Angsana New"/>
                <w:cs/>
              </w:rPr>
              <w:lastRenderedPageBreak/>
              <w:br w:type="page"/>
            </w:r>
            <w:r w:rsidRPr="00950A13">
              <w:rPr>
                <w:rFonts w:cs="Angsana New"/>
                <w:cs/>
              </w:rPr>
              <w:br w:type="page"/>
            </w:r>
          </w:p>
        </w:tc>
        <w:tc>
          <w:tcPr>
            <w:tcW w:w="5670" w:type="dxa"/>
            <w:gridSpan w:val="7"/>
          </w:tcPr>
          <w:p w14:paraId="0A1B59BF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1C2F" w:rsidRPr="00950A13" w14:paraId="6C6DA6AF" w14:textId="77777777" w:rsidTr="00584A46">
        <w:tc>
          <w:tcPr>
            <w:tcW w:w="3780" w:type="dxa"/>
          </w:tcPr>
          <w:p w14:paraId="2417491D" w14:textId="77777777" w:rsidR="007B1C2F" w:rsidRPr="00950A13" w:rsidRDefault="007B1C2F" w:rsidP="00584A4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2C5C974E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2566E5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70E95E0B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บันทึกเป็น (รายจ่าย)/รายได้ใน</w:t>
            </w:r>
          </w:p>
        </w:tc>
        <w:tc>
          <w:tcPr>
            <w:tcW w:w="270" w:type="dxa"/>
          </w:tcPr>
          <w:p w14:paraId="43C9B9C4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E87217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B1C2F" w:rsidRPr="00950A13" w14:paraId="23A9D00F" w14:textId="77777777" w:rsidTr="00584A46">
        <w:tc>
          <w:tcPr>
            <w:tcW w:w="3780" w:type="dxa"/>
          </w:tcPr>
          <w:p w14:paraId="45A0689B" w14:textId="77777777" w:rsidR="007B1C2F" w:rsidRPr="00950A13" w:rsidRDefault="007B1C2F" w:rsidP="00584A4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35D9E4D7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1</w:t>
            </w:r>
          </w:p>
        </w:tc>
        <w:tc>
          <w:tcPr>
            <w:tcW w:w="270" w:type="dxa"/>
          </w:tcPr>
          <w:p w14:paraId="032CE07B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BAC7006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1528FDD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766019A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4F585580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D4E034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7B1C2F" w:rsidRPr="00950A13" w14:paraId="78F07A0C" w14:textId="77777777" w:rsidTr="00584A46">
        <w:tc>
          <w:tcPr>
            <w:tcW w:w="3780" w:type="dxa"/>
          </w:tcPr>
          <w:p w14:paraId="449F8686" w14:textId="77777777" w:rsidR="007B1C2F" w:rsidRPr="00950A13" w:rsidRDefault="007B1C2F" w:rsidP="00584A4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36F88990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77C22CB4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39FBF6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1E83EEE6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70C200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6ECF48AC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23E40D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7B1C2F" w:rsidRPr="00950A13" w14:paraId="27C7D631" w14:textId="77777777" w:rsidTr="00584A46">
        <w:tc>
          <w:tcPr>
            <w:tcW w:w="3780" w:type="dxa"/>
          </w:tcPr>
          <w:p w14:paraId="3C870875" w14:textId="77777777" w:rsidR="007B1C2F" w:rsidRPr="00950A13" w:rsidRDefault="007B1C2F" w:rsidP="00584A4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235C5223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1C2F" w:rsidRPr="00950A13" w14:paraId="08EDE6EC" w14:textId="77777777" w:rsidTr="00584A46">
        <w:tc>
          <w:tcPr>
            <w:tcW w:w="3780" w:type="dxa"/>
          </w:tcPr>
          <w:p w14:paraId="3870E899" w14:textId="77777777" w:rsidR="007B1C2F" w:rsidRPr="00950A13" w:rsidRDefault="007B1C2F" w:rsidP="00584A4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2562</w:t>
            </w:r>
          </w:p>
        </w:tc>
        <w:tc>
          <w:tcPr>
            <w:tcW w:w="5670" w:type="dxa"/>
            <w:gridSpan w:val="7"/>
          </w:tcPr>
          <w:p w14:paraId="5E980468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B1C2F" w:rsidRPr="00950A13" w14:paraId="633BED8B" w14:textId="77777777" w:rsidTr="00584A46">
        <w:tc>
          <w:tcPr>
            <w:tcW w:w="3780" w:type="dxa"/>
          </w:tcPr>
          <w:p w14:paraId="29C096BF" w14:textId="77777777" w:rsidR="007B1C2F" w:rsidRPr="00950A13" w:rsidRDefault="007B1C2F" w:rsidP="00584A4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C63DAE7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D1AEA0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2520BD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65F329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2E5983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2CECD4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864CC5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1C2F" w:rsidRPr="00950A13" w14:paraId="21B5556A" w14:textId="77777777" w:rsidTr="00584A46">
        <w:tc>
          <w:tcPr>
            <w:tcW w:w="3780" w:type="dxa"/>
          </w:tcPr>
          <w:p w14:paraId="0D14CE62" w14:textId="77777777" w:rsidR="007B1C2F" w:rsidRPr="00950A13" w:rsidRDefault="007B1C2F" w:rsidP="00584A4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cs/>
                <w:lang w:val="en-US"/>
              </w:rPr>
              <w:t xml:space="preserve">ลูกหนี้การค้า </w:t>
            </w:r>
            <w:r w:rsidRPr="00950A13">
              <w:rPr>
                <w:rFonts w:ascii="Angsana New" w:hAnsi="Angsana New" w:cs="Angsana New"/>
                <w:i/>
                <w:iCs/>
                <w:cs/>
                <w:lang w:val="en-US"/>
              </w:rPr>
              <w:t>(หนี้สงสัยจะสูญ)</w:t>
            </w:r>
          </w:p>
        </w:tc>
        <w:tc>
          <w:tcPr>
            <w:tcW w:w="1260" w:type="dxa"/>
          </w:tcPr>
          <w:p w14:paraId="723E33C1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46,728</w:t>
            </w:r>
          </w:p>
        </w:tc>
        <w:tc>
          <w:tcPr>
            <w:tcW w:w="270" w:type="dxa"/>
          </w:tcPr>
          <w:p w14:paraId="57546F1E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37C36A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15,527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F509A77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42A2B9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1693E5E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8A679A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31,201</w:t>
            </w:r>
          </w:p>
        </w:tc>
      </w:tr>
      <w:tr w:rsidR="007B1C2F" w:rsidRPr="00950A13" w14:paraId="73885868" w14:textId="77777777" w:rsidTr="00584A46">
        <w:tc>
          <w:tcPr>
            <w:tcW w:w="3780" w:type="dxa"/>
          </w:tcPr>
          <w:p w14:paraId="449A8E83" w14:textId="77777777" w:rsidR="007B1C2F" w:rsidRPr="00950A13" w:rsidRDefault="007B1C2F" w:rsidP="00584A4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cs/>
                <w:lang w:val="en-US"/>
              </w:rPr>
              <w:t xml:space="preserve">สินค้าคงเหลือ </w:t>
            </w:r>
            <w:r w:rsidRPr="00950A13">
              <w:rPr>
                <w:rFonts w:ascii="Angsana New" w:hAnsi="Angsana New" w:cs="Angsana New"/>
                <w:i/>
                <w:iCs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260" w:type="dxa"/>
          </w:tcPr>
          <w:p w14:paraId="785A0A9B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15,345</w:t>
            </w:r>
          </w:p>
        </w:tc>
        <w:tc>
          <w:tcPr>
            <w:tcW w:w="270" w:type="dxa"/>
          </w:tcPr>
          <w:p w14:paraId="3155E667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74CE44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4,750</w:t>
            </w:r>
          </w:p>
        </w:tc>
        <w:tc>
          <w:tcPr>
            <w:tcW w:w="270" w:type="dxa"/>
          </w:tcPr>
          <w:p w14:paraId="6719E02A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B9A6D0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B41678E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2EA54E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20,095</w:t>
            </w:r>
          </w:p>
        </w:tc>
      </w:tr>
      <w:tr w:rsidR="007B1C2F" w:rsidRPr="00950A13" w14:paraId="617566E3" w14:textId="77777777" w:rsidTr="00584A46">
        <w:tc>
          <w:tcPr>
            <w:tcW w:w="3780" w:type="dxa"/>
          </w:tcPr>
          <w:p w14:paraId="50B47B07" w14:textId="77777777" w:rsidR="007B1C2F" w:rsidRPr="00950A13" w:rsidRDefault="007B1C2F" w:rsidP="00584A4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950A13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ประมาณการหนี้สินไม่หมุนเวียนสำหรับ</w:t>
            </w:r>
          </w:p>
          <w:p w14:paraId="36E08F17" w14:textId="77777777" w:rsidR="007B1C2F" w:rsidRPr="00950A13" w:rsidRDefault="007B1C2F" w:rsidP="00584A4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950A13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950A13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DE2D23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9767200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5,716</w:t>
            </w:r>
          </w:p>
        </w:tc>
        <w:tc>
          <w:tcPr>
            <w:tcW w:w="270" w:type="dxa"/>
          </w:tcPr>
          <w:p w14:paraId="0000657C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4206B6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2084497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1,916</w:t>
            </w:r>
          </w:p>
        </w:tc>
        <w:tc>
          <w:tcPr>
            <w:tcW w:w="270" w:type="dxa"/>
          </w:tcPr>
          <w:p w14:paraId="523C3FA1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C61D71B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0861BED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3EA02FA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810D49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8E76E0A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7,632</w:t>
            </w:r>
          </w:p>
        </w:tc>
      </w:tr>
      <w:tr w:rsidR="007B1C2F" w:rsidRPr="00950A13" w14:paraId="73868838" w14:textId="77777777" w:rsidTr="00584A46">
        <w:tc>
          <w:tcPr>
            <w:tcW w:w="3780" w:type="dxa"/>
          </w:tcPr>
          <w:p w14:paraId="6FF8EE40" w14:textId="77777777" w:rsidR="007B1C2F" w:rsidRPr="00950A13" w:rsidRDefault="007B1C2F" w:rsidP="00584A4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D8FAA5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67,789</w:t>
            </w:r>
          </w:p>
        </w:tc>
        <w:tc>
          <w:tcPr>
            <w:tcW w:w="270" w:type="dxa"/>
          </w:tcPr>
          <w:p w14:paraId="0E146D47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0B0EE65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8,861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EB67BF8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9BECCC9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7C2FFE1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EDF31CF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58,928</w:t>
            </w:r>
          </w:p>
        </w:tc>
      </w:tr>
      <w:tr w:rsidR="007B1C2F" w:rsidRPr="00950A13" w14:paraId="40444687" w14:textId="77777777" w:rsidTr="00584A46">
        <w:tc>
          <w:tcPr>
            <w:tcW w:w="3780" w:type="dxa"/>
          </w:tcPr>
          <w:p w14:paraId="0B24CB20" w14:textId="77777777" w:rsidR="007B1C2F" w:rsidRPr="00950A13" w:rsidRDefault="007B1C2F" w:rsidP="00584A4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D914AFE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69F6A6DF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66CA67C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013BA4FD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8352B64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5ACE7EFC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EEA5ED1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7B1C2F" w:rsidRPr="00950A13" w14:paraId="16BBC1C6" w14:textId="77777777" w:rsidTr="00584A46">
        <w:tc>
          <w:tcPr>
            <w:tcW w:w="3780" w:type="dxa"/>
          </w:tcPr>
          <w:p w14:paraId="16527147" w14:textId="77777777" w:rsidR="007B1C2F" w:rsidRPr="00950A13" w:rsidRDefault="007B1C2F" w:rsidP="00584A4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73D0682A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38F604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42BA84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FA233B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2680FF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2FAC81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DF9799F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1C2F" w:rsidRPr="00950A13" w14:paraId="11B8E4A8" w14:textId="77777777" w:rsidTr="00584A46">
        <w:tc>
          <w:tcPr>
            <w:tcW w:w="3780" w:type="dxa"/>
          </w:tcPr>
          <w:p w14:paraId="3C0589E5" w14:textId="77777777" w:rsidR="007B1C2F" w:rsidRPr="00950A13" w:rsidRDefault="007B1C2F" w:rsidP="00584A4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950A13">
              <w:rPr>
                <w:rFonts w:ascii="Angsana New" w:hAnsi="Angsana New" w:cs="Angsana New"/>
                <w:cs/>
                <w:lang w:val="en-US"/>
              </w:rPr>
              <w:t>หลักทรัพย์เผื่อขาย</w:t>
            </w:r>
          </w:p>
          <w:p w14:paraId="3B87DC2D" w14:textId="546F073A" w:rsidR="007B1C2F" w:rsidRPr="00950A13" w:rsidRDefault="007B1C2F" w:rsidP="00584A4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950A13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 xml:space="preserve">   </w:t>
            </w:r>
            <w:r w:rsidRPr="00950A13">
              <w:rPr>
                <w:rFonts w:ascii="Angsana New" w:hAnsi="Angsana New" w:cs="Angsana New"/>
                <w:i/>
                <w:iCs/>
                <w:cs/>
                <w:lang w:val="en-US"/>
              </w:rPr>
              <w:t>(การ</w:t>
            </w:r>
            <w:r w:rsidR="0007004A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เพิ่มขึ้น</w:t>
            </w:r>
            <w:r w:rsidRPr="00950A13">
              <w:rPr>
                <w:rFonts w:ascii="Angsana New" w:hAnsi="Angsana New" w:cs="Angsana New"/>
                <w:i/>
                <w:iCs/>
                <w:cs/>
                <w:lang w:val="en-US"/>
              </w:rPr>
              <w:t>ของมูลค่ายุติธรรม)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1676D9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6DA4E22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5,573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FF42605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638C72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A0FCA5C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AD2CFD7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47C2939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A463970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1,787</w:t>
            </w:r>
          </w:p>
        </w:tc>
        <w:tc>
          <w:tcPr>
            <w:tcW w:w="270" w:type="dxa"/>
          </w:tcPr>
          <w:p w14:paraId="03164D57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A1B94F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C4EAFBF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sz w:val="30"/>
                <w:szCs w:val="30"/>
              </w:rPr>
              <w:t>3,786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B1C2F" w:rsidRPr="00950A13" w14:paraId="477E8539" w14:textId="77777777" w:rsidTr="00584A46">
        <w:tc>
          <w:tcPr>
            <w:tcW w:w="3780" w:type="dxa"/>
          </w:tcPr>
          <w:p w14:paraId="7D28C70C" w14:textId="77777777" w:rsidR="007B1C2F" w:rsidRPr="00950A13" w:rsidRDefault="007B1C2F" w:rsidP="00584A4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06920E4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5,573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C1FA0EB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6D4C42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013679A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37A60CE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1,787</w:t>
            </w:r>
          </w:p>
        </w:tc>
        <w:tc>
          <w:tcPr>
            <w:tcW w:w="270" w:type="dxa"/>
          </w:tcPr>
          <w:p w14:paraId="58E07ADA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6D5E9FE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3,786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7B1C2F" w:rsidRPr="00950A13" w14:paraId="2F8CFF15" w14:textId="77777777" w:rsidTr="00584A46">
        <w:tc>
          <w:tcPr>
            <w:tcW w:w="3780" w:type="dxa"/>
          </w:tcPr>
          <w:p w14:paraId="5BC9AE47" w14:textId="77777777" w:rsidR="007B1C2F" w:rsidRPr="00950A13" w:rsidRDefault="007B1C2F" w:rsidP="00584A4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32FBA13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39025467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6CC3AB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4C9B3F34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AD47DB0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44E6B3EF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191C059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7B1C2F" w:rsidRPr="00950A13" w14:paraId="0250C70C" w14:textId="77777777" w:rsidTr="00584A46">
        <w:tc>
          <w:tcPr>
            <w:tcW w:w="3780" w:type="dxa"/>
          </w:tcPr>
          <w:p w14:paraId="4F229FEB" w14:textId="77777777" w:rsidR="007B1C2F" w:rsidRPr="00950A13" w:rsidRDefault="007B1C2F" w:rsidP="00584A4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E5DEBA9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62,216</w:t>
            </w:r>
          </w:p>
        </w:tc>
        <w:tc>
          <w:tcPr>
            <w:tcW w:w="270" w:type="dxa"/>
          </w:tcPr>
          <w:p w14:paraId="7426A4CF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98D8121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8,861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49F8012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600E50A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1,787</w:t>
            </w:r>
          </w:p>
        </w:tc>
        <w:tc>
          <w:tcPr>
            <w:tcW w:w="270" w:type="dxa"/>
          </w:tcPr>
          <w:p w14:paraId="2B5F9ACF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DC2B970" w14:textId="77777777" w:rsidR="007B1C2F" w:rsidRPr="00950A13" w:rsidRDefault="007B1C2F" w:rsidP="0058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55,142</w:t>
            </w:r>
          </w:p>
        </w:tc>
      </w:tr>
    </w:tbl>
    <w:p w14:paraId="05478506" w14:textId="77777777" w:rsidR="006B47E8" w:rsidRPr="00950A13" w:rsidRDefault="006B47E8" w:rsidP="00320152">
      <w:pPr>
        <w:tabs>
          <w:tab w:val="left" w:pos="540"/>
        </w:tabs>
        <w:ind w:left="540"/>
        <w:rPr>
          <w:rFonts w:ascii="Angsana New" w:hAnsi="Angsana New"/>
          <w:sz w:val="24"/>
          <w:szCs w:val="24"/>
        </w:rPr>
      </w:pPr>
    </w:p>
    <w:p w14:paraId="23C6E32A" w14:textId="77777777" w:rsidR="00320152" w:rsidRPr="00950A13" w:rsidRDefault="00320152" w:rsidP="00AD6E05">
      <w:pPr>
        <w:tabs>
          <w:tab w:val="clear" w:pos="454"/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สินทรัพย์ภาษีเงินได้รอการตัดบัญชีที่ยังไม่ได้รับรู้ เกิดจากรายการดังต่อไปนี้  </w:t>
      </w:r>
    </w:p>
    <w:p w14:paraId="20058DA3" w14:textId="77777777" w:rsidR="006B47E8" w:rsidRPr="00950A13" w:rsidRDefault="006B47E8" w:rsidP="00320152">
      <w:pPr>
        <w:tabs>
          <w:tab w:val="left" w:pos="540"/>
        </w:tabs>
        <w:ind w:left="540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690"/>
        <w:gridCol w:w="1170"/>
        <w:gridCol w:w="269"/>
        <w:gridCol w:w="1171"/>
        <w:gridCol w:w="270"/>
        <w:gridCol w:w="1170"/>
        <w:gridCol w:w="270"/>
        <w:gridCol w:w="1260"/>
      </w:tblGrid>
      <w:tr w:rsidR="00320152" w:rsidRPr="00950A13" w14:paraId="7E184313" w14:textId="77777777" w:rsidTr="006B47E8">
        <w:tc>
          <w:tcPr>
            <w:tcW w:w="3690" w:type="dxa"/>
          </w:tcPr>
          <w:p w14:paraId="101775B8" w14:textId="77777777" w:rsidR="00320152" w:rsidRPr="00950A13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F0BBC9A" w14:textId="77777777" w:rsidR="00320152" w:rsidRPr="00950A13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04F58F5" w14:textId="77777777" w:rsidR="00320152" w:rsidRPr="00950A13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F146FF7" w14:textId="77777777" w:rsidR="00320152" w:rsidRPr="00950A13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20152" w:rsidRPr="00950A13" w14:paraId="37667DFC" w14:textId="77777777" w:rsidTr="006B47E8">
        <w:tc>
          <w:tcPr>
            <w:tcW w:w="3690" w:type="dxa"/>
          </w:tcPr>
          <w:p w14:paraId="03D222EC" w14:textId="77777777" w:rsidR="00320152" w:rsidRPr="00950A13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F926451" w14:textId="6BA5E98A" w:rsidR="00320152" w:rsidRPr="00950A13" w:rsidRDefault="00AD6E05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  <w:vAlign w:val="center"/>
          </w:tcPr>
          <w:p w14:paraId="1E1F5430" w14:textId="77777777" w:rsidR="00320152" w:rsidRPr="00950A13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center"/>
          </w:tcPr>
          <w:p w14:paraId="32ED8A55" w14:textId="0D2F5D83" w:rsidR="00320152" w:rsidRPr="00950A13" w:rsidRDefault="00AD6E05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DE0B100" w14:textId="77777777" w:rsidR="00320152" w:rsidRPr="00950A13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FF329D7" w14:textId="3DED6977" w:rsidR="00320152" w:rsidRPr="00950A13" w:rsidRDefault="00AD6E05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7E98D29A" w14:textId="77777777" w:rsidR="00320152" w:rsidRPr="00950A13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7D4524F" w14:textId="2D9459E6" w:rsidR="00320152" w:rsidRPr="00950A13" w:rsidRDefault="00AD6E05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20152" w:rsidRPr="00950A13" w14:paraId="0A5DD9B4" w14:textId="77777777" w:rsidTr="006B47E8">
        <w:tc>
          <w:tcPr>
            <w:tcW w:w="3690" w:type="dxa"/>
          </w:tcPr>
          <w:p w14:paraId="71FC0BDA" w14:textId="77777777" w:rsidR="00320152" w:rsidRPr="00950A13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6D5FAC32" w14:textId="77777777" w:rsidR="00320152" w:rsidRPr="00950A13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6E05" w:rsidRPr="00950A13" w14:paraId="0A845B4D" w14:textId="77777777" w:rsidTr="006B47E8">
        <w:tc>
          <w:tcPr>
            <w:tcW w:w="3690" w:type="dxa"/>
          </w:tcPr>
          <w:p w14:paraId="4D757248" w14:textId="77777777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DAE0E39" w14:textId="771E7F47" w:rsidR="00AD6E05" w:rsidRPr="00950A13" w:rsidRDefault="0022213D" w:rsidP="00AD6E0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7E1E1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809</w:t>
            </w:r>
          </w:p>
        </w:tc>
        <w:tc>
          <w:tcPr>
            <w:tcW w:w="269" w:type="dxa"/>
          </w:tcPr>
          <w:p w14:paraId="096460ED" w14:textId="77777777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6AE70AC2" w14:textId="325F2EE9" w:rsidR="00AD6E05" w:rsidRPr="00950A13" w:rsidRDefault="00AD6E05" w:rsidP="00AD6E0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7,432</w:t>
            </w:r>
          </w:p>
        </w:tc>
        <w:tc>
          <w:tcPr>
            <w:tcW w:w="270" w:type="dxa"/>
          </w:tcPr>
          <w:p w14:paraId="3C94AA30" w14:textId="77777777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51DB11" w14:textId="45A7E363" w:rsidR="00AD6E05" w:rsidRPr="00950A13" w:rsidRDefault="007E1E15" w:rsidP="007E1E1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3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54DD6AC" w14:textId="77777777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6314080" w14:textId="77777777" w:rsidR="00AD6E05" w:rsidRPr="00950A13" w:rsidRDefault="00AD6E05" w:rsidP="007E1E1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3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12AF4290" w14:textId="77777777" w:rsidR="006B47E8" w:rsidRPr="00950A13" w:rsidRDefault="006B47E8" w:rsidP="00320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24"/>
          <w:szCs w:val="24"/>
        </w:rPr>
      </w:pPr>
    </w:p>
    <w:p w14:paraId="68993A85" w14:textId="116B467E" w:rsidR="00320152" w:rsidRPr="00950A13" w:rsidRDefault="00320152" w:rsidP="00320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  <w:r w:rsidRPr="00950A13">
        <w:rPr>
          <w:rFonts w:ascii="Angsana New" w:hAnsi="Angsana New"/>
          <w:sz w:val="30"/>
          <w:szCs w:val="30"/>
          <w:cs/>
        </w:rPr>
        <w:t xml:space="preserve">ขาดทุนทางภาษีจะสิ้นอายุในปี </w:t>
      </w:r>
      <w:r w:rsidR="00AD6E05" w:rsidRPr="00950A13">
        <w:rPr>
          <w:rFonts w:ascii="Angsana New" w:hAnsi="Angsana New"/>
          <w:sz w:val="30"/>
          <w:szCs w:val="30"/>
        </w:rPr>
        <w:t>2564</w:t>
      </w:r>
      <w:r w:rsidRPr="00950A13">
        <w:rPr>
          <w:rFonts w:ascii="Angsana New" w:hAnsi="Angsana New"/>
          <w:sz w:val="30"/>
          <w:szCs w:val="30"/>
          <w:cs/>
        </w:rPr>
        <w:t xml:space="preserve"> </w:t>
      </w:r>
      <w:r w:rsidRPr="00950A13">
        <w:rPr>
          <w:rFonts w:ascii="Angsana New" w:hAnsi="Angsana New" w:hint="cs"/>
          <w:sz w:val="30"/>
          <w:szCs w:val="30"/>
          <w:cs/>
        </w:rPr>
        <w:t xml:space="preserve">ถึง </w:t>
      </w:r>
      <w:r w:rsidRPr="00950A13">
        <w:rPr>
          <w:rFonts w:ascii="Angsana New" w:hAnsi="Angsana New"/>
          <w:sz w:val="30"/>
          <w:szCs w:val="30"/>
        </w:rPr>
        <w:t>256</w:t>
      </w:r>
      <w:r w:rsidR="00FE4CEE" w:rsidRPr="00950A13">
        <w:rPr>
          <w:rFonts w:ascii="Angsana New" w:hAnsi="Angsana New"/>
          <w:sz w:val="30"/>
          <w:szCs w:val="30"/>
        </w:rPr>
        <w:t>7</w:t>
      </w:r>
      <w:r w:rsidRPr="00950A13">
        <w:rPr>
          <w:rFonts w:ascii="Angsana New" w:hAnsi="Angsana New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 </w:t>
      </w:r>
    </w:p>
    <w:p w14:paraId="5966E099" w14:textId="77777777" w:rsidR="00320152" w:rsidRPr="00950A13" w:rsidRDefault="00320152" w:rsidP="005C20D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</w:pPr>
    </w:p>
    <w:p w14:paraId="5AC33714" w14:textId="2982BA86" w:rsidR="003E6A5C" w:rsidRPr="00950A13" w:rsidRDefault="00D56C00" w:rsidP="005C20D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950A13">
        <w:rPr>
          <w:cs/>
        </w:rPr>
        <w:br w:type="page"/>
      </w:r>
      <w:r w:rsidR="003F2A0B">
        <w:rPr>
          <w:rFonts w:ascii="Angsana New" w:hAnsi="Angsana New"/>
          <w:sz w:val="30"/>
          <w:szCs w:val="30"/>
          <w:u w:val="none"/>
        </w:rPr>
        <w:lastRenderedPageBreak/>
        <w:t>26</w:t>
      </w:r>
      <w:r w:rsidR="006A2A27" w:rsidRPr="00950A13">
        <w:rPr>
          <w:rFonts w:ascii="Angsana New" w:hAnsi="Angsana New"/>
          <w:sz w:val="30"/>
          <w:szCs w:val="30"/>
          <w:u w:val="none"/>
          <w:cs/>
        </w:rPr>
        <w:tab/>
      </w:r>
      <w:r w:rsidR="003E6A5C" w:rsidRPr="00950A13">
        <w:rPr>
          <w:rFonts w:ascii="Angsana New" w:hAnsi="Angsana New"/>
          <w:sz w:val="30"/>
          <w:szCs w:val="30"/>
          <w:u w:val="none"/>
          <w:cs/>
        </w:rPr>
        <w:t>กำไรต่อหุ้น</w:t>
      </w:r>
      <w:r w:rsidR="00D2406C" w:rsidRPr="00950A13">
        <w:rPr>
          <w:rFonts w:ascii="Angsana New" w:hAnsi="Angsana New"/>
          <w:sz w:val="30"/>
          <w:szCs w:val="30"/>
          <w:u w:val="none"/>
          <w:cs/>
        </w:rPr>
        <w:t>ขั้นพื้นฐาน</w:t>
      </w:r>
    </w:p>
    <w:p w14:paraId="0E24F0E1" w14:textId="77777777" w:rsidR="00F57468" w:rsidRPr="00950A13" w:rsidRDefault="00F57468" w:rsidP="00B770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3A39AFD2" w14:textId="2E4C6AB6" w:rsidR="003E6A5C" w:rsidRPr="00950A13" w:rsidRDefault="003E6A5C" w:rsidP="00B770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="00A1346F" w:rsidRPr="00950A13">
        <w:rPr>
          <w:rFonts w:ascii="Angsana New" w:hAnsi="Angsana New"/>
          <w:sz w:val="30"/>
          <w:szCs w:val="30"/>
          <w:cs/>
        </w:rPr>
        <w:t>สำหรับ</w:t>
      </w:r>
      <w:r w:rsidR="007C56FF" w:rsidRPr="00950A13">
        <w:rPr>
          <w:rFonts w:ascii="Angsana New" w:hAnsi="Angsana New"/>
          <w:sz w:val="30"/>
          <w:szCs w:val="30"/>
          <w:cs/>
        </w:rPr>
        <w:t xml:space="preserve">แต่ละปีสิ้นสุดวันที่ </w:t>
      </w:r>
      <w:r w:rsidR="007C56FF" w:rsidRPr="00950A13">
        <w:rPr>
          <w:rFonts w:ascii="Angsana New" w:hAnsi="Angsana New"/>
          <w:sz w:val="30"/>
          <w:szCs w:val="30"/>
        </w:rPr>
        <w:t xml:space="preserve">31 </w:t>
      </w:r>
      <w:r w:rsidR="007C56FF" w:rsidRPr="00950A13">
        <w:rPr>
          <w:rFonts w:ascii="Angsana New" w:hAnsi="Angsana New"/>
          <w:sz w:val="30"/>
          <w:szCs w:val="30"/>
          <w:cs/>
        </w:rPr>
        <w:t xml:space="preserve">ธันวาคม </w:t>
      </w:r>
      <w:r w:rsidR="009A69A9" w:rsidRPr="00950A13">
        <w:rPr>
          <w:rFonts w:ascii="Angsana New" w:hAnsi="Angsana New"/>
          <w:sz w:val="30"/>
          <w:szCs w:val="30"/>
        </w:rPr>
        <w:t>25</w:t>
      </w:r>
      <w:r w:rsidR="00056120" w:rsidRPr="00950A13">
        <w:rPr>
          <w:rFonts w:ascii="Angsana New" w:hAnsi="Angsana New"/>
          <w:sz w:val="30"/>
          <w:szCs w:val="30"/>
        </w:rPr>
        <w:t>6</w:t>
      </w:r>
      <w:r w:rsidR="00AD6E05" w:rsidRPr="00950A13">
        <w:rPr>
          <w:rFonts w:ascii="Angsana New" w:hAnsi="Angsana New"/>
          <w:sz w:val="30"/>
          <w:szCs w:val="30"/>
        </w:rPr>
        <w:t>3</w:t>
      </w:r>
      <w:r w:rsidR="006B75CA" w:rsidRPr="00950A13">
        <w:rPr>
          <w:rFonts w:ascii="Angsana New" w:hAnsi="Angsana New"/>
          <w:sz w:val="30"/>
          <w:szCs w:val="30"/>
          <w:cs/>
        </w:rPr>
        <w:t xml:space="preserve"> </w:t>
      </w:r>
      <w:r w:rsidR="007870C9" w:rsidRPr="00950A13">
        <w:rPr>
          <w:rFonts w:ascii="Angsana New" w:hAnsi="Angsana New"/>
          <w:sz w:val="30"/>
          <w:szCs w:val="30"/>
          <w:cs/>
        </w:rPr>
        <w:t xml:space="preserve">และ </w:t>
      </w:r>
      <w:r w:rsidR="00056120" w:rsidRPr="00950A13">
        <w:rPr>
          <w:rFonts w:ascii="Angsana New" w:hAnsi="Angsana New"/>
          <w:sz w:val="30"/>
          <w:szCs w:val="30"/>
        </w:rPr>
        <w:t>256</w:t>
      </w:r>
      <w:r w:rsidR="00AD6E05" w:rsidRPr="00950A13">
        <w:rPr>
          <w:rFonts w:ascii="Angsana New" w:hAnsi="Angsana New"/>
          <w:sz w:val="30"/>
          <w:szCs w:val="30"/>
        </w:rPr>
        <w:t>2</w:t>
      </w:r>
      <w:r w:rsidR="006B75CA" w:rsidRPr="00950A13">
        <w:rPr>
          <w:rFonts w:ascii="Angsana New" w:hAnsi="Angsana New"/>
          <w:sz w:val="30"/>
          <w:szCs w:val="30"/>
          <w:cs/>
        </w:rPr>
        <w:t xml:space="preserve"> </w:t>
      </w:r>
      <w:r w:rsidR="00773241" w:rsidRPr="00950A13">
        <w:rPr>
          <w:rFonts w:ascii="Angsana New" w:hAnsi="Angsana New"/>
          <w:sz w:val="30"/>
          <w:szCs w:val="30"/>
          <w:cs/>
        </w:rPr>
        <w:t>คำนวณจากกำไรสำหรับปี</w:t>
      </w:r>
      <w:r w:rsidR="00A1346F" w:rsidRPr="00950A13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</w:t>
      </w:r>
      <w:r w:rsidR="00773241" w:rsidRPr="00950A13">
        <w:rPr>
          <w:rFonts w:ascii="Angsana New" w:hAnsi="Angsana New"/>
          <w:sz w:val="30"/>
          <w:szCs w:val="30"/>
          <w:cs/>
        </w:rPr>
        <w:t>สามัญที่ออกจำหน่ายแล้วระหว่างปี</w:t>
      </w:r>
      <w:r w:rsidR="005C20D0" w:rsidRPr="00950A13">
        <w:rPr>
          <w:rFonts w:ascii="Angsana New" w:hAnsi="Angsana New" w:hint="cs"/>
          <w:sz w:val="30"/>
          <w:szCs w:val="30"/>
          <w:cs/>
        </w:rPr>
        <w:t>โดย</w:t>
      </w:r>
      <w:r w:rsidR="00A1346F" w:rsidRPr="00950A13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p w14:paraId="521ADB16" w14:textId="77777777" w:rsidR="00C40ABD" w:rsidRPr="00950A13" w:rsidRDefault="00C40ABD" w:rsidP="00B770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tbl>
      <w:tblPr>
        <w:tblW w:w="9316" w:type="dxa"/>
        <w:tblInd w:w="450" w:type="dxa"/>
        <w:tblLook w:val="04A0" w:firstRow="1" w:lastRow="0" w:firstColumn="1" w:lastColumn="0" w:noHBand="0" w:noVBand="1"/>
      </w:tblPr>
      <w:tblGrid>
        <w:gridCol w:w="4905"/>
        <w:gridCol w:w="900"/>
        <w:gridCol w:w="271"/>
        <w:gridCol w:w="900"/>
        <w:gridCol w:w="266"/>
        <w:gridCol w:w="904"/>
        <w:gridCol w:w="266"/>
        <w:gridCol w:w="904"/>
      </w:tblGrid>
      <w:tr w:rsidR="00C40ABD" w:rsidRPr="00950A13" w14:paraId="46B3B4FC" w14:textId="77777777" w:rsidTr="006B47E8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3C5FD" w14:textId="77777777" w:rsidR="00C40ABD" w:rsidRPr="00950A13" w:rsidRDefault="00C40ABD" w:rsidP="00F26E8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DF6370" w14:textId="77777777" w:rsidR="00C40ABD" w:rsidRPr="00950A13" w:rsidRDefault="00C40ABD" w:rsidP="00F26E8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68227" w14:textId="77777777" w:rsidR="00C40ABD" w:rsidRPr="00950A13" w:rsidRDefault="00C40ABD" w:rsidP="00F26E8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EBCA10" w14:textId="77777777" w:rsidR="00C40ABD" w:rsidRPr="00950A13" w:rsidRDefault="00C40ABD" w:rsidP="00F26E8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0ABD" w:rsidRPr="00950A13" w14:paraId="2B28A882" w14:textId="77777777" w:rsidTr="006B47E8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2F3F8" w14:textId="77777777" w:rsidR="00C40ABD" w:rsidRPr="00950A13" w:rsidRDefault="00C40ABD" w:rsidP="00F26E8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C67BC8" w14:textId="08C6C3BE" w:rsidR="00C40ABD" w:rsidRPr="00950A13" w:rsidRDefault="00AD6E05" w:rsidP="00F2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87B03F" w14:textId="77777777" w:rsidR="00C40ABD" w:rsidRPr="00950A13" w:rsidRDefault="00C40ABD" w:rsidP="00F2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81662E" w14:textId="4FF14100" w:rsidR="00C40ABD" w:rsidRPr="00950A13" w:rsidRDefault="00AD6E05" w:rsidP="00F2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39F84E" w14:textId="77777777" w:rsidR="00C40ABD" w:rsidRPr="00950A13" w:rsidRDefault="00C40ABD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F7C372" w14:textId="67A31B36" w:rsidR="00C40ABD" w:rsidRPr="00950A13" w:rsidRDefault="00AD6E05" w:rsidP="00F2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11B099" w14:textId="77777777" w:rsidR="00C40ABD" w:rsidRPr="00950A13" w:rsidRDefault="00C40ABD" w:rsidP="00F2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B0C2A9" w14:textId="3107BB3B" w:rsidR="00C40ABD" w:rsidRPr="00950A13" w:rsidRDefault="00AD6E05" w:rsidP="00F2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C40ABD" w:rsidRPr="00950A13" w14:paraId="4F24B338" w14:textId="77777777" w:rsidTr="006B47E8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55845" w14:textId="77777777" w:rsidR="00C40ABD" w:rsidRPr="00950A13" w:rsidRDefault="00C40ABD" w:rsidP="00F26E8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A82F21" w14:textId="77777777" w:rsidR="00C40ABD" w:rsidRPr="00950A13" w:rsidRDefault="00C40ABD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A36131" w:rsidRPr="00950A13" w14:paraId="1CEEE949" w14:textId="77777777" w:rsidTr="006B47E8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FC47F5" w14:textId="77777777" w:rsidR="00A36131" w:rsidRPr="00950A13" w:rsidRDefault="00A36131" w:rsidP="00A36131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กำไรส่วนของผู้ถือหุ้นสามัญของบริษัท</w:t>
            </w:r>
          </w:p>
          <w:p w14:paraId="6261546C" w14:textId="77777777" w:rsidR="00A36131" w:rsidRPr="00950A13" w:rsidRDefault="00A36131" w:rsidP="00A36131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F0ABF2" w14:textId="3EE5F2BC" w:rsidR="00A36131" w:rsidRPr="00950A13" w:rsidRDefault="0070542C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641,951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012E4C" w14:textId="77777777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59C2BE" w14:textId="282219F9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</w:rPr>
              <w:t>523,933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90E883" w14:textId="77777777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34BC3D" w14:textId="44A7B9A9" w:rsidR="00A36131" w:rsidRPr="00950A13" w:rsidRDefault="002A27DC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610,</w:t>
            </w:r>
            <w:r w:rsidR="007E7DF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0542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26310D" w14:textId="77777777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347EBC" w14:textId="1A497769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</w:rPr>
              <w:t>485,281</w:t>
            </w:r>
          </w:p>
        </w:tc>
      </w:tr>
      <w:tr w:rsidR="00A36131" w:rsidRPr="00950A13" w14:paraId="3FAE5E92" w14:textId="77777777" w:rsidTr="006B47E8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785A15" w14:textId="77777777" w:rsidR="00A36131" w:rsidRPr="00950A13" w:rsidRDefault="00A36131" w:rsidP="00A36131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2492D2" w14:textId="77777777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216F29" w14:textId="77777777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B24ED0" w14:textId="77777777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865004" w14:textId="77777777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B863BE" w14:textId="77777777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D77C5E" w14:textId="77777777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CADDDD" w14:textId="77777777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36131" w:rsidRPr="00950A13" w14:paraId="5CB32269" w14:textId="77777777" w:rsidTr="006B47E8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6EE779" w14:textId="77777777" w:rsidR="00A36131" w:rsidRPr="00950A13" w:rsidRDefault="00A36131" w:rsidP="00A36131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B2DE07" w14:textId="77777777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FCA0E9" w14:textId="77777777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B5F9EA" w14:textId="77777777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4155CE" w14:textId="77777777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85AAD6" w14:textId="77777777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F795E8" w14:textId="77777777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3EA7AA" w14:textId="77777777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36131" w:rsidRPr="00950A13" w14:paraId="39CA0E4C" w14:textId="77777777" w:rsidTr="006B47E8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3C0782" w14:textId="77777777" w:rsidR="00A36131" w:rsidRPr="00950A13" w:rsidRDefault="00A36131" w:rsidP="00A36131">
            <w:pPr>
              <w:spacing w:line="240" w:lineRule="auto"/>
              <w:ind w:left="180" w:right="-55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 ณ วันที่ </w:t>
            </w:r>
            <w:r w:rsidRPr="00950A1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F8FF9D" w14:textId="3D96F6E9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847,361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772E767" w14:textId="77777777" w:rsidR="00A36131" w:rsidRPr="00950A13" w:rsidRDefault="00A36131" w:rsidP="00A361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E242B31" w14:textId="44DC3760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</w:rPr>
              <w:t>770,329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C99C94C" w14:textId="77777777" w:rsidR="00A36131" w:rsidRPr="00950A13" w:rsidRDefault="00A36131" w:rsidP="00A361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2CC41EC" w14:textId="3DC15555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847,361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109E85B" w14:textId="77777777" w:rsidR="00A36131" w:rsidRPr="00950A13" w:rsidRDefault="00A36131" w:rsidP="00A361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423BB03" w14:textId="58371384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</w:rPr>
              <w:t>770,329</w:t>
            </w:r>
          </w:p>
        </w:tc>
      </w:tr>
      <w:tr w:rsidR="00A36131" w:rsidRPr="00950A13" w14:paraId="2F4B7A5D" w14:textId="77777777" w:rsidTr="006B47E8">
        <w:trPr>
          <w:trHeight w:val="300"/>
        </w:trPr>
        <w:tc>
          <w:tcPr>
            <w:tcW w:w="49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9359E5" w14:textId="77777777" w:rsidR="00A36131" w:rsidRPr="00950A13" w:rsidRDefault="00A36131" w:rsidP="00A3613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ผลกระทบจากหุ้นที่ออกจำหน่าย ณ วันที่ </w:t>
            </w:r>
            <w:r w:rsidRPr="00950A13">
              <w:rPr>
                <w:rFonts w:ascii="Angsana New" w:hAnsi="Angsana New" w:hint="cs"/>
                <w:sz w:val="30"/>
                <w:szCs w:val="30"/>
              </w:rPr>
              <w:t xml:space="preserve">8 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EC6955" w14:textId="638B1ECF" w:rsidR="00A36131" w:rsidRPr="00950A13" w:rsidRDefault="00A36131" w:rsidP="00C5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918BC4" w14:textId="77777777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ABA649" w14:textId="2ED30981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</w:rPr>
              <w:t>50,230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170E51" w14:textId="77777777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8D246D" w14:textId="3CF371B9" w:rsidR="00A36131" w:rsidRPr="00950A13" w:rsidRDefault="00A36131" w:rsidP="00C5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BB2BC3" w14:textId="77777777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8A9A3B" w14:textId="69C007EE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</w:rPr>
              <w:t>50,230</w:t>
            </w:r>
          </w:p>
        </w:tc>
      </w:tr>
      <w:tr w:rsidR="00A36131" w:rsidRPr="00950A13" w14:paraId="3DCB4270" w14:textId="77777777" w:rsidTr="006B47E8">
        <w:trPr>
          <w:trHeight w:val="300"/>
        </w:trPr>
        <w:tc>
          <w:tcPr>
            <w:tcW w:w="490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DA20CB6" w14:textId="77777777" w:rsidR="00A36131" w:rsidRPr="00950A13" w:rsidRDefault="00A36131" w:rsidP="00A361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CCE9488" w14:textId="77777777" w:rsidR="00A36131" w:rsidRPr="00950A13" w:rsidRDefault="00A36131" w:rsidP="00A361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C250D55" w14:textId="77777777" w:rsidR="00A36131" w:rsidRPr="00950A13" w:rsidRDefault="00A36131" w:rsidP="00A361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47D4D3F" w14:textId="77777777" w:rsidR="00A36131" w:rsidRPr="00950A13" w:rsidRDefault="00A36131" w:rsidP="00A361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6093BC8" w14:textId="77777777" w:rsidR="00A36131" w:rsidRPr="00950A13" w:rsidRDefault="00A36131" w:rsidP="00A361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B4755F3" w14:textId="77777777" w:rsidR="00A36131" w:rsidRPr="00950A13" w:rsidRDefault="00A36131" w:rsidP="00A361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AB93380" w14:textId="77777777" w:rsidR="00A36131" w:rsidRPr="00950A13" w:rsidRDefault="00A36131" w:rsidP="00A361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DF9A8BE" w14:textId="77777777" w:rsidR="00A36131" w:rsidRPr="00950A13" w:rsidRDefault="00A36131" w:rsidP="00A361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6131" w:rsidRPr="00950A13" w14:paraId="62C22864" w14:textId="77777777" w:rsidTr="006B47E8">
        <w:trPr>
          <w:trHeight w:val="300"/>
        </w:trPr>
        <w:tc>
          <w:tcPr>
            <w:tcW w:w="49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9C08C1E" w14:textId="77777777" w:rsidR="00A36131" w:rsidRPr="00950A13" w:rsidRDefault="00A36131" w:rsidP="00A3613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ACC350A" w14:textId="77777777" w:rsidR="00A36131" w:rsidRPr="00950A13" w:rsidRDefault="00A36131" w:rsidP="00A3613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(ขั้นพื้นฐาน) ณ วันที่ 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B29E70E" w14:textId="77777777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63625D4" w14:textId="4191E797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847,361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6562C2E" w14:textId="77777777" w:rsidR="00A36131" w:rsidRPr="00950A13" w:rsidRDefault="00A36131" w:rsidP="00A361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F532B7" w14:textId="77777777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87BE95D" w14:textId="4DA737D3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</w:rPr>
              <w:t>820,559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4B4796B" w14:textId="77777777" w:rsidR="00A36131" w:rsidRPr="00950A13" w:rsidRDefault="00A36131" w:rsidP="00A361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25EA9DC" w14:textId="77777777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199910E" w14:textId="64A74D16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847,361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5E7E5B" w14:textId="77777777" w:rsidR="00A36131" w:rsidRPr="00950A13" w:rsidRDefault="00A36131" w:rsidP="00A361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81AEDCC" w14:textId="77777777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6CBC7F0" w14:textId="7C21798E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</w:rPr>
              <w:t>820,559</w:t>
            </w:r>
          </w:p>
        </w:tc>
      </w:tr>
      <w:tr w:rsidR="00A36131" w:rsidRPr="00950A13" w14:paraId="44298A8B" w14:textId="77777777" w:rsidTr="006B47E8">
        <w:trPr>
          <w:trHeight w:val="300"/>
        </w:trPr>
        <w:tc>
          <w:tcPr>
            <w:tcW w:w="49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D946BE1" w14:textId="77777777" w:rsidR="00A36131" w:rsidRPr="00950A13" w:rsidRDefault="00A36131" w:rsidP="00A361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51FB71A0" w14:textId="77777777" w:rsidR="00A36131" w:rsidRPr="00950A13" w:rsidRDefault="00A36131" w:rsidP="00A361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642EDA1" w14:textId="77777777" w:rsidR="00A36131" w:rsidRPr="00950A13" w:rsidRDefault="00A36131" w:rsidP="00A361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40A2FF8C" w14:textId="77777777" w:rsidR="00A36131" w:rsidRPr="00950A13" w:rsidRDefault="00A36131" w:rsidP="00A361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8327154" w14:textId="77777777" w:rsidR="00A36131" w:rsidRPr="00950A13" w:rsidRDefault="00A36131" w:rsidP="00A361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52328AB1" w14:textId="77777777" w:rsidR="00A36131" w:rsidRPr="00950A13" w:rsidRDefault="00A36131" w:rsidP="00A361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7FF86B5" w14:textId="77777777" w:rsidR="00A36131" w:rsidRPr="00950A13" w:rsidRDefault="00A36131" w:rsidP="00A361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20DFC8DD" w14:textId="77777777" w:rsidR="00A36131" w:rsidRPr="00950A13" w:rsidRDefault="00A36131" w:rsidP="00A361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6131" w:rsidRPr="00950A13" w14:paraId="763F52C0" w14:textId="77777777" w:rsidTr="006B47E8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B4E28C" w14:textId="77777777" w:rsidR="00A36131" w:rsidRPr="00950A13" w:rsidRDefault="00A36131" w:rsidP="00A3613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63C57D" w14:textId="748072FE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1C7C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="001C7C10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C21D3" w14:textId="77777777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CA9E8E" w14:textId="080265B3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16DA7" w14:textId="77777777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485EC2" w14:textId="014541FA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81011" w14:textId="77777777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3D42FB" w14:textId="01CB7771" w:rsidR="00A36131" w:rsidRPr="00950A13" w:rsidRDefault="00A36131" w:rsidP="00A3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</w:rPr>
              <w:t>59</w:t>
            </w:r>
          </w:p>
        </w:tc>
      </w:tr>
    </w:tbl>
    <w:p w14:paraId="76567919" w14:textId="77777777" w:rsidR="00E36C7E" w:rsidRPr="00950A13" w:rsidRDefault="00E36C7E" w:rsidP="00F9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709CE7" w14:textId="77777777" w:rsidR="00ED2917" w:rsidRPr="00950A13" w:rsidRDefault="00ED2917" w:rsidP="00F9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404E9D" w14:textId="77777777" w:rsidR="00ED2917" w:rsidRPr="00950A13" w:rsidRDefault="00ED2917" w:rsidP="00F9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14D140" w14:textId="77777777" w:rsidR="00ED2917" w:rsidRPr="00950A13" w:rsidRDefault="00ED2917" w:rsidP="00F9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8AC5399" w14:textId="77777777" w:rsidR="00ED2917" w:rsidRPr="00950A13" w:rsidRDefault="00ED2917" w:rsidP="00F9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60FFC23" w14:textId="77777777" w:rsidR="00ED2917" w:rsidRPr="00950A13" w:rsidRDefault="00ED2917" w:rsidP="00F9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487F64" w14:textId="77777777" w:rsidR="00ED2917" w:rsidRPr="00950A13" w:rsidRDefault="00ED2917" w:rsidP="00F9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4BED68" w14:textId="77777777" w:rsidR="00ED2917" w:rsidRPr="00950A13" w:rsidRDefault="00ED2917" w:rsidP="00F9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DF6C99" w14:textId="77777777" w:rsidR="00ED2917" w:rsidRPr="00950A13" w:rsidRDefault="00ED2917" w:rsidP="00F9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355FDCD" w14:textId="77777777" w:rsidR="00ED2917" w:rsidRPr="00950A13" w:rsidRDefault="00ED2917" w:rsidP="00F9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F6819A" w14:textId="77777777" w:rsidR="00ED2917" w:rsidRPr="00950A13" w:rsidRDefault="00ED2917" w:rsidP="00F9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D6F2DF" w14:textId="77777777" w:rsidR="00ED2917" w:rsidRPr="00950A13" w:rsidRDefault="00ED2917" w:rsidP="00F9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302DA6" w14:textId="77777777" w:rsidR="00ED2917" w:rsidRPr="00950A13" w:rsidRDefault="00ED2917" w:rsidP="00F9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7FA9C9" w14:textId="3705C6A8" w:rsidR="00D245CE" w:rsidRPr="00950A13" w:rsidRDefault="00176D96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50A13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3F2A0B">
        <w:rPr>
          <w:rFonts w:ascii="Angsana New" w:hAnsi="Angsana New"/>
          <w:b/>
          <w:bCs/>
          <w:sz w:val="30"/>
          <w:szCs w:val="30"/>
        </w:rPr>
        <w:t>7</w:t>
      </w:r>
      <w:r w:rsidR="00D245CE" w:rsidRPr="00950A13">
        <w:rPr>
          <w:rFonts w:ascii="Angsana New" w:hAnsi="Angsana New"/>
          <w:b/>
          <w:bCs/>
          <w:sz w:val="30"/>
          <w:szCs w:val="30"/>
        </w:rPr>
        <w:tab/>
      </w:r>
      <w:r w:rsidR="00D245CE" w:rsidRPr="00950A13">
        <w:rPr>
          <w:rFonts w:ascii="Angsana New" w:hAnsi="Angsana New"/>
          <w:b/>
          <w:bCs/>
          <w:sz w:val="30"/>
          <w:szCs w:val="30"/>
          <w:cs/>
          <w:lang w:val="th-TH"/>
        </w:rPr>
        <w:t>เงินปันผล</w:t>
      </w:r>
    </w:p>
    <w:p w14:paraId="10A1729E" w14:textId="77777777" w:rsidR="00056120" w:rsidRPr="00950A13" w:rsidRDefault="00056120" w:rsidP="00056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14:paraId="1CB6CEC6" w14:textId="77777777" w:rsidR="005A00D0" w:rsidRPr="00950A13" w:rsidRDefault="00ED2917" w:rsidP="00056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2C273E53" w14:textId="77777777" w:rsidR="00ED2917" w:rsidRPr="00950A13" w:rsidRDefault="00ED2917" w:rsidP="00056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1512"/>
        <w:gridCol w:w="1710"/>
        <w:gridCol w:w="1350"/>
        <w:gridCol w:w="270"/>
        <w:gridCol w:w="1260"/>
      </w:tblGrid>
      <w:tr w:rsidR="005A00D0" w:rsidRPr="00950A13" w14:paraId="319D3508" w14:textId="77777777" w:rsidTr="005A00D0">
        <w:tc>
          <w:tcPr>
            <w:tcW w:w="3168" w:type="dxa"/>
            <w:vAlign w:val="bottom"/>
          </w:tcPr>
          <w:p w14:paraId="788EB90F" w14:textId="77777777" w:rsidR="005A00D0" w:rsidRPr="00950A13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165E7C86" w14:textId="77777777" w:rsidR="005A00D0" w:rsidRPr="00950A13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41DBCEC3" w14:textId="77777777" w:rsidR="005A00D0" w:rsidRPr="00950A13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2897DD84" w14:textId="77777777" w:rsidR="005A00D0" w:rsidRPr="00950A13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6519E027" w14:textId="77777777" w:rsidR="005A00D0" w:rsidRPr="00950A13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อัตราเงิน</w:t>
            </w:r>
            <w:r w:rsidRPr="00B82460">
              <w:rPr>
                <w:rFonts w:ascii="Angsana New" w:hAnsi="Angsana New"/>
                <w:sz w:val="30"/>
                <w:szCs w:val="30"/>
                <w:cs/>
              </w:rPr>
              <w:t>ปั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นผล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หุ้นปันผล</w:t>
            </w:r>
          </w:p>
          <w:p w14:paraId="2CB911C9" w14:textId="77777777" w:rsidR="005A00D0" w:rsidRPr="00950A13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52EC08C9" w14:textId="77777777" w:rsidR="005A00D0" w:rsidRPr="00950A13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419ECC6" w14:textId="77777777" w:rsidR="005A00D0" w:rsidRPr="00950A13" w:rsidDel="00D43E7A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5A00D0" w:rsidRPr="00950A13" w14:paraId="10DA6003" w14:textId="77777777" w:rsidTr="005A00D0">
        <w:tc>
          <w:tcPr>
            <w:tcW w:w="3168" w:type="dxa"/>
          </w:tcPr>
          <w:p w14:paraId="77084A38" w14:textId="77777777" w:rsidR="005A00D0" w:rsidRPr="00950A13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14:paraId="14145024" w14:textId="77777777" w:rsidR="005A00D0" w:rsidRPr="00950A13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A532A0D" w14:textId="77777777" w:rsidR="005A00D0" w:rsidRPr="00950A13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3811EAD" w14:textId="77777777" w:rsidR="005A00D0" w:rsidRPr="00950A13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B82802E" w14:textId="77777777" w:rsidR="005A00D0" w:rsidRPr="00950A13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87C3A6E" w14:textId="77777777" w:rsidR="005A00D0" w:rsidRPr="00950A13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A00D0" w:rsidRPr="00950A13" w14:paraId="5F04B438" w14:textId="77777777" w:rsidTr="005A00D0">
        <w:tc>
          <w:tcPr>
            <w:tcW w:w="3168" w:type="dxa"/>
          </w:tcPr>
          <w:p w14:paraId="24A20299" w14:textId="595B4DDF" w:rsidR="005A00D0" w:rsidRPr="00950A13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AD6E05" w:rsidRPr="00950A13">
              <w:rPr>
                <w:rFonts w:ascii="Angsana New" w:hAnsi="Angsana New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12" w:type="dxa"/>
          </w:tcPr>
          <w:p w14:paraId="764A6133" w14:textId="77777777" w:rsidR="005A00D0" w:rsidRPr="00950A13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E7FD585" w14:textId="77777777" w:rsidR="005A00D0" w:rsidRPr="00950A13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2F09B0" w14:textId="77777777" w:rsidR="005A00D0" w:rsidRPr="00950A13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936B86" w14:textId="77777777" w:rsidR="005A00D0" w:rsidRPr="00950A13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90AB34" w14:textId="77777777" w:rsidR="005A00D0" w:rsidRPr="00950A13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69E6" w:rsidRPr="00950A13" w14:paraId="3FDA6DDE" w14:textId="77777777" w:rsidTr="005A00D0">
        <w:tc>
          <w:tcPr>
            <w:tcW w:w="3168" w:type="dxa"/>
          </w:tcPr>
          <w:p w14:paraId="5282A960" w14:textId="77777777" w:rsidR="00FB69E6" w:rsidRPr="00950A13" w:rsidRDefault="00FB69E6" w:rsidP="00FB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512" w:type="dxa"/>
          </w:tcPr>
          <w:p w14:paraId="79A8AA54" w14:textId="2D56799F" w:rsidR="00FB69E6" w:rsidRPr="00950A13" w:rsidRDefault="00FB69E6" w:rsidP="00FB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569B4C47" w14:textId="69849BC8" w:rsidR="00FB69E6" w:rsidRPr="00950A13" w:rsidRDefault="00FB69E6" w:rsidP="00FB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1ECA3210" w14:textId="1F592B63" w:rsidR="00FB69E6" w:rsidRPr="00950A13" w:rsidRDefault="00FB69E6" w:rsidP="00FB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0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50A13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4DEF435D" w14:textId="77777777" w:rsidR="00FB69E6" w:rsidRPr="00950A13" w:rsidRDefault="00FB69E6" w:rsidP="00FB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F81F6C" w14:textId="3AE245BD" w:rsidR="00FB69E6" w:rsidRPr="00950A13" w:rsidRDefault="00FB69E6" w:rsidP="00FB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118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50A13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FB69E6" w:rsidRPr="00950A13" w14:paraId="3B996CBE" w14:textId="77777777" w:rsidTr="005A00D0">
        <w:tc>
          <w:tcPr>
            <w:tcW w:w="3168" w:type="dxa"/>
          </w:tcPr>
          <w:p w14:paraId="39B5AC66" w14:textId="77777777" w:rsidR="00FB69E6" w:rsidRPr="00950A13" w:rsidRDefault="00FB69E6" w:rsidP="00FB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14:paraId="09A39B3A" w14:textId="77777777" w:rsidR="00FB69E6" w:rsidRPr="00950A13" w:rsidRDefault="00FB69E6" w:rsidP="00FB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86AF33" w14:textId="77777777" w:rsidR="00FB69E6" w:rsidRPr="00950A13" w:rsidRDefault="00FB69E6" w:rsidP="00FB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FC1B09" w14:textId="77777777" w:rsidR="00FB69E6" w:rsidRPr="00950A13" w:rsidRDefault="00FB69E6" w:rsidP="00FB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A5E423" w14:textId="77777777" w:rsidR="00FB69E6" w:rsidRPr="00950A13" w:rsidRDefault="00FB69E6" w:rsidP="00FB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2DF193" w14:textId="77777777" w:rsidR="00FB69E6" w:rsidRPr="00950A13" w:rsidRDefault="00FB69E6" w:rsidP="00FB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69E6" w:rsidRPr="00950A13" w14:paraId="4651D808" w14:textId="77777777" w:rsidTr="005A00D0">
        <w:tc>
          <w:tcPr>
            <w:tcW w:w="3168" w:type="dxa"/>
          </w:tcPr>
          <w:p w14:paraId="07ED94C9" w14:textId="05BF34B2" w:rsidR="00FB69E6" w:rsidRPr="00950A13" w:rsidRDefault="00FB69E6" w:rsidP="00FB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512" w:type="dxa"/>
          </w:tcPr>
          <w:p w14:paraId="40719BBE" w14:textId="159A3629" w:rsidR="00FB69E6" w:rsidRPr="00950A13" w:rsidRDefault="00FB69E6" w:rsidP="00FB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61708EC1" w14:textId="581C75D8" w:rsidR="00FB69E6" w:rsidRPr="00950A13" w:rsidRDefault="00FB69E6" w:rsidP="00FB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950A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36216DF0" w14:textId="56E1CD16" w:rsidR="00FB69E6" w:rsidRPr="00950A13" w:rsidRDefault="00FB69E6" w:rsidP="00FB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0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50A13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3B835246" w14:textId="77777777" w:rsidR="00FB69E6" w:rsidRPr="00950A13" w:rsidRDefault="00FB69E6" w:rsidP="00FB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F82936" w14:textId="2F85BB3B" w:rsidR="00FB69E6" w:rsidRPr="00950A13" w:rsidRDefault="00FB69E6" w:rsidP="00FB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271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50A13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FB69E6" w:rsidRPr="00950A13" w14:paraId="33CC8C33" w14:textId="77777777" w:rsidTr="009B2E85">
        <w:tc>
          <w:tcPr>
            <w:tcW w:w="3168" w:type="dxa"/>
          </w:tcPr>
          <w:p w14:paraId="090F259C" w14:textId="5BB33D78" w:rsidR="00FB69E6" w:rsidRPr="00950A13" w:rsidRDefault="00FB69E6" w:rsidP="00FB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14:paraId="252296C2" w14:textId="77777777" w:rsidR="00FB69E6" w:rsidRPr="00950A13" w:rsidRDefault="00FB69E6" w:rsidP="00FB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FE5616" w14:textId="77777777" w:rsidR="00FB69E6" w:rsidRPr="00950A13" w:rsidRDefault="00FB69E6" w:rsidP="00FB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395A04" w14:textId="77777777" w:rsidR="00FB69E6" w:rsidRPr="00950A13" w:rsidRDefault="00FB69E6" w:rsidP="00FB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3F24FF" w14:textId="77777777" w:rsidR="00FB69E6" w:rsidRPr="00950A13" w:rsidRDefault="00FB69E6" w:rsidP="00FB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7B0070" w14:textId="386C9209" w:rsidR="00FB69E6" w:rsidRPr="00950A13" w:rsidRDefault="00FB69E6" w:rsidP="00FB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389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</w:p>
        </w:tc>
      </w:tr>
      <w:tr w:rsidR="005A00D0" w:rsidRPr="00950A13" w14:paraId="4221E065" w14:textId="77777777" w:rsidTr="005A00D0">
        <w:trPr>
          <w:trHeight w:val="377"/>
        </w:trPr>
        <w:tc>
          <w:tcPr>
            <w:tcW w:w="3168" w:type="dxa"/>
          </w:tcPr>
          <w:p w14:paraId="492B4D41" w14:textId="77777777" w:rsidR="005A00D0" w:rsidRPr="00950A13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14:paraId="1D3F9074" w14:textId="77777777" w:rsidR="005A00D0" w:rsidRPr="00950A13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710" w:type="dxa"/>
          </w:tcPr>
          <w:p w14:paraId="2A9583D0" w14:textId="77777777" w:rsidR="005A00D0" w:rsidRPr="00950A13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50" w:type="dxa"/>
          </w:tcPr>
          <w:p w14:paraId="44EE9BF4" w14:textId="77777777" w:rsidR="005A00D0" w:rsidRPr="00950A13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0E1ADDE" w14:textId="77777777" w:rsidR="005A00D0" w:rsidRPr="00950A13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CD7E967" w14:textId="77777777" w:rsidR="005A00D0" w:rsidRPr="00950A13" w:rsidRDefault="005A00D0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67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D6E05" w:rsidRPr="00950A13" w14:paraId="33EB200C" w14:textId="77777777" w:rsidTr="005A00D0">
        <w:tc>
          <w:tcPr>
            <w:tcW w:w="3168" w:type="dxa"/>
          </w:tcPr>
          <w:p w14:paraId="28AA6393" w14:textId="04ECAEC3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950A13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12" w:type="dxa"/>
          </w:tcPr>
          <w:p w14:paraId="2BBAD2EC" w14:textId="77777777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93A7D61" w14:textId="77777777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E8BD52" w14:textId="77777777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B3A66A" w14:textId="77777777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04101E" w14:textId="77777777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6E05" w:rsidRPr="00950A13" w14:paraId="14BC4117" w14:textId="77777777" w:rsidTr="005A00D0">
        <w:tc>
          <w:tcPr>
            <w:tcW w:w="3168" w:type="dxa"/>
          </w:tcPr>
          <w:p w14:paraId="1B89D317" w14:textId="06F92E02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512" w:type="dxa"/>
          </w:tcPr>
          <w:p w14:paraId="1173EC28" w14:textId="2066BAED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273762FF" w14:textId="201DD26B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12DD876A" w14:textId="331E0ED1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0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50A13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57A09884" w14:textId="77777777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07E3D5" w14:textId="232B2764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127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50A13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AD6E05" w:rsidRPr="00950A13" w14:paraId="76B79F80" w14:textId="77777777" w:rsidTr="005A00D0">
        <w:tc>
          <w:tcPr>
            <w:tcW w:w="3168" w:type="dxa"/>
          </w:tcPr>
          <w:p w14:paraId="4F223D9F" w14:textId="77777777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14:paraId="6FA2DEFD" w14:textId="77777777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6519522" w14:textId="77777777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D311B2" w14:textId="77777777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5A930F" w14:textId="77777777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C88589" w14:textId="77777777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6E05" w:rsidRPr="00950A13" w14:paraId="7DF7A746" w14:textId="77777777" w:rsidTr="005A00D0">
        <w:tc>
          <w:tcPr>
            <w:tcW w:w="3168" w:type="dxa"/>
          </w:tcPr>
          <w:p w14:paraId="21B5DDCA" w14:textId="4992FB66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12" w:type="dxa"/>
          </w:tcPr>
          <w:p w14:paraId="590A4A19" w14:textId="26C34A41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7AC9985D" w14:textId="2D045D0E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950A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22E72E95" w14:textId="77777777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2DB47" w14:textId="77777777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D301C5" w14:textId="77777777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6E05" w:rsidRPr="00950A13" w14:paraId="51A4F520" w14:textId="77777777" w:rsidTr="00584A46">
        <w:tc>
          <w:tcPr>
            <w:tcW w:w="3168" w:type="dxa"/>
          </w:tcPr>
          <w:p w14:paraId="5E393B55" w14:textId="1B72B9D4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 xml:space="preserve">   หุ้นปันผล 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(หุ้นเดิม 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หุ้นใหม่) </w:t>
            </w:r>
          </w:p>
        </w:tc>
        <w:tc>
          <w:tcPr>
            <w:tcW w:w="1512" w:type="dxa"/>
          </w:tcPr>
          <w:p w14:paraId="54A616F3" w14:textId="4A85D6B8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2CB57C6" w14:textId="5AD22297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DF30532" w14:textId="1B4FC865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950A1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F1B26D4" w14:textId="77777777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AD97CA" w14:textId="6E3D098D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6E05" w:rsidRPr="00950A13" w14:paraId="43065C63" w14:textId="77777777" w:rsidTr="00584A46">
        <w:tc>
          <w:tcPr>
            <w:tcW w:w="3168" w:type="dxa"/>
          </w:tcPr>
          <w:p w14:paraId="405CB72C" w14:textId="5EC77E04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 (เศษจากหุ้นปันผล) </w:t>
            </w:r>
          </w:p>
        </w:tc>
        <w:tc>
          <w:tcPr>
            <w:tcW w:w="1512" w:type="dxa"/>
          </w:tcPr>
          <w:p w14:paraId="3FEBF810" w14:textId="77777777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A9858ED" w14:textId="77777777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985125" w14:textId="263A498E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0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50A13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B6DB222" w14:textId="77777777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57BD4E" w14:textId="77777777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6E05" w:rsidRPr="00950A13" w14:paraId="526AC6CE" w14:textId="77777777" w:rsidTr="00584A46">
        <w:tc>
          <w:tcPr>
            <w:tcW w:w="3168" w:type="dxa"/>
          </w:tcPr>
          <w:p w14:paraId="66130FE3" w14:textId="252487DB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12" w:type="dxa"/>
          </w:tcPr>
          <w:p w14:paraId="04557413" w14:textId="093C8424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D52B300" w14:textId="2261490F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A9E662" w14:textId="057CAA0A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0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50A13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38F82035" w14:textId="77777777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F86C98" w14:textId="1A93EE11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261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50A13">
              <w:rPr>
                <w:rFonts w:ascii="Angsana New" w:hAnsi="Angsana New"/>
                <w:sz w:val="30"/>
                <w:szCs w:val="30"/>
              </w:rPr>
              <w:t>91</w:t>
            </w:r>
          </w:p>
        </w:tc>
      </w:tr>
      <w:tr w:rsidR="00AD6E05" w:rsidRPr="00950A13" w14:paraId="73AECAC5" w14:textId="77777777" w:rsidTr="00584A46">
        <w:tc>
          <w:tcPr>
            <w:tcW w:w="3168" w:type="dxa"/>
          </w:tcPr>
          <w:p w14:paraId="6559A087" w14:textId="1355317C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14:paraId="3A705720" w14:textId="77777777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2CB38AD" w14:textId="77777777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949F45A" w14:textId="77777777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000AF" w14:textId="77777777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D96F7D8" w14:textId="5DFECA22" w:rsidR="00AD6E05" w:rsidRPr="00950A13" w:rsidRDefault="00AD6E05" w:rsidP="00AD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389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</w:p>
        </w:tc>
      </w:tr>
    </w:tbl>
    <w:p w14:paraId="13A5D557" w14:textId="77777777" w:rsidR="00DA2C6A" w:rsidRPr="00950A13" w:rsidRDefault="00DA2C6A" w:rsidP="00DA2C6A">
      <w:pPr>
        <w:rPr>
          <w:rFonts w:ascii="Angsana New" w:hAnsi="Angsana New"/>
          <w:sz w:val="24"/>
          <w:szCs w:val="24"/>
        </w:rPr>
      </w:pPr>
    </w:p>
    <w:p w14:paraId="111AE0DE" w14:textId="77777777" w:rsidR="00DF2F75" w:rsidRPr="00950A13" w:rsidRDefault="00DF2F75" w:rsidP="00DA2C6A">
      <w:pPr>
        <w:rPr>
          <w:rFonts w:ascii="Angsana New" w:hAnsi="Angsana New"/>
          <w:sz w:val="24"/>
          <w:szCs w:val="24"/>
        </w:rPr>
      </w:pPr>
    </w:p>
    <w:p w14:paraId="35AA14E7" w14:textId="77777777" w:rsidR="00101CB4" w:rsidRPr="00950A13" w:rsidRDefault="00101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br w:type="page"/>
      </w:r>
    </w:p>
    <w:p w14:paraId="1256B2ED" w14:textId="4E36F992" w:rsidR="00766242" w:rsidRPr="00950A13" w:rsidRDefault="005359DB" w:rsidP="00B770E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950A13">
        <w:rPr>
          <w:rFonts w:ascii="Angsana New" w:hAnsi="Angsana New"/>
          <w:sz w:val="30"/>
          <w:szCs w:val="30"/>
          <w:u w:val="none"/>
        </w:rPr>
        <w:lastRenderedPageBreak/>
        <w:t>2</w:t>
      </w:r>
      <w:r w:rsidR="003F2A0B">
        <w:rPr>
          <w:rFonts w:ascii="Angsana New" w:hAnsi="Angsana New"/>
          <w:sz w:val="30"/>
          <w:szCs w:val="30"/>
          <w:u w:val="none"/>
        </w:rPr>
        <w:t>8</w:t>
      </w:r>
      <w:r w:rsidR="00766242" w:rsidRPr="00950A13">
        <w:rPr>
          <w:rFonts w:ascii="Angsana New" w:hAnsi="Angsana New"/>
          <w:sz w:val="30"/>
          <w:szCs w:val="30"/>
          <w:u w:val="none"/>
        </w:rPr>
        <w:tab/>
      </w:r>
      <w:r w:rsidR="00766242" w:rsidRPr="00950A13">
        <w:rPr>
          <w:rFonts w:ascii="Angsana New" w:hAnsi="Angsana New"/>
          <w:sz w:val="30"/>
          <w:szCs w:val="30"/>
          <w:u w:val="none"/>
          <w:cs/>
        </w:rPr>
        <w:t>เครื่องมือทางการเงิน</w:t>
      </w:r>
    </w:p>
    <w:p w14:paraId="231AF50F" w14:textId="77777777" w:rsidR="00E805C9" w:rsidRPr="00950A13" w:rsidRDefault="00E805C9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C7A5DB2" w14:textId="77777777" w:rsidR="001823EF" w:rsidRPr="00471DE3" w:rsidRDefault="001823EF" w:rsidP="001823EF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471DE3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D695BCB" w14:textId="77777777" w:rsidR="001823EF" w:rsidRPr="00471DE3" w:rsidRDefault="001823EF" w:rsidP="001823EF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0DF34454" w14:textId="59DDE0DB" w:rsidR="00323896" w:rsidRDefault="001823EF" w:rsidP="001823EF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471DE3">
        <w:rPr>
          <w:rFonts w:ascii="Angsana New" w:hAnsi="Angsana New"/>
          <w:sz w:val="30"/>
          <w:szCs w:val="30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 </w:t>
      </w:r>
      <w:r w:rsidR="00BA5F75">
        <w:rPr>
          <w:rFonts w:ascii="Angsana New" w:hAnsi="Angsana New" w:hint="cs"/>
          <w:sz w:val="30"/>
          <w:szCs w:val="30"/>
          <w:cs/>
          <w:lang w:bidi="th-TH"/>
        </w:rPr>
        <w:t xml:space="preserve">       </w:t>
      </w:r>
      <w:r w:rsidRPr="00471DE3">
        <w:rPr>
          <w:rFonts w:ascii="Angsana New" w:hAnsi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BA5F75">
        <w:rPr>
          <w:rFonts w:ascii="Angsana New" w:hAnsi="Angsana New" w:hint="cs"/>
          <w:sz w:val="30"/>
          <w:szCs w:val="30"/>
          <w:cs/>
          <w:lang w:bidi="th-TH"/>
        </w:rPr>
        <w:t>ราคาทุนตัดจำหน่าย</w:t>
      </w:r>
      <w:r w:rsidRPr="00471DE3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300820C1" w14:textId="77777777" w:rsidR="00323896" w:rsidRDefault="00323896" w:rsidP="001823EF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tbl>
      <w:tblPr>
        <w:tblW w:w="100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86"/>
        <w:gridCol w:w="938"/>
        <w:gridCol w:w="231"/>
        <w:gridCol w:w="236"/>
        <w:gridCol w:w="1292"/>
        <w:gridCol w:w="236"/>
        <w:gridCol w:w="941"/>
        <w:gridCol w:w="236"/>
        <w:gridCol w:w="844"/>
        <w:gridCol w:w="236"/>
        <w:gridCol w:w="844"/>
        <w:gridCol w:w="236"/>
        <w:gridCol w:w="938"/>
        <w:gridCol w:w="922"/>
        <w:gridCol w:w="16"/>
      </w:tblGrid>
      <w:tr w:rsidR="00DF494E" w:rsidRPr="00323896" w14:paraId="5F99D962" w14:textId="77777777" w:rsidTr="00DF494E">
        <w:trPr>
          <w:gridAfter w:val="1"/>
          <w:wAfter w:w="16" w:type="dxa"/>
          <w:trHeight w:val="261"/>
        </w:trPr>
        <w:tc>
          <w:tcPr>
            <w:tcW w:w="1886" w:type="dxa"/>
            <w:shd w:val="clear" w:color="auto" w:fill="auto"/>
            <w:vAlign w:val="bottom"/>
          </w:tcPr>
          <w:p w14:paraId="1875B6E7" w14:textId="77777777" w:rsidR="00DF494E" w:rsidRPr="00323896" w:rsidRDefault="00DF494E" w:rsidP="005F1A3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8" w:type="dxa"/>
          </w:tcPr>
          <w:p w14:paraId="0AB7EBBF" w14:textId="77777777" w:rsidR="00DF494E" w:rsidRPr="00323896" w:rsidRDefault="00DF494E" w:rsidP="005F1A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192" w:type="dxa"/>
            <w:gridSpan w:val="12"/>
            <w:vAlign w:val="bottom"/>
          </w:tcPr>
          <w:p w14:paraId="55EF7CF6" w14:textId="51176CDB" w:rsidR="00DF494E" w:rsidRPr="00323896" w:rsidRDefault="00DF494E" w:rsidP="005F1A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389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32389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/</w:t>
            </w:r>
            <w:r w:rsidRPr="0032389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F494E" w:rsidRPr="00323896" w14:paraId="066A7CFF" w14:textId="77777777" w:rsidTr="00DF494E">
        <w:trPr>
          <w:gridAfter w:val="1"/>
          <w:wAfter w:w="16" w:type="dxa"/>
          <w:trHeight w:val="261"/>
        </w:trPr>
        <w:tc>
          <w:tcPr>
            <w:tcW w:w="1886" w:type="dxa"/>
            <w:shd w:val="clear" w:color="auto" w:fill="auto"/>
            <w:vAlign w:val="bottom"/>
          </w:tcPr>
          <w:p w14:paraId="2C3573A6" w14:textId="77777777" w:rsidR="00DF494E" w:rsidRPr="00323896" w:rsidRDefault="00DF494E" w:rsidP="005F1A3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74" w:type="dxa"/>
            <w:gridSpan w:val="6"/>
            <w:vAlign w:val="bottom"/>
          </w:tcPr>
          <w:p w14:paraId="2D800531" w14:textId="77777777" w:rsidR="00DF494E" w:rsidRPr="00323896" w:rsidRDefault="00DF494E" w:rsidP="005F1A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353F561" w14:textId="77777777" w:rsidR="00DF494E" w:rsidRPr="00323896" w:rsidRDefault="00DF494E" w:rsidP="005F1A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020" w:type="dxa"/>
            <w:gridSpan w:val="6"/>
          </w:tcPr>
          <w:p w14:paraId="66F95623" w14:textId="4CDBBE3A" w:rsidR="00DF494E" w:rsidRPr="00323896" w:rsidRDefault="00DF494E" w:rsidP="005F1A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F494E" w:rsidRPr="00323896" w14:paraId="541FF35D" w14:textId="77777777" w:rsidTr="00DF494E">
        <w:trPr>
          <w:trHeight w:val="261"/>
        </w:trPr>
        <w:tc>
          <w:tcPr>
            <w:tcW w:w="1886" w:type="dxa"/>
            <w:shd w:val="clear" w:color="auto" w:fill="auto"/>
            <w:vAlign w:val="bottom"/>
          </w:tcPr>
          <w:p w14:paraId="3E49F4EA" w14:textId="77777777" w:rsidR="00DF494E" w:rsidRPr="00323896" w:rsidRDefault="00DF494E" w:rsidP="00DF494E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238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2389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238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32389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169" w:type="dxa"/>
            <w:gridSpan w:val="2"/>
            <w:vAlign w:val="bottom"/>
          </w:tcPr>
          <w:p w14:paraId="5707AEEC" w14:textId="77777777" w:rsidR="00DF494E" w:rsidRPr="00323896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3238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CCE7178" w14:textId="77777777" w:rsidR="00DF494E" w:rsidRPr="00323896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29224530" w14:textId="77777777" w:rsidR="00DF494E" w:rsidRPr="00323896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</w:t>
            </w:r>
          </w:p>
          <w:p w14:paraId="54BFC450" w14:textId="77777777" w:rsidR="00DF494E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การเงินที่วัด</w:t>
            </w:r>
          </w:p>
          <w:p w14:paraId="003D8F10" w14:textId="77777777" w:rsidR="00DF494E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มูลค่าด้วยมูลค่ายุติธรรมผ่าน</w:t>
            </w:r>
          </w:p>
          <w:p w14:paraId="76E3EB59" w14:textId="5BDB1EE8" w:rsidR="00DF494E" w:rsidRPr="00323896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C89E9C" w14:textId="77777777" w:rsidR="00DF494E" w:rsidRPr="00323896" w:rsidRDefault="00DF494E" w:rsidP="00DF494E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4B798217" w14:textId="77777777" w:rsidR="00DF494E" w:rsidRPr="00323896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F8087C5" w14:textId="77777777" w:rsidR="00DF494E" w:rsidRPr="00323896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0E55B1F" w14:textId="77777777" w:rsidR="00DF494E" w:rsidRPr="00323896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ระดับ</w:t>
            </w:r>
            <w:r w:rsidRPr="00323896"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09E583D7" w14:textId="77777777" w:rsidR="00DF494E" w:rsidRPr="00323896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2446654" w14:textId="2F1F499D" w:rsidR="00DF494E" w:rsidRPr="00323896" w:rsidRDefault="00DF494E" w:rsidP="00DF494E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323896">
              <w:rPr>
                <w:rFonts w:ascii="Angsana New" w:hAnsi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4516865F" w14:textId="77777777" w:rsidR="00DF494E" w:rsidRPr="00323896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38" w:type="dxa"/>
            <w:vAlign w:val="bottom"/>
          </w:tcPr>
          <w:p w14:paraId="0EC30E60" w14:textId="62B4B770" w:rsidR="00DF494E" w:rsidRPr="00DF494E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238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ระดับ</w:t>
            </w:r>
            <w:r w:rsidRPr="003238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38" w:type="dxa"/>
            <w:gridSpan w:val="2"/>
            <w:shd w:val="clear" w:color="auto" w:fill="auto"/>
            <w:vAlign w:val="bottom"/>
          </w:tcPr>
          <w:p w14:paraId="0C2DCD0C" w14:textId="78E89C5A" w:rsidR="00DF494E" w:rsidRPr="00323896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F494E" w:rsidRPr="00323896" w14:paraId="0BFD66F5" w14:textId="77777777" w:rsidTr="00DF494E">
        <w:trPr>
          <w:gridAfter w:val="1"/>
          <w:wAfter w:w="16" w:type="dxa"/>
          <w:trHeight w:val="261"/>
        </w:trPr>
        <w:tc>
          <w:tcPr>
            <w:tcW w:w="1886" w:type="dxa"/>
            <w:shd w:val="clear" w:color="auto" w:fill="auto"/>
          </w:tcPr>
          <w:p w14:paraId="68C824DA" w14:textId="77777777" w:rsidR="00DF494E" w:rsidRPr="00323896" w:rsidRDefault="00DF494E" w:rsidP="00DF494E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38" w:type="dxa"/>
          </w:tcPr>
          <w:p w14:paraId="067FEA0A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192" w:type="dxa"/>
            <w:gridSpan w:val="12"/>
          </w:tcPr>
          <w:p w14:paraId="5D6F2578" w14:textId="6C0B3F15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32389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32389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32389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DF494E" w:rsidRPr="00323896" w14:paraId="1E9CBCE0" w14:textId="77777777" w:rsidTr="00DF494E">
        <w:trPr>
          <w:trHeight w:val="261"/>
        </w:trPr>
        <w:tc>
          <w:tcPr>
            <w:tcW w:w="1886" w:type="dxa"/>
            <w:shd w:val="clear" w:color="auto" w:fill="auto"/>
          </w:tcPr>
          <w:p w14:paraId="136369DF" w14:textId="77777777" w:rsidR="00DF494E" w:rsidRPr="00323896" w:rsidRDefault="00DF494E" w:rsidP="00DF494E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238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9" w:type="dxa"/>
            <w:gridSpan w:val="2"/>
          </w:tcPr>
          <w:p w14:paraId="7B7E9676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5F1B29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55A1DC1E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D865E23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</w:tcPr>
          <w:p w14:paraId="66D64C7D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414734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51557007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B7AA16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5E6C20D8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34DBC0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</w:tcPr>
          <w:p w14:paraId="2BBFBC0D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14:paraId="07DF5A6D" w14:textId="74423A33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494E" w:rsidRPr="00323896" w14:paraId="1236F3A1" w14:textId="77777777" w:rsidTr="00DF494E">
        <w:trPr>
          <w:trHeight w:val="261"/>
        </w:trPr>
        <w:tc>
          <w:tcPr>
            <w:tcW w:w="1886" w:type="dxa"/>
            <w:shd w:val="clear" w:color="auto" w:fill="auto"/>
          </w:tcPr>
          <w:p w14:paraId="7E069678" w14:textId="77777777" w:rsidR="00DF494E" w:rsidRPr="00323896" w:rsidRDefault="00DF494E" w:rsidP="00DF494E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23896">
              <w:rPr>
                <w:rFonts w:ascii="Angsana New" w:hAnsi="Angsana New" w:hint="cs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169" w:type="dxa"/>
            <w:gridSpan w:val="2"/>
            <w:shd w:val="clear" w:color="auto" w:fill="auto"/>
          </w:tcPr>
          <w:p w14:paraId="0084BEF1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9DC93C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633E1103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67,649</w:t>
            </w:r>
          </w:p>
        </w:tc>
        <w:tc>
          <w:tcPr>
            <w:tcW w:w="236" w:type="dxa"/>
            <w:shd w:val="clear" w:color="auto" w:fill="auto"/>
          </w:tcPr>
          <w:p w14:paraId="5F1F7C06" w14:textId="77777777" w:rsidR="00DF494E" w:rsidRPr="00323896" w:rsidRDefault="00DF494E" w:rsidP="00DF494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</w:tcPr>
          <w:p w14:paraId="55E5ED83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67,649</w:t>
            </w:r>
          </w:p>
        </w:tc>
        <w:tc>
          <w:tcPr>
            <w:tcW w:w="236" w:type="dxa"/>
            <w:shd w:val="clear" w:color="auto" w:fill="auto"/>
          </w:tcPr>
          <w:p w14:paraId="70D593AD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4C8F52ED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67,649</w:t>
            </w:r>
          </w:p>
        </w:tc>
        <w:tc>
          <w:tcPr>
            <w:tcW w:w="236" w:type="dxa"/>
            <w:shd w:val="clear" w:color="auto" w:fill="auto"/>
          </w:tcPr>
          <w:p w14:paraId="316D2A56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28DC89C7" w14:textId="77EC8EBA" w:rsidR="00DF494E" w:rsidRPr="00323896" w:rsidRDefault="00DF494E" w:rsidP="00DF494E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9E6572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</w:tcPr>
          <w:p w14:paraId="4B5532AD" w14:textId="23453BC0" w:rsidR="00DF494E" w:rsidRPr="00323896" w:rsidRDefault="00DF494E" w:rsidP="00DF494E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89"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38" w:type="dxa"/>
            <w:gridSpan w:val="2"/>
            <w:shd w:val="clear" w:color="auto" w:fill="auto"/>
            <w:vAlign w:val="bottom"/>
          </w:tcPr>
          <w:p w14:paraId="6AA68B32" w14:textId="759E0C92" w:rsidR="00DF494E" w:rsidRPr="00323896" w:rsidRDefault="00DF494E" w:rsidP="00FD5EA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9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67,649</w:t>
            </w:r>
          </w:p>
        </w:tc>
      </w:tr>
      <w:tr w:rsidR="00DF494E" w:rsidRPr="00323896" w14:paraId="079E4502" w14:textId="77777777" w:rsidTr="00DF494E">
        <w:trPr>
          <w:trHeight w:val="261"/>
        </w:trPr>
        <w:tc>
          <w:tcPr>
            <w:tcW w:w="1886" w:type="dxa"/>
            <w:shd w:val="clear" w:color="auto" w:fill="auto"/>
          </w:tcPr>
          <w:p w14:paraId="612D21A2" w14:textId="77777777" w:rsidR="00DF494E" w:rsidRPr="00323896" w:rsidRDefault="00DF494E" w:rsidP="00DF494E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169" w:type="dxa"/>
            <w:gridSpan w:val="2"/>
          </w:tcPr>
          <w:p w14:paraId="6C3C9C78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C4B9330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2A5A9259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FAD2830" w14:textId="77777777" w:rsidR="00DF494E" w:rsidRPr="00323896" w:rsidRDefault="00DF494E" w:rsidP="00DF494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</w:tcPr>
          <w:p w14:paraId="60EB9AB1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9A6FD0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44C04D89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6B6BD8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4C33EF48" w14:textId="77777777" w:rsidR="00DF494E" w:rsidRPr="00323896" w:rsidRDefault="00DF494E" w:rsidP="00DF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6F8AEC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</w:tcPr>
          <w:p w14:paraId="1477D5B7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282"/>
                <w:tab w:val="decimal" w:pos="595"/>
              </w:tabs>
              <w:spacing w:line="240" w:lineRule="atLeast"/>
              <w:ind w:left="-43" w:right="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14:paraId="753183E8" w14:textId="1E85F795" w:rsidR="00DF494E" w:rsidRPr="00323896" w:rsidRDefault="00DF494E" w:rsidP="00FD5E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494E" w:rsidRPr="00323896" w14:paraId="72D2704E" w14:textId="77777777" w:rsidTr="00DF494E">
        <w:trPr>
          <w:trHeight w:val="261"/>
        </w:trPr>
        <w:tc>
          <w:tcPr>
            <w:tcW w:w="1886" w:type="dxa"/>
            <w:shd w:val="clear" w:color="auto" w:fill="auto"/>
          </w:tcPr>
          <w:p w14:paraId="5DCA1C97" w14:textId="77777777" w:rsidR="00DF494E" w:rsidRPr="00323896" w:rsidRDefault="00DF494E" w:rsidP="00DF494E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3238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69" w:type="dxa"/>
            <w:gridSpan w:val="2"/>
          </w:tcPr>
          <w:p w14:paraId="1BBBD070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38263E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781FCBEC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6DF0DCC" w14:textId="77777777" w:rsidR="00DF494E" w:rsidRPr="00323896" w:rsidRDefault="00DF494E" w:rsidP="00DF494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</w:tcPr>
          <w:p w14:paraId="66214F0E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E2C758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65064D17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C84831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65482DAF" w14:textId="77777777" w:rsidR="00DF494E" w:rsidRPr="00323896" w:rsidRDefault="00DF494E" w:rsidP="00DF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0D9148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</w:tcPr>
          <w:p w14:paraId="635141B1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282"/>
                <w:tab w:val="decimal" w:pos="595"/>
              </w:tabs>
              <w:spacing w:line="240" w:lineRule="atLeast"/>
              <w:ind w:left="-43" w:right="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14:paraId="2C8B308E" w14:textId="544E8500" w:rsidR="00DF494E" w:rsidRPr="00323896" w:rsidRDefault="00DF494E" w:rsidP="00FD5E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494E" w:rsidRPr="00323896" w14:paraId="59F06619" w14:textId="77777777" w:rsidTr="00DF494E">
        <w:trPr>
          <w:trHeight w:val="261"/>
        </w:trPr>
        <w:tc>
          <w:tcPr>
            <w:tcW w:w="1886" w:type="dxa"/>
            <w:shd w:val="clear" w:color="auto" w:fill="auto"/>
          </w:tcPr>
          <w:p w14:paraId="0E2B4D6F" w14:textId="77777777" w:rsidR="00DF494E" w:rsidRPr="00323896" w:rsidRDefault="00DF494E" w:rsidP="00DF494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69" w:type="dxa"/>
            <w:gridSpan w:val="2"/>
            <w:vAlign w:val="bottom"/>
          </w:tcPr>
          <w:p w14:paraId="412C0A97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19F1E44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6059079E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2862E56" w14:textId="77777777" w:rsidR="00DF494E" w:rsidRPr="00323896" w:rsidRDefault="00DF494E" w:rsidP="00DF494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00AC6F57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23804C4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6A1BBAD4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DB447C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553B5D00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16BB92A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</w:tcPr>
          <w:p w14:paraId="487D1356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43" w:right="3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8" w:type="dxa"/>
            <w:gridSpan w:val="2"/>
            <w:shd w:val="clear" w:color="auto" w:fill="auto"/>
            <w:vAlign w:val="bottom"/>
          </w:tcPr>
          <w:p w14:paraId="7CAB7D3C" w14:textId="3F520455" w:rsidR="00DF494E" w:rsidRPr="00323896" w:rsidRDefault="00DF494E" w:rsidP="00FD5EA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F494E" w:rsidRPr="00323896" w14:paraId="01098E47" w14:textId="77777777" w:rsidTr="00DF494E">
        <w:trPr>
          <w:trHeight w:val="261"/>
        </w:trPr>
        <w:tc>
          <w:tcPr>
            <w:tcW w:w="1886" w:type="dxa"/>
            <w:shd w:val="clear" w:color="auto" w:fill="auto"/>
          </w:tcPr>
          <w:p w14:paraId="7689BE4C" w14:textId="77777777" w:rsidR="00DF494E" w:rsidRPr="00323896" w:rsidRDefault="00DF494E" w:rsidP="00DF494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</w:rPr>
              <w:t xml:space="preserve">   หนี้สินอนุพันธ์</w:t>
            </w:r>
          </w:p>
        </w:tc>
        <w:tc>
          <w:tcPr>
            <w:tcW w:w="1169" w:type="dxa"/>
            <w:gridSpan w:val="2"/>
            <w:vAlign w:val="bottom"/>
          </w:tcPr>
          <w:p w14:paraId="5AD15D36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3896">
              <w:rPr>
                <w:rFonts w:ascii="Angsana New" w:hAnsi="Angsana New"/>
                <w:sz w:val="28"/>
                <w:szCs w:val="28"/>
                <w:lang w:val="en-US"/>
              </w:rPr>
              <w:t>14,371</w:t>
            </w:r>
          </w:p>
        </w:tc>
        <w:tc>
          <w:tcPr>
            <w:tcW w:w="236" w:type="dxa"/>
          </w:tcPr>
          <w:p w14:paraId="2CF1D847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5502F8B4" w14:textId="56E0859F" w:rsidR="00DF494E" w:rsidRPr="00323896" w:rsidRDefault="00DF494E" w:rsidP="00DF494E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0BF438" w14:textId="77777777" w:rsidR="00DF494E" w:rsidRPr="00323896" w:rsidRDefault="00DF494E" w:rsidP="00DF494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5BA4F896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3896">
              <w:rPr>
                <w:rFonts w:ascii="Angsana New" w:hAnsi="Angsana New"/>
                <w:sz w:val="28"/>
                <w:szCs w:val="28"/>
                <w:lang w:val="en-US"/>
              </w:rPr>
              <w:t>14,371</w:t>
            </w:r>
          </w:p>
        </w:tc>
        <w:tc>
          <w:tcPr>
            <w:tcW w:w="236" w:type="dxa"/>
          </w:tcPr>
          <w:p w14:paraId="62E1703A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7D9B43D3" w14:textId="4D8C22A6" w:rsidR="00DF494E" w:rsidRPr="00323896" w:rsidRDefault="00DF494E" w:rsidP="00DF494E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885DEED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4D6DACB9" w14:textId="564096DC" w:rsidR="00DF494E" w:rsidRPr="00323896" w:rsidRDefault="00DF494E" w:rsidP="00DF494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14,371</w:t>
            </w:r>
          </w:p>
        </w:tc>
        <w:tc>
          <w:tcPr>
            <w:tcW w:w="236" w:type="dxa"/>
          </w:tcPr>
          <w:p w14:paraId="038804C9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</w:tcPr>
          <w:p w14:paraId="31D560C5" w14:textId="79F4364D" w:rsidR="00DF494E" w:rsidRPr="00323896" w:rsidRDefault="00DF494E" w:rsidP="00DF494E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43" w:right="3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38" w:type="dxa"/>
            <w:gridSpan w:val="2"/>
            <w:shd w:val="clear" w:color="auto" w:fill="auto"/>
            <w:vAlign w:val="bottom"/>
          </w:tcPr>
          <w:p w14:paraId="142C42C0" w14:textId="015B97A6" w:rsidR="00DF494E" w:rsidRPr="00323896" w:rsidRDefault="00DF494E" w:rsidP="00FD5EA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3896">
              <w:rPr>
                <w:rFonts w:ascii="Angsana New" w:hAnsi="Angsana New"/>
                <w:sz w:val="28"/>
                <w:szCs w:val="28"/>
                <w:lang w:val="en-US"/>
              </w:rPr>
              <w:t>14,371</w:t>
            </w:r>
          </w:p>
        </w:tc>
      </w:tr>
    </w:tbl>
    <w:p w14:paraId="4C46E261" w14:textId="77777777" w:rsidR="00323896" w:rsidRDefault="00323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659DF65" w14:textId="77777777" w:rsidR="00323896" w:rsidRDefault="00323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683071A" w14:textId="52332E6E" w:rsidR="00A80181" w:rsidRPr="00950A13" w:rsidRDefault="00323896" w:rsidP="00323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0"/>
        <w:gridCol w:w="900"/>
        <w:gridCol w:w="180"/>
        <w:gridCol w:w="900"/>
        <w:gridCol w:w="180"/>
        <w:gridCol w:w="900"/>
        <w:gridCol w:w="180"/>
        <w:gridCol w:w="990"/>
      </w:tblGrid>
      <w:tr w:rsidR="00B0746F" w:rsidRPr="00950A13" w14:paraId="5F01F653" w14:textId="77777777" w:rsidTr="004367F2">
        <w:trPr>
          <w:cantSplit/>
          <w:tblHeader/>
        </w:trPr>
        <w:tc>
          <w:tcPr>
            <w:tcW w:w="3510" w:type="dxa"/>
            <w:vAlign w:val="bottom"/>
            <w:hideMark/>
          </w:tcPr>
          <w:p w14:paraId="63D9A768" w14:textId="77777777" w:rsidR="00B0746F" w:rsidRPr="00950A13" w:rsidRDefault="00A80181" w:rsidP="00F3223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lastRenderedPageBreak/>
              <w:br w:type="page"/>
            </w:r>
          </w:p>
        </w:tc>
        <w:tc>
          <w:tcPr>
            <w:tcW w:w="5670" w:type="dxa"/>
            <w:gridSpan w:val="9"/>
            <w:vAlign w:val="bottom"/>
            <w:hideMark/>
          </w:tcPr>
          <w:p w14:paraId="2FF82DCE" w14:textId="02F787AF" w:rsidR="00B0746F" w:rsidRPr="00950A13" w:rsidRDefault="00B0746F" w:rsidP="00F3223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F14473"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/</w:t>
            </w:r>
            <w:r w:rsidR="00F14473" w:rsidRPr="00950A1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0746F" w:rsidRPr="00950A13" w14:paraId="0E09F951" w14:textId="77777777" w:rsidTr="004367F2">
        <w:trPr>
          <w:cantSplit/>
          <w:tblHeader/>
        </w:trPr>
        <w:tc>
          <w:tcPr>
            <w:tcW w:w="3510" w:type="dxa"/>
            <w:hideMark/>
          </w:tcPr>
          <w:p w14:paraId="6953BAB9" w14:textId="77777777" w:rsidR="00B0746F" w:rsidRPr="00950A13" w:rsidRDefault="00B0746F" w:rsidP="00F3223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hideMark/>
          </w:tcPr>
          <w:p w14:paraId="4C2F2C9D" w14:textId="77777777" w:rsidR="00B0746F" w:rsidRPr="00950A13" w:rsidRDefault="00B0746F" w:rsidP="00F3223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48CF61F8" w14:textId="77777777" w:rsidR="00B0746F" w:rsidRPr="00950A13" w:rsidRDefault="00B0746F" w:rsidP="00F3223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EE4640" w14:textId="77777777" w:rsidR="00B0746F" w:rsidRPr="00950A13" w:rsidRDefault="00B0746F" w:rsidP="00F3223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0746F" w:rsidRPr="00950A13" w14:paraId="637003CB" w14:textId="77777777" w:rsidTr="004367F2">
        <w:trPr>
          <w:cantSplit/>
          <w:tblHeader/>
        </w:trPr>
        <w:tc>
          <w:tcPr>
            <w:tcW w:w="3510" w:type="dxa"/>
            <w:hideMark/>
          </w:tcPr>
          <w:p w14:paraId="2FAE59C4" w14:textId="77777777" w:rsidR="00B0746F" w:rsidRPr="00950A13" w:rsidRDefault="00B0746F" w:rsidP="00F3223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B676AA" w14:textId="77777777" w:rsidR="00B0746F" w:rsidRPr="00950A13" w:rsidRDefault="00B0746F" w:rsidP="00F3223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F33604" w14:textId="77777777" w:rsidR="00B0746F" w:rsidRPr="00950A13" w:rsidRDefault="00B0746F" w:rsidP="00F3223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6C24A0" w14:textId="77777777" w:rsidR="00B0746F" w:rsidRPr="00950A13" w:rsidRDefault="00B0746F" w:rsidP="00F32239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50A13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C5DA8E" w14:textId="77777777" w:rsidR="00B0746F" w:rsidRPr="00950A13" w:rsidRDefault="00B0746F" w:rsidP="00F322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5E378E" w14:textId="77777777" w:rsidR="00B0746F" w:rsidRPr="00950A13" w:rsidRDefault="00B0746F" w:rsidP="00F3223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50A13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85FE60" w14:textId="77777777" w:rsidR="00B0746F" w:rsidRPr="00950A13" w:rsidRDefault="00B0746F" w:rsidP="00F322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7CA721" w14:textId="77777777" w:rsidR="00B0746F" w:rsidRPr="00950A13" w:rsidRDefault="00B0746F" w:rsidP="00F3223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50A13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24794C" w14:textId="77777777" w:rsidR="00B0746F" w:rsidRPr="00950A13" w:rsidRDefault="00B0746F" w:rsidP="00F322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4E506B" w14:textId="77777777" w:rsidR="00B0746F" w:rsidRPr="00950A13" w:rsidRDefault="00B0746F" w:rsidP="00F3223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0746F" w:rsidRPr="00950A13" w14:paraId="2F3B0147" w14:textId="77777777" w:rsidTr="004367F2">
        <w:trPr>
          <w:cantSplit/>
          <w:tblHeader/>
        </w:trPr>
        <w:tc>
          <w:tcPr>
            <w:tcW w:w="3510" w:type="dxa"/>
          </w:tcPr>
          <w:p w14:paraId="5B4E6460" w14:textId="77777777" w:rsidR="00B0746F" w:rsidRPr="00950A13" w:rsidRDefault="00B0746F" w:rsidP="00F3223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0" w:type="dxa"/>
            <w:gridSpan w:val="9"/>
            <w:hideMark/>
          </w:tcPr>
          <w:p w14:paraId="696DAAB6" w14:textId="77777777" w:rsidR="00B0746F" w:rsidRPr="00950A13" w:rsidRDefault="00B0746F" w:rsidP="00F32239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A6CA9" w:rsidRPr="00950A13" w14:paraId="1726D3AB" w14:textId="77777777" w:rsidTr="004367F2">
        <w:trPr>
          <w:cantSplit/>
        </w:trPr>
        <w:tc>
          <w:tcPr>
            <w:tcW w:w="3510" w:type="dxa"/>
          </w:tcPr>
          <w:p w14:paraId="73C95957" w14:textId="1354D631" w:rsidR="00BA6CA9" w:rsidRPr="00950A13" w:rsidRDefault="00BA6CA9" w:rsidP="00BA6CA9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13F72" w:rsidRPr="00950A1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0E7563C2" w14:textId="77777777" w:rsidR="00BA6CA9" w:rsidRPr="00950A13" w:rsidRDefault="00BA6CA9" w:rsidP="00BA6C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880B469" w14:textId="77777777" w:rsidR="00BA6CA9" w:rsidRPr="00950A13" w:rsidRDefault="00BA6CA9" w:rsidP="00BA6CA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C95FD0F" w14:textId="77777777" w:rsidR="00BA6CA9" w:rsidRPr="00950A13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119E4EA" w14:textId="77777777" w:rsidR="00BA6CA9" w:rsidRPr="00950A13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96FD541" w14:textId="77777777" w:rsidR="00BA6CA9" w:rsidRPr="00950A13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54D5FD" w14:textId="77777777" w:rsidR="00BA6CA9" w:rsidRPr="00950A13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BA2074E" w14:textId="77777777" w:rsidR="00BA6CA9" w:rsidRPr="00950A13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1FEFE40" w14:textId="77777777" w:rsidR="00BA6CA9" w:rsidRPr="00950A13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E6C9898" w14:textId="77777777" w:rsidR="00BA6CA9" w:rsidRPr="00950A13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A6CA9" w:rsidRPr="00950A13" w14:paraId="4ABD7CA7" w14:textId="77777777" w:rsidTr="004367F2">
        <w:trPr>
          <w:cantSplit/>
        </w:trPr>
        <w:tc>
          <w:tcPr>
            <w:tcW w:w="4770" w:type="dxa"/>
            <w:gridSpan w:val="2"/>
          </w:tcPr>
          <w:p w14:paraId="4793066F" w14:textId="77777777" w:rsidR="00BA6CA9" w:rsidRPr="00950A13" w:rsidRDefault="00BA6CA9" w:rsidP="00BA6C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80" w:type="dxa"/>
          </w:tcPr>
          <w:p w14:paraId="6E6ABCD1" w14:textId="77777777" w:rsidR="00BA6CA9" w:rsidRPr="00950A13" w:rsidRDefault="00BA6CA9" w:rsidP="00BA6CA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FDA9EBB" w14:textId="77777777" w:rsidR="00BA6CA9" w:rsidRPr="00950A13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10828B3" w14:textId="77777777" w:rsidR="00BA6CA9" w:rsidRPr="00950A13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10E40C8" w14:textId="77777777" w:rsidR="00BA6CA9" w:rsidRPr="00950A13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AD805C2" w14:textId="77777777" w:rsidR="00BA6CA9" w:rsidRPr="00950A13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C61B9CC" w14:textId="77777777" w:rsidR="00BA6CA9" w:rsidRPr="00950A13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C21842D" w14:textId="77777777" w:rsidR="00BA6CA9" w:rsidRPr="00950A13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CD88D9C" w14:textId="77777777" w:rsidR="00BA6CA9" w:rsidRPr="00950A13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A6CA9" w:rsidRPr="00950A13" w14:paraId="4DA47BC7" w14:textId="77777777" w:rsidTr="004367F2">
        <w:trPr>
          <w:cantSplit/>
        </w:trPr>
        <w:tc>
          <w:tcPr>
            <w:tcW w:w="3510" w:type="dxa"/>
          </w:tcPr>
          <w:p w14:paraId="6263EA8F" w14:textId="77777777" w:rsidR="00BA6CA9" w:rsidRPr="00950A13" w:rsidRDefault="00BA6CA9" w:rsidP="00BA6CA9">
            <w:pPr>
              <w:spacing w:line="240" w:lineRule="auto"/>
              <w:ind w:left="191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14:paraId="2E2A4C43" w14:textId="77777777" w:rsidR="00BA6CA9" w:rsidRPr="00950A13" w:rsidRDefault="00BA6CA9" w:rsidP="00BA6CA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7BC77CA" w14:textId="77777777" w:rsidR="00BA6CA9" w:rsidRPr="00950A13" w:rsidRDefault="00BA6CA9" w:rsidP="00BA6CA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4C44DF" w14:textId="77777777" w:rsidR="00BA6CA9" w:rsidRPr="00950A13" w:rsidRDefault="00BA6CA9" w:rsidP="00BA6CA9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FAD33C" w14:textId="77777777" w:rsidR="00BA6CA9" w:rsidRPr="00950A13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8695CA" w14:textId="77777777" w:rsidR="00BA6CA9" w:rsidRPr="00950A13" w:rsidRDefault="00BA6CA9" w:rsidP="00BA6CA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2D3CEC" w14:textId="77777777" w:rsidR="00BA6CA9" w:rsidRPr="00950A13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872212" w14:textId="77777777" w:rsidR="00BA6CA9" w:rsidRPr="00950A13" w:rsidRDefault="00BA6CA9" w:rsidP="00BA6CA9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32DB97" w14:textId="77777777" w:rsidR="00BA6CA9" w:rsidRPr="00950A13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1EFB88" w14:textId="77777777" w:rsidR="00BA6CA9" w:rsidRPr="00950A13" w:rsidRDefault="00BA6CA9" w:rsidP="00BA6CA9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3F72" w:rsidRPr="00950A13" w14:paraId="17F1198C" w14:textId="77777777" w:rsidTr="004367F2">
        <w:trPr>
          <w:cantSplit/>
        </w:trPr>
        <w:tc>
          <w:tcPr>
            <w:tcW w:w="3510" w:type="dxa"/>
          </w:tcPr>
          <w:p w14:paraId="3A2D664C" w14:textId="77777777" w:rsidR="00C13F72" w:rsidRPr="00950A13" w:rsidRDefault="00C13F72" w:rsidP="00C13F72">
            <w:pPr>
              <w:tabs>
                <w:tab w:val="decimal" w:pos="510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0" w:type="dxa"/>
            <w:vAlign w:val="bottom"/>
          </w:tcPr>
          <w:p w14:paraId="7ABA45C0" w14:textId="0AD07095" w:rsidR="00C13F72" w:rsidRPr="00950A13" w:rsidRDefault="00C13F72" w:rsidP="00C13F7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29,785</w:t>
            </w:r>
          </w:p>
        </w:tc>
        <w:tc>
          <w:tcPr>
            <w:tcW w:w="180" w:type="dxa"/>
          </w:tcPr>
          <w:p w14:paraId="5712D647" w14:textId="77777777" w:rsidR="00C13F72" w:rsidRPr="00950A13" w:rsidRDefault="00C13F72" w:rsidP="00C13F7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B341A1" w14:textId="1A53B194" w:rsidR="00C13F72" w:rsidRPr="00950A13" w:rsidRDefault="00C13F72" w:rsidP="00C13F72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29,785</w:t>
            </w:r>
          </w:p>
        </w:tc>
        <w:tc>
          <w:tcPr>
            <w:tcW w:w="180" w:type="dxa"/>
          </w:tcPr>
          <w:p w14:paraId="5FE97D2D" w14:textId="77777777" w:rsidR="00C13F72" w:rsidRPr="00950A13" w:rsidRDefault="00C13F72" w:rsidP="00C13F7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B741053" w14:textId="2C1CE912" w:rsidR="00C13F72" w:rsidRPr="00950A13" w:rsidRDefault="00C13F72" w:rsidP="00C13F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EA305FC" w14:textId="77777777" w:rsidR="00C13F72" w:rsidRPr="00950A13" w:rsidRDefault="00C13F72" w:rsidP="00C13F7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F297979" w14:textId="0F44334B" w:rsidR="00C13F72" w:rsidRPr="00950A13" w:rsidRDefault="00C13F72" w:rsidP="00C13F72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5260A7F" w14:textId="77777777" w:rsidR="00C13F72" w:rsidRPr="00950A13" w:rsidRDefault="00C13F72" w:rsidP="00C13F7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6D876C" w14:textId="663D2864" w:rsidR="00C13F72" w:rsidRPr="00950A13" w:rsidRDefault="00C13F72" w:rsidP="00C13F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29,785</w:t>
            </w:r>
          </w:p>
        </w:tc>
      </w:tr>
    </w:tbl>
    <w:p w14:paraId="176DC523" w14:textId="77777777" w:rsidR="00B0746F" w:rsidRPr="00E527C0" w:rsidRDefault="00B0746F" w:rsidP="006F0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D5E3AD9" w14:textId="77777777" w:rsidR="00102952" w:rsidRPr="00950A13" w:rsidRDefault="00102952" w:rsidP="00102952">
      <w:pPr>
        <w:pStyle w:val="block"/>
        <w:spacing w:after="0" w:line="240" w:lineRule="atLeast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950A13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เ</w:t>
      </w:r>
      <w:r w:rsidRPr="00950A13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 xml:space="preserve">ครื่องมือทางการเงินที่วัดมูลค่าด้วยมูลค่ายุติธรรม </w:t>
      </w:r>
    </w:p>
    <w:p w14:paraId="13045ADF" w14:textId="77777777" w:rsidR="00102952" w:rsidRPr="00E527C0" w:rsidRDefault="00102952" w:rsidP="00102952">
      <w:pPr>
        <w:pStyle w:val="block"/>
        <w:spacing w:after="0" w:line="240" w:lineRule="atLeast"/>
        <w:ind w:left="547"/>
        <w:jc w:val="both"/>
        <w:rPr>
          <w:rFonts w:ascii="Angsana New" w:hAnsi="Angsana New"/>
          <w:sz w:val="24"/>
          <w:szCs w:val="24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410"/>
        <w:gridCol w:w="236"/>
        <w:gridCol w:w="4624"/>
      </w:tblGrid>
      <w:tr w:rsidR="00102952" w:rsidRPr="00950A13" w14:paraId="72F4AEBD" w14:textId="77777777" w:rsidTr="00D44E15">
        <w:trPr>
          <w:tblHeader/>
        </w:trPr>
        <w:tc>
          <w:tcPr>
            <w:tcW w:w="4410" w:type="dxa"/>
            <w:shd w:val="clear" w:color="auto" w:fill="auto"/>
            <w:vAlign w:val="bottom"/>
          </w:tcPr>
          <w:p w14:paraId="291ECDCB" w14:textId="77777777" w:rsidR="00102952" w:rsidRPr="00950A13" w:rsidRDefault="00102952" w:rsidP="00D44E15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C9A1BD" w14:textId="77777777" w:rsidR="00102952" w:rsidRPr="00950A13" w:rsidRDefault="00102952" w:rsidP="00D44E15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  <w:vAlign w:val="bottom"/>
          </w:tcPr>
          <w:p w14:paraId="5B4EA3F4" w14:textId="77777777" w:rsidR="00102952" w:rsidRPr="00950A13" w:rsidRDefault="00102952" w:rsidP="00D44E15">
            <w:pPr>
              <w:pStyle w:val="block"/>
              <w:spacing w:after="0" w:line="240" w:lineRule="atLeast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102952" w:rsidRPr="00950A13" w14:paraId="5F5FF351" w14:textId="77777777" w:rsidTr="00D44E15">
        <w:tc>
          <w:tcPr>
            <w:tcW w:w="4410" w:type="dxa"/>
            <w:shd w:val="clear" w:color="auto" w:fill="auto"/>
          </w:tcPr>
          <w:p w14:paraId="4D3E49E6" w14:textId="77777777" w:rsidR="00163FFF" w:rsidRDefault="00102952" w:rsidP="00D44E15">
            <w:pPr>
              <w:pStyle w:val="block"/>
              <w:spacing w:after="0" w:line="240" w:lineRule="atLeast"/>
              <w:ind w:left="159" w:right="-108" w:hanging="1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 w:rsidR="00163FF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หน่วยลงทุนในความต้องการของตลาด</w:t>
            </w:r>
          </w:p>
          <w:p w14:paraId="2FE08677" w14:textId="7AE4080E" w:rsidR="00102952" w:rsidRPr="00950A13" w:rsidRDefault="00163FFF" w:rsidP="00D44E15">
            <w:pPr>
              <w:pStyle w:val="block"/>
              <w:spacing w:after="0" w:line="240" w:lineRule="atLeast"/>
              <w:ind w:left="159" w:right="-108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102952"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236" w:type="dxa"/>
            <w:shd w:val="clear" w:color="auto" w:fill="auto"/>
          </w:tcPr>
          <w:p w14:paraId="53935C2B" w14:textId="77777777" w:rsidR="00102952" w:rsidRPr="00950A13" w:rsidRDefault="00102952" w:rsidP="00D44E1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</w:tcPr>
          <w:p w14:paraId="5743CEC3" w14:textId="77777777" w:rsidR="00102952" w:rsidRPr="00950A13" w:rsidRDefault="00102952" w:rsidP="00D44E1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ณ วันที่รายงาน</w:t>
            </w:r>
          </w:p>
        </w:tc>
      </w:tr>
      <w:tr w:rsidR="00102952" w:rsidRPr="00950A13" w14:paraId="7E399D04" w14:textId="77777777" w:rsidTr="00D44E15">
        <w:tc>
          <w:tcPr>
            <w:tcW w:w="4410" w:type="dxa"/>
            <w:shd w:val="clear" w:color="auto" w:fill="auto"/>
          </w:tcPr>
          <w:p w14:paraId="7F065A84" w14:textId="77777777" w:rsidR="00102952" w:rsidRPr="00950A13" w:rsidRDefault="00102952" w:rsidP="00D44E15">
            <w:pPr>
              <w:pStyle w:val="block"/>
              <w:spacing w:after="0" w:line="240" w:lineRule="atLeast"/>
              <w:ind w:left="159" w:right="-108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14:paraId="31CB6FF7" w14:textId="77777777" w:rsidR="00102952" w:rsidRPr="00950A13" w:rsidRDefault="00102952" w:rsidP="00D44E1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</w:tcPr>
          <w:p w14:paraId="649333DD" w14:textId="77777777" w:rsidR="00102952" w:rsidRPr="00950A13" w:rsidRDefault="00102952" w:rsidP="00D44E15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0349ACB3" w14:textId="341FBEBE" w:rsidR="00102952" w:rsidRPr="00E527C0" w:rsidRDefault="00102952" w:rsidP="00163FFF">
      <w:pPr>
        <w:pStyle w:val="block"/>
        <w:spacing w:after="0" w:line="240" w:lineRule="atLeast"/>
        <w:ind w:left="547"/>
        <w:jc w:val="both"/>
        <w:rPr>
          <w:rFonts w:ascii="Angsana New" w:hAnsi="Angsana New"/>
          <w:sz w:val="24"/>
          <w:szCs w:val="24"/>
          <w:lang w:bidi="th-TH"/>
        </w:rPr>
      </w:pPr>
    </w:p>
    <w:p w14:paraId="40E542FC" w14:textId="706E776F" w:rsidR="00A526A2" w:rsidRDefault="00A526A2" w:rsidP="00163FFF">
      <w:pPr>
        <w:pStyle w:val="block"/>
        <w:spacing w:after="0" w:line="240" w:lineRule="atLeast"/>
        <w:ind w:left="547"/>
        <w:jc w:val="both"/>
        <w:rPr>
          <w:rFonts w:ascii="Angsana New" w:hAnsi="Angsana New"/>
          <w:sz w:val="30"/>
          <w:szCs w:val="30"/>
          <w:lang w:bidi="th-TH"/>
        </w:rPr>
      </w:pPr>
      <w:r w:rsidRPr="00534433">
        <w:rPr>
          <w:rFonts w:ascii="Angsana New" w:hAnsi="Angsana New"/>
          <w:sz w:val="30"/>
          <w:szCs w:val="30"/>
          <w:cs/>
          <w:lang w:bidi="th-TH"/>
        </w:rPr>
        <w:t>รายการเคลื่อนไหวของตราสารทุนที่อยู่ในความต้องการของตลาด</w:t>
      </w:r>
    </w:p>
    <w:p w14:paraId="58E8C3E6" w14:textId="74B04204" w:rsidR="009278E0" w:rsidRPr="00E527C0" w:rsidRDefault="009278E0" w:rsidP="00163FFF">
      <w:pPr>
        <w:pStyle w:val="block"/>
        <w:spacing w:after="0" w:line="240" w:lineRule="atLeast"/>
        <w:ind w:left="547"/>
        <w:jc w:val="both"/>
        <w:rPr>
          <w:rFonts w:ascii="Angsana New" w:hAnsi="Angsana New"/>
          <w:sz w:val="24"/>
          <w:szCs w:val="24"/>
          <w:lang w:bidi="th-TH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4"/>
        <w:gridCol w:w="1086"/>
        <w:gridCol w:w="242"/>
        <w:gridCol w:w="997"/>
        <w:gridCol w:w="236"/>
        <w:gridCol w:w="954"/>
        <w:gridCol w:w="236"/>
        <w:gridCol w:w="1053"/>
        <w:gridCol w:w="236"/>
        <w:gridCol w:w="1176"/>
      </w:tblGrid>
      <w:tr w:rsidR="009278E0" w14:paraId="1D3CA195" w14:textId="77777777" w:rsidTr="00F60073">
        <w:trPr>
          <w:tblHeader/>
        </w:trPr>
        <w:tc>
          <w:tcPr>
            <w:tcW w:w="2964" w:type="dxa"/>
          </w:tcPr>
          <w:p w14:paraId="6FD60563" w14:textId="77777777" w:rsidR="009278E0" w:rsidRPr="00E527C0" w:rsidRDefault="009278E0" w:rsidP="00BE762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6" w:type="dxa"/>
            <w:gridSpan w:val="9"/>
            <w:hideMark/>
          </w:tcPr>
          <w:p w14:paraId="00998980" w14:textId="7F7304D8" w:rsidR="009278E0" w:rsidRPr="00E527C0" w:rsidRDefault="009278E0" w:rsidP="00BE762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27C0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  <w:t>งบการเงินรวม/งบการเงินเฉพาะกิจการ</w:t>
            </w:r>
          </w:p>
        </w:tc>
      </w:tr>
      <w:tr w:rsidR="00E527C0" w14:paraId="6BB731BE" w14:textId="77777777" w:rsidTr="00F60073">
        <w:trPr>
          <w:tblHeader/>
        </w:trPr>
        <w:tc>
          <w:tcPr>
            <w:tcW w:w="2964" w:type="dxa"/>
            <w:vAlign w:val="bottom"/>
            <w:hideMark/>
          </w:tcPr>
          <w:p w14:paraId="3A0F9FCE" w14:textId="3983659E" w:rsidR="009278E0" w:rsidRPr="00E527C0" w:rsidRDefault="009278E0" w:rsidP="00BE7622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527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086" w:type="dxa"/>
            <w:vAlign w:val="bottom"/>
            <w:hideMark/>
          </w:tcPr>
          <w:p w14:paraId="04727C8A" w14:textId="77777777" w:rsidR="009278E0" w:rsidRPr="00E527C0" w:rsidRDefault="009278E0" w:rsidP="00BE7622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27C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37207C12" w14:textId="77777777" w:rsidR="009278E0" w:rsidRPr="00E527C0" w:rsidRDefault="009278E0" w:rsidP="00BE7622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27C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527C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2" w:type="dxa"/>
            <w:vAlign w:val="bottom"/>
          </w:tcPr>
          <w:p w14:paraId="74449262" w14:textId="77777777" w:rsidR="009278E0" w:rsidRPr="00E527C0" w:rsidRDefault="009278E0" w:rsidP="00BE762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7" w:type="dxa"/>
            <w:vAlign w:val="bottom"/>
            <w:hideMark/>
          </w:tcPr>
          <w:p w14:paraId="05B09D43" w14:textId="77777777" w:rsidR="009278E0" w:rsidRPr="00E527C0" w:rsidRDefault="009278E0" w:rsidP="00BE762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27C0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638DB6EE" w14:textId="77777777" w:rsidR="009278E0" w:rsidRPr="00E527C0" w:rsidRDefault="009278E0" w:rsidP="00BE762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54" w:type="dxa"/>
            <w:vAlign w:val="bottom"/>
            <w:hideMark/>
          </w:tcPr>
          <w:p w14:paraId="4EAFAD04" w14:textId="77777777" w:rsidR="009278E0" w:rsidRPr="00E527C0" w:rsidRDefault="009278E0" w:rsidP="00BE762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27C0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448D4327" w14:textId="77777777" w:rsidR="009278E0" w:rsidRPr="00E527C0" w:rsidRDefault="009278E0" w:rsidP="00BE762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3" w:type="dxa"/>
            <w:vAlign w:val="bottom"/>
            <w:hideMark/>
          </w:tcPr>
          <w:p w14:paraId="7A55FAB1" w14:textId="77777777" w:rsidR="009278E0" w:rsidRPr="00E527C0" w:rsidRDefault="009278E0" w:rsidP="00BE7622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27C0">
              <w:rPr>
                <w:rFonts w:ascii="Angsana New" w:hAnsi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vAlign w:val="bottom"/>
          </w:tcPr>
          <w:p w14:paraId="4F7F5C19" w14:textId="77777777" w:rsidR="009278E0" w:rsidRPr="00E527C0" w:rsidRDefault="009278E0" w:rsidP="00BE762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6" w:type="dxa"/>
            <w:vAlign w:val="bottom"/>
            <w:hideMark/>
          </w:tcPr>
          <w:p w14:paraId="63FD1867" w14:textId="77777777" w:rsidR="009278E0" w:rsidRPr="00E527C0" w:rsidRDefault="009278E0" w:rsidP="00BE762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27C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7F9E01C7" w14:textId="77777777" w:rsidR="009278E0" w:rsidRPr="00E527C0" w:rsidRDefault="009278E0" w:rsidP="00BE762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27C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527C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9278E0" w14:paraId="78C410FF" w14:textId="77777777" w:rsidTr="00F60073">
        <w:trPr>
          <w:tblHeader/>
        </w:trPr>
        <w:tc>
          <w:tcPr>
            <w:tcW w:w="2964" w:type="dxa"/>
          </w:tcPr>
          <w:p w14:paraId="6DFC2900" w14:textId="77777777" w:rsidR="009278E0" w:rsidRPr="00E527C0" w:rsidRDefault="009278E0" w:rsidP="00BE762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216" w:type="dxa"/>
            <w:gridSpan w:val="9"/>
            <w:vAlign w:val="bottom"/>
            <w:hideMark/>
          </w:tcPr>
          <w:p w14:paraId="7DBDE340" w14:textId="07237389" w:rsidR="009278E0" w:rsidRPr="00E527C0" w:rsidRDefault="00BA1747" w:rsidP="00BE762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A17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</w:t>
            </w:r>
            <w:r w:rsidRPr="00BA17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าท)</w:t>
            </w:r>
          </w:p>
        </w:tc>
      </w:tr>
      <w:tr w:rsidR="00E527C0" w14:paraId="2520B876" w14:textId="77777777" w:rsidTr="00F60073">
        <w:tc>
          <w:tcPr>
            <w:tcW w:w="2964" w:type="dxa"/>
            <w:hideMark/>
          </w:tcPr>
          <w:p w14:paraId="14CD057E" w14:textId="77777777" w:rsidR="009278E0" w:rsidRPr="00E527C0" w:rsidRDefault="009278E0" w:rsidP="00BE762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527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86" w:type="dxa"/>
          </w:tcPr>
          <w:p w14:paraId="18587A2F" w14:textId="77777777" w:rsidR="009278E0" w:rsidRPr="00E527C0" w:rsidRDefault="009278E0" w:rsidP="00BE762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15541486" w14:textId="77777777" w:rsidR="009278E0" w:rsidRPr="00E527C0" w:rsidRDefault="009278E0" w:rsidP="00BE762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14:paraId="55A41C0A" w14:textId="77777777" w:rsidR="009278E0" w:rsidRPr="00E527C0" w:rsidRDefault="009278E0" w:rsidP="00BE762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D490CA" w14:textId="77777777" w:rsidR="009278E0" w:rsidRPr="00E527C0" w:rsidRDefault="009278E0" w:rsidP="00BE762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5CC35119" w14:textId="77777777" w:rsidR="009278E0" w:rsidRPr="00E527C0" w:rsidRDefault="009278E0" w:rsidP="00BE762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0B235E" w14:textId="77777777" w:rsidR="009278E0" w:rsidRPr="00E527C0" w:rsidRDefault="009278E0" w:rsidP="00BE762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258AD94" w14:textId="77777777" w:rsidR="009278E0" w:rsidRPr="00E527C0" w:rsidRDefault="009278E0" w:rsidP="00BE762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07FE33" w14:textId="77777777" w:rsidR="009278E0" w:rsidRPr="00E527C0" w:rsidRDefault="009278E0" w:rsidP="00BE762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70AFD8E5" w14:textId="77777777" w:rsidR="009278E0" w:rsidRPr="00E527C0" w:rsidRDefault="009278E0" w:rsidP="00BE762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27C0" w14:paraId="115F3E78" w14:textId="77777777" w:rsidTr="00E55823">
        <w:tc>
          <w:tcPr>
            <w:tcW w:w="2964" w:type="dxa"/>
            <w:hideMark/>
          </w:tcPr>
          <w:p w14:paraId="735156AA" w14:textId="7DDBF53A" w:rsidR="009278E0" w:rsidRPr="00E527C0" w:rsidRDefault="009278E0" w:rsidP="00BE762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527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</w:t>
            </w:r>
            <w:r w:rsidR="00E527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นไม่</w:t>
            </w:r>
            <w:r w:rsidRPr="00E527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086" w:type="dxa"/>
          </w:tcPr>
          <w:p w14:paraId="1276A2C2" w14:textId="77777777" w:rsidR="009278E0" w:rsidRPr="00E527C0" w:rsidRDefault="009278E0" w:rsidP="00BE762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6C4EAEA3" w14:textId="77777777" w:rsidR="009278E0" w:rsidRPr="00E527C0" w:rsidRDefault="009278E0" w:rsidP="00BE762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14:paraId="218E8BF7" w14:textId="77777777" w:rsidR="009278E0" w:rsidRPr="00E527C0" w:rsidRDefault="009278E0" w:rsidP="00BE762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9C5A2B" w14:textId="77777777" w:rsidR="009278E0" w:rsidRPr="00E527C0" w:rsidRDefault="009278E0" w:rsidP="00BE762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2D3C22DA" w14:textId="77777777" w:rsidR="009278E0" w:rsidRPr="00E527C0" w:rsidRDefault="009278E0" w:rsidP="00E527C0">
            <w:pPr>
              <w:tabs>
                <w:tab w:val="clear" w:pos="907"/>
                <w:tab w:val="left" w:pos="8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11C927" w14:textId="77777777" w:rsidR="009278E0" w:rsidRPr="00E527C0" w:rsidRDefault="009278E0" w:rsidP="00BE762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05ED3B5" w14:textId="77777777" w:rsidR="009278E0" w:rsidRPr="00E527C0" w:rsidRDefault="009278E0" w:rsidP="00BE762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EC8804" w14:textId="77777777" w:rsidR="009278E0" w:rsidRPr="00E527C0" w:rsidRDefault="009278E0" w:rsidP="00BE762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1D2AE350" w14:textId="77777777" w:rsidR="009278E0" w:rsidRPr="00E527C0" w:rsidRDefault="009278E0" w:rsidP="00BE762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27C0" w14:paraId="3A286396" w14:textId="77777777" w:rsidTr="00E55823">
        <w:tc>
          <w:tcPr>
            <w:tcW w:w="2964" w:type="dxa"/>
            <w:hideMark/>
          </w:tcPr>
          <w:p w14:paraId="4B6B30B5" w14:textId="77777777" w:rsidR="00E55823" w:rsidRDefault="00E55823" w:rsidP="00BE762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7A61">
              <w:rPr>
                <w:rFonts w:ascii="Angsana New" w:hAnsi="Angsana New"/>
                <w:sz w:val="30"/>
                <w:szCs w:val="30"/>
                <w:cs/>
              </w:rPr>
              <w:t>ตราสารทุนที่วัดมูลค่าด้วยมูลค่า</w:t>
            </w:r>
          </w:p>
          <w:p w14:paraId="68F2DCA5" w14:textId="77777777" w:rsidR="00E55823" w:rsidRDefault="00E55823" w:rsidP="00BE762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097A61">
              <w:rPr>
                <w:rFonts w:ascii="Angsana New" w:hAnsi="Angsana New"/>
                <w:sz w:val="30"/>
                <w:szCs w:val="30"/>
                <w:cs/>
              </w:rPr>
              <w:t>ยุติธรรมผ่านกำไรขาดทุน</w:t>
            </w:r>
          </w:p>
          <w:p w14:paraId="7D1160F4" w14:textId="14E55EEC" w:rsidR="009278E0" w:rsidRPr="00097A61" w:rsidRDefault="00E55823" w:rsidP="00BE762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097A61">
              <w:rPr>
                <w:rFonts w:ascii="Angsana New" w:hAnsi="Angsana New"/>
                <w:sz w:val="30"/>
                <w:szCs w:val="30"/>
                <w:cs/>
              </w:rPr>
              <w:t xml:space="preserve">เบ็ดเสร็จอื่น  </w:t>
            </w:r>
          </w:p>
        </w:tc>
        <w:tc>
          <w:tcPr>
            <w:tcW w:w="1086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EC17497" w14:textId="03EF23DD" w:rsidR="009278E0" w:rsidRPr="006C4AF7" w:rsidRDefault="006C4AF7" w:rsidP="00BE762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AF7">
              <w:rPr>
                <w:rFonts w:ascii="Angsana New" w:hAnsi="Angsana New"/>
                <w:b/>
                <w:bCs/>
                <w:sz w:val="30"/>
                <w:szCs w:val="30"/>
              </w:rPr>
              <w:t>29,785</w:t>
            </w:r>
          </w:p>
        </w:tc>
        <w:tc>
          <w:tcPr>
            <w:tcW w:w="242" w:type="dxa"/>
            <w:vAlign w:val="bottom"/>
          </w:tcPr>
          <w:p w14:paraId="7EA299BF" w14:textId="77777777" w:rsidR="009278E0" w:rsidRPr="006C4AF7" w:rsidRDefault="009278E0" w:rsidP="00BE762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EF12CDF" w14:textId="5390AD9A" w:rsidR="009278E0" w:rsidRPr="006C4AF7" w:rsidRDefault="006C4AF7" w:rsidP="006C4AF7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C4AF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55343D9" w14:textId="77777777" w:rsidR="009278E0" w:rsidRPr="006C4AF7" w:rsidRDefault="009278E0" w:rsidP="00BE762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65EB7B2" w14:textId="5E1017FB" w:rsidR="009278E0" w:rsidRPr="006C4AF7" w:rsidRDefault="00E55823" w:rsidP="00BE762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8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E55823">
              <w:rPr>
                <w:rFonts w:ascii="Angsana New" w:hAnsi="Angsana New"/>
                <w:b/>
                <w:bCs/>
                <w:sz w:val="30"/>
                <w:szCs w:val="30"/>
              </w:rPr>
              <w:t>1,735</w:t>
            </w:r>
            <w:r w:rsidRPr="00E558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AB9F5AB" w14:textId="77777777" w:rsidR="009278E0" w:rsidRPr="006C4AF7" w:rsidRDefault="009278E0" w:rsidP="00BE762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1257F7" w14:textId="6BC3247E" w:rsidR="009278E0" w:rsidRPr="006C4AF7" w:rsidRDefault="00534433" w:rsidP="00BE762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443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6C46A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53443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C46A3">
              <w:rPr>
                <w:rFonts w:ascii="Angsana New" w:hAnsi="Angsana New"/>
                <w:b/>
                <w:bCs/>
                <w:sz w:val="30"/>
                <w:szCs w:val="30"/>
              </w:rPr>
              <w:t>599</w:t>
            </w:r>
          </w:p>
        </w:tc>
        <w:tc>
          <w:tcPr>
            <w:tcW w:w="236" w:type="dxa"/>
            <w:vAlign w:val="bottom"/>
          </w:tcPr>
          <w:p w14:paraId="39C59D6F" w14:textId="77777777" w:rsidR="009278E0" w:rsidRPr="006C4AF7" w:rsidRDefault="009278E0" w:rsidP="00BE762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D358B28" w14:textId="327BBF91" w:rsidR="009278E0" w:rsidRPr="006C4AF7" w:rsidRDefault="006C4AF7" w:rsidP="00BE762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AF7">
              <w:rPr>
                <w:rFonts w:ascii="Angsana New" w:hAnsi="Angsana New"/>
                <w:b/>
                <w:bCs/>
                <w:sz w:val="30"/>
                <w:szCs w:val="30"/>
              </w:rPr>
              <w:t>67,649</w:t>
            </w:r>
          </w:p>
        </w:tc>
      </w:tr>
    </w:tbl>
    <w:p w14:paraId="584849D0" w14:textId="77777777" w:rsidR="00BA1747" w:rsidRPr="005F6017" w:rsidRDefault="00BA1747">
      <w:pPr>
        <w:rPr>
          <w:sz w:val="2"/>
          <w:szCs w:val="2"/>
        </w:rPr>
      </w:pPr>
    </w:p>
    <w:tbl>
      <w:tblPr>
        <w:tblStyle w:val="TableGrid"/>
        <w:tblW w:w="9185" w:type="dxa"/>
        <w:tblInd w:w="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9"/>
        <w:gridCol w:w="1085"/>
        <w:gridCol w:w="242"/>
        <w:gridCol w:w="997"/>
        <w:gridCol w:w="236"/>
        <w:gridCol w:w="954"/>
        <w:gridCol w:w="236"/>
        <w:gridCol w:w="1053"/>
        <w:gridCol w:w="236"/>
        <w:gridCol w:w="1177"/>
      </w:tblGrid>
      <w:tr w:rsidR="00EC6EE4" w14:paraId="1061138D" w14:textId="77777777" w:rsidTr="00EC6EE4">
        <w:trPr>
          <w:tblHeader/>
        </w:trPr>
        <w:tc>
          <w:tcPr>
            <w:tcW w:w="2969" w:type="dxa"/>
          </w:tcPr>
          <w:p w14:paraId="466D2085" w14:textId="77777777" w:rsidR="00BA1747" w:rsidRPr="00BA1747" w:rsidRDefault="00BA1747" w:rsidP="00503D2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6" w:type="dxa"/>
            <w:gridSpan w:val="9"/>
            <w:hideMark/>
          </w:tcPr>
          <w:p w14:paraId="63856ADA" w14:textId="77777777" w:rsidR="00BA1747" w:rsidRPr="00BA1747" w:rsidRDefault="00BA1747" w:rsidP="00503D2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1747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  <w:t>งบการเงินรวม/งบการเงินเฉพาะกิจการ</w:t>
            </w:r>
          </w:p>
        </w:tc>
      </w:tr>
      <w:tr w:rsidR="00BA1747" w14:paraId="7D089C32" w14:textId="77777777" w:rsidTr="00EC6EE4">
        <w:trPr>
          <w:tblHeader/>
        </w:trPr>
        <w:tc>
          <w:tcPr>
            <w:tcW w:w="2969" w:type="dxa"/>
            <w:vAlign w:val="bottom"/>
            <w:hideMark/>
          </w:tcPr>
          <w:p w14:paraId="7737C057" w14:textId="0B4D8F69" w:rsidR="00BA1747" w:rsidRPr="00BA1747" w:rsidRDefault="00BA1747" w:rsidP="00503D2D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A17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085" w:type="dxa"/>
            <w:vAlign w:val="bottom"/>
            <w:hideMark/>
          </w:tcPr>
          <w:p w14:paraId="30DACBAF" w14:textId="77777777" w:rsidR="00BA1747" w:rsidRPr="00BA1747" w:rsidRDefault="00BA1747" w:rsidP="00503D2D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174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54C4B8A3" w14:textId="77777777" w:rsidR="00BA1747" w:rsidRPr="00BA1747" w:rsidRDefault="00BA1747" w:rsidP="00503D2D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174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A174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2" w:type="dxa"/>
            <w:vAlign w:val="bottom"/>
          </w:tcPr>
          <w:p w14:paraId="19EC2AAC" w14:textId="77777777" w:rsidR="00BA1747" w:rsidRPr="00BA1747" w:rsidRDefault="00BA1747" w:rsidP="00503D2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7" w:type="dxa"/>
            <w:vAlign w:val="bottom"/>
            <w:hideMark/>
          </w:tcPr>
          <w:p w14:paraId="142DB9B7" w14:textId="77777777" w:rsidR="00BA1747" w:rsidRPr="00BA1747" w:rsidRDefault="00BA1747" w:rsidP="00503D2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1747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393A61EB" w14:textId="77777777" w:rsidR="00BA1747" w:rsidRPr="00BA1747" w:rsidRDefault="00BA1747" w:rsidP="00503D2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54" w:type="dxa"/>
            <w:vAlign w:val="bottom"/>
            <w:hideMark/>
          </w:tcPr>
          <w:p w14:paraId="0FCB564E" w14:textId="77777777" w:rsidR="00BA1747" w:rsidRPr="00BA1747" w:rsidRDefault="00BA1747" w:rsidP="00503D2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1747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06BAB153" w14:textId="77777777" w:rsidR="00BA1747" w:rsidRPr="00BA1747" w:rsidRDefault="00BA1747" w:rsidP="00503D2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53" w:type="dxa"/>
            <w:vAlign w:val="bottom"/>
            <w:hideMark/>
          </w:tcPr>
          <w:p w14:paraId="43317F77" w14:textId="77777777" w:rsidR="00BA1747" w:rsidRPr="00BA1747" w:rsidRDefault="00BA1747" w:rsidP="00503D2D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1747">
              <w:rPr>
                <w:rFonts w:ascii="Angsana New" w:hAnsi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vAlign w:val="bottom"/>
          </w:tcPr>
          <w:p w14:paraId="5CF3C88D" w14:textId="77777777" w:rsidR="00BA1747" w:rsidRPr="00BA1747" w:rsidRDefault="00BA1747" w:rsidP="00503D2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6" w:type="dxa"/>
            <w:vAlign w:val="bottom"/>
            <w:hideMark/>
          </w:tcPr>
          <w:p w14:paraId="0F61BEA3" w14:textId="77777777" w:rsidR="00BA1747" w:rsidRPr="00BA1747" w:rsidRDefault="00BA1747" w:rsidP="00503D2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174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33DB3EE5" w14:textId="77777777" w:rsidR="00BA1747" w:rsidRPr="00BA1747" w:rsidRDefault="00BA1747" w:rsidP="00503D2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174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A174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EC6EE4" w14:paraId="465FD863" w14:textId="77777777" w:rsidTr="00EC6EE4">
        <w:trPr>
          <w:tblHeader/>
        </w:trPr>
        <w:tc>
          <w:tcPr>
            <w:tcW w:w="2969" w:type="dxa"/>
          </w:tcPr>
          <w:p w14:paraId="4E5D3588" w14:textId="77777777" w:rsidR="00BA1747" w:rsidRPr="00BA1747" w:rsidRDefault="00BA1747" w:rsidP="00503D2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216" w:type="dxa"/>
            <w:gridSpan w:val="9"/>
            <w:vAlign w:val="bottom"/>
            <w:hideMark/>
          </w:tcPr>
          <w:p w14:paraId="68DB768C" w14:textId="2209F1BE" w:rsidR="00BA1747" w:rsidRPr="00BA1747" w:rsidRDefault="00BA1747" w:rsidP="00503D2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A17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</w:t>
            </w:r>
            <w:r w:rsidRPr="00BA17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าท)</w:t>
            </w:r>
          </w:p>
        </w:tc>
      </w:tr>
      <w:tr w:rsidR="00BA1747" w14:paraId="4180D9D6" w14:textId="77777777" w:rsidTr="00EC6EE4">
        <w:tc>
          <w:tcPr>
            <w:tcW w:w="2969" w:type="dxa"/>
            <w:hideMark/>
          </w:tcPr>
          <w:p w14:paraId="67A58501" w14:textId="77777777" w:rsidR="00BA1747" w:rsidRPr="00BA1747" w:rsidRDefault="00BA1747" w:rsidP="00503D2D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A17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085" w:type="dxa"/>
          </w:tcPr>
          <w:p w14:paraId="53EC74F1" w14:textId="77777777" w:rsidR="00BA1747" w:rsidRPr="00BA1747" w:rsidRDefault="00BA1747" w:rsidP="00503D2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314F2BE0" w14:textId="77777777" w:rsidR="00BA1747" w:rsidRPr="00BA1747" w:rsidRDefault="00BA1747" w:rsidP="00503D2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14:paraId="4553008C" w14:textId="77777777" w:rsidR="00BA1747" w:rsidRPr="00BA1747" w:rsidRDefault="00BA1747" w:rsidP="00503D2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48E256" w14:textId="77777777" w:rsidR="00BA1747" w:rsidRPr="00BA1747" w:rsidRDefault="00BA1747" w:rsidP="00503D2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331FD12A" w14:textId="77777777" w:rsidR="00BA1747" w:rsidRPr="00BA1747" w:rsidRDefault="00BA1747" w:rsidP="00503D2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A7FC84" w14:textId="77777777" w:rsidR="00BA1747" w:rsidRPr="00BA1747" w:rsidRDefault="00BA1747" w:rsidP="00503D2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58F4000" w14:textId="77777777" w:rsidR="00BA1747" w:rsidRPr="00BA1747" w:rsidRDefault="00BA1747" w:rsidP="00503D2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9716FD" w14:textId="77777777" w:rsidR="00BA1747" w:rsidRPr="00BA1747" w:rsidRDefault="00BA1747" w:rsidP="00503D2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0659E3B2" w14:textId="77777777" w:rsidR="00BA1747" w:rsidRPr="00BA1747" w:rsidRDefault="00BA1747" w:rsidP="00503D2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1747" w14:paraId="2C07379D" w14:textId="77777777" w:rsidTr="00EC6EE4">
        <w:tc>
          <w:tcPr>
            <w:tcW w:w="2969" w:type="dxa"/>
            <w:hideMark/>
          </w:tcPr>
          <w:p w14:paraId="04797445" w14:textId="77777777" w:rsidR="00BA1747" w:rsidRPr="00BA1747" w:rsidRDefault="00BA1747" w:rsidP="00503D2D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A17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เงินลงทุนระยะยาวอื่น </w:t>
            </w:r>
          </w:p>
        </w:tc>
        <w:tc>
          <w:tcPr>
            <w:tcW w:w="1085" w:type="dxa"/>
          </w:tcPr>
          <w:p w14:paraId="426E2CD2" w14:textId="77777777" w:rsidR="00BA1747" w:rsidRPr="00BA1747" w:rsidRDefault="00BA1747" w:rsidP="00503D2D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17BA3F25" w14:textId="77777777" w:rsidR="00BA1747" w:rsidRPr="00BA1747" w:rsidRDefault="00BA1747" w:rsidP="00503D2D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7" w:type="dxa"/>
          </w:tcPr>
          <w:p w14:paraId="5F153386" w14:textId="77777777" w:rsidR="00BA1747" w:rsidRPr="00BA1747" w:rsidRDefault="00BA1747" w:rsidP="00503D2D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B6687A7" w14:textId="77777777" w:rsidR="00BA1747" w:rsidRPr="00BA1747" w:rsidRDefault="00BA1747" w:rsidP="00503D2D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376EE1B1" w14:textId="77777777" w:rsidR="00BA1747" w:rsidRPr="00BA1747" w:rsidRDefault="00BA1747" w:rsidP="00503D2D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3D51CD7" w14:textId="77777777" w:rsidR="00BA1747" w:rsidRPr="00BA1747" w:rsidRDefault="00BA1747" w:rsidP="00503D2D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11C04045" w14:textId="77777777" w:rsidR="00BA1747" w:rsidRPr="00BA1747" w:rsidRDefault="00BA1747" w:rsidP="00503D2D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76E5A94" w14:textId="77777777" w:rsidR="00BA1747" w:rsidRPr="00BA1747" w:rsidRDefault="00BA1747" w:rsidP="00503D2D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</w:tcPr>
          <w:p w14:paraId="7F95AC7D" w14:textId="77777777" w:rsidR="00BA1747" w:rsidRPr="00BA1747" w:rsidRDefault="00BA1747" w:rsidP="00503D2D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C6EE4" w14:paraId="1AF04FF5" w14:textId="77777777" w:rsidTr="00EC6EE4">
        <w:tc>
          <w:tcPr>
            <w:tcW w:w="2969" w:type="dxa"/>
            <w:hideMark/>
          </w:tcPr>
          <w:p w14:paraId="2BED53C9" w14:textId="77777777" w:rsidR="00EC6EE4" w:rsidRPr="00BA1747" w:rsidRDefault="00EC6EE4" w:rsidP="00EC6EE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1747">
              <w:rPr>
                <w:rFonts w:ascii="Angsana New" w:hAnsi="Angsana New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AB40004" w14:textId="57789C2C" w:rsidR="00EC6EE4" w:rsidRPr="00BA1747" w:rsidRDefault="00621823" w:rsidP="00EC6EE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1823">
              <w:rPr>
                <w:rFonts w:ascii="Angsana New" w:hAnsi="Angsana New"/>
                <w:b/>
                <w:bCs/>
                <w:sz w:val="30"/>
                <w:szCs w:val="30"/>
              </w:rPr>
              <w:t>38,721</w:t>
            </w:r>
          </w:p>
        </w:tc>
        <w:tc>
          <w:tcPr>
            <w:tcW w:w="242" w:type="dxa"/>
          </w:tcPr>
          <w:p w14:paraId="7671638E" w14:textId="77777777" w:rsidR="00EC6EE4" w:rsidRPr="00BA1747" w:rsidRDefault="00EC6EE4" w:rsidP="00EC6EE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7053113" w14:textId="2487726D" w:rsidR="00EC6EE4" w:rsidRPr="00EC6EE4" w:rsidRDefault="00EC6EE4" w:rsidP="00EC6EE4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63B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D3894B9" w14:textId="077277D6" w:rsidR="00EC6EE4" w:rsidRPr="00BA1747" w:rsidRDefault="00EC6EE4" w:rsidP="00EC6EE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EAE4990" w14:textId="733D2710" w:rsidR="00EC6EE4" w:rsidRPr="00EC6EE4" w:rsidRDefault="00EC6EE4" w:rsidP="00EC6EE4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63B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F48D050" w14:textId="700B957B" w:rsidR="00EC6EE4" w:rsidRPr="00BA1747" w:rsidRDefault="00EC6EE4" w:rsidP="00EC6EE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76C4CFA" w14:textId="7C038142" w:rsidR="00EC6EE4" w:rsidRPr="00BA1747" w:rsidRDefault="00621823" w:rsidP="00EC6EE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18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621823">
              <w:rPr>
                <w:rFonts w:ascii="Angsana New" w:hAnsi="Angsana New"/>
                <w:b/>
                <w:bCs/>
                <w:sz w:val="30"/>
                <w:szCs w:val="30"/>
              </w:rPr>
              <w:t>8,936</w:t>
            </w:r>
            <w:r w:rsidRPr="006218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20D1EA57" w14:textId="77777777" w:rsidR="00EC6EE4" w:rsidRPr="00BA1747" w:rsidRDefault="00EC6EE4" w:rsidP="00EC6EE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017C514" w14:textId="6EE26B45" w:rsidR="00EC6EE4" w:rsidRPr="00BA1747" w:rsidRDefault="00EC6EE4" w:rsidP="00EC6EE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6EE4">
              <w:rPr>
                <w:rFonts w:ascii="Angsana New" w:hAnsi="Angsana New"/>
                <w:b/>
                <w:bCs/>
                <w:sz w:val="30"/>
                <w:szCs w:val="30"/>
              </w:rPr>
              <w:t>29,785</w:t>
            </w:r>
          </w:p>
        </w:tc>
      </w:tr>
    </w:tbl>
    <w:p w14:paraId="0514D6F9" w14:textId="3377F30E" w:rsidR="00A526A2" w:rsidRPr="00AA6D1D" w:rsidRDefault="00A526A2" w:rsidP="00A52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6CA344D1" w14:textId="6C85E692" w:rsidR="00AA6D1D" w:rsidRPr="009278E0" w:rsidRDefault="00AA6D1D" w:rsidP="00AA6D1D">
      <w:pPr>
        <w:spacing w:line="240" w:lineRule="auto"/>
        <w:ind w:left="540" w:right="288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ในระหว่างปี</w:t>
      </w:r>
      <w:r>
        <w:rPr>
          <w:rFonts w:ascii="Angsana New" w:hAnsi="Angsana New"/>
          <w:sz w:val="30"/>
          <w:szCs w:val="30"/>
        </w:rPr>
        <w:t xml:space="preserve"> 2563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บริษัทได้ขายตราสารทุนที่วัดมูลค่าด้วยมูลค่ายุติธรรมผ่านกำไรขาดทุนเบ็ดเสร็จอื่นจำนวน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74</w:t>
      </w:r>
      <w:r>
        <w:rPr>
          <w:rFonts w:ascii="Angsana New" w:hAnsi="Angsana New" w:hint="cs"/>
          <w:sz w:val="30"/>
          <w:szCs w:val="30"/>
          <w:cs/>
        </w:rPr>
        <w:t xml:space="preserve">ล้านบาทและบันทึกโอนผลสะสมจากการตีราคาหลักทรัพย์ดังกล่าวเข้ากำไรสะสมจำนวน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 xml:space="preserve">51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14:paraId="1BB43D60" w14:textId="77777777" w:rsidR="00AA6D1D" w:rsidRPr="00E60A3D" w:rsidRDefault="00AA6D1D" w:rsidP="00A52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</w:rPr>
      </w:pPr>
    </w:p>
    <w:p w14:paraId="1ACBD37A" w14:textId="3B88B059" w:rsidR="009278E0" w:rsidRPr="009278E0" w:rsidRDefault="009278E0" w:rsidP="00C52210">
      <w:pPr>
        <w:pStyle w:val="block"/>
        <w:spacing w:after="0" w:line="240" w:lineRule="atLeast"/>
        <w:ind w:left="547" w:right="288"/>
        <w:jc w:val="both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5F6017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นโยบายการจัดการความเสี่ยงทางด้านการเงิน</w:t>
      </w:r>
      <w:r w:rsidRPr="009278E0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 xml:space="preserve">   </w:t>
      </w:r>
    </w:p>
    <w:p w14:paraId="00C05AD0" w14:textId="6E687E87" w:rsidR="009278E0" w:rsidRDefault="009278E0" w:rsidP="00C52210">
      <w:pPr>
        <w:pStyle w:val="block"/>
        <w:spacing w:after="0" w:line="240" w:lineRule="atLeast"/>
        <w:ind w:left="0" w:right="288"/>
        <w:jc w:val="both"/>
        <w:rPr>
          <w:rFonts w:ascii="Angsana New" w:hAnsi="Angsana New"/>
          <w:sz w:val="24"/>
          <w:szCs w:val="24"/>
          <w:lang w:bidi="th-TH"/>
        </w:rPr>
      </w:pPr>
    </w:p>
    <w:p w14:paraId="39CAFE40" w14:textId="51F43DE4" w:rsidR="009278E0" w:rsidRPr="009278E0" w:rsidRDefault="009278E0" w:rsidP="00C52210">
      <w:pPr>
        <w:pStyle w:val="block"/>
        <w:spacing w:after="0" w:line="240" w:lineRule="atLeast"/>
        <w:ind w:left="0" w:right="288" w:firstLine="540"/>
        <w:jc w:val="both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9278E0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กรอบการบริหารจัดการความเสี่ยง</w:t>
      </w:r>
    </w:p>
    <w:p w14:paraId="21F727D3" w14:textId="21BF94E2" w:rsidR="009278E0" w:rsidRPr="009278E0" w:rsidRDefault="009278E0" w:rsidP="00C52210">
      <w:pPr>
        <w:pStyle w:val="block"/>
        <w:spacing w:after="0" w:line="240" w:lineRule="atLeast"/>
        <w:ind w:left="0" w:right="288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425F4820" w14:textId="4B635569" w:rsidR="009278E0" w:rsidRPr="009278E0" w:rsidRDefault="009278E0" w:rsidP="00C52210">
      <w:pPr>
        <w:spacing w:line="240" w:lineRule="auto"/>
        <w:ind w:left="540" w:right="288"/>
        <w:jc w:val="thaiDistribute"/>
        <w:rPr>
          <w:rFonts w:ascii="Angsana New" w:hAnsi="Angsana New"/>
          <w:sz w:val="30"/>
          <w:szCs w:val="30"/>
        </w:rPr>
      </w:pPr>
      <w:r w:rsidRPr="009278E0">
        <w:rPr>
          <w:rFonts w:ascii="Angsana New" w:hAnsi="Angsana New" w:hint="cs"/>
          <w:sz w:val="30"/>
          <w:szCs w:val="30"/>
          <w:cs/>
        </w:rPr>
        <w:t>คณะกรรมการบริษัทของ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278E0">
        <w:rPr>
          <w:rFonts w:ascii="Angsana New" w:hAnsi="Angsana New" w:hint="cs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มีความรับผิดชอบโดยรวมในการจัดให้มีและการควบคุมกรอบการบริหารความเสี่ยงของ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278E0">
        <w:rPr>
          <w:rFonts w:ascii="Angsana New" w:hAnsi="Angsana New" w:hint="cs"/>
          <w:sz w:val="30"/>
          <w:szCs w:val="30"/>
          <w:cs/>
        </w:rPr>
        <w:t xml:space="preserve">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278E0">
        <w:rPr>
          <w:rFonts w:ascii="Angsana New" w:hAnsi="Angsana New" w:hint="cs"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C5EC585" w14:textId="77777777" w:rsidR="009278E0" w:rsidRPr="009278E0" w:rsidRDefault="009278E0" w:rsidP="00C52210">
      <w:pPr>
        <w:spacing w:line="240" w:lineRule="auto"/>
        <w:ind w:left="540" w:right="288"/>
        <w:jc w:val="thaiDistribute"/>
        <w:rPr>
          <w:rFonts w:ascii="Angsana New" w:hAnsi="Angsana New"/>
          <w:sz w:val="30"/>
          <w:szCs w:val="30"/>
        </w:rPr>
      </w:pPr>
    </w:p>
    <w:p w14:paraId="3ACC6D9D" w14:textId="79F5B99C" w:rsidR="009278E0" w:rsidRPr="009278E0" w:rsidRDefault="009278E0" w:rsidP="00C52210">
      <w:pPr>
        <w:spacing w:line="240" w:lineRule="auto"/>
        <w:ind w:left="540" w:right="288"/>
        <w:jc w:val="thaiDistribute"/>
        <w:rPr>
          <w:rFonts w:ascii="Angsana New" w:hAnsi="Angsana New"/>
          <w:sz w:val="30"/>
          <w:szCs w:val="30"/>
        </w:rPr>
      </w:pPr>
      <w:r w:rsidRPr="009278E0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278E0">
        <w:rPr>
          <w:rFonts w:ascii="Angsana New" w:hAnsi="Angsana New" w:hint="cs"/>
          <w:sz w:val="30"/>
          <w:szCs w:val="30"/>
          <w:cs/>
        </w:rPr>
        <w:t>จัดทำขึ้นเพื่อระบุและวิเคราะห์ความเสี่ยงที่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278E0">
        <w:rPr>
          <w:rFonts w:ascii="Angsana New" w:hAnsi="Angsana New" w:hint="cs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278E0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278E0">
        <w:rPr>
          <w:rFonts w:ascii="Angsana New" w:hAnsi="Angsana New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F95E1E6" w14:textId="77777777" w:rsidR="009278E0" w:rsidRPr="009278E0" w:rsidRDefault="009278E0" w:rsidP="00C52210">
      <w:pPr>
        <w:spacing w:line="240" w:lineRule="auto"/>
        <w:ind w:left="540" w:right="288"/>
        <w:jc w:val="thaiDistribute"/>
        <w:rPr>
          <w:rFonts w:ascii="Angsana New" w:hAnsi="Angsana New"/>
          <w:sz w:val="30"/>
          <w:szCs w:val="30"/>
        </w:rPr>
      </w:pPr>
    </w:p>
    <w:p w14:paraId="4408016E" w14:textId="1EF440E8" w:rsidR="009278E0" w:rsidRPr="009278E0" w:rsidRDefault="009278E0" w:rsidP="00C52210">
      <w:pPr>
        <w:spacing w:line="240" w:lineRule="auto"/>
        <w:ind w:left="540" w:right="288"/>
        <w:jc w:val="thaiDistribute"/>
        <w:rPr>
          <w:rFonts w:ascii="Angsana New" w:hAnsi="Angsana New"/>
          <w:sz w:val="30"/>
          <w:szCs w:val="30"/>
        </w:rPr>
      </w:pPr>
      <w:r w:rsidRPr="009278E0">
        <w:rPr>
          <w:rFonts w:ascii="Angsana New" w:hAnsi="Angsana New" w:hint="cs"/>
          <w:sz w:val="30"/>
          <w:szCs w:val="30"/>
          <w:cs/>
        </w:rPr>
        <w:t>คณะกรรมการตรวจสอบของ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278E0">
        <w:rPr>
          <w:rFonts w:ascii="Angsana New" w:hAnsi="Angsana New" w:hint="cs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278E0">
        <w:rPr>
          <w:rFonts w:ascii="Angsana New" w:hAnsi="Angsana New" w:hint="cs"/>
          <w:sz w:val="30"/>
          <w:szCs w:val="30"/>
          <w:cs/>
        </w:rPr>
        <w:t>เผชิญอยู่ คณะกรรมการตรวจสอบของ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278E0">
        <w:rPr>
          <w:rFonts w:ascii="Angsana New" w:hAnsi="Angsana New" w:hint="cs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3C730773" w14:textId="77777777" w:rsidR="00102952" w:rsidRPr="00894778" w:rsidRDefault="00102952" w:rsidP="00C52210">
      <w:pPr>
        <w:pStyle w:val="block"/>
        <w:tabs>
          <w:tab w:val="left" w:pos="9630"/>
        </w:tabs>
        <w:spacing w:after="0" w:line="240" w:lineRule="atLeast"/>
        <w:ind w:left="547" w:right="288"/>
        <w:jc w:val="both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894778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>ความเสี่ยงด้านเครดิต</w:t>
      </w:r>
    </w:p>
    <w:p w14:paraId="23F19801" w14:textId="48693370" w:rsidR="00102952" w:rsidRPr="00894778" w:rsidRDefault="00102952" w:rsidP="00C52210">
      <w:pPr>
        <w:pStyle w:val="block"/>
        <w:tabs>
          <w:tab w:val="left" w:pos="9630"/>
        </w:tabs>
        <w:spacing w:after="0" w:line="240" w:lineRule="atLeast"/>
        <w:ind w:left="547" w:right="288"/>
        <w:jc w:val="both"/>
        <w:rPr>
          <w:rFonts w:ascii="Angsana New" w:hAnsi="Angsana New"/>
          <w:sz w:val="30"/>
          <w:szCs w:val="30"/>
        </w:rPr>
      </w:pPr>
    </w:p>
    <w:p w14:paraId="06E72376" w14:textId="561C9192" w:rsidR="00163FFF" w:rsidRPr="00ED2A6D" w:rsidRDefault="00163FFF" w:rsidP="00C52210">
      <w:pPr>
        <w:pStyle w:val="block"/>
        <w:tabs>
          <w:tab w:val="left" w:pos="9630"/>
        </w:tabs>
        <w:spacing w:after="0" w:line="240" w:lineRule="atLeast"/>
        <w:ind w:right="288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ED2A6D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ลูกหนี้การค้า</w:t>
      </w:r>
    </w:p>
    <w:p w14:paraId="256E51BA" w14:textId="21098075" w:rsidR="00163FFF" w:rsidRPr="00894778" w:rsidRDefault="00163FFF" w:rsidP="00C52210">
      <w:pPr>
        <w:pStyle w:val="block"/>
        <w:tabs>
          <w:tab w:val="left" w:pos="9630"/>
        </w:tabs>
        <w:spacing w:after="0" w:line="240" w:lineRule="atLeast"/>
        <w:ind w:left="547" w:right="288"/>
        <w:jc w:val="both"/>
        <w:rPr>
          <w:rFonts w:ascii="Angsana New" w:hAnsi="Angsana New"/>
          <w:sz w:val="30"/>
          <w:szCs w:val="30"/>
        </w:rPr>
      </w:pPr>
    </w:p>
    <w:p w14:paraId="5AAB98C3" w14:textId="3514E25D" w:rsidR="00226517" w:rsidRPr="00894778" w:rsidRDefault="00226517" w:rsidP="00C52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sz w:val="30"/>
          <w:szCs w:val="30"/>
          <w:cs/>
        </w:rPr>
      </w:pPr>
      <w:r w:rsidRPr="00894778">
        <w:rPr>
          <w:rFonts w:ascii="Angsana New" w:hAnsi="Angsana New"/>
          <w:sz w:val="30"/>
          <w:szCs w:val="30"/>
          <w:cs/>
        </w:rPr>
        <w:t xml:space="preserve">ฐานะเปิดต่อความเสี่ยงด้านเครดิตของกลุ่มบริษัทได้รับอิทธิพลมาจากลักษณะเฉพาะตัวของลูกค้าแต่ละราย </w:t>
      </w:r>
      <w:r w:rsidR="00C52210">
        <w:rPr>
          <w:rFonts w:ascii="Angsana New" w:hAnsi="Angsana New"/>
          <w:sz w:val="30"/>
          <w:szCs w:val="30"/>
          <w:cs/>
        </w:rPr>
        <w:t xml:space="preserve">            </w:t>
      </w:r>
      <w:r w:rsidRPr="00894778">
        <w:rPr>
          <w:rFonts w:ascii="Angsana New" w:hAnsi="Angsana New"/>
          <w:sz w:val="30"/>
          <w:szCs w:val="30"/>
          <w:cs/>
        </w:rPr>
        <w:t xml:space="preserve">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รายละเอียดการกระจุกตัวของรายได้เปิดเผยในหมายเหตุข้อ </w:t>
      </w:r>
      <w:r w:rsidR="00017147">
        <w:rPr>
          <w:rFonts w:ascii="Angsana New" w:hAnsi="Angsana New"/>
          <w:sz w:val="30"/>
          <w:szCs w:val="30"/>
        </w:rPr>
        <w:t>2</w:t>
      </w:r>
      <w:r w:rsidR="00504D8C">
        <w:rPr>
          <w:rFonts w:ascii="Angsana New" w:hAnsi="Angsana New"/>
          <w:sz w:val="30"/>
          <w:szCs w:val="30"/>
        </w:rPr>
        <w:t>2</w:t>
      </w:r>
    </w:p>
    <w:p w14:paraId="137FB62B" w14:textId="77777777" w:rsidR="00226517" w:rsidRPr="00894778" w:rsidRDefault="00226517" w:rsidP="00C52210">
      <w:pPr>
        <w:pStyle w:val="block"/>
        <w:tabs>
          <w:tab w:val="left" w:pos="9630"/>
        </w:tabs>
        <w:spacing w:after="0" w:line="240" w:lineRule="atLeast"/>
        <w:ind w:left="547" w:right="288"/>
        <w:jc w:val="both"/>
        <w:rPr>
          <w:rFonts w:ascii="Angsana New" w:hAnsi="Angsana New"/>
          <w:sz w:val="30"/>
          <w:szCs w:val="30"/>
          <w:lang w:bidi="th-TH"/>
        </w:rPr>
      </w:pPr>
    </w:p>
    <w:p w14:paraId="444DAD2A" w14:textId="34C80991" w:rsidR="00226517" w:rsidRPr="00894778" w:rsidRDefault="00226517" w:rsidP="00C52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sz w:val="30"/>
          <w:szCs w:val="30"/>
        </w:rPr>
      </w:pPr>
      <w:r w:rsidRPr="00894778">
        <w:rPr>
          <w:rFonts w:ascii="Angsana New" w:hAnsi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สินค้า กลุ่มบริษัทจะทบทวนวงเงินยอดขายจะกำหนดไว้สำหรับลูกค้าแต่ละรายและจะทบทวนเป็นรายไตรมาส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38BDCD81" w14:textId="70D73079" w:rsidR="00163FFF" w:rsidRPr="00C52210" w:rsidRDefault="00163FFF" w:rsidP="00C52210">
      <w:pPr>
        <w:pStyle w:val="block"/>
        <w:tabs>
          <w:tab w:val="left" w:pos="9630"/>
        </w:tabs>
        <w:spacing w:after="0" w:line="240" w:lineRule="atLeast"/>
        <w:ind w:left="547" w:right="288"/>
        <w:jc w:val="both"/>
        <w:rPr>
          <w:rFonts w:ascii="Angsana New" w:hAnsi="Angsana New"/>
          <w:spacing w:val="-8"/>
          <w:sz w:val="30"/>
          <w:szCs w:val="30"/>
          <w:lang w:bidi="th-TH"/>
        </w:rPr>
      </w:pPr>
    </w:p>
    <w:p w14:paraId="5A82AFD9" w14:textId="55D9726B" w:rsidR="00226517" w:rsidRPr="00C52210" w:rsidRDefault="00226517" w:rsidP="00C52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spacing w:val="-8"/>
          <w:sz w:val="30"/>
          <w:szCs w:val="30"/>
        </w:rPr>
      </w:pPr>
      <w:r w:rsidRPr="00C52210">
        <w:rPr>
          <w:rFonts w:ascii="Angsana New" w:hAnsi="Angsana New"/>
          <w:spacing w:val="-8"/>
          <w:sz w:val="30"/>
          <w:szCs w:val="30"/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Pr="00C52210">
        <w:rPr>
          <w:rFonts w:ascii="Angsana New" w:hAnsi="Angsana New"/>
          <w:spacing w:val="-8"/>
          <w:sz w:val="30"/>
          <w:szCs w:val="30"/>
        </w:rPr>
        <w:t xml:space="preserve">3 </w:t>
      </w:r>
      <w:r w:rsidRPr="00C52210">
        <w:rPr>
          <w:rFonts w:ascii="Angsana New" w:hAnsi="Angsana New"/>
          <w:spacing w:val="-8"/>
          <w:sz w:val="30"/>
          <w:szCs w:val="30"/>
          <w:cs/>
        </w:rPr>
        <w:t>เดือน</w:t>
      </w:r>
    </w:p>
    <w:p w14:paraId="5A4E159E" w14:textId="77777777" w:rsidR="00163FFF" w:rsidRPr="00894778" w:rsidRDefault="00163FFF" w:rsidP="00C52210">
      <w:pPr>
        <w:pStyle w:val="block"/>
        <w:tabs>
          <w:tab w:val="left" w:pos="9630"/>
        </w:tabs>
        <w:spacing w:after="0" w:line="240" w:lineRule="atLeast"/>
        <w:ind w:left="547" w:right="288"/>
        <w:jc w:val="both"/>
        <w:rPr>
          <w:rFonts w:ascii="Angsana New" w:hAnsi="Angsana New"/>
          <w:sz w:val="30"/>
          <w:szCs w:val="30"/>
        </w:rPr>
      </w:pPr>
    </w:p>
    <w:p w14:paraId="70470FF4" w14:textId="13DEDD5C" w:rsidR="00A526A2" w:rsidRDefault="00A526A2" w:rsidP="00C52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7" w:right="288"/>
        <w:jc w:val="thaiDistribute"/>
        <w:rPr>
          <w:rFonts w:ascii="Angsana New" w:hAnsi="Angsana New"/>
          <w:sz w:val="30"/>
          <w:szCs w:val="30"/>
        </w:rPr>
      </w:pPr>
    </w:p>
    <w:p w14:paraId="67DED328" w14:textId="6A57A355" w:rsidR="00812842" w:rsidRDefault="00812842" w:rsidP="00C52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7" w:right="288"/>
        <w:jc w:val="thaiDistribute"/>
        <w:rPr>
          <w:rFonts w:ascii="Angsana New" w:hAnsi="Angsana New"/>
          <w:sz w:val="30"/>
          <w:szCs w:val="30"/>
        </w:rPr>
      </w:pPr>
    </w:p>
    <w:p w14:paraId="3F21F31C" w14:textId="14783CFC" w:rsidR="00812842" w:rsidRDefault="00812842" w:rsidP="00C52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7" w:right="288"/>
        <w:jc w:val="thaiDistribute"/>
        <w:rPr>
          <w:rFonts w:ascii="Angsana New" w:hAnsi="Angsana New"/>
          <w:sz w:val="30"/>
          <w:szCs w:val="30"/>
        </w:rPr>
      </w:pPr>
    </w:p>
    <w:p w14:paraId="63C851C8" w14:textId="16F65561" w:rsidR="00812842" w:rsidRDefault="00812842" w:rsidP="00C52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7" w:right="288"/>
        <w:jc w:val="thaiDistribute"/>
        <w:rPr>
          <w:rFonts w:ascii="Angsana New" w:hAnsi="Angsana New"/>
          <w:sz w:val="30"/>
          <w:szCs w:val="30"/>
        </w:rPr>
      </w:pPr>
    </w:p>
    <w:p w14:paraId="0336170D" w14:textId="77777777" w:rsidR="00812842" w:rsidRPr="00894778" w:rsidRDefault="00812842" w:rsidP="00C52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7" w:right="288"/>
        <w:jc w:val="thaiDistribute"/>
        <w:rPr>
          <w:rFonts w:ascii="Angsana New" w:hAnsi="Angsana New"/>
          <w:sz w:val="30"/>
          <w:szCs w:val="30"/>
        </w:rPr>
      </w:pPr>
    </w:p>
    <w:p w14:paraId="4357BFB3" w14:textId="7D3CD17D" w:rsidR="00435958" w:rsidRDefault="00435958" w:rsidP="00C52210">
      <w:pPr>
        <w:pStyle w:val="block"/>
        <w:spacing w:after="0" w:line="240" w:lineRule="atLeast"/>
        <w:ind w:left="907" w:right="288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13DA219" w14:textId="54804BF5" w:rsidR="00504D8C" w:rsidRDefault="00504D8C" w:rsidP="00C52210">
      <w:pPr>
        <w:pStyle w:val="block"/>
        <w:spacing w:after="0" w:line="240" w:lineRule="atLeast"/>
        <w:ind w:left="907" w:right="288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8EEDCA8" w14:textId="5E93ED06" w:rsidR="00504D8C" w:rsidRDefault="00504D8C" w:rsidP="00C52210">
      <w:pPr>
        <w:pStyle w:val="block"/>
        <w:spacing w:after="0" w:line="240" w:lineRule="atLeast"/>
        <w:ind w:left="907" w:right="288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BF8F0C5" w14:textId="48399D7E" w:rsidR="00504D8C" w:rsidRDefault="00504D8C" w:rsidP="00C52210">
      <w:pPr>
        <w:pStyle w:val="block"/>
        <w:spacing w:after="0" w:line="240" w:lineRule="atLeast"/>
        <w:ind w:left="907" w:right="288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55BC236" w14:textId="0C3690D9" w:rsidR="00504D8C" w:rsidRDefault="00504D8C" w:rsidP="00C52210">
      <w:pPr>
        <w:pStyle w:val="block"/>
        <w:spacing w:after="0" w:line="240" w:lineRule="atLeast"/>
        <w:ind w:left="907" w:right="288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45F98A5" w14:textId="026FB42F" w:rsidR="00504D8C" w:rsidRDefault="00504D8C" w:rsidP="00C52210">
      <w:pPr>
        <w:pStyle w:val="block"/>
        <w:spacing w:after="0" w:line="240" w:lineRule="atLeast"/>
        <w:ind w:left="907" w:right="288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2601212" w14:textId="0AA1E95A" w:rsidR="00504D8C" w:rsidRDefault="00504D8C" w:rsidP="00C52210">
      <w:pPr>
        <w:pStyle w:val="block"/>
        <w:spacing w:after="0" w:line="240" w:lineRule="atLeast"/>
        <w:ind w:left="907" w:right="288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081DDA4" w14:textId="11209C0C" w:rsidR="00504D8C" w:rsidRDefault="00504D8C" w:rsidP="00C52210">
      <w:pPr>
        <w:pStyle w:val="block"/>
        <w:spacing w:after="0" w:line="240" w:lineRule="atLeast"/>
        <w:ind w:left="907" w:right="288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B0F2612" w14:textId="77777777" w:rsidR="00504D8C" w:rsidRPr="00894778" w:rsidRDefault="00504D8C" w:rsidP="00C52210">
      <w:pPr>
        <w:pStyle w:val="block"/>
        <w:spacing w:after="0" w:line="240" w:lineRule="atLeast"/>
        <w:ind w:left="907" w:right="288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50D4911" w14:textId="69B8BBF5" w:rsidR="00435958" w:rsidRPr="00894778" w:rsidRDefault="00435958" w:rsidP="001A77EA">
      <w:pPr>
        <w:pStyle w:val="block"/>
        <w:spacing w:after="0" w:line="240" w:lineRule="atLeast"/>
        <w:ind w:left="907" w:right="8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F0F9B57" w14:textId="77777777" w:rsidR="00435958" w:rsidRPr="00894778" w:rsidRDefault="00435958" w:rsidP="001A77EA">
      <w:pPr>
        <w:pStyle w:val="block"/>
        <w:spacing w:after="0" w:line="240" w:lineRule="atLeast"/>
        <w:ind w:left="907" w:right="8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5"/>
        <w:gridCol w:w="1173"/>
        <w:gridCol w:w="275"/>
        <w:gridCol w:w="1338"/>
        <w:gridCol w:w="264"/>
        <w:gridCol w:w="1168"/>
        <w:gridCol w:w="274"/>
        <w:gridCol w:w="1443"/>
      </w:tblGrid>
      <w:tr w:rsidR="001E36F2" w:rsidRPr="00894778" w14:paraId="76FE5BEB" w14:textId="77777777" w:rsidTr="00C02264">
        <w:trPr>
          <w:trHeight w:val="299"/>
        </w:trPr>
        <w:tc>
          <w:tcPr>
            <w:tcW w:w="1767" w:type="pct"/>
          </w:tcPr>
          <w:p w14:paraId="73853C6E" w14:textId="77777777" w:rsidR="001F13CD" w:rsidRPr="00894778" w:rsidRDefault="001F13CD" w:rsidP="0022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7" w:type="pct"/>
            <w:gridSpan w:val="3"/>
            <w:shd w:val="clear" w:color="auto" w:fill="auto"/>
          </w:tcPr>
          <w:p w14:paraId="73361953" w14:textId="4EDBEB2E" w:rsidR="001F13CD" w:rsidRPr="00894778" w:rsidRDefault="001F13CD" w:rsidP="001F13C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4" w:type="pct"/>
          </w:tcPr>
          <w:p w14:paraId="7D76801B" w14:textId="77777777" w:rsidR="001F13CD" w:rsidRPr="00894778" w:rsidRDefault="001F13CD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71" w:type="pct"/>
            <w:gridSpan w:val="3"/>
          </w:tcPr>
          <w:p w14:paraId="461D8EDC" w14:textId="63943883" w:rsidR="001F13CD" w:rsidRPr="00894778" w:rsidRDefault="001F13CD" w:rsidP="00D44E15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E36F2" w:rsidRPr="00894778" w14:paraId="344D6B68" w14:textId="77777777" w:rsidTr="00C02264">
        <w:trPr>
          <w:trHeight w:val="299"/>
        </w:trPr>
        <w:tc>
          <w:tcPr>
            <w:tcW w:w="1767" w:type="pct"/>
          </w:tcPr>
          <w:p w14:paraId="171949F3" w14:textId="77777777" w:rsidR="00102952" w:rsidRPr="00894778" w:rsidRDefault="00102952" w:rsidP="00D44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" w:type="pct"/>
            <w:shd w:val="clear" w:color="auto" w:fill="auto"/>
          </w:tcPr>
          <w:p w14:paraId="31AFFA2F" w14:textId="2D2CBD78" w:rsidR="00226517" w:rsidRDefault="00226517" w:rsidP="0022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  <w:p w14:paraId="286D670F" w14:textId="77777777" w:rsidR="00C02264" w:rsidRPr="00894778" w:rsidRDefault="00C02264" w:rsidP="0022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  <w:p w14:paraId="0B308ADB" w14:textId="77777777" w:rsidR="00226517" w:rsidRPr="00894778" w:rsidRDefault="001F13CD" w:rsidP="0022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4036A141" w14:textId="5A2CFE9C" w:rsidR="00102952" w:rsidRPr="00894778" w:rsidRDefault="001F13CD" w:rsidP="0022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150" w:type="pct"/>
          </w:tcPr>
          <w:p w14:paraId="0AD51A60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9" w:type="pct"/>
          </w:tcPr>
          <w:p w14:paraId="234B9C53" w14:textId="77777777" w:rsidR="00226517" w:rsidRPr="00894778" w:rsidRDefault="001F13CD" w:rsidP="00C02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</w:p>
          <w:p w14:paraId="5468894F" w14:textId="0C5B3D4E" w:rsidR="001F13CD" w:rsidRPr="00894778" w:rsidRDefault="001F13CD" w:rsidP="00C02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ผลขาดทุน</w:t>
            </w:r>
          </w:p>
          <w:p w14:paraId="494A10E4" w14:textId="77777777" w:rsidR="00C02264" w:rsidRDefault="0022213D" w:rsidP="00C02264">
            <w:pPr>
              <w:pStyle w:val="acctfourfigures"/>
              <w:tabs>
                <w:tab w:val="decimal" w:pos="840"/>
              </w:tabs>
              <w:spacing w:line="240" w:lineRule="auto"/>
              <w:ind w:left="-210" w:right="-10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21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ด้านเครดิตที่</w:t>
            </w:r>
          </w:p>
          <w:p w14:paraId="2C618D99" w14:textId="25608EF4" w:rsidR="00102952" w:rsidRPr="00894778" w:rsidRDefault="00C02264" w:rsidP="00C02264">
            <w:pPr>
              <w:pStyle w:val="acctfourfigures"/>
              <w:tabs>
                <w:tab w:val="decimal" w:pos="840"/>
              </w:tabs>
              <w:spacing w:line="240" w:lineRule="auto"/>
              <w:ind w:left="-210" w:right="-10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="0022213D" w:rsidRPr="002221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คาดว่าจ</w:t>
            </w:r>
            <w:r w:rsidR="0022213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ะ</w:t>
            </w:r>
            <w:r w:rsidR="0022213D" w:rsidRPr="002221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เกิดขึ้น</w:t>
            </w:r>
          </w:p>
        </w:tc>
        <w:tc>
          <w:tcPr>
            <w:tcW w:w="144" w:type="pct"/>
          </w:tcPr>
          <w:p w14:paraId="3581ED51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6" w:type="pct"/>
          </w:tcPr>
          <w:p w14:paraId="109BDEC9" w14:textId="08176259" w:rsidR="00226517" w:rsidRDefault="00226517" w:rsidP="0022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424B725" w14:textId="77777777" w:rsidR="00C02264" w:rsidRPr="00894778" w:rsidRDefault="00C02264" w:rsidP="0022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ACD335E" w14:textId="6F865C9D" w:rsidR="00226517" w:rsidRPr="00894778" w:rsidRDefault="00226517" w:rsidP="0022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67A7238D" w14:textId="2D389A5B" w:rsidR="00102952" w:rsidRPr="00894778" w:rsidRDefault="00226517" w:rsidP="00226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149" w:type="pct"/>
          </w:tcPr>
          <w:p w14:paraId="120BBA02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6" w:type="pct"/>
          </w:tcPr>
          <w:p w14:paraId="609916BD" w14:textId="77777777" w:rsidR="00C02264" w:rsidRPr="00894778" w:rsidRDefault="00C02264" w:rsidP="00C02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</w:p>
          <w:p w14:paraId="6C0A3297" w14:textId="77777777" w:rsidR="00C02264" w:rsidRPr="00894778" w:rsidRDefault="00C02264" w:rsidP="00C02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ผลขาดทุน</w:t>
            </w:r>
          </w:p>
          <w:p w14:paraId="5E43B434" w14:textId="77777777" w:rsidR="00C02264" w:rsidRDefault="00C02264" w:rsidP="00C02264">
            <w:pPr>
              <w:pStyle w:val="acctfourfigures"/>
              <w:tabs>
                <w:tab w:val="decimal" w:pos="840"/>
              </w:tabs>
              <w:spacing w:line="240" w:lineRule="auto"/>
              <w:ind w:right="-10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21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ด้านเครดิตที่</w:t>
            </w:r>
          </w:p>
          <w:p w14:paraId="769103D8" w14:textId="666517B7" w:rsidR="00102952" w:rsidRPr="00894778" w:rsidRDefault="00C02264" w:rsidP="00C02264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2221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คาดว่าจ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ะ</w:t>
            </w:r>
            <w:r w:rsidRPr="0022213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เกิดขึ้น</w:t>
            </w:r>
          </w:p>
        </w:tc>
      </w:tr>
      <w:tr w:rsidR="001E36F2" w:rsidRPr="00894778" w14:paraId="3860DE5C" w14:textId="77777777" w:rsidTr="00C02264">
        <w:trPr>
          <w:trHeight w:val="299"/>
        </w:trPr>
        <w:tc>
          <w:tcPr>
            <w:tcW w:w="1767" w:type="pct"/>
          </w:tcPr>
          <w:p w14:paraId="191E4B07" w14:textId="77777777" w:rsidR="001F13CD" w:rsidRPr="00894778" w:rsidRDefault="001F13CD" w:rsidP="00D44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7" w:type="pct"/>
            <w:gridSpan w:val="3"/>
            <w:shd w:val="clear" w:color="auto" w:fill="auto"/>
          </w:tcPr>
          <w:p w14:paraId="23EEF2FA" w14:textId="39B7D68B" w:rsidR="001F13CD" w:rsidRPr="00894778" w:rsidRDefault="001F13CD" w:rsidP="001F13C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9477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9477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4" w:type="pct"/>
          </w:tcPr>
          <w:p w14:paraId="20EC15CC" w14:textId="77777777" w:rsidR="001F13CD" w:rsidRPr="00894778" w:rsidRDefault="001F13CD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71" w:type="pct"/>
            <w:gridSpan w:val="3"/>
          </w:tcPr>
          <w:p w14:paraId="1C0CF6B2" w14:textId="77777777" w:rsidR="001F13CD" w:rsidRPr="00894778" w:rsidRDefault="001F13CD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9477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9477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26517" w:rsidRPr="00894778" w14:paraId="2211E251" w14:textId="77777777" w:rsidTr="00C02264">
        <w:trPr>
          <w:trHeight w:val="299"/>
        </w:trPr>
        <w:tc>
          <w:tcPr>
            <w:tcW w:w="1767" w:type="pct"/>
          </w:tcPr>
          <w:p w14:paraId="773F4523" w14:textId="60906E1D" w:rsidR="00102952" w:rsidRPr="00894778" w:rsidRDefault="00102952" w:rsidP="00D44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4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94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94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894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639" w:type="pct"/>
            <w:shd w:val="clear" w:color="auto" w:fill="auto"/>
          </w:tcPr>
          <w:p w14:paraId="514C4820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7677C991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9" w:type="pct"/>
          </w:tcPr>
          <w:p w14:paraId="6C7CA6A0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05113826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71" w:type="pct"/>
            <w:gridSpan w:val="3"/>
          </w:tcPr>
          <w:p w14:paraId="00A3AC33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</w:tr>
      <w:tr w:rsidR="001E36F2" w:rsidRPr="00894778" w14:paraId="63983110" w14:textId="77777777" w:rsidTr="00C02264">
        <w:trPr>
          <w:trHeight w:val="299"/>
        </w:trPr>
        <w:tc>
          <w:tcPr>
            <w:tcW w:w="1767" w:type="pct"/>
          </w:tcPr>
          <w:p w14:paraId="23240356" w14:textId="77777777" w:rsidR="00102952" w:rsidRPr="00894778" w:rsidRDefault="00102952" w:rsidP="00D44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9" w:type="pct"/>
            <w:shd w:val="clear" w:color="auto" w:fill="auto"/>
          </w:tcPr>
          <w:p w14:paraId="37A0CB47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2EA33A7F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9" w:type="pct"/>
          </w:tcPr>
          <w:p w14:paraId="4707F83F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17CB6820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6" w:type="pct"/>
          </w:tcPr>
          <w:p w14:paraId="716641EE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AFC2B0A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6" w:type="pct"/>
          </w:tcPr>
          <w:p w14:paraId="370C07E8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36F2" w:rsidRPr="00894778" w14:paraId="41DD77A4" w14:textId="77777777" w:rsidTr="00C02264">
        <w:trPr>
          <w:trHeight w:val="299"/>
        </w:trPr>
        <w:tc>
          <w:tcPr>
            <w:tcW w:w="1767" w:type="pct"/>
          </w:tcPr>
          <w:p w14:paraId="609F0E39" w14:textId="77777777" w:rsidR="001F13CD" w:rsidRPr="00894778" w:rsidRDefault="001F13CD" w:rsidP="001F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39" w:type="pct"/>
            <w:shd w:val="clear" w:color="auto" w:fill="auto"/>
          </w:tcPr>
          <w:p w14:paraId="50F191A0" w14:textId="28569051" w:rsidR="001F13CD" w:rsidRPr="00894778" w:rsidRDefault="00224E74" w:rsidP="00C022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2,605</w:t>
            </w:r>
          </w:p>
        </w:tc>
        <w:tc>
          <w:tcPr>
            <w:tcW w:w="150" w:type="pct"/>
          </w:tcPr>
          <w:p w14:paraId="5E6C76B3" w14:textId="77777777" w:rsidR="001F13CD" w:rsidRPr="00894778" w:rsidRDefault="001F13CD" w:rsidP="001F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9" w:type="pct"/>
          </w:tcPr>
          <w:p w14:paraId="02128720" w14:textId="71669B85" w:rsidR="001F13CD" w:rsidRPr="00894778" w:rsidRDefault="001F13CD" w:rsidP="002B19F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4" w:type="pct"/>
          </w:tcPr>
          <w:p w14:paraId="1BD67ECA" w14:textId="77777777" w:rsidR="001F13CD" w:rsidRPr="00894778" w:rsidRDefault="001F13CD" w:rsidP="001F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6" w:type="pct"/>
          </w:tcPr>
          <w:p w14:paraId="0ECACCA7" w14:textId="56F3EEFA" w:rsidR="001F13CD" w:rsidRPr="00894778" w:rsidRDefault="00224E74" w:rsidP="002B19F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43,019</w:t>
            </w:r>
          </w:p>
        </w:tc>
        <w:tc>
          <w:tcPr>
            <w:tcW w:w="149" w:type="pct"/>
          </w:tcPr>
          <w:p w14:paraId="1519CECE" w14:textId="77777777" w:rsidR="001F13CD" w:rsidRPr="00894778" w:rsidRDefault="001F13CD" w:rsidP="001F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6" w:type="pct"/>
          </w:tcPr>
          <w:p w14:paraId="1A1F67CA" w14:textId="77777777" w:rsidR="001F13CD" w:rsidRPr="00894778" w:rsidRDefault="001F13CD" w:rsidP="002B19F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E36F2" w:rsidRPr="00894778" w14:paraId="70A1949A" w14:textId="77777777" w:rsidTr="00C02264">
        <w:tc>
          <w:tcPr>
            <w:tcW w:w="1767" w:type="pct"/>
          </w:tcPr>
          <w:p w14:paraId="68439E73" w14:textId="77777777" w:rsidR="001F13CD" w:rsidRPr="00894778" w:rsidRDefault="001F13CD" w:rsidP="001F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>:</w:t>
            </w:r>
          </w:p>
        </w:tc>
        <w:tc>
          <w:tcPr>
            <w:tcW w:w="639" w:type="pct"/>
            <w:shd w:val="clear" w:color="auto" w:fill="auto"/>
          </w:tcPr>
          <w:p w14:paraId="052293BF" w14:textId="77777777" w:rsidR="001F13CD" w:rsidRPr="00894778" w:rsidRDefault="001F13CD" w:rsidP="00C022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A8AC46E" w14:textId="77777777" w:rsidR="001F13CD" w:rsidRPr="00894778" w:rsidRDefault="001F13CD" w:rsidP="001F1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589E72B9" w14:textId="77777777" w:rsidR="001F13CD" w:rsidRPr="00894778" w:rsidRDefault="001F13CD" w:rsidP="002B19F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1A3F6FA" w14:textId="77777777" w:rsidR="001F13CD" w:rsidRPr="00894778" w:rsidRDefault="001F13CD" w:rsidP="001F1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A46B182" w14:textId="77777777" w:rsidR="001F13CD" w:rsidRPr="00894778" w:rsidRDefault="001F13CD" w:rsidP="002B19F7">
            <w:pPr>
              <w:pStyle w:val="acctfourfigures"/>
              <w:tabs>
                <w:tab w:val="clear" w:pos="765"/>
                <w:tab w:val="decimal" w:pos="890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5149627" w14:textId="77777777" w:rsidR="001F13CD" w:rsidRPr="00894778" w:rsidRDefault="001F13CD" w:rsidP="001F1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6" w:type="pct"/>
          </w:tcPr>
          <w:p w14:paraId="21D12C6A" w14:textId="77777777" w:rsidR="001F13CD" w:rsidRPr="00894778" w:rsidRDefault="001F13CD" w:rsidP="002B19F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36F2" w:rsidRPr="00894778" w14:paraId="35EFC75C" w14:textId="77777777" w:rsidTr="00C02264">
        <w:tc>
          <w:tcPr>
            <w:tcW w:w="1767" w:type="pct"/>
          </w:tcPr>
          <w:p w14:paraId="01CEDDB2" w14:textId="77777777" w:rsidR="001F13CD" w:rsidRPr="00894778" w:rsidRDefault="001F13CD" w:rsidP="001F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894778">
              <w:rPr>
                <w:rFonts w:ascii="Angsana New" w:hAnsi="Angsana New"/>
                <w:sz w:val="30"/>
                <w:szCs w:val="30"/>
              </w:rPr>
              <w:t>2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9" w:type="pct"/>
            <w:shd w:val="clear" w:color="auto" w:fill="auto"/>
          </w:tcPr>
          <w:p w14:paraId="781BB1FA" w14:textId="28235360" w:rsidR="001F13CD" w:rsidRPr="00894778" w:rsidRDefault="00224E74" w:rsidP="00C022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150" w:type="pct"/>
          </w:tcPr>
          <w:p w14:paraId="5987CC7E" w14:textId="77777777" w:rsidR="001F13CD" w:rsidRPr="00894778" w:rsidRDefault="001F13CD" w:rsidP="001F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49BCD451" w14:textId="0869273B" w:rsidR="001F13CD" w:rsidRPr="00894778" w:rsidRDefault="001F13CD" w:rsidP="002B19F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4" w:type="pct"/>
          </w:tcPr>
          <w:p w14:paraId="6C29F965" w14:textId="77777777" w:rsidR="001F13CD" w:rsidRPr="00894778" w:rsidRDefault="001F13CD" w:rsidP="001F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6" w:type="pct"/>
          </w:tcPr>
          <w:p w14:paraId="21518CF5" w14:textId="36F3F118" w:rsidR="001F13CD" w:rsidRPr="00894778" w:rsidRDefault="00224E74" w:rsidP="002B19F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5,161</w:t>
            </w:r>
          </w:p>
        </w:tc>
        <w:tc>
          <w:tcPr>
            <w:tcW w:w="149" w:type="pct"/>
          </w:tcPr>
          <w:p w14:paraId="509950D2" w14:textId="77777777" w:rsidR="001F13CD" w:rsidRPr="00894778" w:rsidRDefault="001F13CD" w:rsidP="001F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6" w:type="pct"/>
          </w:tcPr>
          <w:p w14:paraId="24BE5C83" w14:textId="77777777" w:rsidR="001F13CD" w:rsidRPr="00894778" w:rsidRDefault="001F13CD" w:rsidP="002B19F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E36F2" w:rsidRPr="00894778" w14:paraId="6DC7E76C" w14:textId="77777777" w:rsidTr="00C02264">
        <w:tc>
          <w:tcPr>
            <w:tcW w:w="1767" w:type="pct"/>
          </w:tcPr>
          <w:p w14:paraId="362DD253" w14:textId="77777777" w:rsidR="001F13CD" w:rsidRPr="00894778" w:rsidRDefault="001F13CD" w:rsidP="001F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A9C76" w14:textId="14B7690F" w:rsidR="001F13CD" w:rsidRPr="00894778" w:rsidRDefault="00224E74" w:rsidP="00C022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2,685</w:t>
            </w:r>
          </w:p>
        </w:tc>
        <w:tc>
          <w:tcPr>
            <w:tcW w:w="150" w:type="pct"/>
          </w:tcPr>
          <w:p w14:paraId="41811A55" w14:textId="77777777" w:rsidR="001F13CD" w:rsidRPr="00894778" w:rsidRDefault="001F13CD" w:rsidP="001F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</w:tcPr>
          <w:p w14:paraId="10DC02F4" w14:textId="7B496CC2" w:rsidR="001F13CD" w:rsidRPr="00DD2B8D" w:rsidRDefault="001F13CD" w:rsidP="002B19F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DD2B8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6369F679" w14:textId="77777777" w:rsidR="001F13CD" w:rsidRPr="00894778" w:rsidRDefault="001F13CD" w:rsidP="001F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</w:tcPr>
          <w:p w14:paraId="732163C2" w14:textId="69E7895A" w:rsidR="001F13CD" w:rsidRPr="00894778" w:rsidRDefault="00224E74" w:rsidP="002B19F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48,180</w:t>
            </w:r>
          </w:p>
        </w:tc>
        <w:tc>
          <w:tcPr>
            <w:tcW w:w="149" w:type="pct"/>
          </w:tcPr>
          <w:p w14:paraId="62FD0794" w14:textId="77777777" w:rsidR="001F13CD" w:rsidRPr="00894778" w:rsidRDefault="001F13CD" w:rsidP="001F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</w:tcPr>
          <w:p w14:paraId="2018AD95" w14:textId="77777777" w:rsidR="001F13CD" w:rsidRPr="00DD2B8D" w:rsidRDefault="001F13CD" w:rsidP="002B19F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B8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E36F2" w:rsidRPr="00894778" w14:paraId="1E2D648C" w14:textId="77777777" w:rsidTr="00C02264">
        <w:tc>
          <w:tcPr>
            <w:tcW w:w="1767" w:type="pct"/>
          </w:tcPr>
          <w:p w14:paraId="29060037" w14:textId="77777777" w:rsidR="001F13CD" w:rsidRPr="00894778" w:rsidRDefault="001F13CD" w:rsidP="001F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</w:tcPr>
          <w:p w14:paraId="6642F9B2" w14:textId="77777777" w:rsidR="001F13CD" w:rsidRPr="00894778" w:rsidRDefault="001F13CD" w:rsidP="00C02264">
            <w:pPr>
              <w:pStyle w:val="acctfourfigures"/>
              <w:tabs>
                <w:tab w:val="clear" w:pos="765"/>
                <w:tab w:val="decimal" w:pos="840"/>
                <w:tab w:val="decimal" w:pos="96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27218F3" w14:textId="77777777" w:rsidR="001F13CD" w:rsidRPr="00894778" w:rsidRDefault="001F13CD" w:rsidP="001F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</w:tcPr>
          <w:p w14:paraId="5E3402B5" w14:textId="77777777" w:rsidR="001F13CD" w:rsidRPr="00894778" w:rsidRDefault="001F13CD" w:rsidP="001F13C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C58D131" w14:textId="77777777" w:rsidR="001F13CD" w:rsidRPr="00894778" w:rsidRDefault="001F13CD" w:rsidP="001F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14:paraId="465E0CCF" w14:textId="77777777" w:rsidR="001F13CD" w:rsidRPr="00894778" w:rsidRDefault="001F13CD" w:rsidP="002B19F7">
            <w:pPr>
              <w:pStyle w:val="acctfourfigures"/>
              <w:tabs>
                <w:tab w:val="clear" w:pos="765"/>
                <w:tab w:val="decimal" w:pos="890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11E2A08" w14:textId="77777777" w:rsidR="001F13CD" w:rsidRPr="00894778" w:rsidRDefault="001F13CD" w:rsidP="001F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6" w:type="pct"/>
          </w:tcPr>
          <w:p w14:paraId="1D3F3DAA" w14:textId="77777777" w:rsidR="001F13CD" w:rsidRPr="00894778" w:rsidRDefault="001F13CD" w:rsidP="001F13CD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2264" w:rsidRPr="00894778" w14:paraId="459958DF" w14:textId="77777777" w:rsidTr="00C02264">
        <w:tc>
          <w:tcPr>
            <w:tcW w:w="1767" w:type="pct"/>
          </w:tcPr>
          <w:p w14:paraId="4E7714C4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39" w:type="pct"/>
            <w:shd w:val="clear" w:color="auto" w:fill="auto"/>
          </w:tcPr>
          <w:p w14:paraId="49648F1A" w14:textId="5F537CDF" w:rsidR="00C02264" w:rsidRPr="00894778" w:rsidRDefault="00C02264" w:rsidP="00C022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3,287,392</w:t>
            </w:r>
          </w:p>
        </w:tc>
        <w:tc>
          <w:tcPr>
            <w:tcW w:w="150" w:type="pct"/>
          </w:tcPr>
          <w:p w14:paraId="31D2A180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9" w:type="pct"/>
          </w:tcPr>
          <w:p w14:paraId="788A8928" w14:textId="6C89376A" w:rsidR="00C02264" w:rsidRPr="00894778" w:rsidRDefault="00A9735E" w:rsidP="002B19F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C02264" w:rsidRPr="0089477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537</w:t>
            </w:r>
          </w:p>
        </w:tc>
        <w:tc>
          <w:tcPr>
            <w:tcW w:w="144" w:type="pct"/>
          </w:tcPr>
          <w:p w14:paraId="75BCC5AE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6" w:type="pct"/>
          </w:tcPr>
          <w:p w14:paraId="65F891AE" w14:textId="59D8D999" w:rsidR="00C02264" w:rsidRPr="00894778" w:rsidRDefault="00C02264" w:rsidP="002B19F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3,269,565</w:t>
            </w:r>
          </w:p>
        </w:tc>
        <w:tc>
          <w:tcPr>
            <w:tcW w:w="149" w:type="pct"/>
          </w:tcPr>
          <w:p w14:paraId="0BF9A897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6" w:type="pct"/>
          </w:tcPr>
          <w:p w14:paraId="03C55D4F" w14:textId="7DEA62EC" w:rsidR="00C02264" w:rsidRPr="00894778" w:rsidRDefault="00DD2B8D" w:rsidP="002B19F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="00C02264" w:rsidRPr="0089477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939</w:t>
            </w:r>
          </w:p>
        </w:tc>
      </w:tr>
      <w:tr w:rsidR="00C02264" w:rsidRPr="00894778" w14:paraId="524E5DDB" w14:textId="77777777" w:rsidTr="00C02264">
        <w:tc>
          <w:tcPr>
            <w:tcW w:w="1767" w:type="pct"/>
          </w:tcPr>
          <w:p w14:paraId="26F32D31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>:</w:t>
            </w:r>
          </w:p>
        </w:tc>
        <w:tc>
          <w:tcPr>
            <w:tcW w:w="639" w:type="pct"/>
            <w:shd w:val="clear" w:color="auto" w:fill="auto"/>
          </w:tcPr>
          <w:p w14:paraId="5A1983E5" w14:textId="6D273896" w:rsidR="00C02264" w:rsidRPr="00894778" w:rsidRDefault="00C02264" w:rsidP="00C022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FE5D2E4" w14:textId="77777777" w:rsidR="00C02264" w:rsidRPr="00894778" w:rsidRDefault="00C02264" w:rsidP="00C02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4ED8417B" w14:textId="26E9A9E3" w:rsidR="00C02264" w:rsidRPr="00894778" w:rsidRDefault="00C02264" w:rsidP="002B19F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954DE8E" w14:textId="77777777" w:rsidR="00C02264" w:rsidRPr="00894778" w:rsidRDefault="00C02264" w:rsidP="00C02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7EAC361" w14:textId="0CE777C0" w:rsidR="00C02264" w:rsidRPr="00894778" w:rsidRDefault="00C02264" w:rsidP="002B19F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4563940" w14:textId="77777777" w:rsidR="00C02264" w:rsidRPr="00894778" w:rsidRDefault="00C02264" w:rsidP="00C02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6" w:type="pct"/>
          </w:tcPr>
          <w:p w14:paraId="2ADF445D" w14:textId="35B21BF6" w:rsidR="00C02264" w:rsidRPr="00894778" w:rsidRDefault="00C02264" w:rsidP="002B19F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2264" w:rsidRPr="00894778" w14:paraId="5976A2B5" w14:textId="77777777" w:rsidTr="00C02264">
        <w:tc>
          <w:tcPr>
            <w:tcW w:w="1767" w:type="pct"/>
          </w:tcPr>
          <w:p w14:paraId="23736BA2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894778">
              <w:rPr>
                <w:rFonts w:ascii="Angsana New" w:hAnsi="Angsana New"/>
                <w:sz w:val="30"/>
                <w:szCs w:val="30"/>
              </w:rPr>
              <w:t>2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9" w:type="pct"/>
            <w:shd w:val="clear" w:color="auto" w:fill="auto"/>
          </w:tcPr>
          <w:p w14:paraId="1DF4EDDC" w14:textId="24E8881B" w:rsidR="00C02264" w:rsidRPr="00894778" w:rsidRDefault="00C02264" w:rsidP="00C022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1,434,070</w:t>
            </w:r>
          </w:p>
        </w:tc>
        <w:tc>
          <w:tcPr>
            <w:tcW w:w="150" w:type="pct"/>
          </w:tcPr>
          <w:p w14:paraId="5855D9C0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9" w:type="pct"/>
          </w:tcPr>
          <w:p w14:paraId="708F89DE" w14:textId="7E42FDBE" w:rsidR="00C02264" w:rsidRPr="00894778" w:rsidRDefault="00A9735E" w:rsidP="002B19F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15,608</w:t>
            </w:r>
          </w:p>
        </w:tc>
        <w:tc>
          <w:tcPr>
            <w:tcW w:w="144" w:type="pct"/>
          </w:tcPr>
          <w:p w14:paraId="4DA8F1CC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6" w:type="pct"/>
          </w:tcPr>
          <w:p w14:paraId="65510B87" w14:textId="1574D5AD" w:rsidR="00C02264" w:rsidRPr="00894778" w:rsidRDefault="00C02264" w:rsidP="002B19F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1,418,118</w:t>
            </w:r>
          </w:p>
        </w:tc>
        <w:tc>
          <w:tcPr>
            <w:tcW w:w="149" w:type="pct"/>
          </w:tcPr>
          <w:p w14:paraId="713433E0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6" w:type="pct"/>
          </w:tcPr>
          <w:p w14:paraId="7AB6FF8C" w14:textId="5325B646" w:rsidR="00C02264" w:rsidRPr="00894778" w:rsidRDefault="00DD2B8D" w:rsidP="002B19F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15,457</w:t>
            </w:r>
          </w:p>
        </w:tc>
      </w:tr>
      <w:tr w:rsidR="00C02264" w:rsidRPr="00894778" w14:paraId="6DAF9C02" w14:textId="77777777" w:rsidTr="00C02264">
        <w:tc>
          <w:tcPr>
            <w:tcW w:w="1767" w:type="pct"/>
          </w:tcPr>
          <w:p w14:paraId="374CD58B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2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894778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9" w:type="pct"/>
            <w:shd w:val="clear" w:color="auto" w:fill="auto"/>
          </w:tcPr>
          <w:p w14:paraId="19A8FC88" w14:textId="2FC8EB3B" w:rsidR="00C02264" w:rsidRPr="00894778" w:rsidRDefault="00C02264" w:rsidP="00C022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116,528</w:t>
            </w:r>
          </w:p>
        </w:tc>
        <w:tc>
          <w:tcPr>
            <w:tcW w:w="150" w:type="pct"/>
          </w:tcPr>
          <w:p w14:paraId="02ECA861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9" w:type="pct"/>
          </w:tcPr>
          <w:p w14:paraId="4C0442D7" w14:textId="33BA28D0" w:rsidR="00C02264" w:rsidRPr="00894778" w:rsidRDefault="00A9735E" w:rsidP="002B19F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02264" w:rsidRPr="0089477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144" w:type="pct"/>
          </w:tcPr>
          <w:p w14:paraId="5A851563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6" w:type="pct"/>
          </w:tcPr>
          <w:p w14:paraId="3E925B4B" w14:textId="7F354133" w:rsidR="00C02264" w:rsidRPr="00894778" w:rsidRDefault="00C02264" w:rsidP="002B19F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115,225</w:t>
            </w:r>
          </w:p>
        </w:tc>
        <w:tc>
          <w:tcPr>
            <w:tcW w:w="149" w:type="pct"/>
          </w:tcPr>
          <w:p w14:paraId="0FC52E68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6" w:type="pct"/>
          </w:tcPr>
          <w:p w14:paraId="1A91FD50" w14:textId="6CFEDE32" w:rsidR="00C02264" w:rsidRPr="00894778" w:rsidRDefault="00DD2B8D" w:rsidP="002B19F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02264" w:rsidRPr="0089477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305</w:t>
            </w:r>
          </w:p>
        </w:tc>
      </w:tr>
      <w:tr w:rsidR="00C02264" w:rsidRPr="00894778" w14:paraId="234A421B" w14:textId="77777777" w:rsidTr="00C02264">
        <w:tc>
          <w:tcPr>
            <w:tcW w:w="1767" w:type="pct"/>
          </w:tcPr>
          <w:p w14:paraId="0500F08A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3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894778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9" w:type="pct"/>
            <w:shd w:val="clear" w:color="auto" w:fill="auto"/>
          </w:tcPr>
          <w:p w14:paraId="1018A2B2" w14:textId="3F284DC8" w:rsidR="00C02264" w:rsidRPr="00894778" w:rsidRDefault="00C02264" w:rsidP="00C022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47,081</w:t>
            </w:r>
          </w:p>
        </w:tc>
        <w:tc>
          <w:tcPr>
            <w:tcW w:w="150" w:type="pct"/>
          </w:tcPr>
          <w:p w14:paraId="1C2641DC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9" w:type="pct"/>
          </w:tcPr>
          <w:p w14:paraId="02B95B6F" w14:textId="30D34115" w:rsidR="00C02264" w:rsidRPr="00894778" w:rsidRDefault="00A9735E" w:rsidP="002B19F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C02264" w:rsidRPr="0089477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144" w:type="pct"/>
          </w:tcPr>
          <w:p w14:paraId="1BF561E1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6" w:type="pct"/>
          </w:tcPr>
          <w:p w14:paraId="2FB8C331" w14:textId="73F85586" w:rsidR="00C02264" w:rsidRPr="00894778" w:rsidRDefault="00C02264" w:rsidP="002B19F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47,405</w:t>
            </w:r>
          </w:p>
        </w:tc>
        <w:tc>
          <w:tcPr>
            <w:tcW w:w="149" w:type="pct"/>
          </w:tcPr>
          <w:p w14:paraId="5E250019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6" w:type="pct"/>
          </w:tcPr>
          <w:p w14:paraId="4C819BFE" w14:textId="7987B3D4" w:rsidR="00C02264" w:rsidRPr="00894778" w:rsidRDefault="00DD2B8D" w:rsidP="002B19F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02264" w:rsidRPr="00894778">
              <w:rPr>
                <w:rFonts w:ascii="Angsana New" w:hAnsi="Angsana New"/>
                <w:sz w:val="30"/>
                <w:szCs w:val="30"/>
              </w:rPr>
              <w:t>,9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C02264" w:rsidRPr="00894778" w14:paraId="0461090B" w14:textId="77777777" w:rsidTr="00C02264">
        <w:tc>
          <w:tcPr>
            <w:tcW w:w="1767" w:type="pct"/>
          </w:tcPr>
          <w:p w14:paraId="72D6CFAF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4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894778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9" w:type="pct"/>
            <w:shd w:val="clear" w:color="auto" w:fill="auto"/>
          </w:tcPr>
          <w:p w14:paraId="35EA7086" w14:textId="41483DF5" w:rsidR="00C02264" w:rsidRPr="00894778" w:rsidRDefault="00C02264" w:rsidP="00C022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29,348</w:t>
            </w:r>
          </w:p>
        </w:tc>
        <w:tc>
          <w:tcPr>
            <w:tcW w:w="150" w:type="pct"/>
          </w:tcPr>
          <w:p w14:paraId="7DEB9992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9" w:type="pct"/>
          </w:tcPr>
          <w:p w14:paraId="526F6E86" w14:textId="24572D87" w:rsidR="00C02264" w:rsidRPr="00894778" w:rsidRDefault="00A9735E" w:rsidP="002B19F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5,104</w:t>
            </w:r>
          </w:p>
        </w:tc>
        <w:tc>
          <w:tcPr>
            <w:tcW w:w="144" w:type="pct"/>
          </w:tcPr>
          <w:p w14:paraId="17EFE785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6" w:type="pct"/>
          </w:tcPr>
          <w:p w14:paraId="69918ED0" w14:textId="280C1DB5" w:rsidR="00C02264" w:rsidRPr="00894778" w:rsidRDefault="00C02264" w:rsidP="002B19F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29,348</w:t>
            </w:r>
          </w:p>
        </w:tc>
        <w:tc>
          <w:tcPr>
            <w:tcW w:w="149" w:type="pct"/>
          </w:tcPr>
          <w:p w14:paraId="1020B5EE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6" w:type="pct"/>
          </w:tcPr>
          <w:p w14:paraId="51F0224F" w14:textId="4156983C" w:rsidR="00C02264" w:rsidRPr="00894778" w:rsidRDefault="00DD2B8D" w:rsidP="002B19F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5,133</w:t>
            </w:r>
          </w:p>
        </w:tc>
      </w:tr>
      <w:tr w:rsidR="00A9735E" w:rsidRPr="00894778" w14:paraId="3804708D" w14:textId="77777777" w:rsidTr="00C02264">
        <w:tc>
          <w:tcPr>
            <w:tcW w:w="1767" w:type="pct"/>
          </w:tcPr>
          <w:p w14:paraId="19A4A465" w14:textId="77777777" w:rsidR="00A9735E" w:rsidRPr="00894778" w:rsidRDefault="00A9735E" w:rsidP="00A9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6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894778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9" w:type="pct"/>
            <w:shd w:val="clear" w:color="auto" w:fill="auto"/>
          </w:tcPr>
          <w:p w14:paraId="5C436F69" w14:textId="29759720" w:rsidR="00A9735E" w:rsidRPr="00894778" w:rsidRDefault="00A9735E" w:rsidP="00A9735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3,911</w:t>
            </w:r>
          </w:p>
        </w:tc>
        <w:tc>
          <w:tcPr>
            <w:tcW w:w="150" w:type="pct"/>
          </w:tcPr>
          <w:p w14:paraId="2215FC3E" w14:textId="77777777" w:rsidR="00A9735E" w:rsidRPr="00894778" w:rsidRDefault="00A9735E" w:rsidP="00A9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9" w:type="pct"/>
          </w:tcPr>
          <w:p w14:paraId="407A9BFB" w14:textId="4167E599" w:rsidR="00A9735E" w:rsidRPr="00894778" w:rsidRDefault="00A9735E" w:rsidP="00A9735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1,334</w:t>
            </w:r>
          </w:p>
        </w:tc>
        <w:tc>
          <w:tcPr>
            <w:tcW w:w="144" w:type="pct"/>
          </w:tcPr>
          <w:p w14:paraId="3ABED4A2" w14:textId="77777777" w:rsidR="00A9735E" w:rsidRPr="00894778" w:rsidRDefault="00A9735E" w:rsidP="00A9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6" w:type="pct"/>
          </w:tcPr>
          <w:p w14:paraId="45F02CA2" w14:textId="71DE3A2F" w:rsidR="00A9735E" w:rsidRPr="00894778" w:rsidRDefault="00A9735E" w:rsidP="00A9735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3,936</w:t>
            </w:r>
          </w:p>
        </w:tc>
        <w:tc>
          <w:tcPr>
            <w:tcW w:w="149" w:type="pct"/>
          </w:tcPr>
          <w:p w14:paraId="29ED1E44" w14:textId="77777777" w:rsidR="00A9735E" w:rsidRPr="00894778" w:rsidRDefault="00A9735E" w:rsidP="00A9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6" w:type="pct"/>
          </w:tcPr>
          <w:p w14:paraId="08AEE143" w14:textId="0078A5DA" w:rsidR="00A9735E" w:rsidRPr="00894778" w:rsidRDefault="00A9735E" w:rsidP="00A9735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334</w:t>
            </w:r>
          </w:p>
        </w:tc>
      </w:tr>
      <w:tr w:rsidR="00A9735E" w:rsidRPr="00894778" w14:paraId="70A147CC" w14:textId="77777777" w:rsidTr="00C02264">
        <w:tc>
          <w:tcPr>
            <w:tcW w:w="1767" w:type="pct"/>
          </w:tcPr>
          <w:p w14:paraId="1D5EA751" w14:textId="77777777" w:rsidR="00A9735E" w:rsidRPr="00894778" w:rsidRDefault="00A9735E" w:rsidP="00A9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9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894778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9" w:type="pct"/>
            <w:shd w:val="clear" w:color="auto" w:fill="auto"/>
          </w:tcPr>
          <w:p w14:paraId="53459CF3" w14:textId="1CF7DB05" w:rsidR="00A9735E" w:rsidRPr="00894778" w:rsidRDefault="00A9735E" w:rsidP="00A9735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6,331</w:t>
            </w:r>
          </w:p>
        </w:tc>
        <w:tc>
          <w:tcPr>
            <w:tcW w:w="150" w:type="pct"/>
          </w:tcPr>
          <w:p w14:paraId="30A2FDE8" w14:textId="77777777" w:rsidR="00A9735E" w:rsidRPr="00894778" w:rsidRDefault="00A9735E" w:rsidP="00A9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9" w:type="pct"/>
          </w:tcPr>
          <w:p w14:paraId="77F368C5" w14:textId="1BE09290" w:rsidR="00A9735E" w:rsidRPr="00894778" w:rsidRDefault="00A9735E" w:rsidP="00A9735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3,652</w:t>
            </w:r>
          </w:p>
        </w:tc>
        <w:tc>
          <w:tcPr>
            <w:tcW w:w="144" w:type="pct"/>
          </w:tcPr>
          <w:p w14:paraId="5007564F" w14:textId="77777777" w:rsidR="00A9735E" w:rsidRPr="00894778" w:rsidRDefault="00A9735E" w:rsidP="00A9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6" w:type="pct"/>
          </w:tcPr>
          <w:p w14:paraId="44870192" w14:textId="774B62EF" w:rsidR="00A9735E" w:rsidRPr="00894778" w:rsidRDefault="00A9735E" w:rsidP="00A9735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6,331</w:t>
            </w:r>
          </w:p>
        </w:tc>
        <w:tc>
          <w:tcPr>
            <w:tcW w:w="149" w:type="pct"/>
          </w:tcPr>
          <w:p w14:paraId="0A5414F6" w14:textId="77777777" w:rsidR="00A9735E" w:rsidRPr="00894778" w:rsidRDefault="00A9735E" w:rsidP="00A9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6" w:type="pct"/>
          </w:tcPr>
          <w:p w14:paraId="56B4C974" w14:textId="671DC738" w:rsidR="00A9735E" w:rsidRPr="00894778" w:rsidRDefault="00A9735E" w:rsidP="00A9735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656</w:t>
            </w:r>
          </w:p>
        </w:tc>
      </w:tr>
      <w:tr w:rsidR="00C02264" w:rsidRPr="00894778" w14:paraId="4F4361D3" w14:textId="77777777" w:rsidTr="00C02264">
        <w:tc>
          <w:tcPr>
            <w:tcW w:w="1767" w:type="pct"/>
          </w:tcPr>
          <w:p w14:paraId="764C4315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894778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14:paraId="66B68512" w14:textId="1EBCE704" w:rsidR="00C02264" w:rsidRPr="00894778" w:rsidRDefault="00C02264" w:rsidP="00C022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180,940</w:t>
            </w:r>
          </w:p>
        </w:tc>
        <w:tc>
          <w:tcPr>
            <w:tcW w:w="150" w:type="pct"/>
          </w:tcPr>
          <w:p w14:paraId="031BFAE7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637530F4" w14:textId="60F98C0A" w:rsidR="00C02264" w:rsidRPr="00894778" w:rsidRDefault="00C02264" w:rsidP="002B19F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1</w:t>
            </w:r>
            <w:r w:rsidR="00A9735E">
              <w:rPr>
                <w:rFonts w:ascii="Angsana New" w:hAnsi="Angsana New"/>
                <w:sz w:val="30"/>
                <w:szCs w:val="30"/>
              </w:rPr>
              <w:t>36</w:t>
            </w:r>
            <w:r w:rsidRPr="00894778">
              <w:rPr>
                <w:rFonts w:ascii="Angsana New" w:hAnsi="Angsana New"/>
                <w:sz w:val="30"/>
                <w:szCs w:val="30"/>
              </w:rPr>
              <w:t>,</w:t>
            </w:r>
            <w:r w:rsidR="00A9735E">
              <w:rPr>
                <w:rFonts w:ascii="Angsana New" w:hAnsi="Angsana New"/>
                <w:sz w:val="30"/>
                <w:szCs w:val="30"/>
              </w:rPr>
              <w:t>317</w:t>
            </w:r>
          </w:p>
        </w:tc>
        <w:tc>
          <w:tcPr>
            <w:tcW w:w="144" w:type="pct"/>
          </w:tcPr>
          <w:p w14:paraId="21E3F3F6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4112DD63" w14:textId="0A094FF0" w:rsidR="00C02264" w:rsidRPr="00894778" w:rsidRDefault="00C02264" w:rsidP="002B19F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173,662</w:t>
            </w:r>
          </w:p>
        </w:tc>
        <w:tc>
          <w:tcPr>
            <w:tcW w:w="149" w:type="pct"/>
          </w:tcPr>
          <w:p w14:paraId="0BC40193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14:paraId="797D1960" w14:textId="779C11DA" w:rsidR="00C02264" w:rsidRPr="00894778" w:rsidRDefault="00C02264" w:rsidP="002B19F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1</w:t>
            </w:r>
            <w:r w:rsidR="00DD2B8D">
              <w:rPr>
                <w:rFonts w:ascii="Angsana New" w:hAnsi="Angsana New"/>
                <w:sz w:val="30"/>
                <w:szCs w:val="30"/>
              </w:rPr>
              <w:t>2</w:t>
            </w:r>
            <w:r w:rsidRPr="00894778">
              <w:rPr>
                <w:rFonts w:ascii="Angsana New" w:hAnsi="Angsana New"/>
                <w:sz w:val="30"/>
                <w:szCs w:val="30"/>
              </w:rPr>
              <w:t>9,0</w:t>
            </w:r>
            <w:r w:rsidR="00DD2B8D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C02264" w:rsidRPr="00894778" w14:paraId="7C57ABBE" w14:textId="77777777" w:rsidTr="00C02264">
        <w:tc>
          <w:tcPr>
            <w:tcW w:w="1767" w:type="pct"/>
          </w:tcPr>
          <w:p w14:paraId="670CAF7F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57ECA" w14:textId="42AB6BA5" w:rsidR="00C02264" w:rsidRPr="00894778" w:rsidRDefault="00C02264" w:rsidP="00C022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5,105,601</w:t>
            </w:r>
          </w:p>
        </w:tc>
        <w:tc>
          <w:tcPr>
            <w:tcW w:w="150" w:type="pct"/>
          </w:tcPr>
          <w:p w14:paraId="09CDFB8E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</w:tcPr>
          <w:p w14:paraId="3E3826EA" w14:textId="6F20B530" w:rsidR="00C02264" w:rsidRPr="00DD2B8D" w:rsidRDefault="00C02264" w:rsidP="002B19F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DD2B8D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DD2B8D">
              <w:rPr>
                <w:rFonts w:ascii="Angsana New" w:hAnsi="Angsana New"/>
                <w:sz w:val="30"/>
                <w:szCs w:val="30"/>
              </w:rPr>
              <w:t>191,080</w:t>
            </w:r>
            <w:r w:rsidRPr="00DD2B8D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4" w:type="pct"/>
          </w:tcPr>
          <w:p w14:paraId="0B39BEEB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</w:tcPr>
          <w:p w14:paraId="415E0407" w14:textId="56EF8DC5" w:rsidR="00C02264" w:rsidRPr="00894778" w:rsidRDefault="00C02264" w:rsidP="002B19F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5,063,590</w:t>
            </w:r>
          </w:p>
        </w:tc>
        <w:tc>
          <w:tcPr>
            <w:tcW w:w="149" w:type="pct"/>
          </w:tcPr>
          <w:p w14:paraId="4ECD6565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</w:tcPr>
          <w:p w14:paraId="38B7C043" w14:textId="5C8D9E50" w:rsidR="00C02264" w:rsidRPr="00DD2B8D" w:rsidRDefault="00C02264" w:rsidP="002B19F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B8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DD2B8D">
              <w:rPr>
                <w:rFonts w:ascii="Angsana New" w:hAnsi="Angsana New"/>
                <w:sz w:val="30"/>
                <w:szCs w:val="30"/>
                <w:lang w:val="en-US" w:bidi="th-TH"/>
              </w:rPr>
              <w:t>182,807</w:t>
            </w:r>
            <w:r w:rsidRPr="00DD2B8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02264" w:rsidRPr="00894778" w14:paraId="422A5653" w14:textId="77777777" w:rsidTr="00C02264">
        <w:tc>
          <w:tcPr>
            <w:tcW w:w="1767" w:type="pct"/>
          </w:tcPr>
          <w:p w14:paraId="2078F450" w14:textId="77777777" w:rsidR="00C02264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</w:t>
            </w:r>
          </w:p>
          <w:p w14:paraId="4A649D52" w14:textId="7C60B21D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คาดว่าจะเกิดขึ้น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A4829" w14:textId="77777777" w:rsidR="00C02264" w:rsidRDefault="00C02264" w:rsidP="00C022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  <w:p w14:paraId="10F43207" w14:textId="249E0FA1" w:rsidR="00C02264" w:rsidRPr="00894778" w:rsidRDefault="00C02264" w:rsidP="00C022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894778">
              <w:rPr>
                <w:rFonts w:ascii="Angsana New" w:hAnsi="Angsana New"/>
                <w:sz w:val="30"/>
                <w:szCs w:val="30"/>
              </w:rPr>
              <w:t>191,080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50" w:type="pct"/>
          </w:tcPr>
          <w:p w14:paraId="032FE4DA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42BA3E0F" w14:textId="77777777" w:rsidR="00C02264" w:rsidRPr="00DD2B8D" w:rsidRDefault="00C02264" w:rsidP="002B19F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F6B3C69" w14:textId="113F4156" w:rsidR="00C02264" w:rsidRPr="00DD2B8D" w:rsidRDefault="00C02264" w:rsidP="002B19F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B8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DD2B8D">
              <w:rPr>
                <w:rFonts w:ascii="Angsana New" w:hAnsi="Angsana New"/>
                <w:b/>
                <w:bCs/>
                <w:sz w:val="30"/>
                <w:szCs w:val="30"/>
              </w:rPr>
              <w:t>191,080</w:t>
            </w:r>
            <w:r w:rsidRPr="00DD2B8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4" w:type="pct"/>
          </w:tcPr>
          <w:p w14:paraId="2FF97159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</w:tcPr>
          <w:p w14:paraId="52731541" w14:textId="77777777" w:rsidR="00C02264" w:rsidRDefault="00C02264" w:rsidP="002B19F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F7E2EB7" w14:textId="7DEB99AA" w:rsidR="00C02264" w:rsidRPr="00894778" w:rsidRDefault="00C02264" w:rsidP="002B19F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182,807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9" w:type="pct"/>
          </w:tcPr>
          <w:p w14:paraId="76D2CB9D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6" w:type="pct"/>
            <w:tcBorders>
              <w:top w:val="single" w:sz="4" w:space="0" w:color="auto"/>
              <w:bottom w:val="double" w:sz="4" w:space="0" w:color="auto"/>
            </w:tcBorders>
          </w:tcPr>
          <w:p w14:paraId="2ADE88B6" w14:textId="77777777" w:rsidR="00C02264" w:rsidRPr="00DD2B8D" w:rsidRDefault="00C02264" w:rsidP="002B19F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0FDA3B87" w14:textId="24033A41" w:rsidR="00C02264" w:rsidRPr="00DD2B8D" w:rsidRDefault="00C02264" w:rsidP="002B19F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B8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DD2B8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182,807</w:t>
            </w:r>
            <w:r w:rsidRPr="00DD2B8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02264" w:rsidRPr="00894778" w14:paraId="7276E900" w14:textId="77777777" w:rsidTr="00C02264">
        <w:tc>
          <w:tcPr>
            <w:tcW w:w="1767" w:type="pct"/>
          </w:tcPr>
          <w:p w14:paraId="6D3E9567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675CD" w14:textId="461074BB" w:rsidR="00C02264" w:rsidRPr="00894778" w:rsidRDefault="00C02264" w:rsidP="00C022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4,914,521</w:t>
            </w:r>
          </w:p>
        </w:tc>
        <w:tc>
          <w:tcPr>
            <w:tcW w:w="150" w:type="pct"/>
          </w:tcPr>
          <w:p w14:paraId="4E11E3CE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double" w:sz="4" w:space="0" w:color="auto"/>
            </w:tcBorders>
          </w:tcPr>
          <w:p w14:paraId="1F5D47BB" w14:textId="77777777" w:rsidR="00C02264" w:rsidRPr="00894778" w:rsidRDefault="00C02264" w:rsidP="00C0226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8958801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</w:tcPr>
          <w:p w14:paraId="7B8F7B9B" w14:textId="0FA8E9A5" w:rsidR="00C02264" w:rsidRPr="00894778" w:rsidRDefault="00C02264" w:rsidP="002B19F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4,880,783</w:t>
            </w:r>
          </w:p>
        </w:tc>
        <w:tc>
          <w:tcPr>
            <w:tcW w:w="149" w:type="pct"/>
          </w:tcPr>
          <w:p w14:paraId="4A85E311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86" w:type="pct"/>
            <w:tcBorders>
              <w:top w:val="double" w:sz="4" w:space="0" w:color="auto"/>
            </w:tcBorders>
          </w:tcPr>
          <w:p w14:paraId="0D64E376" w14:textId="77777777" w:rsidR="00C02264" w:rsidRPr="00894778" w:rsidRDefault="00C02264" w:rsidP="00C0226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02264" w:rsidRPr="00894778" w14:paraId="258210AC" w14:textId="77777777" w:rsidTr="00C02264">
        <w:tc>
          <w:tcPr>
            <w:tcW w:w="1767" w:type="pct"/>
          </w:tcPr>
          <w:p w14:paraId="56D59B9C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BF9E31" w14:textId="64FB4CD3" w:rsidR="00C02264" w:rsidRPr="00894778" w:rsidRDefault="00C02264" w:rsidP="00C022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4,917,206</w:t>
            </w:r>
          </w:p>
        </w:tc>
        <w:tc>
          <w:tcPr>
            <w:tcW w:w="150" w:type="pct"/>
          </w:tcPr>
          <w:p w14:paraId="61249491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14:paraId="5364658D" w14:textId="77777777" w:rsidR="00C02264" w:rsidRPr="00894778" w:rsidRDefault="00C02264" w:rsidP="00C0226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D98BB1F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774F797D" w14:textId="5F104172" w:rsidR="00C02264" w:rsidRPr="00894778" w:rsidRDefault="00C02264" w:rsidP="002B19F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4,928,963</w:t>
            </w:r>
          </w:p>
        </w:tc>
        <w:tc>
          <w:tcPr>
            <w:tcW w:w="149" w:type="pct"/>
          </w:tcPr>
          <w:p w14:paraId="3EF49976" w14:textId="77777777" w:rsidR="00C02264" w:rsidRPr="00894778" w:rsidRDefault="00C02264" w:rsidP="00C02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6" w:type="pct"/>
          </w:tcPr>
          <w:p w14:paraId="48B010D1" w14:textId="77777777" w:rsidR="00C02264" w:rsidRPr="00894778" w:rsidRDefault="00C02264" w:rsidP="00C0226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432A1D2" w14:textId="77777777" w:rsidR="009278E0" w:rsidRPr="00894778" w:rsidRDefault="009278E0" w:rsidP="00226517">
      <w:pPr>
        <w:pStyle w:val="block"/>
        <w:spacing w:after="0" w:line="240" w:lineRule="atLeast"/>
        <w:ind w:left="90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1894984" w14:textId="2E37917F" w:rsidR="00226517" w:rsidRDefault="00226517" w:rsidP="00222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sz w:val="30"/>
          <w:szCs w:val="30"/>
        </w:rPr>
      </w:pPr>
      <w:r w:rsidRPr="00894778">
        <w:rPr>
          <w:rFonts w:ascii="Angsana New" w:hAnsi="Angsana New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Pr="00894778">
        <w:rPr>
          <w:rFonts w:ascii="Angsana New" w:hAnsi="Angsana New"/>
          <w:sz w:val="30"/>
          <w:szCs w:val="30"/>
        </w:rPr>
        <w:t xml:space="preserve">5 </w:t>
      </w:r>
      <w:r w:rsidRPr="00894778">
        <w:rPr>
          <w:rFonts w:ascii="Angsana New" w:hAnsi="Angsana New"/>
          <w:sz w:val="30"/>
          <w:szCs w:val="30"/>
          <w:cs/>
        </w:rPr>
        <w:t>ปีย้อนหลัง</w:t>
      </w:r>
      <w:r w:rsidR="0007004A">
        <w:rPr>
          <w:rFonts w:ascii="Angsana New" w:hAnsi="Angsana New" w:hint="cs"/>
          <w:sz w:val="30"/>
          <w:szCs w:val="30"/>
          <w:cs/>
        </w:rPr>
        <w:t xml:space="preserve"> </w:t>
      </w:r>
      <w:r w:rsidR="0007004A" w:rsidRPr="0007004A">
        <w:rPr>
          <w:rFonts w:ascii="Angsana New" w:hAnsi="Angsana New"/>
          <w:sz w:val="30"/>
          <w:szCs w:val="30"/>
          <w:cs/>
        </w:rPr>
        <w:t>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</w:t>
      </w:r>
      <w:r w:rsidR="0081263D">
        <w:rPr>
          <w:rFonts w:ascii="Angsana New" w:hAnsi="Angsana New" w:hint="cs"/>
          <w:sz w:val="30"/>
          <w:szCs w:val="30"/>
          <w:cs/>
        </w:rPr>
        <w:t>ท</w:t>
      </w:r>
      <w:r w:rsidR="0007004A" w:rsidRPr="0007004A">
        <w:rPr>
          <w:rFonts w:ascii="Angsana New" w:hAnsi="Angsana New"/>
          <w:sz w:val="30"/>
          <w:szCs w:val="30"/>
          <w:cs/>
        </w:rPr>
        <w:t>ที่มีต่อสภาวะเศรษฐกิจตลอดอายุที่คาดการณ์ไว้ของลูกหนี้</w:t>
      </w:r>
    </w:p>
    <w:p w14:paraId="2417D114" w14:textId="77777777" w:rsidR="0022213D" w:rsidRPr="00894778" w:rsidRDefault="0022213D" w:rsidP="00222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081"/>
        <w:gridCol w:w="275"/>
        <w:gridCol w:w="1071"/>
        <w:gridCol w:w="273"/>
        <w:gridCol w:w="1442"/>
        <w:gridCol w:w="273"/>
        <w:gridCol w:w="1345"/>
      </w:tblGrid>
      <w:tr w:rsidR="00102952" w:rsidRPr="00894778" w14:paraId="51B41441" w14:textId="77777777" w:rsidTr="00D44E15">
        <w:trPr>
          <w:trHeight w:val="299"/>
        </w:trPr>
        <w:tc>
          <w:tcPr>
            <w:tcW w:w="1832" w:type="pct"/>
          </w:tcPr>
          <w:p w14:paraId="11A0599E" w14:textId="77777777" w:rsidR="00102952" w:rsidRPr="00894778" w:rsidRDefault="00102952" w:rsidP="00D44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4F9AAD55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7BF872C9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05589238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31EE11F0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1532E262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C2373EF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50" w:type="pct"/>
          </w:tcPr>
          <w:p w14:paraId="572389B7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09670EEB" w14:textId="77777777" w:rsidR="00102952" w:rsidRPr="00894778" w:rsidRDefault="00102952" w:rsidP="00D44E15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02952" w:rsidRPr="00894778" w14:paraId="3853294B" w14:textId="77777777" w:rsidTr="00D44E15">
        <w:trPr>
          <w:trHeight w:val="299"/>
        </w:trPr>
        <w:tc>
          <w:tcPr>
            <w:tcW w:w="1832" w:type="pct"/>
          </w:tcPr>
          <w:p w14:paraId="0479D503" w14:textId="77777777" w:rsidR="00102952" w:rsidRPr="00894778" w:rsidRDefault="00102952" w:rsidP="00D44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50ED8DEF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446AEC5B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54FA336D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1D93CAAB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3" w:type="pct"/>
            <w:gridSpan w:val="3"/>
          </w:tcPr>
          <w:p w14:paraId="49D2D571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9477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9477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02952" w:rsidRPr="00894778" w14:paraId="40385177" w14:textId="77777777" w:rsidTr="00D44E15">
        <w:trPr>
          <w:trHeight w:val="299"/>
        </w:trPr>
        <w:tc>
          <w:tcPr>
            <w:tcW w:w="1832" w:type="pct"/>
          </w:tcPr>
          <w:p w14:paraId="6963E288" w14:textId="77777777" w:rsidR="00102952" w:rsidRPr="00894778" w:rsidRDefault="00102952" w:rsidP="00D44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4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94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94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894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595" w:type="pct"/>
            <w:shd w:val="clear" w:color="auto" w:fill="auto"/>
          </w:tcPr>
          <w:p w14:paraId="37F675C4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0510AB6F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6B8D82E2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2EE315D5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3" w:type="pct"/>
            <w:gridSpan w:val="3"/>
          </w:tcPr>
          <w:p w14:paraId="58C95E6D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</w:tr>
      <w:tr w:rsidR="00102952" w:rsidRPr="00894778" w14:paraId="080F7A14" w14:textId="77777777" w:rsidTr="00D44E15">
        <w:trPr>
          <w:trHeight w:val="299"/>
        </w:trPr>
        <w:tc>
          <w:tcPr>
            <w:tcW w:w="1832" w:type="pct"/>
          </w:tcPr>
          <w:p w14:paraId="4B9A2237" w14:textId="77777777" w:rsidR="00102952" w:rsidRPr="00894778" w:rsidRDefault="00102952" w:rsidP="00D44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5" w:type="pct"/>
            <w:shd w:val="clear" w:color="auto" w:fill="auto"/>
          </w:tcPr>
          <w:p w14:paraId="731F659A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1689CC0B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3F6588A7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35385386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4CE901E3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1FA42E0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18E443F3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2952" w:rsidRPr="00894778" w14:paraId="4AFDA4AB" w14:textId="77777777" w:rsidTr="00D44E15">
        <w:trPr>
          <w:trHeight w:val="299"/>
        </w:trPr>
        <w:tc>
          <w:tcPr>
            <w:tcW w:w="1832" w:type="pct"/>
          </w:tcPr>
          <w:p w14:paraId="54CAF89A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95" w:type="pct"/>
            <w:shd w:val="clear" w:color="auto" w:fill="auto"/>
          </w:tcPr>
          <w:p w14:paraId="09B013A6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42EE89C4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54280276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1DF3560A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1B388A10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1,949</w:t>
            </w:r>
          </w:p>
        </w:tc>
        <w:tc>
          <w:tcPr>
            <w:tcW w:w="150" w:type="pct"/>
          </w:tcPr>
          <w:p w14:paraId="631545C7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4222C573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29,632</w:t>
            </w:r>
          </w:p>
        </w:tc>
      </w:tr>
      <w:tr w:rsidR="00102952" w:rsidRPr="00894778" w14:paraId="0E64F3EB" w14:textId="77777777" w:rsidTr="00D44E15">
        <w:tc>
          <w:tcPr>
            <w:tcW w:w="1832" w:type="pct"/>
          </w:tcPr>
          <w:p w14:paraId="7FA3106E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>:</w:t>
            </w:r>
          </w:p>
        </w:tc>
        <w:tc>
          <w:tcPr>
            <w:tcW w:w="595" w:type="pct"/>
            <w:shd w:val="clear" w:color="auto" w:fill="auto"/>
          </w:tcPr>
          <w:p w14:paraId="2DBA43C6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5DC6C77D" w14:textId="77777777" w:rsidR="00102952" w:rsidRPr="00894778" w:rsidRDefault="00102952" w:rsidP="00D44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DDFE7F8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1D2DB9B" w14:textId="77777777" w:rsidR="00102952" w:rsidRPr="00894778" w:rsidRDefault="00102952" w:rsidP="00D44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3" w:type="pct"/>
          </w:tcPr>
          <w:p w14:paraId="113F79DE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B32E1BD" w14:textId="77777777" w:rsidR="00102952" w:rsidRPr="00894778" w:rsidRDefault="00102952" w:rsidP="00D44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7A0AE0F4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2952" w:rsidRPr="00894778" w14:paraId="5270C16B" w14:textId="77777777" w:rsidTr="00D44E15">
        <w:tc>
          <w:tcPr>
            <w:tcW w:w="1832" w:type="pct"/>
          </w:tcPr>
          <w:p w14:paraId="51EE3AD6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894778">
              <w:rPr>
                <w:rFonts w:ascii="Angsana New" w:hAnsi="Angsana New"/>
                <w:sz w:val="30"/>
                <w:szCs w:val="30"/>
              </w:rPr>
              <w:t>2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95" w:type="pct"/>
            <w:shd w:val="clear" w:color="auto" w:fill="auto"/>
          </w:tcPr>
          <w:p w14:paraId="3B5413FC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9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238F8822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466552B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9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74DE4422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0DE8D3AD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9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2,306</w:t>
            </w:r>
          </w:p>
        </w:tc>
        <w:tc>
          <w:tcPr>
            <w:tcW w:w="150" w:type="pct"/>
          </w:tcPr>
          <w:p w14:paraId="380D491F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70BB09B8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1,688</w:t>
            </w:r>
          </w:p>
        </w:tc>
      </w:tr>
      <w:tr w:rsidR="00102952" w:rsidRPr="00894778" w14:paraId="3814A0C3" w14:textId="77777777" w:rsidTr="00D44E15">
        <w:tc>
          <w:tcPr>
            <w:tcW w:w="1832" w:type="pct"/>
          </w:tcPr>
          <w:p w14:paraId="4AB8FD2A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35D4FF30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474EA07D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2E6FC343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10A2B1BE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</w:tcPr>
          <w:p w14:paraId="4C8975AD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4,255</w:t>
            </w:r>
          </w:p>
        </w:tc>
        <w:tc>
          <w:tcPr>
            <w:tcW w:w="150" w:type="pct"/>
          </w:tcPr>
          <w:p w14:paraId="50745BC4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</w:tcPr>
          <w:p w14:paraId="1AF159F4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31,320</w:t>
            </w:r>
          </w:p>
        </w:tc>
      </w:tr>
      <w:tr w:rsidR="00102952" w:rsidRPr="00894778" w14:paraId="34153830" w14:textId="77777777" w:rsidTr="00D44E15">
        <w:tc>
          <w:tcPr>
            <w:tcW w:w="1832" w:type="pct"/>
          </w:tcPr>
          <w:p w14:paraId="0A681862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95" w:type="pct"/>
            <w:shd w:val="clear" w:color="auto" w:fill="auto"/>
          </w:tcPr>
          <w:p w14:paraId="567C1C46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72559DDE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599631D4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7202664F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</w:tcPr>
          <w:p w14:paraId="611BCBCD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2664EEB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</w:tcPr>
          <w:p w14:paraId="29EE3FE0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2952" w:rsidRPr="00894778" w14:paraId="108DF932" w14:textId="77777777" w:rsidTr="00D44E15">
        <w:tc>
          <w:tcPr>
            <w:tcW w:w="1832" w:type="pct"/>
          </w:tcPr>
          <w:p w14:paraId="2D1962AE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95" w:type="pct"/>
            <w:shd w:val="clear" w:color="auto" w:fill="auto"/>
          </w:tcPr>
          <w:p w14:paraId="41EB6D80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7FD49B7E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1A5E225E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285931B6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00D4EA7D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3,617,075</w:t>
            </w:r>
          </w:p>
        </w:tc>
        <w:tc>
          <w:tcPr>
            <w:tcW w:w="150" w:type="pct"/>
          </w:tcPr>
          <w:p w14:paraId="033468F3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0CAAD3DA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3,600,743</w:t>
            </w:r>
          </w:p>
        </w:tc>
      </w:tr>
      <w:tr w:rsidR="00102952" w:rsidRPr="00894778" w14:paraId="4206CFAE" w14:textId="77777777" w:rsidTr="00D44E15">
        <w:tc>
          <w:tcPr>
            <w:tcW w:w="1832" w:type="pct"/>
          </w:tcPr>
          <w:p w14:paraId="319DB7B2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>:</w:t>
            </w:r>
          </w:p>
        </w:tc>
        <w:tc>
          <w:tcPr>
            <w:tcW w:w="595" w:type="pct"/>
            <w:shd w:val="clear" w:color="auto" w:fill="auto"/>
          </w:tcPr>
          <w:p w14:paraId="0A9D01CE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445B0305" w14:textId="77777777" w:rsidR="00102952" w:rsidRPr="00894778" w:rsidRDefault="00102952" w:rsidP="00D44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28F9FB8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AEF4BEF" w14:textId="77777777" w:rsidR="00102952" w:rsidRPr="00894778" w:rsidRDefault="00102952" w:rsidP="00D44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3" w:type="pct"/>
          </w:tcPr>
          <w:p w14:paraId="1940CD7E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618210E" w14:textId="77777777" w:rsidR="00102952" w:rsidRPr="00894778" w:rsidRDefault="00102952" w:rsidP="00D44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46B8FE76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2952" w:rsidRPr="00894778" w14:paraId="7EDD1D3B" w14:textId="77777777" w:rsidTr="00D44E15">
        <w:tc>
          <w:tcPr>
            <w:tcW w:w="1832" w:type="pct"/>
          </w:tcPr>
          <w:p w14:paraId="1A5A25BF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894778">
              <w:rPr>
                <w:rFonts w:ascii="Angsana New" w:hAnsi="Angsana New"/>
                <w:sz w:val="30"/>
                <w:szCs w:val="30"/>
              </w:rPr>
              <w:t>2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95" w:type="pct"/>
            <w:shd w:val="clear" w:color="auto" w:fill="auto"/>
          </w:tcPr>
          <w:p w14:paraId="0F66DA92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77DBBFC5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4458D344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EADA45B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068709EF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1,725,083</w:t>
            </w:r>
          </w:p>
        </w:tc>
        <w:tc>
          <w:tcPr>
            <w:tcW w:w="150" w:type="pct"/>
          </w:tcPr>
          <w:p w14:paraId="0594C542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376027A1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1,719,659</w:t>
            </w:r>
          </w:p>
        </w:tc>
      </w:tr>
      <w:tr w:rsidR="00102952" w:rsidRPr="00894778" w14:paraId="31448532" w14:textId="77777777" w:rsidTr="00D44E15">
        <w:tc>
          <w:tcPr>
            <w:tcW w:w="1832" w:type="pct"/>
          </w:tcPr>
          <w:p w14:paraId="03B76729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2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894778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2DFD33C9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65B88015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72168C34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60D9A47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32E48B82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151,259</w:t>
            </w:r>
          </w:p>
        </w:tc>
        <w:tc>
          <w:tcPr>
            <w:tcW w:w="150" w:type="pct"/>
          </w:tcPr>
          <w:p w14:paraId="04C8BB6B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23CAAC66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151,259</w:t>
            </w:r>
          </w:p>
        </w:tc>
      </w:tr>
      <w:tr w:rsidR="00102952" w:rsidRPr="00894778" w14:paraId="37E8A6A1" w14:textId="77777777" w:rsidTr="00D44E15">
        <w:tc>
          <w:tcPr>
            <w:tcW w:w="1832" w:type="pct"/>
          </w:tcPr>
          <w:p w14:paraId="2CB69539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3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894778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73877F2D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3026C886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5AE79B2A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23875F9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4B129185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89,084</w:t>
            </w:r>
          </w:p>
        </w:tc>
        <w:tc>
          <w:tcPr>
            <w:tcW w:w="150" w:type="pct"/>
          </w:tcPr>
          <w:p w14:paraId="226580C6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2B09F42A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89,084</w:t>
            </w:r>
          </w:p>
        </w:tc>
      </w:tr>
      <w:tr w:rsidR="00102952" w:rsidRPr="00894778" w14:paraId="7CD34016" w14:textId="77777777" w:rsidTr="00D44E15">
        <w:tc>
          <w:tcPr>
            <w:tcW w:w="1832" w:type="pct"/>
          </w:tcPr>
          <w:p w14:paraId="734D513E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4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894778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7832A0CB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494F93E4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0CE96D52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72138DF2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73396EBA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58,906</w:t>
            </w:r>
          </w:p>
        </w:tc>
        <w:tc>
          <w:tcPr>
            <w:tcW w:w="150" w:type="pct"/>
          </w:tcPr>
          <w:p w14:paraId="7D59D279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79EC645D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58,906</w:t>
            </w:r>
          </w:p>
        </w:tc>
      </w:tr>
      <w:tr w:rsidR="00102952" w:rsidRPr="00894778" w14:paraId="71ABA094" w14:textId="77777777" w:rsidTr="00D44E15">
        <w:tc>
          <w:tcPr>
            <w:tcW w:w="1832" w:type="pct"/>
          </w:tcPr>
          <w:p w14:paraId="4F4E9962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6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894778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155F1527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7BBB36C1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58309627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AFD42BD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40F62E11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50,681</w:t>
            </w:r>
          </w:p>
        </w:tc>
        <w:tc>
          <w:tcPr>
            <w:tcW w:w="150" w:type="pct"/>
          </w:tcPr>
          <w:p w14:paraId="3F52211C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4CCD0E55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50,681</w:t>
            </w:r>
          </w:p>
        </w:tc>
      </w:tr>
      <w:tr w:rsidR="00102952" w:rsidRPr="00894778" w14:paraId="72F926DC" w14:textId="77777777" w:rsidTr="00D44E15">
        <w:tc>
          <w:tcPr>
            <w:tcW w:w="1832" w:type="pct"/>
          </w:tcPr>
          <w:p w14:paraId="603C3577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9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894778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00DBFF0F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12D49A59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01320F25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787BB001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3C1C0958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19,186</w:t>
            </w:r>
          </w:p>
        </w:tc>
        <w:tc>
          <w:tcPr>
            <w:tcW w:w="150" w:type="pct"/>
          </w:tcPr>
          <w:p w14:paraId="1A9F3CAE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69E78C2A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19,186</w:t>
            </w:r>
          </w:p>
        </w:tc>
      </w:tr>
      <w:tr w:rsidR="00102952" w:rsidRPr="00894778" w14:paraId="49079F56" w14:textId="77777777" w:rsidTr="00D44E15">
        <w:tc>
          <w:tcPr>
            <w:tcW w:w="1832" w:type="pct"/>
          </w:tcPr>
          <w:p w14:paraId="5B54AC93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894778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5A6D578C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2FC46F06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1DE418DE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29AAE66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13217046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  <w:r w:rsidRPr="00894778">
              <w:rPr>
                <w:rFonts w:ascii="Angsana New" w:hAnsi="Angsana New"/>
                <w:sz w:val="30"/>
                <w:szCs w:val="30"/>
              </w:rPr>
              <w:t>,527</w:t>
            </w:r>
          </w:p>
        </w:tc>
        <w:tc>
          <w:tcPr>
            <w:tcW w:w="150" w:type="pct"/>
          </w:tcPr>
          <w:p w14:paraId="04DCF284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2B507790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146,028</w:t>
            </w:r>
          </w:p>
        </w:tc>
      </w:tr>
      <w:tr w:rsidR="00102952" w:rsidRPr="00894778" w14:paraId="374B51B9" w14:textId="77777777" w:rsidTr="00D44E15">
        <w:tc>
          <w:tcPr>
            <w:tcW w:w="1832" w:type="pct"/>
          </w:tcPr>
          <w:p w14:paraId="44787FC8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DCAF7D1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4E91F6CD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50B5E333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6CD9F55D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00A6E8D3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5,862,801</w:t>
            </w:r>
          </w:p>
        </w:tc>
        <w:tc>
          <w:tcPr>
            <w:tcW w:w="150" w:type="pct"/>
          </w:tcPr>
          <w:p w14:paraId="1E3E99D5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62A0362D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  <w:r w:rsidRPr="00894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835</w:t>
            </w:r>
            <w:r w:rsidRPr="00894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546</w:t>
            </w:r>
          </w:p>
        </w:tc>
      </w:tr>
      <w:tr w:rsidR="00102952" w:rsidRPr="00894778" w14:paraId="55174B8A" w14:textId="77777777" w:rsidTr="00D44E15">
        <w:tc>
          <w:tcPr>
            <w:tcW w:w="1832" w:type="pct"/>
          </w:tcPr>
          <w:p w14:paraId="5F8B019E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95" w:type="pct"/>
            <w:shd w:val="clear" w:color="auto" w:fill="auto"/>
          </w:tcPr>
          <w:p w14:paraId="72C9FB50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49BB2200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2B14303E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08B96FC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462C20EE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894778">
              <w:rPr>
                <w:rFonts w:ascii="Angsana New" w:hAnsi="Angsana New"/>
                <w:sz w:val="30"/>
                <w:szCs w:val="30"/>
              </w:rPr>
              <w:t>163,245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50" w:type="pct"/>
          </w:tcPr>
          <w:p w14:paraId="25F82D12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3CE5C084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894778">
              <w:rPr>
                <w:rFonts w:ascii="Angsana New" w:hAnsi="Angsana New"/>
                <w:sz w:val="30"/>
                <w:szCs w:val="30"/>
              </w:rPr>
              <w:t>156,003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02952" w:rsidRPr="00894778" w14:paraId="44DEB3CE" w14:textId="77777777" w:rsidTr="00D44E15">
        <w:tc>
          <w:tcPr>
            <w:tcW w:w="1832" w:type="pct"/>
          </w:tcPr>
          <w:p w14:paraId="79B9C0D3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66275ABB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0ED0B059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7709F5D5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5428F2B9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</w:tcPr>
          <w:p w14:paraId="41F49745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5,699,556</w:t>
            </w:r>
          </w:p>
        </w:tc>
        <w:tc>
          <w:tcPr>
            <w:tcW w:w="150" w:type="pct"/>
          </w:tcPr>
          <w:p w14:paraId="5F5C19C4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</w:tcPr>
          <w:p w14:paraId="6B555D07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  <w:r w:rsidRPr="00894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679</w:t>
            </w:r>
            <w:r w:rsidRPr="00894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543</w:t>
            </w:r>
          </w:p>
        </w:tc>
      </w:tr>
      <w:tr w:rsidR="00102952" w:rsidRPr="00894778" w14:paraId="2F1B2D73" w14:textId="77777777" w:rsidTr="00D44E15">
        <w:tc>
          <w:tcPr>
            <w:tcW w:w="1832" w:type="pct"/>
          </w:tcPr>
          <w:p w14:paraId="2EA4ACCB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5" w:type="pct"/>
            <w:shd w:val="clear" w:color="auto" w:fill="auto"/>
          </w:tcPr>
          <w:p w14:paraId="7E85C21B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6C748842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4D9C2EF5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7BC244E4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bottom w:val="double" w:sz="4" w:space="0" w:color="auto"/>
            </w:tcBorders>
          </w:tcPr>
          <w:p w14:paraId="66D9E180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5,703,811</w:t>
            </w:r>
          </w:p>
        </w:tc>
        <w:tc>
          <w:tcPr>
            <w:tcW w:w="150" w:type="pct"/>
          </w:tcPr>
          <w:p w14:paraId="4FACE34F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</w:tcPr>
          <w:p w14:paraId="3699388C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5,710,863</w:t>
            </w:r>
          </w:p>
        </w:tc>
      </w:tr>
    </w:tbl>
    <w:p w14:paraId="40AB5F68" w14:textId="77777777" w:rsidR="00102952" w:rsidRPr="00894778" w:rsidRDefault="00102952" w:rsidP="00102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4CCA3EBB" w14:textId="21B25B2F" w:rsidR="00C573B8" w:rsidRPr="00894778" w:rsidRDefault="00102952" w:rsidP="00C57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  <w:cs/>
          <w:lang w:val="th-TH"/>
        </w:rPr>
      </w:pPr>
      <w:r w:rsidRPr="00894778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894778">
        <w:rPr>
          <w:rFonts w:ascii="Angsana New" w:hAnsi="Angsana New"/>
          <w:sz w:val="30"/>
          <w:szCs w:val="30"/>
          <w:cs/>
        </w:rPr>
        <w:t>กลุ่ม</w:t>
      </w:r>
      <w:r w:rsidRPr="00894778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894778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Pr="00894778">
        <w:rPr>
          <w:rFonts w:ascii="Angsana New" w:hAnsi="Angsana New"/>
          <w:sz w:val="30"/>
          <w:szCs w:val="30"/>
        </w:rPr>
        <w:t xml:space="preserve">30 </w:t>
      </w:r>
      <w:r w:rsidRPr="00894778">
        <w:rPr>
          <w:rFonts w:ascii="Angsana New" w:hAnsi="Angsana New"/>
          <w:sz w:val="30"/>
          <w:szCs w:val="30"/>
          <w:cs/>
        </w:rPr>
        <w:t xml:space="preserve">วัน ถึง </w:t>
      </w:r>
      <w:r w:rsidRPr="00894778">
        <w:rPr>
          <w:rFonts w:ascii="Angsana New" w:hAnsi="Angsana New"/>
          <w:sz w:val="30"/>
          <w:szCs w:val="30"/>
        </w:rPr>
        <w:t xml:space="preserve">60 </w:t>
      </w:r>
      <w:r w:rsidRPr="00894778">
        <w:rPr>
          <w:rFonts w:ascii="Angsana New" w:hAnsi="Angsana New"/>
          <w:sz w:val="30"/>
          <w:szCs w:val="30"/>
          <w:cs/>
        </w:rPr>
        <w:t>วัน</w:t>
      </w:r>
    </w:p>
    <w:tbl>
      <w:tblPr>
        <w:tblW w:w="9184" w:type="dxa"/>
        <w:tblInd w:w="450" w:type="dxa"/>
        <w:tblLook w:val="01E0" w:firstRow="1" w:lastRow="1" w:firstColumn="1" w:lastColumn="1" w:noHBand="0" w:noVBand="0"/>
      </w:tblPr>
      <w:tblGrid>
        <w:gridCol w:w="5130"/>
        <w:gridCol w:w="990"/>
        <w:gridCol w:w="1440"/>
        <w:gridCol w:w="270"/>
        <w:gridCol w:w="1354"/>
      </w:tblGrid>
      <w:tr w:rsidR="00102952" w:rsidRPr="00894778" w14:paraId="01800352" w14:textId="77777777" w:rsidTr="001E36F2">
        <w:trPr>
          <w:tblHeader/>
        </w:trPr>
        <w:tc>
          <w:tcPr>
            <w:tcW w:w="5130" w:type="dxa"/>
            <w:vAlign w:val="bottom"/>
          </w:tcPr>
          <w:p w14:paraId="472119B9" w14:textId="16369022" w:rsidR="001E36F2" w:rsidRPr="002021CC" w:rsidRDefault="001E36F2" w:rsidP="00202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021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รายการเคลื่อนไหวของค่าเผื่อผลขาดทุนด้านเครดิตที่คาดว่า</w:t>
            </w:r>
          </w:p>
          <w:p w14:paraId="7EA83B85" w14:textId="5DB2D699" w:rsidR="001E36F2" w:rsidRPr="00894778" w:rsidRDefault="002021CC" w:rsidP="00202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1E36F2" w:rsidRPr="002021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จะเกิดขึ้นของลูกหนี้การค้าและสินทรัพย์ที่เกิดจากสัญญา</w:t>
            </w:r>
          </w:p>
        </w:tc>
        <w:tc>
          <w:tcPr>
            <w:tcW w:w="990" w:type="dxa"/>
          </w:tcPr>
          <w:p w14:paraId="194043F3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70067C9" w14:textId="73FD9D5C" w:rsidR="001E36F2" w:rsidRPr="00894778" w:rsidRDefault="001E36F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59A5746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D12D653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26B4E2FB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4746CD6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02952" w:rsidRPr="00894778" w14:paraId="18A39FE6" w14:textId="77777777" w:rsidTr="001E36F2">
        <w:trPr>
          <w:tblHeader/>
        </w:trPr>
        <w:tc>
          <w:tcPr>
            <w:tcW w:w="5130" w:type="dxa"/>
          </w:tcPr>
          <w:p w14:paraId="270C0F65" w14:textId="77777777" w:rsidR="00102952" w:rsidRPr="00894778" w:rsidRDefault="00102952" w:rsidP="00D44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4B76EC9" w14:textId="62503779" w:rsidR="00102952" w:rsidRPr="00894778" w:rsidRDefault="001E36F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94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064" w:type="dxa"/>
            <w:gridSpan w:val="3"/>
            <w:vAlign w:val="center"/>
          </w:tcPr>
          <w:p w14:paraId="5C21D2DF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4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2952" w:rsidRPr="00894778" w14:paraId="6C45DFFF" w14:textId="77777777" w:rsidTr="001E36F2">
        <w:trPr>
          <w:tblHeader/>
        </w:trPr>
        <w:tc>
          <w:tcPr>
            <w:tcW w:w="5130" w:type="dxa"/>
          </w:tcPr>
          <w:p w14:paraId="583A057B" w14:textId="77777777" w:rsidR="00102952" w:rsidRPr="00894778" w:rsidRDefault="00102952" w:rsidP="00D44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894778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894778">
              <w:rPr>
                <w:rFonts w:ascii="Angsana New" w:hAnsi="Angsana New"/>
                <w:sz w:val="30"/>
                <w:szCs w:val="30"/>
              </w:rPr>
              <w:t xml:space="preserve">2563 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>- ปรับปรุงใหม่</w:t>
            </w:r>
          </w:p>
        </w:tc>
        <w:tc>
          <w:tcPr>
            <w:tcW w:w="990" w:type="dxa"/>
          </w:tcPr>
          <w:p w14:paraId="44F13219" w14:textId="0DE717C2" w:rsidR="00102952" w:rsidRPr="00894778" w:rsidRDefault="001E36F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477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3 </w:t>
            </w:r>
            <w:r w:rsidRPr="00894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(ก(</w:t>
            </w:r>
            <w:r w:rsidRPr="00894778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Pr="00894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))</w:t>
            </w:r>
          </w:p>
        </w:tc>
        <w:tc>
          <w:tcPr>
            <w:tcW w:w="1440" w:type="dxa"/>
            <w:vAlign w:val="bottom"/>
          </w:tcPr>
          <w:p w14:paraId="741BD0EE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180,987</w:t>
            </w:r>
          </w:p>
        </w:tc>
        <w:tc>
          <w:tcPr>
            <w:tcW w:w="270" w:type="dxa"/>
            <w:vAlign w:val="center"/>
          </w:tcPr>
          <w:p w14:paraId="6A2B3138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160C2DCD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172,726</w:t>
            </w:r>
          </w:p>
        </w:tc>
      </w:tr>
      <w:tr w:rsidR="00102952" w:rsidRPr="00894778" w14:paraId="7BCB831A" w14:textId="77777777" w:rsidTr="001E36F2">
        <w:trPr>
          <w:tblHeader/>
        </w:trPr>
        <w:tc>
          <w:tcPr>
            <w:tcW w:w="5130" w:type="dxa"/>
          </w:tcPr>
          <w:p w14:paraId="4FAF2143" w14:textId="77777777" w:rsidR="00102952" w:rsidRPr="00894778" w:rsidRDefault="00102952" w:rsidP="00D44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0C9BE946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450E56A" w14:textId="40BED244" w:rsidR="00102952" w:rsidRPr="00894778" w:rsidRDefault="00C1419A" w:rsidP="00D44E15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29,216</w:t>
            </w:r>
          </w:p>
        </w:tc>
        <w:tc>
          <w:tcPr>
            <w:tcW w:w="270" w:type="dxa"/>
            <w:vAlign w:val="center"/>
          </w:tcPr>
          <w:p w14:paraId="3E7DFC2F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02406767" w14:textId="3EC28777" w:rsidR="00102952" w:rsidRPr="00894778" w:rsidRDefault="00C1419A" w:rsidP="00D44E1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29,194</w:t>
            </w:r>
          </w:p>
        </w:tc>
      </w:tr>
      <w:tr w:rsidR="00102952" w:rsidRPr="00894778" w14:paraId="17CDFB05" w14:textId="77777777" w:rsidTr="001E36F2">
        <w:trPr>
          <w:tblHeader/>
        </w:trPr>
        <w:tc>
          <w:tcPr>
            <w:tcW w:w="5130" w:type="dxa"/>
          </w:tcPr>
          <w:p w14:paraId="49716E7D" w14:textId="77777777" w:rsidR="00102952" w:rsidRPr="00894778" w:rsidRDefault="00102952" w:rsidP="00D44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990" w:type="dxa"/>
          </w:tcPr>
          <w:p w14:paraId="1FA88D80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049240B" w14:textId="77777777" w:rsidR="00102952" w:rsidRPr="00894778" w:rsidRDefault="00102952" w:rsidP="00D44E15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894778">
              <w:rPr>
                <w:rFonts w:ascii="Angsana New" w:hAnsi="Angsana New"/>
                <w:sz w:val="30"/>
                <w:szCs w:val="30"/>
              </w:rPr>
              <w:t>10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30F88AD8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49F359EF" w14:textId="13D06F48" w:rsidR="00102952" w:rsidRPr="00894778" w:rsidRDefault="000C000D" w:rsidP="000C000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1419A" w:rsidRPr="00894778" w14:paraId="4332C2C4" w14:textId="77777777" w:rsidTr="001E36F2">
        <w:trPr>
          <w:tblHeader/>
        </w:trPr>
        <w:tc>
          <w:tcPr>
            <w:tcW w:w="5130" w:type="dxa"/>
          </w:tcPr>
          <w:p w14:paraId="264B2E10" w14:textId="65616A9A" w:rsidR="00C1419A" w:rsidRPr="00894778" w:rsidRDefault="00C1419A" w:rsidP="00D44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ตัด</w:t>
            </w:r>
            <w:r w:rsidR="009278E0" w:rsidRPr="00894778">
              <w:rPr>
                <w:rFonts w:ascii="Angsana New" w:hAnsi="Angsana New"/>
                <w:sz w:val="30"/>
                <w:szCs w:val="30"/>
                <w:cs/>
              </w:rPr>
              <w:t>บัญชี</w:t>
            </w:r>
          </w:p>
        </w:tc>
        <w:tc>
          <w:tcPr>
            <w:tcW w:w="990" w:type="dxa"/>
          </w:tcPr>
          <w:p w14:paraId="2D32E013" w14:textId="77777777" w:rsidR="00C1419A" w:rsidRPr="00894778" w:rsidRDefault="00C1419A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CAFE97" w14:textId="7EFCFE09" w:rsidR="00C1419A" w:rsidRPr="00894778" w:rsidRDefault="00C1419A" w:rsidP="00D44E15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894778">
              <w:rPr>
                <w:rFonts w:ascii="Angsana New" w:hAnsi="Angsana New"/>
                <w:sz w:val="30"/>
                <w:szCs w:val="30"/>
                <w:lang w:val="en-US"/>
              </w:rPr>
              <w:t>19,113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6D95977B" w14:textId="77777777" w:rsidR="00C1419A" w:rsidRPr="00894778" w:rsidRDefault="00C1419A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1EE14578" w14:textId="205707AD" w:rsidR="00C1419A" w:rsidRPr="00894778" w:rsidRDefault="00C1419A" w:rsidP="00C1419A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894778">
              <w:rPr>
                <w:rFonts w:ascii="Angsana New" w:hAnsi="Angsana New"/>
                <w:sz w:val="30"/>
                <w:szCs w:val="30"/>
              </w:rPr>
              <w:t>19,113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02952" w:rsidRPr="00894778" w14:paraId="37836A0E" w14:textId="77777777" w:rsidTr="001E36F2">
        <w:trPr>
          <w:tblHeader/>
        </w:trPr>
        <w:tc>
          <w:tcPr>
            <w:tcW w:w="5130" w:type="dxa"/>
          </w:tcPr>
          <w:p w14:paraId="5423B672" w14:textId="43EB93E0" w:rsidR="00102952" w:rsidRPr="00894778" w:rsidRDefault="00102952" w:rsidP="00D44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931AF" w:rsidRPr="008947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D931AF" w:rsidRPr="00894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931AF" w:rsidRPr="0089477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791B2620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29D5A" w14:textId="717E43C3" w:rsidR="00102952" w:rsidRPr="00894778" w:rsidRDefault="00D50260" w:rsidP="00D44E15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191,080</w:t>
            </w:r>
          </w:p>
        </w:tc>
        <w:tc>
          <w:tcPr>
            <w:tcW w:w="270" w:type="dxa"/>
            <w:vAlign w:val="center"/>
          </w:tcPr>
          <w:p w14:paraId="10AB45C3" w14:textId="77777777" w:rsidR="00102952" w:rsidRPr="00894778" w:rsidRDefault="00102952" w:rsidP="00D4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A008EF" w14:textId="751FC325" w:rsidR="00102952" w:rsidRPr="00894778" w:rsidRDefault="000C000D" w:rsidP="00EF1E9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182,807</w:t>
            </w:r>
          </w:p>
        </w:tc>
      </w:tr>
    </w:tbl>
    <w:p w14:paraId="4CDB27EF" w14:textId="00FE7E41" w:rsidR="00D931AF" w:rsidRPr="00894778" w:rsidRDefault="00D931AF" w:rsidP="00B770E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="Angsana New" w:hAnsi="Angsana New"/>
          <w:sz w:val="30"/>
          <w:szCs w:val="30"/>
          <w:u w:val="none"/>
        </w:rPr>
      </w:pPr>
    </w:p>
    <w:p w14:paraId="72AED2BA" w14:textId="314B5D6B" w:rsidR="009A2148" w:rsidRPr="00894778" w:rsidRDefault="009A2148" w:rsidP="009A2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89477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การค้ำประกัน </w:t>
      </w:r>
    </w:p>
    <w:p w14:paraId="37D72354" w14:textId="77777777" w:rsidR="009A2148" w:rsidRPr="00894778" w:rsidRDefault="009A2148" w:rsidP="009A2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  <w:cs/>
          <w:lang w:val="th-TH"/>
        </w:rPr>
      </w:pPr>
    </w:p>
    <w:p w14:paraId="344928AF" w14:textId="33CAC49F" w:rsidR="005E609B" w:rsidRDefault="00DD33B2" w:rsidP="00957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sz w:val="30"/>
          <w:szCs w:val="30"/>
        </w:rPr>
      </w:pPr>
      <w:r w:rsidRPr="00DD33B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B2A63">
        <w:rPr>
          <w:rFonts w:ascii="Angsana New" w:hAnsi="Angsana New"/>
          <w:sz w:val="30"/>
          <w:szCs w:val="30"/>
        </w:rPr>
        <w:t>31</w:t>
      </w:r>
      <w:r w:rsidRPr="00DD33B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B2A63">
        <w:rPr>
          <w:rFonts w:ascii="Angsana New" w:hAnsi="Angsana New"/>
          <w:sz w:val="30"/>
          <w:szCs w:val="30"/>
        </w:rPr>
        <w:t>2563</w:t>
      </w:r>
      <w:r w:rsidRPr="00DD33B2">
        <w:rPr>
          <w:rFonts w:ascii="Angsana New" w:hAnsi="Angsana New"/>
          <w:sz w:val="30"/>
          <w:szCs w:val="30"/>
          <w:cs/>
        </w:rPr>
        <w:t xml:space="preserve"> กลุ่มบริษัทให้การค้ำประกันวงเงินสินเชื่อและสัญญากู้เงินกับธนาคารหลายแห่งสำหรับหนี้สินของบริษัทร่วม เป็นจำนวนเงินทั้งสิ้น</w:t>
      </w:r>
      <w:r w:rsidR="004B2A63">
        <w:rPr>
          <w:rFonts w:ascii="Angsana New" w:hAnsi="Angsana New"/>
          <w:sz w:val="30"/>
          <w:szCs w:val="30"/>
        </w:rPr>
        <w:t xml:space="preserve"> 1,</w:t>
      </w:r>
      <w:r w:rsidR="00C02264">
        <w:rPr>
          <w:rFonts w:ascii="Angsana New" w:hAnsi="Angsana New"/>
          <w:sz w:val="30"/>
          <w:szCs w:val="30"/>
        </w:rPr>
        <w:t>1</w:t>
      </w:r>
      <w:r w:rsidR="004B2A63">
        <w:rPr>
          <w:rFonts w:ascii="Angsana New" w:hAnsi="Angsana New"/>
          <w:sz w:val="30"/>
          <w:szCs w:val="30"/>
        </w:rPr>
        <w:t>4</w:t>
      </w:r>
      <w:r w:rsidR="00C02264">
        <w:rPr>
          <w:rFonts w:ascii="Angsana New" w:hAnsi="Angsana New"/>
          <w:sz w:val="30"/>
          <w:szCs w:val="30"/>
        </w:rPr>
        <w:t>0</w:t>
      </w:r>
      <w:r w:rsidRPr="00DD33B2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2C2E9780" w14:textId="522317A0" w:rsidR="00DD33B2" w:rsidRDefault="00DD33B2" w:rsidP="00957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sz w:val="30"/>
          <w:szCs w:val="30"/>
        </w:rPr>
      </w:pPr>
    </w:p>
    <w:p w14:paraId="09C8C37D" w14:textId="77777777" w:rsidR="000425E3" w:rsidRPr="000425E3" w:rsidRDefault="000425E3" w:rsidP="00957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425E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ความเสี่ยงด้านอัตราดอกเบี้ย </w:t>
      </w:r>
    </w:p>
    <w:p w14:paraId="76003D31" w14:textId="77777777" w:rsidR="000425E3" w:rsidRPr="000425E3" w:rsidRDefault="000425E3" w:rsidP="00957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sz w:val="30"/>
          <w:szCs w:val="30"/>
        </w:rPr>
      </w:pPr>
    </w:p>
    <w:p w14:paraId="274E326A" w14:textId="46417C70" w:rsidR="000425E3" w:rsidRPr="00DD33B2" w:rsidRDefault="000425E3" w:rsidP="00957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sz w:val="30"/>
          <w:szCs w:val="30"/>
        </w:rPr>
      </w:pPr>
      <w:r w:rsidRPr="000425E3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</w:t>
      </w:r>
      <w:r w:rsidR="00957076">
        <w:rPr>
          <w:rFonts w:ascii="Angsana New" w:hAnsi="Angsana New"/>
          <w:sz w:val="30"/>
          <w:szCs w:val="30"/>
          <w:cs/>
        </w:rPr>
        <w:t xml:space="preserve">                </w:t>
      </w:r>
      <w:r w:rsidRPr="000425E3">
        <w:rPr>
          <w:rFonts w:ascii="Angsana New" w:hAnsi="Angsana New"/>
          <w:sz w:val="30"/>
          <w:szCs w:val="30"/>
          <w:cs/>
        </w:rPr>
        <w:t xml:space="preserve">ในตลาด ซึ่งส่งผลกระทบต่อการดำเนินงานและกระแสเงินสดของกลุ่มบริษัท กลุ่มบริษัทมีความเสี่ยงด้านอัตราดอกเบี้ยที่เกิดจากเงินให้กู้ยืม (ดูหมายเหตุข้อ </w:t>
      </w:r>
      <w:r w:rsidR="00957076">
        <w:rPr>
          <w:rFonts w:ascii="Angsana New" w:hAnsi="Angsana New"/>
          <w:sz w:val="30"/>
          <w:szCs w:val="30"/>
        </w:rPr>
        <w:t>9</w:t>
      </w:r>
      <w:r w:rsidRPr="000425E3">
        <w:rPr>
          <w:rFonts w:ascii="Angsana New" w:hAnsi="Angsana New"/>
          <w:sz w:val="30"/>
          <w:szCs w:val="30"/>
          <w:cs/>
        </w:rPr>
        <w:t xml:space="preserve">) </w:t>
      </w:r>
      <w:r w:rsidR="00957076">
        <w:rPr>
          <w:rFonts w:ascii="Angsana New" w:hAnsi="Angsana New" w:hint="cs"/>
          <w:sz w:val="30"/>
          <w:szCs w:val="30"/>
          <w:cs/>
        </w:rPr>
        <w:t>หนี้สินที่มีภาระดอกเบี้ย</w:t>
      </w:r>
      <w:r w:rsidRPr="000425E3">
        <w:rPr>
          <w:rFonts w:ascii="Angsana New" w:hAnsi="Angsana New"/>
          <w:sz w:val="30"/>
          <w:szCs w:val="30"/>
          <w:cs/>
        </w:rPr>
        <w:t xml:space="preserve"> (ดูหมายเหตุข้อ </w:t>
      </w:r>
      <w:r w:rsidRPr="000425E3">
        <w:rPr>
          <w:rFonts w:ascii="Angsana New" w:hAnsi="Angsana New"/>
          <w:sz w:val="30"/>
          <w:szCs w:val="30"/>
        </w:rPr>
        <w:t>1</w:t>
      </w:r>
      <w:r w:rsidR="00957076">
        <w:rPr>
          <w:rFonts w:ascii="Angsana New" w:hAnsi="Angsana New"/>
          <w:sz w:val="30"/>
          <w:szCs w:val="30"/>
        </w:rPr>
        <w:t>5</w:t>
      </w:r>
      <w:r w:rsidRPr="000425E3">
        <w:rPr>
          <w:rFonts w:ascii="Angsana New" w:hAnsi="Angsana New"/>
          <w:sz w:val="30"/>
          <w:szCs w:val="30"/>
          <w:cs/>
        </w:rPr>
        <w:t>) กลุ่มบริษัทได้ลดความเสี่ยงดังกล่าวโดยทำให้แน่ใจว่าดอกเบี้ยที่เกิดจากสินทรัพย์และหนี้สินทางการเงินของกลุ่มบริษัทโดยส่วนใหญ่มีอัตราดอกเบี้ยคงที่ซึ่งใกล้เคียงกับอัตราตลาดในปัจจุบัน หรือมีอัตราดอกเบี้ยลอยตัวโดยอ้างอิงตามอัตราตลาด</w:t>
      </w:r>
    </w:p>
    <w:p w14:paraId="68022D4D" w14:textId="002989C0" w:rsidR="00435958" w:rsidRPr="00894778" w:rsidRDefault="00435958" w:rsidP="003F30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val="th-TH"/>
        </w:rPr>
      </w:pPr>
      <w:r w:rsidRPr="00894778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6DCCF983" w14:textId="7FA58FFA" w:rsidR="00BE7622" w:rsidRPr="009463BF" w:rsidRDefault="00594F35" w:rsidP="007A5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378"/>
        <w:jc w:val="thaiDistribute"/>
        <w:rPr>
          <w:rFonts w:ascii="Angsana New" w:hAnsi="Angsana New"/>
          <w:sz w:val="30"/>
          <w:szCs w:val="30"/>
          <w:cs/>
        </w:rPr>
      </w:pPr>
      <w:r w:rsidRPr="009463BF">
        <w:rPr>
          <w:rFonts w:ascii="Angsana New" w:hAnsi="Angsana New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</w:t>
      </w:r>
      <w:r w:rsidR="007A5E60">
        <w:rPr>
          <w:rFonts w:ascii="Angsana New" w:hAnsi="Angsana New" w:hint="cs"/>
          <w:sz w:val="30"/>
          <w:szCs w:val="30"/>
          <w:cs/>
        </w:rPr>
        <w:t>สินทรัพย์และ</w:t>
      </w:r>
      <w:r w:rsidRPr="009463BF">
        <w:rPr>
          <w:rFonts w:ascii="Angsana New" w:hAnsi="Angsana New"/>
          <w:sz w:val="30"/>
          <w:szCs w:val="30"/>
          <w:cs/>
        </w:rPr>
        <w:t>หนี้สินทางการเงิน ณ วันที่รายงาน โดยจำนวนเงินเป็นจำนวนขั้นต้นซึ่งไม่ได้คิดลด</w:t>
      </w:r>
    </w:p>
    <w:p w14:paraId="3E3E2F71" w14:textId="09A386E1" w:rsidR="009A2148" w:rsidRPr="00894778" w:rsidRDefault="009A2148" w:rsidP="009A2148">
      <w:pPr>
        <w:rPr>
          <w:rFonts w:ascii="Angsana New" w:hAnsi="Angsana New"/>
          <w:sz w:val="30"/>
          <w:szCs w:val="30"/>
        </w:rPr>
      </w:pPr>
    </w:p>
    <w:tbl>
      <w:tblPr>
        <w:tblW w:w="9233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33"/>
        <w:gridCol w:w="1309"/>
        <w:gridCol w:w="191"/>
        <w:gridCol w:w="1028"/>
        <w:gridCol w:w="187"/>
        <w:gridCol w:w="1175"/>
        <w:gridCol w:w="187"/>
        <w:gridCol w:w="1123"/>
      </w:tblGrid>
      <w:tr w:rsidR="00435958" w:rsidRPr="00894778" w14:paraId="6C2654B3" w14:textId="77777777" w:rsidTr="00503D2D">
        <w:trPr>
          <w:cantSplit/>
          <w:trHeight w:val="113"/>
          <w:tblHeader/>
        </w:trPr>
        <w:tc>
          <w:tcPr>
            <w:tcW w:w="5533" w:type="dxa"/>
            <w:gridSpan w:val="3"/>
            <w:shd w:val="clear" w:color="auto" w:fill="auto"/>
            <w:vAlign w:val="bottom"/>
          </w:tcPr>
          <w:p w14:paraId="49AEA935" w14:textId="77777777" w:rsidR="00435958" w:rsidRPr="00894778" w:rsidRDefault="00435958" w:rsidP="00503D2D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0" w:type="dxa"/>
            <w:gridSpan w:val="5"/>
            <w:shd w:val="clear" w:color="auto" w:fill="auto"/>
          </w:tcPr>
          <w:p w14:paraId="4C9E3364" w14:textId="77777777" w:rsidR="00435958" w:rsidRPr="00894778" w:rsidRDefault="00435958" w:rsidP="00503D2D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435958" w:rsidRPr="00894778" w14:paraId="457B1E66" w14:textId="77777777" w:rsidTr="00503D2D">
        <w:trPr>
          <w:cantSplit/>
          <w:trHeight w:val="113"/>
          <w:tblHeader/>
        </w:trPr>
        <w:tc>
          <w:tcPr>
            <w:tcW w:w="5533" w:type="dxa"/>
            <w:gridSpan w:val="3"/>
            <w:shd w:val="clear" w:color="auto" w:fill="auto"/>
            <w:vAlign w:val="bottom"/>
          </w:tcPr>
          <w:p w14:paraId="158C3AE9" w14:textId="77777777" w:rsidR="00435958" w:rsidRPr="00894778" w:rsidRDefault="00435958" w:rsidP="00503D2D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FBCB511" w14:textId="77777777" w:rsidR="00435958" w:rsidRPr="00894778" w:rsidRDefault="00435958" w:rsidP="00503D2D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435958" w:rsidRPr="00894778" w14:paraId="0F2A7CF4" w14:textId="77777777" w:rsidTr="00503D2D">
        <w:trPr>
          <w:cantSplit/>
          <w:trHeight w:val="364"/>
          <w:tblHeader/>
        </w:trPr>
        <w:tc>
          <w:tcPr>
            <w:tcW w:w="4033" w:type="dxa"/>
            <w:shd w:val="clear" w:color="auto" w:fill="auto"/>
            <w:vAlign w:val="bottom"/>
          </w:tcPr>
          <w:p w14:paraId="1F4A0500" w14:textId="77777777" w:rsidR="00435958" w:rsidRPr="00894778" w:rsidRDefault="00435958" w:rsidP="00503D2D">
            <w:pPr>
              <w:pStyle w:val="acctfourfigures"/>
              <w:spacing w:line="380" w:lineRule="exact"/>
              <w:ind w:left="10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309" w:type="dxa"/>
            <w:shd w:val="clear" w:color="auto" w:fill="auto"/>
          </w:tcPr>
          <w:p w14:paraId="75AE9196" w14:textId="77777777" w:rsidR="00435958" w:rsidRPr="00894778" w:rsidRDefault="00435958" w:rsidP="00503D2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4514175C" w14:textId="77777777" w:rsidR="00435958" w:rsidRPr="00894778" w:rsidRDefault="00435958" w:rsidP="00503D2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91" w:type="dxa"/>
            <w:shd w:val="clear" w:color="auto" w:fill="auto"/>
          </w:tcPr>
          <w:p w14:paraId="2ED1059B" w14:textId="77777777" w:rsidR="00435958" w:rsidRPr="00894778" w:rsidRDefault="00435958" w:rsidP="00503D2D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23D0D557" w14:textId="77777777" w:rsidR="00435958" w:rsidRPr="00894778" w:rsidRDefault="00435958" w:rsidP="00503D2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D952FC4" w14:textId="77777777" w:rsidR="00435958" w:rsidRPr="00894778" w:rsidRDefault="00435958" w:rsidP="00503D2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7" w:type="dxa"/>
            <w:tcBorders>
              <w:top w:val="single" w:sz="4" w:space="0" w:color="auto"/>
            </w:tcBorders>
            <w:shd w:val="clear" w:color="auto" w:fill="auto"/>
          </w:tcPr>
          <w:p w14:paraId="7F563EC7" w14:textId="77777777" w:rsidR="00435958" w:rsidRPr="00894778" w:rsidRDefault="00435958" w:rsidP="00503D2D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2AB34A8F" w14:textId="77777777" w:rsidR="00435958" w:rsidRPr="00894778" w:rsidRDefault="00435958" w:rsidP="00503D2D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หลังจาก</w:t>
            </w:r>
            <w:r w:rsidRPr="00894778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7" w:type="dxa"/>
            <w:tcBorders>
              <w:top w:val="single" w:sz="4" w:space="0" w:color="auto"/>
            </w:tcBorders>
            <w:shd w:val="clear" w:color="auto" w:fill="auto"/>
          </w:tcPr>
          <w:p w14:paraId="3B4029F0" w14:textId="77777777" w:rsidR="00435958" w:rsidRPr="00894778" w:rsidRDefault="00435958" w:rsidP="00503D2D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795BBCC" w14:textId="77777777" w:rsidR="00435958" w:rsidRPr="00894778" w:rsidRDefault="00435958" w:rsidP="00503D2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6525242" w14:textId="77777777" w:rsidR="00435958" w:rsidRPr="00894778" w:rsidRDefault="00435958" w:rsidP="00503D2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35958" w:rsidRPr="00894778" w14:paraId="029B4810" w14:textId="77777777" w:rsidTr="00503D2D">
        <w:trPr>
          <w:cantSplit/>
          <w:trHeight w:val="372"/>
        </w:trPr>
        <w:tc>
          <w:tcPr>
            <w:tcW w:w="4033" w:type="dxa"/>
            <w:shd w:val="clear" w:color="auto" w:fill="auto"/>
          </w:tcPr>
          <w:p w14:paraId="6C086159" w14:textId="77777777" w:rsidR="00435958" w:rsidRPr="00894778" w:rsidRDefault="00435958" w:rsidP="00503D2D">
            <w:pPr>
              <w:spacing w:line="380" w:lineRule="exact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9" w:type="dxa"/>
            <w:shd w:val="clear" w:color="auto" w:fill="auto"/>
          </w:tcPr>
          <w:p w14:paraId="188B82D4" w14:textId="77777777" w:rsidR="00435958" w:rsidRPr="00894778" w:rsidRDefault="00435958" w:rsidP="00503D2D">
            <w:pPr>
              <w:spacing w:line="38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4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91" w:type="dxa"/>
            <w:shd w:val="clear" w:color="auto" w:fill="auto"/>
          </w:tcPr>
          <w:p w14:paraId="3B26BD48" w14:textId="77777777" w:rsidR="00435958" w:rsidRPr="00894778" w:rsidRDefault="00435958" w:rsidP="00503D2D">
            <w:pPr>
              <w:spacing w:line="380" w:lineRule="exact"/>
              <w:ind w:left="-79"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00" w:type="dxa"/>
            <w:gridSpan w:val="5"/>
            <w:shd w:val="clear" w:color="auto" w:fill="auto"/>
          </w:tcPr>
          <w:p w14:paraId="58384AD2" w14:textId="77777777" w:rsidR="00435958" w:rsidRPr="00894778" w:rsidRDefault="00435958" w:rsidP="00503D2D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9477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35958" w:rsidRPr="00894778" w14:paraId="264A46AB" w14:textId="77777777" w:rsidTr="00503D2D">
        <w:trPr>
          <w:cantSplit/>
          <w:trHeight w:val="372"/>
        </w:trPr>
        <w:tc>
          <w:tcPr>
            <w:tcW w:w="4033" w:type="dxa"/>
            <w:shd w:val="clear" w:color="auto" w:fill="auto"/>
          </w:tcPr>
          <w:p w14:paraId="1A284543" w14:textId="5E7A8A8F" w:rsidR="00435958" w:rsidRPr="00894778" w:rsidRDefault="00435958" w:rsidP="00503D2D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09" w:type="dxa"/>
            <w:shd w:val="clear" w:color="auto" w:fill="auto"/>
          </w:tcPr>
          <w:p w14:paraId="15F5DEB5" w14:textId="77777777" w:rsidR="00435958" w:rsidRPr="00894778" w:rsidRDefault="00435958" w:rsidP="00503D2D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46D7530" w14:textId="77777777" w:rsidR="00435958" w:rsidRPr="00894778" w:rsidRDefault="00435958" w:rsidP="00503D2D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46356517" w14:textId="77777777" w:rsidR="00435958" w:rsidRPr="00894778" w:rsidRDefault="00435958" w:rsidP="00503D2D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0973F51B" w14:textId="77777777" w:rsidR="00435958" w:rsidRPr="00894778" w:rsidRDefault="00435958" w:rsidP="00503D2D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408EC6CE" w14:textId="77777777" w:rsidR="00435958" w:rsidRPr="00894778" w:rsidRDefault="00435958" w:rsidP="00503D2D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406D96F1" w14:textId="77777777" w:rsidR="00435958" w:rsidRPr="00894778" w:rsidRDefault="00435958" w:rsidP="00503D2D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474467AE" w14:textId="77777777" w:rsidR="00435958" w:rsidRPr="00894778" w:rsidRDefault="00435958" w:rsidP="00503D2D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5958" w:rsidRPr="00894778" w14:paraId="2B17269F" w14:textId="77777777" w:rsidTr="00503D2D">
        <w:trPr>
          <w:cantSplit/>
          <w:trHeight w:val="397"/>
        </w:trPr>
        <w:tc>
          <w:tcPr>
            <w:tcW w:w="4033" w:type="dxa"/>
            <w:shd w:val="clear" w:color="auto" w:fill="auto"/>
          </w:tcPr>
          <w:p w14:paraId="0A85DA67" w14:textId="77777777" w:rsidR="00435958" w:rsidRPr="00894778" w:rsidRDefault="00435958" w:rsidP="00503D2D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shd w:val="clear" w:color="auto" w:fill="auto"/>
          </w:tcPr>
          <w:p w14:paraId="4C185172" w14:textId="77777777" w:rsidR="00435958" w:rsidRPr="00894778" w:rsidRDefault="00435958" w:rsidP="00503D2D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BF96CD0" w14:textId="77777777" w:rsidR="00435958" w:rsidRPr="00894778" w:rsidRDefault="00435958" w:rsidP="00503D2D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0AD03EB5" w14:textId="77777777" w:rsidR="00435958" w:rsidRPr="00894778" w:rsidRDefault="00435958" w:rsidP="00503D2D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720262BE" w14:textId="77777777" w:rsidR="00435958" w:rsidRPr="00894778" w:rsidRDefault="00435958" w:rsidP="00503D2D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60930DAE" w14:textId="77777777" w:rsidR="00435958" w:rsidRPr="00894778" w:rsidRDefault="00435958" w:rsidP="00503D2D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0480B364" w14:textId="77777777" w:rsidR="00435958" w:rsidRPr="00894778" w:rsidRDefault="00435958" w:rsidP="00503D2D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586EBB60" w14:textId="77777777" w:rsidR="00435958" w:rsidRPr="00894778" w:rsidRDefault="00435958" w:rsidP="00503D2D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5958" w:rsidRPr="00894778" w14:paraId="32781210" w14:textId="77777777" w:rsidTr="00503D2D">
        <w:trPr>
          <w:cantSplit/>
          <w:trHeight w:val="326"/>
        </w:trPr>
        <w:tc>
          <w:tcPr>
            <w:tcW w:w="4033" w:type="dxa"/>
            <w:shd w:val="clear" w:color="auto" w:fill="auto"/>
          </w:tcPr>
          <w:p w14:paraId="63A749A0" w14:textId="77777777" w:rsidR="00435958" w:rsidRPr="00894778" w:rsidRDefault="00435958" w:rsidP="00503D2D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309" w:type="dxa"/>
            <w:shd w:val="clear" w:color="auto" w:fill="auto"/>
          </w:tcPr>
          <w:p w14:paraId="23C06FF8" w14:textId="69EED262" w:rsidR="00435958" w:rsidRPr="00894778" w:rsidRDefault="006A2C1C" w:rsidP="00503D2D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2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894778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- </w:t>
            </w:r>
            <w:r w:rsidRPr="00894778">
              <w:rPr>
                <w:rFonts w:ascii="Angsana New" w:hAnsi="Angsana New"/>
                <w:sz w:val="30"/>
                <w:szCs w:val="30"/>
              </w:rPr>
              <w:t>7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89477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91" w:type="dxa"/>
            <w:shd w:val="clear" w:color="auto" w:fill="auto"/>
          </w:tcPr>
          <w:p w14:paraId="289445B3" w14:textId="77777777" w:rsidR="00435958" w:rsidRPr="00894778" w:rsidRDefault="00435958" w:rsidP="00503D2D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5B42BE3D" w14:textId="075B180E" w:rsidR="00435958" w:rsidRPr="00894778" w:rsidRDefault="00BD7FD8" w:rsidP="00503D2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85,580</w:t>
            </w:r>
          </w:p>
        </w:tc>
        <w:tc>
          <w:tcPr>
            <w:tcW w:w="187" w:type="dxa"/>
            <w:shd w:val="clear" w:color="auto" w:fill="auto"/>
          </w:tcPr>
          <w:p w14:paraId="2A891EAD" w14:textId="77777777" w:rsidR="00435958" w:rsidRPr="00894778" w:rsidRDefault="00435958" w:rsidP="00503D2D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696A97A1" w14:textId="669809F9" w:rsidR="00435958" w:rsidRPr="00894778" w:rsidRDefault="00BD7FD8" w:rsidP="00503D2D">
            <w:pPr>
              <w:pStyle w:val="acctfourfigures"/>
              <w:tabs>
                <w:tab w:val="clear" w:pos="765"/>
                <w:tab w:val="decimal" w:pos="92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37,500</w:t>
            </w:r>
          </w:p>
        </w:tc>
        <w:tc>
          <w:tcPr>
            <w:tcW w:w="187" w:type="dxa"/>
            <w:shd w:val="clear" w:color="auto" w:fill="auto"/>
          </w:tcPr>
          <w:p w14:paraId="3947F1F3" w14:textId="77777777" w:rsidR="00435958" w:rsidRPr="00894778" w:rsidRDefault="00435958" w:rsidP="00503D2D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1819D7CA" w14:textId="138EAE1B" w:rsidR="00435958" w:rsidRPr="00894778" w:rsidRDefault="006A2C1C" w:rsidP="00503D2D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123,080</w:t>
            </w:r>
          </w:p>
        </w:tc>
      </w:tr>
      <w:tr w:rsidR="00435958" w:rsidRPr="00894778" w14:paraId="6EC8C7C1" w14:textId="77777777" w:rsidTr="00503D2D">
        <w:trPr>
          <w:cantSplit/>
          <w:trHeight w:val="326"/>
        </w:trPr>
        <w:tc>
          <w:tcPr>
            <w:tcW w:w="4033" w:type="dxa"/>
            <w:shd w:val="clear" w:color="auto" w:fill="auto"/>
          </w:tcPr>
          <w:p w14:paraId="4359B3B3" w14:textId="77777777" w:rsidR="00435958" w:rsidRPr="00894778" w:rsidRDefault="00435958" w:rsidP="00503D2D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เงินให้กู้ยืมระยะสั้นแก่พนักงานและผู้บริหาร</w:t>
            </w:r>
          </w:p>
        </w:tc>
        <w:tc>
          <w:tcPr>
            <w:tcW w:w="1309" w:type="dxa"/>
            <w:shd w:val="clear" w:color="auto" w:fill="auto"/>
          </w:tcPr>
          <w:p w14:paraId="634FA33B" w14:textId="7B9DE7CE" w:rsidR="00435958" w:rsidRPr="00894778" w:rsidRDefault="006A2C1C" w:rsidP="00503D2D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2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89477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91" w:type="dxa"/>
            <w:shd w:val="clear" w:color="auto" w:fill="auto"/>
          </w:tcPr>
          <w:p w14:paraId="0135FA09" w14:textId="77777777" w:rsidR="00435958" w:rsidRPr="00894778" w:rsidRDefault="00435958" w:rsidP="00503D2D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0EC5D874" w14:textId="3668A6F4" w:rsidR="00435958" w:rsidRPr="00894778" w:rsidRDefault="006A2C1C" w:rsidP="00503D2D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570DA1EC" w14:textId="77777777" w:rsidR="00435958" w:rsidRPr="00894778" w:rsidRDefault="00435958" w:rsidP="00503D2D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4109C086" w14:textId="79984165" w:rsidR="00435958" w:rsidRPr="00894778" w:rsidRDefault="00BD7FD8" w:rsidP="00503D2D">
            <w:pPr>
              <w:pStyle w:val="acctfourfigures"/>
              <w:tabs>
                <w:tab w:val="clear" w:pos="765"/>
                <w:tab w:val="decimal" w:pos="92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21,630</w:t>
            </w:r>
          </w:p>
        </w:tc>
        <w:tc>
          <w:tcPr>
            <w:tcW w:w="187" w:type="dxa"/>
            <w:shd w:val="clear" w:color="auto" w:fill="auto"/>
          </w:tcPr>
          <w:p w14:paraId="2E2BB87C" w14:textId="77777777" w:rsidR="00435958" w:rsidRPr="00894778" w:rsidRDefault="00435958" w:rsidP="00503D2D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E5144C9" w14:textId="0BF0B132" w:rsidR="00435958" w:rsidRPr="00894778" w:rsidRDefault="006A2C1C" w:rsidP="00503D2D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21,630</w:t>
            </w:r>
          </w:p>
        </w:tc>
      </w:tr>
      <w:tr w:rsidR="006A2C1C" w:rsidRPr="00894778" w14:paraId="0F7CC7B2" w14:textId="77777777" w:rsidTr="00503D2D">
        <w:trPr>
          <w:cantSplit/>
          <w:trHeight w:val="397"/>
        </w:trPr>
        <w:tc>
          <w:tcPr>
            <w:tcW w:w="4033" w:type="dxa"/>
            <w:shd w:val="clear" w:color="auto" w:fill="auto"/>
          </w:tcPr>
          <w:p w14:paraId="27A4372B" w14:textId="77777777" w:rsidR="006A2C1C" w:rsidRPr="00894778" w:rsidRDefault="006A2C1C" w:rsidP="006A2C1C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  <w:shd w:val="clear" w:color="auto" w:fill="auto"/>
          </w:tcPr>
          <w:p w14:paraId="61E5306E" w14:textId="77777777" w:rsidR="006A2C1C" w:rsidRPr="00894778" w:rsidRDefault="006A2C1C" w:rsidP="006A2C1C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307FD490" w14:textId="77777777" w:rsidR="006A2C1C" w:rsidRPr="00894778" w:rsidRDefault="006A2C1C" w:rsidP="006A2C1C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0A61AB" w14:textId="0042902E" w:rsidR="006A2C1C" w:rsidRPr="00894778" w:rsidRDefault="006A2C1C" w:rsidP="006A2C1C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85,580</w:t>
            </w:r>
          </w:p>
        </w:tc>
        <w:tc>
          <w:tcPr>
            <w:tcW w:w="187" w:type="dxa"/>
            <w:shd w:val="clear" w:color="auto" w:fill="auto"/>
          </w:tcPr>
          <w:p w14:paraId="3051B04B" w14:textId="77777777" w:rsidR="006A2C1C" w:rsidRPr="00894778" w:rsidRDefault="006A2C1C" w:rsidP="006A2C1C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E4F88C" w14:textId="4C397CD0" w:rsidR="006A2C1C" w:rsidRPr="00894778" w:rsidRDefault="006A2C1C" w:rsidP="006A2C1C">
            <w:pPr>
              <w:pStyle w:val="acctfourfigures"/>
              <w:tabs>
                <w:tab w:val="clear" w:pos="765"/>
                <w:tab w:val="decimal" w:pos="92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59,130</w:t>
            </w:r>
          </w:p>
        </w:tc>
        <w:tc>
          <w:tcPr>
            <w:tcW w:w="187" w:type="dxa"/>
            <w:shd w:val="clear" w:color="auto" w:fill="auto"/>
          </w:tcPr>
          <w:p w14:paraId="132001C2" w14:textId="77777777" w:rsidR="006A2C1C" w:rsidRPr="00894778" w:rsidRDefault="006A2C1C" w:rsidP="006A2C1C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F01C5C" w14:textId="3AC532F0" w:rsidR="006A2C1C" w:rsidRPr="00894778" w:rsidRDefault="006A2C1C" w:rsidP="006A2C1C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144,710</w:t>
            </w:r>
          </w:p>
        </w:tc>
      </w:tr>
      <w:tr w:rsidR="006A2C1C" w:rsidRPr="00894778" w14:paraId="7888A45F" w14:textId="77777777" w:rsidTr="00503D2D">
        <w:trPr>
          <w:cantSplit/>
          <w:trHeight w:val="372"/>
        </w:trPr>
        <w:tc>
          <w:tcPr>
            <w:tcW w:w="4033" w:type="dxa"/>
            <w:shd w:val="clear" w:color="auto" w:fill="auto"/>
          </w:tcPr>
          <w:p w14:paraId="4105BC13" w14:textId="77777777" w:rsidR="006A2C1C" w:rsidRPr="00894778" w:rsidRDefault="006A2C1C" w:rsidP="006A2C1C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9" w:type="dxa"/>
            <w:shd w:val="clear" w:color="auto" w:fill="auto"/>
          </w:tcPr>
          <w:p w14:paraId="140CF886" w14:textId="77777777" w:rsidR="006A2C1C" w:rsidRPr="00894778" w:rsidRDefault="006A2C1C" w:rsidP="006A2C1C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0A6FB6E" w14:textId="77777777" w:rsidR="006A2C1C" w:rsidRPr="00894778" w:rsidRDefault="006A2C1C" w:rsidP="006A2C1C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31088121" w14:textId="77777777" w:rsidR="006A2C1C" w:rsidRPr="00894778" w:rsidRDefault="006A2C1C" w:rsidP="006A2C1C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</w:tcPr>
          <w:p w14:paraId="2E4EA47C" w14:textId="77777777" w:rsidR="006A2C1C" w:rsidRPr="00894778" w:rsidRDefault="006A2C1C" w:rsidP="006A2C1C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1A08E631" w14:textId="77777777" w:rsidR="006A2C1C" w:rsidRPr="00894778" w:rsidRDefault="006A2C1C" w:rsidP="006A2C1C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6273A1AB" w14:textId="77777777" w:rsidR="006A2C1C" w:rsidRPr="00894778" w:rsidRDefault="006A2C1C" w:rsidP="006A2C1C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90DFBFC" w14:textId="77777777" w:rsidR="006A2C1C" w:rsidRPr="00894778" w:rsidRDefault="006A2C1C" w:rsidP="006A2C1C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A2C1C" w:rsidRPr="00894778" w14:paraId="0192ACFD" w14:textId="77777777" w:rsidTr="00503D2D">
        <w:trPr>
          <w:cantSplit/>
          <w:trHeight w:val="397"/>
        </w:trPr>
        <w:tc>
          <w:tcPr>
            <w:tcW w:w="4033" w:type="dxa"/>
            <w:shd w:val="clear" w:color="auto" w:fill="auto"/>
          </w:tcPr>
          <w:p w14:paraId="2D16C8B3" w14:textId="77777777" w:rsidR="006A2C1C" w:rsidRPr="00894778" w:rsidRDefault="006A2C1C" w:rsidP="006A2C1C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4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09" w:type="dxa"/>
            <w:shd w:val="clear" w:color="auto" w:fill="auto"/>
          </w:tcPr>
          <w:p w14:paraId="5E1E3BFD" w14:textId="77777777" w:rsidR="006A2C1C" w:rsidRPr="00894778" w:rsidRDefault="006A2C1C" w:rsidP="006A2C1C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48F04542" w14:textId="77777777" w:rsidR="006A2C1C" w:rsidRPr="00894778" w:rsidRDefault="006A2C1C" w:rsidP="006A2C1C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449DC17A" w14:textId="77777777" w:rsidR="006A2C1C" w:rsidRPr="00894778" w:rsidRDefault="006A2C1C" w:rsidP="006A2C1C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7314509D" w14:textId="77777777" w:rsidR="006A2C1C" w:rsidRPr="00894778" w:rsidRDefault="006A2C1C" w:rsidP="006A2C1C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6D659B6E" w14:textId="77777777" w:rsidR="006A2C1C" w:rsidRPr="00894778" w:rsidRDefault="006A2C1C" w:rsidP="006A2C1C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6E08C9AA" w14:textId="77777777" w:rsidR="006A2C1C" w:rsidRPr="00894778" w:rsidRDefault="006A2C1C" w:rsidP="006A2C1C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622D5E97" w14:textId="77777777" w:rsidR="006A2C1C" w:rsidRPr="00894778" w:rsidRDefault="006A2C1C" w:rsidP="006A2C1C">
            <w:pPr>
              <w:pStyle w:val="acctfourfigures"/>
              <w:tabs>
                <w:tab w:val="clear" w:pos="765"/>
                <w:tab w:val="decimal" w:pos="731"/>
                <w:tab w:val="decimal" w:pos="90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2C1C" w:rsidRPr="00894778" w14:paraId="0FA5D180" w14:textId="77777777" w:rsidTr="00503D2D">
        <w:trPr>
          <w:cantSplit/>
          <w:trHeight w:val="372"/>
        </w:trPr>
        <w:tc>
          <w:tcPr>
            <w:tcW w:w="4033" w:type="dxa"/>
            <w:shd w:val="clear" w:color="auto" w:fill="auto"/>
          </w:tcPr>
          <w:p w14:paraId="73030920" w14:textId="77777777" w:rsidR="006A2C1C" w:rsidRPr="00894778" w:rsidRDefault="006A2C1C" w:rsidP="006A2C1C">
            <w:pPr>
              <w:tabs>
                <w:tab w:val="clear" w:pos="227"/>
                <w:tab w:val="left" w:pos="198"/>
              </w:tabs>
              <w:spacing w:line="380" w:lineRule="exact"/>
              <w:ind w:left="108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09" w:type="dxa"/>
            <w:shd w:val="clear" w:color="auto" w:fill="auto"/>
          </w:tcPr>
          <w:p w14:paraId="5681F8B3" w14:textId="62226094" w:rsidR="006A2C1C" w:rsidRPr="00894778" w:rsidRDefault="00187389" w:rsidP="00890FD2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78 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- </w:t>
            </w: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91" w:type="dxa"/>
            <w:shd w:val="clear" w:color="auto" w:fill="auto"/>
          </w:tcPr>
          <w:p w14:paraId="532EDBF2" w14:textId="77777777" w:rsidR="006A2C1C" w:rsidRPr="00894778" w:rsidRDefault="006A2C1C" w:rsidP="006A2C1C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47B8A27D" w14:textId="02742C5F" w:rsidR="006A2C1C" w:rsidRPr="00894778" w:rsidRDefault="00913DE9" w:rsidP="006A2C1C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1,</w:t>
            </w: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945</w:t>
            </w:r>
            <w:r w:rsidRPr="00894778">
              <w:rPr>
                <w:rFonts w:ascii="Angsana New" w:hAnsi="Angsana New"/>
                <w:sz w:val="30"/>
                <w:szCs w:val="30"/>
              </w:rPr>
              <w:t>,762</w:t>
            </w:r>
          </w:p>
        </w:tc>
        <w:tc>
          <w:tcPr>
            <w:tcW w:w="187" w:type="dxa"/>
            <w:shd w:val="clear" w:color="auto" w:fill="auto"/>
          </w:tcPr>
          <w:p w14:paraId="113E6B82" w14:textId="77777777" w:rsidR="006A2C1C" w:rsidRPr="00894778" w:rsidRDefault="006A2C1C" w:rsidP="006A2C1C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22AF0264" w14:textId="3DD6E9E4" w:rsidR="006A2C1C" w:rsidRPr="00894778" w:rsidRDefault="00913DE9" w:rsidP="006A2C1C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2EFB7798" w14:textId="77777777" w:rsidR="006A2C1C" w:rsidRPr="00894778" w:rsidRDefault="006A2C1C" w:rsidP="006A2C1C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0027BDB7" w14:textId="3ED17212" w:rsidR="006A2C1C" w:rsidRPr="00894778" w:rsidRDefault="00913DE9" w:rsidP="006A2C1C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1,945,762</w:t>
            </w:r>
          </w:p>
        </w:tc>
      </w:tr>
      <w:tr w:rsidR="00913DE9" w:rsidRPr="00894778" w14:paraId="57E7F546" w14:textId="77777777" w:rsidTr="00503D2D">
        <w:trPr>
          <w:cantSplit/>
          <w:trHeight w:val="397"/>
        </w:trPr>
        <w:tc>
          <w:tcPr>
            <w:tcW w:w="4033" w:type="dxa"/>
            <w:shd w:val="clear" w:color="auto" w:fill="auto"/>
          </w:tcPr>
          <w:p w14:paraId="0111F3FE" w14:textId="77777777" w:rsidR="00913DE9" w:rsidRPr="00894778" w:rsidRDefault="00913DE9" w:rsidP="00913DE9">
            <w:pPr>
              <w:tabs>
                <w:tab w:val="clear" w:pos="227"/>
                <w:tab w:val="left" w:pos="198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  <w:shd w:val="clear" w:color="auto" w:fill="auto"/>
          </w:tcPr>
          <w:p w14:paraId="28CA158A" w14:textId="77777777" w:rsidR="00913DE9" w:rsidRPr="00894778" w:rsidRDefault="00913DE9" w:rsidP="00913DE9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BA926CC" w14:textId="77777777" w:rsidR="00913DE9" w:rsidRPr="00894778" w:rsidRDefault="00913DE9" w:rsidP="00913DE9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425961" w14:textId="2ABCB2B8" w:rsidR="00913DE9" w:rsidRPr="00894778" w:rsidRDefault="00913DE9" w:rsidP="00913DE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Pr="00894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945</w:t>
            </w: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,762</w:t>
            </w:r>
          </w:p>
        </w:tc>
        <w:tc>
          <w:tcPr>
            <w:tcW w:w="187" w:type="dxa"/>
            <w:shd w:val="clear" w:color="auto" w:fill="auto"/>
          </w:tcPr>
          <w:p w14:paraId="336BCACF" w14:textId="77777777" w:rsidR="00913DE9" w:rsidRPr="00894778" w:rsidRDefault="00913DE9" w:rsidP="00913DE9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0489B" w14:textId="242101D0" w:rsidR="00913DE9" w:rsidRPr="00894778" w:rsidRDefault="00913DE9" w:rsidP="00913DE9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27FE413F" w14:textId="77777777" w:rsidR="00913DE9" w:rsidRPr="00894778" w:rsidRDefault="00913DE9" w:rsidP="00913DE9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9C6AE" w14:textId="214F4F42" w:rsidR="00913DE9" w:rsidRPr="00894778" w:rsidRDefault="00913DE9" w:rsidP="00913DE9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1,945,762</w:t>
            </w:r>
          </w:p>
        </w:tc>
      </w:tr>
      <w:tr w:rsidR="00913DE9" w:rsidRPr="00894778" w14:paraId="26AF937B" w14:textId="77777777" w:rsidTr="00503D2D">
        <w:trPr>
          <w:cantSplit/>
          <w:trHeight w:val="372"/>
        </w:trPr>
        <w:tc>
          <w:tcPr>
            <w:tcW w:w="4033" w:type="dxa"/>
            <w:shd w:val="clear" w:color="auto" w:fill="auto"/>
          </w:tcPr>
          <w:p w14:paraId="78B96621" w14:textId="77777777" w:rsidR="00913DE9" w:rsidRPr="00894778" w:rsidRDefault="00913DE9" w:rsidP="00913DE9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9" w:type="dxa"/>
            <w:shd w:val="clear" w:color="auto" w:fill="auto"/>
          </w:tcPr>
          <w:p w14:paraId="7B8FE8CF" w14:textId="77777777" w:rsidR="00913DE9" w:rsidRPr="00894778" w:rsidRDefault="00913DE9" w:rsidP="00913DE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AE351E5" w14:textId="77777777" w:rsidR="00913DE9" w:rsidRPr="00894778" w:rsidRDefault="00913DE9" w:rsidP="00913DE9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</w:tcPr>
          <w:p w14:paraId="5DC9B267" w14:textId="77777777" w:rsidR="00913DE9" w:rsidRPr="00894778" w:rsidRDefault="00913DE9" w:rsidP="00913DE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</w:tcPr>
          <w:p w14:paraId="1DCE0F0F" w14:textId="77777777" w:rsidR="00913DE9" w:rsidRPr="00894778" w:rsidRDefault="00913DE9" w:rsidP="00913DE9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shd w:val="clear" w:color="auto" w:fill="auto"/>
          </w:tcPr>
          <w:p w14:paraId="05246CAC" w14:textId="77777777" w:rsidR="00913DE9" w:rsidRPr="00894778" w:rsidRDefault="00913DE9" w:rsidP="00913DE9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6169BB21" w14:textId="77777777" w:rsidR="00913DE9" w:rsidRPr="00894778" w:rsidRDefault="00913DE9" w:rsidP="00913DE9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</w:tcPr>
          <w:p w14:paraId="303CC71E" w14:textId="77777777" w:rsidR="00913DE9" w:rsidRPr="00894778" w:rsidRDefault="00913DE9" w:rsidP="00913DE9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13DE9" w:rsidRPr="00894778" w14:paraId="61A83842" w14:textId="77777777" w:rsidTr="00503D2D">
        <w:trPr>
          <w:cantSplit/>
          <w:trHeight w:val="372"/>
        </w:trPr>
        <w:tc>
          <w:tcPr>
            <w:tcW w:w="4033" w:type="dxa"/>
            <w:shd w:val="clear" w:color="auto" w:fill="auto"/>
          </w:tcPr>
          <w:p w14:paraId="38B99765" w14:textId="28D9C0B6" w:rsidR="00913DE9" w:rsidRPr="00894778" w:rsidRDefault="00913DE9" w:rsidP="00913DE9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09" w:type="dxa"/>
            <w:shd w:val="clear" w:color="auto" w:fill="auto"/>
          </w:tcPr>
          <w:p w14:paraId="42F1E2FF" w14:textId="77777777" w:rsidR="00913DE9" w:rsidRPr="00894778" w:rsidRDefault="00913DE9" w:rsidP="00913DE9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49E1A4A" w14:textId="77777777" w:rsidR="00913DE9" w:rsidRPr="00894778" w:rsidRDefault="00913DE9" w:rsidP="00913DE9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506377ED" w14:textId="77777777" w:rsidR="00913DE9" w:rsidRPr="00894778" w:rsidRDefault="00913DE9" w:rsidP="00913DE9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12FCA048" w14:textId="77777777" w:rsidR="00913DE9" w:rsidRPr="00894778" w:rsidRDefault="00913DE9" w:rsidP="00913DE9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009DB431" w14:textId="77777777" w:rsidR="00913DE9" w:rsidRPr="00894778" w:rsidRDefault="00913DE9" w:rsidP="00913DE9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3D165A99" w14:textId="77777777" w:rsidR="00913DE9" w:rsidRPr="00894778" w:rsidRDefault="00913DE9" w:rsidP="00913DE9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1D9E6C2A" w14:textId="77777777" w:rsidR="00913DE9" w:rsidRPr="00894778" w:rsidRDefault="00913DE9" w:rsidP="00913DE9">
            <w:pPr>
              <w:pStyle w:val="acctfourfigures"/>
              <w:tabs>
                <w:tab w:val="clear" w:pos="765"/>
                <w:tab w:val="decimal" w:pos="731"/>
                <w:tab w:val="decimal" w:pos="90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3DE9" w:rsidRPr="00894778" w14:paraId="5EE8610F" w14:textId="77777777" w:rsidTr="006A2C1C">
        <w:trPr>
          <w:cantSplit/>
          <w:trHeight w:val="397"/>
        </w:trPr>
        <w:tc>
          <w:tcPr>
            <w:tcW w:w="4033" w:type="dxa"/>
            <w:shd w:val="clear" w:color="auto" w:fill="auto"/>
          </w:tcPr>
          <w:p w14:paraId="0D83343D" w14:textId="77777777" w:rsidR="00913DE9" w:rsidRPr="00894778" w:rsidRDefault="00913DE9" w:rsidP="00913DE9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shd w:val="clear" w:color="auto" w:fill="auto"/>
          </w:tcPr>
          <w:p w14:paraId="7D77D017" w14:textId="77777777" w:rsidR="00913DE9" w:rsidRPr="00894778" w:rsidRDefault="00913DE9" w:rsidP="00913DE9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876EA94" w14:textId="77777777" w:rsidR="00913DE9" w:rsidRPr="00894778" w:rsidRDefault="00913DE9" w:rsidP="00913DE9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05122316" w14:textId="77777777" w:rsidR="00913DE9" w:rsidRPr="00894778" w:rsidRDefault="00913DE9" w:rsidP="00913DE9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23D8A516" w14:textId="77777777" w:rsidR="00913DE9" w:rsidRPr="00894778" w:rsidRDefault="00913DE9" w:rsidP="00913DE9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49420945" w14:textId="77777777" w:rsidR="00913DE9" w:rsidRPr="00894778" w:rsidRDefault="00913DE9" w:rsidP="00913DE9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056A7276" w14:textId="77777777" w:rsidR="00913DE9" w:rsidRPr="00894778" w:rsidRDefault="00913DE9" w:rsidP="00913DE9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5FB5DCE7" w14:textId="77777777" w:rsidR="00913DE9" w:rsidRPr="00894778" w:rsidRDefault="00913DE9" w:rsidP="00913DE9">
            <w:pPr>
              <w:pStyle w:val="acctfourfigures"/>
              <w:tabs>
                <w:tab w:val="clear" w:pos="765"/>
                <w:tab w:val="decimal" w:pos="731"/>
                <w:tab w:val="decimal" w:pos="90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3DE9" w:rsidRPr="00894778" w14:paraId="42BF794A" w14:textId="77777777" w:rsidTr="006A2C1C">
        <w:trPr>
          <w:cantSplit/>
          <w:trHeight w:val="372"/>
        </w:trPr>
        <w:tc>
          <w:tcPr>
            <w:tcW w:w="4033" w:type="dxa"/>
            <w:shd w:val="clear" w:color="auto" w:fill="auto"/>
          </w:tcPr>
          <w:p w14:paraId="13E05FCF" w14:textId="669B06CE" w:rsidR="00913DE9" w:rsidRPr="00894778" w:rsidRDefault="00913DE9" w:rsidP="00913DE9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09" w:type="dxa"/>
            <w:shd w:val="clear" w:color="auto" w:fill="auto"/>
          </w:tcPr>
          <w:p w14:paraId="21C83622" w14:textId="757E2102" w:rsidR="00913DE9" w:rsidRPr="00894778" w:rsidRDefault="00913DE9" w:rsidP="00913DE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1" w:type="dxa"/>
            <w:shd w:val="clear" w:color="auto" w:fill="auto"/>
          </w:tcPr>
          <w:p w14:paraId="18D17718" w14:textId="77777777" w:rsidR="00913DE9" w:rsidRPr="00894778" w:rsidRDefault="00913DE9" w:rsidP="00913DE9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36D284CC" w14:textId="6267C72C" w:rsidR="00913DE9" w:rsidRPr="00894778" w:rsidRDefault="00913DE9" w:rsidP="00913DE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187" w:type="dxa"/>
            <w:shd w:val="clear" w:color="auto" w:fill="auto"/>
          </w:tcPr>
          <w:p w14:paraId="453D5EF9" w14:textId="77777777" w:rsidR="00913DE9" w:rsidRPr="00894778" w:rsidRDefault="00913DE9" w:rsidP="00913DE9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5E7160A1" w14:textId="3328BCA0" w:rsidR="00913DE9" w:rsidRPr="00894778" w:rsidRDefault="00913DE9" w:rsidP="00913DE9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3E94E917" w14:textId="77777777" w:rsidR="00913DE9" w:rsidRPr="00894778" w:rsidRDefault="00913DE9" w:rsidP="00913DE9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71BEE0B5" w14:textId="6CB845EC" w:rsidR="00913DE9" w:rsidRPr="00894778" w:rsidRDefault="00913DE9" w:rsidP="00913DE9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</w:tr>
      <w:tr w:rsidR="00913DE9" w:rsidRPr="00894778" w14:paraId="17831D24" w14:textId="77777777" w:rsidTr="006A2C1C">
        <w:trPr>
          <w:cantSplit/>
          <w:trHeight w:val="372"/>
        </w:trPr>
        <w:tc>
          <w:tcPr>
            <w:tcW w:w="4033" w:type="dxa"/>
            <w:shd w:val="clear" w:color="auto" w:fill="auto"/>
          </w:tcPr>
          <w:p w14:paraId="742B033A" w14:textId="745F674B" w:rsidR="00913DE9" w:rsidRPr="00894778" w:rsidRDefault="00913DE9" w:rsidP="00913DE9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309" w:type="dxa"/>
            <w:shd w:val="clear" w:color="auto" w:fill="auto"/>
          </w:tcPr>
          <w:p w14:paraId="3127ADF9" w14:textId="0B0A8C21" w:rsidR="00913DE9" w:rsidRPr="00894778" w:rsidRDefault="00913DE9" w:rsidP="00913DE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- 6.0</w:t>
            </w:r>
          </w:p>
        </w:tc>
        <w:tc>
          <w:tcPr>
            <w:tcW w:w="191" w:type="dxa"/>
            <w:shd w:val="clear" w:color="auto" w:fill="auto"/>
          </w:tcPr>
          <w:p w14:paraId="5A4A047E" w14:textId="77777777" w:rsidR="00913DE9" w:rsidRPr="00894778" w:rsidRDefault="00913DE9" w:rsidP="00913DE9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649B4A36" w14:textId="2EAE8669" w:rsidR="00913DE9" w:rsidRPr="00894778" w:rsidRDefault="00913DE9" w:rsidP="00913DE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189,490</w:t>
            </w:r>
          </w:p>
        </w:tc>
        <w:tc>
          <w:tcPr>
            <w:tcW w:w="187" w:type="dxa"/>
            <w:shd w:val="clear" w:color="auto" w:fill="auto"/>
          </w:tcPr>
          <w:p w14:paraId="347ADDCC" w14:textId="77777777" w:rsidR="00913DE9" w:rsidRPr="00894778" w:rsidRDefault="00913DE9" w:rsidP="00913DE9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689BAF54" w14:textId="78673B5D" w:rsidR="00913DE9" w:rsidRPr="00894778" w:rsidRDefault="00913DE9" w:rsidP="00913DE9">
            <w:pPr>
              <w:pStyle w:val="acctfourfigures"/>
              <w:tabs>
                <w:tab w:val="clear" w:pos="765"/>
                <w:tab w:val="decimal" w:pos="92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55,500</w:t>
            </w:r>
          </w:p>
        </w:tc>
        <w:tc>
          <w:tcPr>
            <w:tcW w:w="187" w:type="dxa"/>
            <w:shd w:val="clear" w:color="auto" w:fill="auto"/>
          </w:tcPr>
          <w:p w14:paraId="37A209A6" w14:textId="77777777" w:rsidR="00913DE9" w:rsidRPr="00894778" w:rsidRDefault="00913DE9" w:rsidP="00913DE9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5E5900DE" w14:textId="2B5D5B18" w:rsidR="00913DE9" w:rsidRPr="00894778" w:rsidRDefault="00913DE9" w:rsidP="00913DE9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244,990</w:t>
            </w:r>
          </w:p>
        </w:tc>
      </w:tr>
      <w:tr w:rsidR="00913DE9" w:rsidRPr="00894778" w14:paraId="36DC4AB7" w14:textId="77777777" w:rsidTr="006A2C1C">
        <w:trPr>
          <w:cantSplit/>
          <w:trHeight w:val="372"/>
        </w:trPr>
        <w:tc>
          <w:tcPr>
            <w:tcW w:w="4033" w:type="dxa"/>
            <w:shd w:val="clear" w:color="auto" w:fill="auto"/>
          </w:tcPr>
          <w:p w14:paraId="59CA74D6" w14:textId="377C6862" w:rsidR="00913DE9" w:rsidRPr="00894778" w:rsidRDefault="00913DE9" w:rsidP="00913DE9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เงินให้กู้ยืมระยะสั้นแก่พนักงานและผู้บริหาร</w:t>
            </w:r>
          </w:p>
        </w:tc>
        <w:tc>
          <w:tcPr>
            <w:tcW w:w="1309" w:type="dxa"/>
            <w:shd w:val="clear" w:color="auto" w:fill="auto"/>
          </w:tcPr>
          <w:p w14:paraId="46F127DC" w14:textId="3ABD4813" w:rsidR="00913DE9" w:rsidRPr="00894778" w:rsidRDefault="00913DE9" w:rsidP="00913DE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91" w:type="dxa"/>
            <w:shd w:val="clear" w:color="auto" w:fill="auto"/>
          </w:tcPr>
          <w:p w14:paraId="2C92EEE7" w14:textId="77777777" w:rsidR="00913DE9" w:rsidRPr="00894778" w:rsidRDefault="00913DE9" w:rsidP="00913DE9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1BE3CE71" w14:textId="0A82DDE4" w:rsidR="00913DE9" w:rsidRPr="00894778" w:rsidRDefault="00913DE9" w:rsidP="00913DE9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0D737336" w14:textId="77777777" w:rsidR="00913DE9" w:rsidRPr="00894778" w:rsidRDefault="00913DE9" w:rsidP="00913DE9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21178DE6" w14:textId="59873743" w:rsidR="00913DE9" w:rsidRPr="00894778" w:rsidRDefault="00913DE9" w:rsidP="00913DE9">
            <w:pPr>
              <w:pStyle w:val="acctfourfigures"/>
              <w:tabs>
                <w:tab w:val="clear" w:pos="765"/>
                <w:tab w:val="decimal" w:pos="92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22,720</w:t>
            </w:r>
          </w:p>
        </w:tc>
        <w:tc>
          <w:tcPr>
            <w:tcW w:w="187" w:type="dxa"/>
            <w:shd w:val="clear" w:color="auto" w:fill="auto"/>
          </w:tcPr>
          <w:p w14:paraId="1FAB7BA3" w14:textId="77777777" w:rsidR="00913DE9" w:rsidRPr="00894778" w:rsidRDefault="00913DE9" w:rsidP="00913DE9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10B2CFD8" w14:textId="335FF176" w:rsidR="00913DE9" w:rsidRPr="00894778" w:rsidRDefault="00913DE9" w:rsidP="00913DE9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22,720</w:t>
            </w:r>
          </w:p>
        </w:tc>
      </w:tr>
      <w:tr w:rsidR="00913DE9" w:rsidRPr="00894778" w14:paraId="372FFC97" w14:textId="77777777" w:rsidTr="00503D2D">
        <w:trPr>
          <w:cantSplit/>
          <w:trHeight w:val="397"/>
        </w:trPr>
        <w:tc>
          <w:tcPr>
            <w:tcW w:w="4033" w:type="dxa"/>
            <w:shd w:val="clear" w:color="auto" w:fill="auto"/>
          </w:tcPr>
          <w:p w14:paraId="469CD756" w14:textId="784EAB4F" w:rsidR="00913DE9" w:rsidRPr="00894778" w:rsidRDefault="00913DE9" w:rsidP="00913DE9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  <w:shd w:val="clear" w:color="auto" w:fill="auto"/>
          </w:tcPr>
          <w:p w14:paraId="09FDD4B7" w14:textId="77777777" w:rsidR="00913DE9" w:rsidRPr="00894778" w:rsidRDefault="00913DE9" w:rsidP="00913DE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9D6151E" w14:textId="77777777" w:rsidR="00913DE9" w:rsidRPr="00894778" w:rsidRDefault="00913DE9" w:rsidP="00913DE9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51948" w14:textId="4272625E" w:rsidR="00913DE9" w:rsidRPr="00894778" w:rsidRDefault="00913DE9" w:rsidP="00913DE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239,490</w:t>
            </w:r>
          </w:p>
        </w:tc>
        <w:tc>
          <w:tcPr>
            <w:tcW w:w="187" w:type="dxa"/>
            <w:shd w:val="clear" w:color="auto" w:fill="auto"/>
          </w:tcPr>
          <w:p w14:paraId="59D7C2E2" w14:textId="77777777" w:rsidR="00913DE9" w:rsidRPr="00894778" w:rsidRDefault="00913DE9" w:rsidP="00913DE9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5C4F3D" w14:textId="2CEC9F9F" w:rsidR="00913DE9" w:rsidRPr="00894778" w:rsidRDefault="00913DE9" w:rsidP="00913DE9">
            <w:pPr>
              <w:pStyle w:val="acctfourfigures"/>
              <w:tabs>
                <w:tab w:val="clear" w:pos="765"/>
                <w:tab w:val="decimal" w:pos="92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78,220</w:t>
            </w:r>
          </w:p>
        </w:tc>
        <w:tc>
          <w:tcPr>
            <w:tcW w:w="187" w:type="dxa"/>
            <w:shd w:val="clear" w:color="auto" w:fill="auto"/>
          </w:tcPr>
          <w:p w14:paraId="0158A9A9" w14:textId="77777777" w:rsidR="00913DE9" w:rsidRPr="00894778" w:rsidRDefault="00913DE9" w:rsidP="00913DE9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16B59" w14:textId="7FFD64E0" w:rsidR="00913DE9" w:rsidRPr="00894778" w:rsidRDefault="00913DE9" w:rsidP="00913DE9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317,710</w:t>
            </w:r>
          </w:p>
        </w:tc>
      </w:tr>
      <w:tr w:rsidR="00913DE9" w:rsidRPr="00894778" w14:paraId="4633D5C8" w14:textId="77777777" w:rsidTr="00503D2D">
        <w:trPr>
          <w:cantSplit/>
          <w:trHeight w:val="372"/>
        </w:trPr>
        <w:tc>
          <w:tcPr>
            <w:tcW w:w="4033" w:type="dxa"/>
            <w:shd w:val="clear" w:color="auto" w:fill="auto"/>
          </w:tcPr>
          <w:p w14:paraId="46FA0831" w14:textId="77777777" w:rsidR="00913DE9" w:rsidRPr="00894778" w:rsidRDefault="00913DE9" w:rsidP="00913DE9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9" w:type="dxa"/>
            <w:shd w:val="clear" w:color="auto" w:fill="auto"/>
          </w:tcPr>
          <w:p w14:paraId="011929C1" w14:textId="77777777" w:rsidR="00913DE9" w:rsidRPr="00894778" w:rsidRDefault="00913DE9" w:rsidP="00913DE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3D637E72" w14:textId="77777777" w:rsidR="00913DE9" w:rsidRPr="00894778" w:rsidRDefault="00913DE9" w:rsidP="00913DE9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</w:tcPr>
          <w:p w14:paraId="2CF6B122" w14:textId="77777777" w:rsidR="00913DE9" w:rsidRPr="00894778" w:rsidRDefault="00913DE9" w:rsidP="00913DE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</w:tcPr>
          <w:p w14:paraId="0EF642DE" w14:textId="77777777" w:rsidR="00913DE9" w:rsidRPr="00894778" w:rsidRDefault="00913DE9" w:rsidP="00913DE9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shd w:val="clear" w:color="auto" w:fill="auto"/>
          </w:tcPr>
          <w:p w14:paraId="186FE623" w14:textId="77777777" w:rsidR="00913DE9" w:rsidRPr="00894778" w:rsidRDefault="00913DE9" w:rsidP="00913DE9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17DC9BFE" w14:textId="77777777" w:rsidR="00913DE9" w:rsidRPr="00894778" w:rsidRDefault="00913DE9" w:rsidP="00913DE9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</w:tcPr>
          <w:p w14:paraId="0559197F" w14:textId="77777777" w:rsidR="00913DE9" w:rsidRPr="00894778" w:rsidRDefault="00913DE9" w:rsidP="00913DE9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13DE9" w:rsidRPr="00894778" w14:paraId="45058624" w14:textId="77777777" w:rsidTr="00503D2D">
        <w:trPr>
          <w:cantSplit/>
          <w:trHeight w:val="397"/>
        </w:trPr>
        <w:tc>
          <w:tcPr>
            <w:tcW w:w="4033" w:type="dxa"/>
            <w:shd w:val="clear" w:color="auto" w:fill="auto"/>
          </w:tcPr>
          <w:p w14:paraId="4D9D3FC8" w14:textId="77777777" w:rsidR="00913DE9" w:rsidRPr="00894778" w:rsidRDefault="00913DE9" w:rsidP="00913DE9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4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09" w:type="dxa"/>
            <w:shd w:val="clear" w:color="auto" w:fill="auto"/>
          </w:tcPr>
          <w:p w14:paraId="24A4CB9A" w14:textId="77777777" w:rsidR="00913DE9" w:rsidRPr="00894778" w:rsidRDefault="00913DE9" w:rsidP="00913DE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12394A8" w14:textId="77777777" w:rsidR="00913DE9" w:rsidRPr="00894778" w:rsidRDefault="00913DE9" w:rsidP="00913DE9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2D0AD656" w14:textId="77777777" w:rsidR="00913DE9" w:rsidRPr="00894778" w:rsidRDefault="00913DE9" w:rsidP="00913DE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</w:tcPr>
          <w:p w14:paraId="13CD6AE6" w14:textId="77777777" w:rsidR="00913DE9" w:rsidRPr="00894778" w:rsidRDefault="00913DE9" w:rsidP="00913DE9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4A8AC23C" w14:textId="77777777" w:rsidR="00913DE9" w:rsidRPr="00894778" w:rsidRDefault="00913DE9" w:rsidP="00913DE9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484A58FB" w14:textId="77777777" w:rsidR="00913DE9" w:rsidRPr="00894778" w:rsidRDefault="00913DE9" w:rsidP="00913DE9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67445F36" w14:textId="77777777" w:rsidR="00913DE9" w:rsidRPr="00894778" w:rsidRDefault="00913DE9" w:rsidP="00913DE9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13DE9" w:rsidRPr="00894778" w14:paraId="0E69EA29" w14:textId="77777777" w:rsidTr="00503D2D">
        <w:trPr>
          <w:cantSplit/>
          <w:trHeight w:val="372"/>
        </w:trPr>
        <w:tc>
          <w:tcPr>
            <w:tcW w:w="4033" w:type="dxa"/>
            <w:shd w:val="clear" w:color="auto" w:fill="auto"/>
          </w:tcPr>
          <w:p w14:paraId="7FF7DFA7" w14:textId="77777777" w:rsidR="00913DE9" w:rsidRPr="00894778" w:rsidRDefault="00913DE9" w:rsidP="00913DE9">
            <w:pPr>
              <w:spacing w:line="380" w:lineRule="exact"/>
              <w:ind w:left="108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09" w:type="dxa"/>
            <w:shd w:val="clear" w:color="auto" w:fill="auto"/>
          </w:tcPr>
          <w:p w14:paraId="634BFBEF" w14:textId="4AED2753" w:rsidR="00913DE9" w:rsidRPr="00894778" w:rsidRDefault="00913DE9" w:rsidP="00913DE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4 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- </w:t>
            </w: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191" w:type="dxa"/>
            <w:shd w:val="clear" w:color="auto" w:fill="auto"/>
          </w:tcPr>
          <w:p w14:paraId="750CD9CF" w14:textId="77777777" w:rsidR="00913DE9" w:rsidRPr="00894778" w:rsidRDefault="00913DE9" w:rsidP="00913DE9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090CE02D" w14:textId="3A396349" w:rsidR="00913DE9" w:rsidRPr="00894778" w:rsidRDefault="00913DE9" w:rsidP="00913DE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5,104,117</w:t>
            </w:r>
          </w:p>
        </w:tc>
        <w:tc>
          <w:tcPr>
            <w:tcW w:w="187" w:type="dxa"/>
            <w:shd w:val="clear" w:color="auto" w:fill="auto"/>
          </w:tcPr>
          <w:p w14:paraId="4E00C922" w14:textId="77777777" w:rsidR="00913DE9" w:rsidRPr="00894778" w:rsidRDefault="00913DE9" w:rsidP="00913DE9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0F30EC54" w14:textId="6E05EAE6" w:rsidR="00913DE9" w:rsidRPr="00894778" w:rsidRDefault="00913DE9" w:rsidP="00913DE9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62E71739" w14:textId="77777777" w:rsidR="00913DE9" w:rsidRPr="00894778" w:rsidRDefault="00913DE9" w:rsidP="00913DE9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5672D533" w14:textId="5DA6D727" w:rsidR="00913DE9" w:rsidRPr="00894778" w:rsidRDefault="00913DE9" w:rsidP="00913DE9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5,104,117</w:t>
            </w:r>
          </w:p>
        </w:tc>
      </w:tr>
      <w:tr w:rsidR="00913DE9" w:rsidRPr="00894778" w14:paraId="4D9D3A08" w14:textId="77777777" w:rsidTr="00503D2D">
        <w:trPr>
          <w:cantSplit/>
          <w:trHeight w:val="397"/>
        </w:trPr>
        <w:tc>
          <w:tcPr>
            <w:tcW w:w="4033" w:type="dxa"/>
            <w:shd w:val="clear" w:color="auto" w:fill="auto"/>
          </w:tcPr>
          <w:p w14:paraId="1048D833" w14:textId="77777777" w:rsidR="00913DE9" w:rsidRPr="00894778" w:rsidRDefault="00913DE9" w:rsidP="00913DE9">
            <w:pPr>
              <w:spacing w:line="380" w:lineRule="exact"/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9" w:type="dxa"/>
            <w:shd w:val="clear" w:color="auto" w:fill="auto"/>
          </w:tcPr>
          <w:p w14:paraId="559AE3EF" w14:textId="57987965" w:rsidR="00913DE9" w:rsidRPr="00894778" w:rsidRDefault="00913DE9" w:rsidP="00913DE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65 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- </w:t>
            </w: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191" w:type="dxa"/>
            <w:shd w:val="clear" w:color="auto" w:fill="auto"/>
          </w:tcPr>
          <w:p w14:paraId="322725A3" w14:textId="77777777" w:rsidR="00913DE9" w:rsidRPr="00894778" w:rsidRDefault="00913DE9" w:rsidP="00913DE9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22DBA194" w14:textId="3B217BAE" w:rsidR="00913DE9" w:rsidRPr="00894778" w:rsidRDefault="00913DE9" w:rsidP="00913DE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161,180</w:t>
            </w:r>
          </w:p>
        </w:tc>
        <w:tc>
          <w:tcPr>
            <w:tcW w:w="187" w:type="dxa"/>
            <w:shd w:val="clear" w:color="auto" w:fill="auto"/>
          </w:tcPr>
          <w:p w14:paraId="5ED2698E" w14:textId="77777777" w:rsidR="00913DE9" w:rsidRPr="00894778" w:rsidRDefault="00913DE9" w:rsidP="00913DE9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49284EAB" w14:textId="2B67DA27" w:rsidR="00913DE9" w:rsidRPr="00894778" w:rsidRDefault="00913DE9" w:rsidP="00913DE9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2A5EC70C" w14:textId="77777777" w:rsidR="00913DE9" w:rsidRPr="00894778" w:rsidRDefault="00913DE9" w:rsidP="00913DE9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1106D16F" w14:textId="1AF152BC" w:rsidR="00913DE9" w:rsidRPr="00894778" w:rsidRDefault="00913DE9" w:rsidP="00913DE9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161,180</w:t>
            </w:r>
          </w:p>
        </w:tc>
      </w:tr>
      <w:tr w:rsidR="00913DE9" w:rsidRPr="00894778" w14:paraId="2DAC3727" w14:textId="77777777" w:rsidTr="00503D2D">
        <w:trPr>
          <w:cantSplit/>
          <w:trHeight w:val="397"/>
        </w:trPr>
        <w:tc>
          <w:tcPr>
            <w:tcW w:w="4033" w:type="dxa"/>
            <w:shd w:val="clear" w:color="auto" w:fill="auto"/>
          </w:tcPr>
          <w:p w14:paraId="23C83347" w14:textId="77777777" w:rsidR="00913DE9" w:rsidRPr="00894778" w:rsidRDefault="00913DE9" w:rsidP="00913DE9">
            <w:pPr>
              <w:spacing w:line="380" w:lineRule="exact"/>
              <w:ind w:left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  <w:shd w:val="clear" w:color="auto" w:fill="auto"/>
          </w:tcPr>
          <w:p w14:paraId="5263F39F" w14:textId="77777777" w:rsidR="00913DE9" w:rsidRPr="00894778" w:rsidRDefault="00913DE9" w:rsidP="00913DE9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F8609E1" w14:textId="77777777" w:rsidR="00913DE9" w:rsidRPr="00894778" w:rsidRDefault="00913DE9" w:rsidP="00913DE9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35E4E4" w14:textId="083AECF4" w:rsidR="00913DE9" w:rsidRPr="00894778" w:rsidRDefault="00913DE9" w:rsidP="00913DE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5,265,297</w:t>
            </w:r>
          </w:p>
        </w:tc>
        <w:tc>
          <w:tcPr>
            <w:tcW w:w="187" w:type="dxa"/>
            <w:shd w:val="clear" w:color="auto" w:fill="auto"/>
          </w:tcPr>
          <w:p w14:paraId="129AC4BD" w14:textId="77777777" w:rsidR="00913DE9" w:rsidRPr="00894778" w:rsidRDefault="00913DE9" w:rsidP="00913DE9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7A4C31" w14:textId="54272C3F" w:rsidR="00913DE9" w:rsidRPr="00894778" w:rsidRDefault="00913DE9" w:rsidP="00913DE9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2CC9E338" w14:textId="77777777" w:rsidR="00913DE9" w:rsidRPr="00894778" w:rsidRDefault="00913DE9" w:rsidP="00913DE9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1EB901" w14:textId="1358A0CC" w:rsidR="00913DE9" w:rsidRPr="00894778" w:rsidRDefault="00913DE9" w:rsidP="00913DE9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5,265,297</w:t>
            </w:r>
          </w:p>
        </w:tc>
      </w:tr>
    </w:tbl>
    <w:p w14:paraId="3877447B" w14:textId="180C64DC" w:rsidR="00594F35" w:rsidRPr="00894778" w:rsidRDefault="00594F35" w:rsidP="009A2148">
      <w:pPr>
        <w:rPr>
          <w:rFonts w:ascii="Angsana New" w:hAnsi="Angsana New"/>
          <w:sz w:val="30"/>
          <w:szCs w:val="30"/>
        </w:rPr>
      </w:pPr>
    </w:p>
    <w:p w14:paraId="2E860432" w14:textId="665BB573" w:rsidR="0028796D" w:rsidRPr="00894778" w:rsidRDefault="0028796D" w:rsidP="009A2148">
      <w:pPr>
        <w:rPr>
          <w:rFonts w:ascii="Angsana New" w:hAnsi="Angsana New"/>
          <w:sz w:val="30"/>
          <w:szCs w:val="30"/>
        </w:rPr>
      </w:pPr>
    </w:p>
    <w:p w14:paraId="674CDAF6" w14:textId="77777777" w:rsidR="0028796D" w:rsidRPr="00894778" w:rsidRDefault="0028796D" w:rsidP="009A2148">
      <w:pPr>
        <w:rPr>
          <w:rFonts w:ascii="Angsana New" w:hAnsi="Angsana New"/>
          <w:sz w:val="30"/>
          <w:szCs w:val="30"/>
        </w:rPr>
      </w:pPr>
    </w:p>
    <w:tbl>
      <w:tblPr>
        <w:tblW w:w="9233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33"/>
        <w:gridCol w:w="1309"/>
        <w:gridCol w:w="191"/>
        <w:gridCol w:w="1028"/>
        <w:gridCol w:w="187"/>
        <w:gridCol w:w="1175"/>
        <w:gridCol w:w="187"/>
        <w:gridCol w:w="1123"/>
      </w:tblGrid>
      <w:tr w:rsidR="006A2C1C" w:rsidRPr="00894778" w14:paraId="45C33708" w14:textId="77777777" w:rsidTr="00503D2D">
        <w:trPr>
          <w:cantSplit/>
          <w:trHeight w:val="113"/>
          <w:tblHeader/>
        </w:trPr>
        <w:tc>
          <w:tcPr>
            <w:tcW w:w="5533" w:type="dxa"/>
            <w:gridSpan w:val="3"/>
            <w:shd w:val="clear" w:color="auto" w:fill="auto"/>
            <w:vAlign w:val="bottom"/>
          </w:tcPr>
          <w:p w14:paraId="3C3AA1D3" w14:textId="77777777" w:rsidR="006A2C1C" w:rsidRPr="00894778" w:rsidRDefault="006A2C1C" w:rsidP="00503D2D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0" w:type="dxa"/>
            <w:gridSpan w:val="5"/>
            <w:shd w:val="clear" w:color="auto" w:fill="auto"/>
          </w:tcPr>
          <w:p w14:paraId="305EF3FE" w14:textId="323B5EA0" w:rsidR="006A2C1C" w:rsidRPr="00894778" w:rsidRDefault="006A2C1C" w:rsidP="00503D2D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A2C1C" w:rsidRPr="00894778" w14:paraId="0CCF9930" w14:textId="77777777" w:rsidTr="00503D2D">
        <w:trPr>
          <w:cantSplit/>
          <w:trHeight w:val="113"/>
          <w:tblHeader/>
        </w:trPr>
        <w:tc>
          <w:tcPr>
            <w:tcW w:w="5533" w:type="dxa"/>
            <w:gridSpan w:val="3"/>
            <w:shd w:val="clear" w:color="auto" w:fill="auto"/>
            <w:vAlign w:val="bottom"/>
          </w:tcPr>
          <w:p w14:paraId="6D230CFD" w14:textId="77777777" w:rsidR="006A2C1C" w:rsidRPr="00894778" w:rsidRDefault="006A2C1C" w:rsidP="00503D2D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4B63301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6A2C1C" w:rsidRPr="00894778" w14:paraId="7DD5726D" w14:textId="77777777" w:rsidTr="00503D2D">
        <w:trPr>
          <w:cantSplit/>
          <w:trHeight w:val="364"/>
          <w:tblHeader/>
        </w:trPr>
        <w:tc>
          <w:tcPr>
            <w:tcW w:w="4033" w:type="dxa"/>
            <w:shd w:val="clear" w:color="auto" w:fill="auto"/>
            <w:vAlign w:val="bottom"/>
          </w:tcPr>
          <w:p w14:paraId="1334889A" w14:textId="77777777" w:rsidR="006A2C1C" w:rsidRPr="00894778" w:rsidRDefault="006A2C1C" w:rsidP="00503D2D">
            <w:pPr>
              <w:pStyle w:val="acctfourfigures"/>
              <w:spacing w:line="380" w:lineRule="exact"/>
              <w:ind w:left="10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309" w:type="dxa"/>
            <w:shd w:val="clear" w:color="auto" w:fill="auto"/>
          </w:tcPr>
          <w:p w14:paraId="61693E54" w14:textId="77777777" w:rsidR="006A2C1C" w:rsidRPr="00894778" w:rsidRDefault="006A2C1C" w:rsidP="00503D2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1D891A2C" w14:textId="77777777" w:rsidR="006A2C1C" w:rsidRPr="00894778" w:rsidRDefault="006A2C1C" w:rsidP="00503D2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91" w:type="dxa"/>
            <w:shd w:val="clear" w:color="auto" w:fill="auto"/>
          </w:tcPr>
          <w:p w14:paraId="2FBDD4EA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209DE110" w14:textId="77777777" w:rsidR="006A2C1C" w:rsidRPr="00894778" w:rsidRDefault="006A2C1C" w:rsidP="00503D2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3CFE44C" w14:textId="77777777" w:rsidR="006A2C1C" w:rsidRPr="00894778" w:rsidRDefault="006A2C1C" w:rsidP="00503D2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7" w:type="dxa"/>
            <w:tcBorders>
              <w:top w:val="single" w:sz="4" w:space="0" w:color="auto"/>
            </w:tcBorders>
            <w:shd w:val="clear" w:color="auto" w:fill="auto"/>
          </w:tcPr>
          <w:p w14:paraId="39762E5F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05DDC889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หลังจาก</w:t>
            </w:r>
            <w:r w:rsidRPr="00894778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7" w:type="dxa"/>
            <w:tcBorders>
              <w:top w:val="single" w:sz="4" w:space="0" w:color="auto"/>
            </w:tcBorders>
            <w:shd w:val="clear" w:color="auto" w:fill="auto"/>
          </w:tcPr>
          <w:p w14:paraId="2862D0F7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1F7591D" w14:textId="77777777" w:rsidR="006A2C1C" w:rsidRPr="00894778" w:rsidRDefault="006A2C1C" w:rsidP="00503D2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9228F05" w14:textId="77777777" w:rsidR="006A2C1C" w:rsidRPr="00894778" w:rsidRDefault="006A2C1C" w:rsidP="00503D2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A2C1C" w:rsidRPr="00894778" w14:paraId="7772DFA4" w14:textId="77777777" w:rsidTr="00503D2D">
        <w:trPr>
          <w:cantSplit/>
          <w:trHeight w:val="372"/>
        </w:trPr>
        <w:tc>
          <w:tcPr>
            <w:tcW w:w="4033" w:type="dxa"/>
            <w:shd w:val="clear" w:color="auto" w:fill="auto"/>
          </w:tcPr>
          <w:p w14:paraId="0093C7F9" w14:textId="77777777" w:rsidR="006A2C1C" w:rsidRPr="00894778" w:rsidRDefault="006A2C1C" w:rsidP="00503D2D">
            <w:pPr>
              <w:spacing w:line="380" w:lineRule="exact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9" w:type="dxa"/>
            <w:shd w:val="clear" w:color="auto" w:fill="auto"/>
          </w:tcPr>
          <w:p w14:paraId="406B3F0C" w14:textId="77777777" w:rsidR="006A2C1C" w:rsidRPr="00894778" w:rsidRDefault="006A2C1C" w:rsidP="00503D2D">
            <w:pPr>
              <w:spacing w:line="38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4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91" w:type="dxa"/>
            <w:shd w:val="clear" w:color="auto" w:fill="auto"/>
          </w:tcPr>
          <w:p w14:paraId="6D5E93E9" w14:textId="77777777" w:rsidR="006A2C1C" w:rsidRPr="00894778" w:rsidRDefault="006A2C1C" w:rsidP="00503D2D">
            <w:pPr>
              <w:spacing w:line="380" w:lineRule="exact"/>
              <w:ind w:left="-79"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00" w:type="dxa"/>
            <w:gridSpan w:val="5"/>
            <w:shd w:val="clear" w:color="auto" w:fill="auto"/>
          </w:tcPr>
          <w:p w14:paraId="605D542B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9477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A2C1C" w:rsidRPr="00894778" w14:paraId="4C8191D4" w14:textId="77777777" w:rsidTr="00503D2D">
        <w:trPr>
          <w:cantSplit/>
          <w:trHeight w:val="372"/>
        </w:trPr>
        <w:tc>
          <w:tcPr>
            <w:tcW w:w="4033" w:type="dxa"/>
            <w:shd w:val="clear" w:color="auto" w:fill="auto"/>
          </w:tcPr>
          <w:p w14:paraId="0CFA979C" w14:textId="77777777" w:rsidR="006A2C1C" w:rsidRPr="00894778" w:rsidRDefault="006A2C1C" w:rsidP="00503D2D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09" w:type="dxa"/>
            <w:shd w:val="clear" w:color="auto" w:fill="auto"/>
          </w:tcPr>
          <w:p w14:paraId="0496E70F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2C2AE472" w14:textId="77777777" w:rsidR="006A2C1C" w:rsidRPr="00894778" w:rsidRDefault="006A2C1C" w:rsidP="00503D2D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048AB386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5815C171" w14:textId="77777777" w:rsidR="006A2C1C" w:rsidRPr="00894778" w:rsidRDefault="006A2C1C" w:rsidP="00503D2D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55AAFADE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1B67094B" w14:textId="77777777" w:rsidR="006A2C1C" w:rsidRPr="00894778" w:rsidRDefault="006A2C1C" w:rsidP="00503D2D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5ADC3246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2C1C" w:rsidRPr="00894778" w14:paraId="347436B7" w14:textId="77777777" w:rsidTr="00503D2D">
        <w:trPr>
          <w:cantSplit/>
          <w:trHeight w:val="397"/>
        </w:trPr>
        <w:tc>
          <w:tcPr>
            <w:tcW w:w="4033" w:type="dxa"/>
            <w:shd w:val="clear" w:color="auto" w:fill="auto"/>
          </w:tcPr>
          <w:p w14:paraId="21C44929" w14:textId="77777777" w:rsidR="006A2C1C" w:rsidRPr="00894778" w:rsidRDefault="006A2C1C" w:rsidP="00503D2D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shd w:val="clear" w:color="auto" w:fill="auto"/>
          </w:tcPr>
          <w:p w14:paraId="023766E4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2272E6C3" w14:textId="77777777" w:rsidR="006A2C1C" w:rsidRPr="00894778" w:rsidRDefault="006A2C1C" w:rsidP="00503D2D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2D0B8795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2E5D2736" w14:textId="77777777" w:rsidR="006A2C1C" w:rsidRPr="00894778" w:rsidRDefault="006A2C1C" w:rsidP="00503D2D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46B6126A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51ED5781" w14:textId="77777777" w:rsidR="006A2C1C" w:rsidRPr="00894778" w:rsidRDefault="006A2C1C" w:rsidP="00503D2D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1942D864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2C1C" w:rsidRPr="00894778" w14:paraId="10AE06DF" w14:textId="77777777" w:rsidTr="00503D2D">
        <w:trPr>
          <w:cantSplit/>
          <w:trHeight w:val="372"/>
        </w:trPr>
        <w:tc>
          <w:tcPr>
            <w:tcW w:w="4033" w:type="dxa"/>
            <w:shd w:val="clear" w:color="auto" w:fill="auto"/>
          </w:tcPr>
          <w:p w14:paraId="6963E1C5" w14:textId="77777777" w:rsidR="006A2C1C" w:rsidRPr="00894778" w:rsidRDefault="006A2C1C" w:rsidP="00503D2D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09" w:type="dxa"/>
            <w:shd w:val="clear" w:color="auto" w:fill="auto"/>
          </w:tcPr>
          <w:p w14:paraId="37D933DC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2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894778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91" w:type="dxa"/>
            <w:shd w:val="clear" w:color="auto" w:fill="auto"/>
          </w:tcPr>
          <w:p w14:paraId="22A74AFA" w14:textId="77777777" w:rsidR="006A2C1C" w:rsidRPr="00894778" w:rsidRDefault="006A2C1C" w:rsidP="00503D2D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06F41A50" w14:textId="6C3AAB46" w:rsidR="006A2C1C" w:rsidRPr="00894778" w:rsidRDefault="007F70C5" w:rsidP="00503D2D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28,000</w:t>
            </w:r>
          </w:p>
        </w:tc>
        <w:tc>
          <w:tcPr>
            <w:tcW w:w="187" w:type="dxa"/>
            <w:shd w:val="clear" w:color="auto" w:fill="auto"/>
          </w:tcPr>
          <w:p w14:paraId="5DA21919" w14:textId="77777777" w:rsidR="006A2C1C" w:rsidRPr="00894778" w:rsidRDefault="006A2C1C" w:rsidP="00503D2D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2EA9AA1A" w14:textId="5E8253A3" w:rsidR="006A2C1C" w:rsidRPr="00894778" w:rsidRDefault="007F70C5" w:rsidP="00503D2D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3DEF6F01" w14:textId="77777777" w:rsidR="006A2C1C" w:rsidRPr="00894778" w:rsidRDefault="006A2C1C" w:rsidP="00503D2D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5823EC0" w14:textId="269C8AB7" w:rsidR="006A2C1C" w:rsidRPr="00894778" w:rsidRDefault="007F70C5" w:rsidP="00503D2D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28,000</w:t>
            </w:r>
          </w:p>
        </w:tc>
      </w:tr>
      <w:tr w:rsidR="00A044DB" w:rsidRPr="00894778" w14:paraId="41864B61" w14:textId="77777777" w:rsidTr="00503D2D">
        <w:trPr>
          <w:cantSplit/>
          <w:trHeight w:val="326"/>
        </w:trPr>
        <w:tc>
          <w:tcPr>
            <w:tcW w:w="4033" w:type="dxa"/>
            <w:shd w:val="clear" w:color="auto" w:fill="auto"/>
          </w:tcPr>
          <w:p w14:paraId="7F4A588C" w14:textId="77777777" w:rsidR="00A044DB" w:rsidRPr="00894778" w:rsidRDefault="00A044DB" w:rsidP="00A044DB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309" w:type="dxa"/>
            <w:shd w:val="clear" w:color="auto" w:fill="auto"/>
          </w:tcPr>
          <w:p w14:paraId="6233F442" w14:textId="77777777" w:rsidR="00A044DB" w:rsidRPr="00894778" w:rsidRDefault="00A044DB" w:rsidP="00A044D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2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894778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- </w:t>
            </w:r>
            <w:r w:rsidRPr="00894778">
              <w:rPr>
                <w:rFonts w:ascii="Angsana New" w:hAnsi="Angsana New"/>
                <w:sz w:val="30"/>
                <w:szCs w:val="30"/>
              </w:rPr>
              <w:t>7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89477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91" w:type="dxa"/>
            <w:shd w:val="clear" w:color="auto" w:fill="auto"/>
          </w:tcPr>
          <w:p w14:paraId="7E2E7C7D" w14:textId="77777777" w:rsidR="00A044DB" w:rsidRPr="00894778" w:rsidRDefault="00A044DB" w:rsidP="00A044DB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586AB28E" w14:textId="7196ED4E" w:rsidR="00A044DB" w:rsidRPr="00894778" w:rsidRDefault="00A044DB" w:rsidP="00A044D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85,580</w:t>
            </w:r>
          </w:p>
        </w:tc>
        <w:tc>
          <w:tcPr>
            <w:tcW w:w="187" w:type="dxa"/>
            <w:shd w:val="clear" w:color="auto" w:fill="auto"/>
          </w:tcPr>
          <w:p w14:paraId="1050E833" w14:textId="77777777" w:rsidR="00A044DB" w:rsidRPr="00894778" w:rsidRDefault="00A044DB" w:rsidP="00A044DB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0AE8B49D" w14:textId="461ABADA" w:rsidR="00A044DB" w:rsidRPr="00894778" w:rsidRDefault="00A044DB" w:rsidP="00A044DB">
            <w:pPr>
              <w:pStyle w:val="acctfourfigures"/>
              <w:tabs>
                <w:tab w:val="clear" w:pos="765"/>
                <w:tab w:val="decimal" w:pos="92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37,500</w:t>
            </w:r>
          </w:p>
        </w:tc>
        <w:tc>
          <w:tcPr>
            <w:tcW w:w="187" w:type="dxa"/>
            <w:shd w:val="clear" w:color="auto" w:fill="auto"/>
          </w:tcPr>
          <w:p w14:paraId="1C659479" w14:textId="77777777" w:rsidR="00A044DB" w:rsidRPr="00894778" w:rsidRDefault="00A044DB" w:rsidP="00A044DB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7FFDAA96" w14:textId="0A7F1E3B" w:rsidR="00A044DB" w:rsidRPr="00894778" w:rsidRDefault="00A044DB" w:rsidP="00A044DB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123,080</w:t>
            </w:r>
          </w:p>
        </w:tc>
      </w:tr>
      <w:tr w:rsidR="00A044DB" w:rsidRPr="00894778" w14:paraId="33F136EE" w14:textId="77777777" w:rsidTr="00503D2D">
        <w:trPr>
          <w:cantSplit/>
          <w:trHeight w:val="326"/>
        </w:trPr>
        <w:tc>
          <w:tcPr>
            <w:tcW w:w="4033" w:type="dxa"/>
            <w:shd w:val="clear" w:color="auto" w:fill="auto"/>
          </w:tcPr>
          <w:p w14:paraId="5806B110" w14:textId="77777777" w:rsidR="00A044DB" w:rsidRPr="00894778" w:rsidRDefault="00A044DB" w:rsidP="00A044DB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เงินให้กู้ยืมระยะสั้นแก่พนักงานและผู้บริหาร</w:t>
            </w:r>
          </w:p>
        </w:tc>
        <w:tc>
          <w:tcPr>
            <w:tcW w:w="1309" w:type="dxa"/>
            <w:shd w:val="clear" w:color="auto" w:fill="auto"/>
          </w:tcPr>
          <w:p w14:paraId="13C39113" w14:textId="77777777" w:rsidR="00A044DB" w:rsidRPr="00894778" w:rsidRDefault="00A044DB" w:rsidP="00A044D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2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89477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91" w:type="dxa"/>
            <w:shd w:val="clear" w:color="auto" w:fill="auto"/>
          </w:tcPr>
          <w:p w14:paraId="50A14CB5" w14:textId="77777777" w:rsidR="00A044DB" w:rsidRPr="00894778" w:rsidRDefault="00A044DB" w:rsidP="00A044DB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5708AE8B" w14:textId="49B77987" w:rsidR="00A044DB" w:rsidRPr="00894778" w:rsidRDefault="00A044DB" w:rsidP="00A044DB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031CEED4" w14:textId="77777777" w:rsidR="00A044DB" w:rsidRPr="00894778" w:rsidRDefault="00A044DB" w:rsidP="00A044DB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0802F6D0" w14:textId="1EBDFD72" w:rsidR="00A044DB" w:rsidRPr="00894778" w:rsidRDefault="00A044DB" w:rsidP="00A044DB">
            <w:pPr>
              <w:pStyle w:val="acctfourfigures"/>
              <w:tabs>
                <w:tab w:val="clear" w:pos="765"/>
                <w:tab w:val="decimal" w:pos="92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21,630</w:t>
            </w:r>
          </w:p>
        </w:tc>
        <w:tc>
          <w:tcPr>
            <w:tcW w:w="187" w:type="dxa"/>
            <w:shd w:val="clear" w:color="auto" w:fill="auto"/>
          </w:tcPr>
          <w:p w14:paraId="74C33B17" w14:textId="77777777" w:rsidR="00A044DB" w:rsidRPr="00894778" w:rsidRDefault="00A044DB" w:rsidP="00A044DB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0BED4AA" w14:textId="79B0CA3D" w:rsidR="00A044DB" w:rsidRPr="00894778" w:rsidRDefault="00A044DB" w:rsidP="00A044DB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21,630</w:t>
            </w:r>
          </w:p>
        </w:tc>
      </w:tr>
      <w:tr w:rsidR="00A044DB" w:rsidRPr="00894778" w14:paraId="4B6442F4" w14:textId="77777777" w:rsidTr="00503D2D">
        <w:trPr>
          <w:cantSplit/>
          <w:trHeight w:val="397"/>
        </w:trPr>
        <w:tc>
          <w:tcPr>
            <w:tcW w:w="4033" w:type="dxa"/>
            <w:shd w:val="clear" w:color="auto" w:fill="auto"/>
          </w:tcPr>
          <w:p w14:paraId="47D512A4" w14:textId="77777777" w:rsidR="00A044DB" w:rsidRPr="00894778" w:rsidRDefault="00A044DB" w:rsidP="00A044DB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  <w:shd w:val="clear" w:color="auto" w:fill="auto"/>
          </w:tcPr>
          <w:p w14:paraId="5438FC2D" w14:textId="77777777" w:rsidR="00A044DB" w:rsidRPr="00894778" w:rsidRDefault="00A044DB" w:rsidP="00A044D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292F1D5F" w14:textId="77777777" w:rsidR="00A044DB" w:rsidRPr="00894778" w:rsidRDefault="00A044DB" w:rsidP="00A044DB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8682E2" w14:textId="41BBA383" w:rsidR="00A044DB" w:rsidRPr="00894778" w:rsidRDefault="007F70C5" w:rsidP="00A044D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113,580</w:t>
            </w:r>
          </w:p>
        </w:tc>
        <w:tc>
          <w:tcPr>
            <w:tcW w:w="187" w:type="dxa"/>
            <w:shd w:val="clear" w:color="auto" w:fill="auto"/>
          </w:tcPr>
          <w:p w14:paraId="3657C283" w14:textId="77777777" w:rsidR="00A044DB" w:rsidRPr="00894778" w:rsidRDefault="00A044DB" w:rsidP="00A044DB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CDEE16" w14:textId="1FB7EB4B" w:rsidR="00A044DB" w:rsidRPr="00894778" w:rsidRDefault="007F70C5" w:rsidP="00A044DB">
            <w:pPr>
              <w:pStyle w:val="acctfourfigures"/>
              <w:tabs>
                <w:tab w:val="clear" w:pos="765"/>
                <w:tab w:val="decimal" w:pos="92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59,130</w:t>
            </w:r>
          </w:p>
        </w:tc>
        <w:tc>
          <w:tcPr>
            <w:tcW w:w="187" w:type="dxa"/>
            <w:shd w:val="clear" w:color="auto" w:fill="auto"/>
          </w:tcPr>
          <w:p w14:paraId="7A339B4E" w14:textId="77777777" w:rsidR="00A044DB" w:rsidRPr="00894778" w:rsidRDefault="00A044DB" w:rsidP="00A044DB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9ECF5" w14:textId="7F54E6F9" w:rsidR="00A044DB" w:rsidRPr="00894778" w:rsidRDefault="007F70C5" w:rsidP="00A044DB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172,710</w:t>
            </w:r>
          </w:p>
        </w:tc>
      </w:tr>
      <w:tr w:rsidR="006A2C1C" w:rsidRPr="00894778" w14:paraId="1C4B82C3" w14:textId="77777777" w:rsidTr="00503D2D">
        <w:trPr>
          <w:cantSplit/>
          <w:trHeight w:val="372"/>
        </w:trPr>
        <w:tc>
          <w:tcPr>
            <w:tcW w:w="4033" w:type="dxa"/>
            <w:shd w:val="clear" w:color="auto" w:fill="auto"/>
          </w:tcPr>
          <w:p w14:paraId="60695D36" w14:textId="77777777" w:rsidR="006A2C1C" w:rsidRPr="00894778" w:rsidRDefault="006A2C1C" w:rsidP="00503D2D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9" w:type="dxa"/>
            <w:shd w:val="clear" w:color="auto" w:fill="auto"/>
          </w:tcPr>
          <w:p w14:paraId="4529C0E6" w14:textId="77777777" w:rsidR="006A2C1C" w:rsidRPr="00894778" w:rsidRDefault="006A2C1C" w:rsidP="00503D2D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DDA210D" w14:textId="77777777" w:rsidR="006A2C1C" w:rsidRPr="00894778" w:rsidRDefault="006A2C1C" w:rsidP="00503D2D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6432E655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</w:tcPr>
          <w:p w14:paraId="0FBB3967" w14:textId="77777777" w:rsidR="006A2C1C" w:rsidRPr="00894778" w:rsidRDefault="006A2C1C" w:rsidP="00503D2D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1C95D4D3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3B12632B" w14:textId="77777777" w:rsidR="006A2C1C" w:rsidRPr="00894778" w:rsidRDefault="006A2C1C" w:rsidP="00503D2D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B732B28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A2C1C" w:rsidRPr="00894778" w14:paraId="67AE6E66" w14:textId="77777777" w:rsidTr="00503D2D">
        <w:trPr>
          <w:cantSplit/>
          <w:trHeight w:val="397"/>
        </w:trPr>
        <w:tc>
          <w:tcPr>
            <w:tcW w:w="4033" w:type="dxa"/>
            <w:shd w:val="clear" w:color="auto" w:fill="auto"/>
          </w:tcPr>
          <w:p w14:paraId="17E43587" w14:textId="77777777" w:rsidR="006A2C1C" w:rsidRPr="00894778" w:rsidRDefault="006A2C1C" w:rsidP="00503D2D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4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09" w:type="dxa"/>
            <w:shd w:val="clear" w:color="auto" w:fill="auto"/>
          </w:tcPr>
          <w:p w14:paraId="28E648D9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25856747" w14:textId="77777777" w:rsidR="006A2C1C" w:rsidRPr="00894778" w:rsidRDefault="006A2C1C" w:rsidP="00503D2D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09D7DC59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392CF5BC" w14:textId="77777777" w:rsidR="006A2C1C" w:rsidRPr="00894778" w:rsidRDefault="006A2C1C" w:rsidP="00503D2D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0CDBF801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6DC5F582" w14:textId="77777777" w:rsidR="006A2C1C" w:rsidRPr="00894778" w:rsidRDefault="006A2C1C" w:rsidP="00503D2D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5E687070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decimal" w:pos="731"/>
                <w:tab w:val="decimal" w:pos="90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3DE9" w:rsidRPr="00894778" w14:paraId="58F55356" w14:textId="77777777" w:rsidTr="00503D2D">
        <w:trPr>
          <w:cantSplit/>
          <w:trHeight w:val="372"/>
        </w:trPr>
        <w:tc>
          <w:tcPr>
            <w:tcW w:w="4033" w:type="dxa"/>
            <w:shd w:val="clear" w:color="auto" w:fill="auto"/>
          </w:tcPr>
          <w:p w14:paraId="29CE269B" w14:textId="77777777" w:rsidR="00913DE9" w:rsidRPr="00894778" w:rsidRDefault="00913DE9" w:rsidP="00913DE9">
            <w:pPr>
              <w:tabs>
                <w:tab w:val="clear" w:pos="227"/>
                <w:tab w:val="left" w:pos="198"/>
              </w:tabs>
              <w:spacing w:line="380" w:lineRule="exact"/>
              <w:ind w:left="108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09" w:type="dxa"/>
            <w:shd w:val="clear" w:color="auto" w:fill="auto"/>
          </w:tcPr>
          <w:p w14:paraId="64ABE332" w14:textId="2FE972BE" w:rsidR="00913DE9" w:rsidRPr="00894778" w:rsidRDefault="00913DE9" w:rsidP="00913DE9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0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894778">
              <w:rPr>
                <w:rFonts w:ascii="Angsana New" w:hAnsi="Angsana New"/>
                <w:sz w:val="30"/>
                <w:szCs w:val="30"/>
              </w:rPr>
              <w:t xml:space="preserve">78 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- </w:t>
            </w:r>
            <w:r w:rsidRPr="00894778">
              <w:rPr>
                <w:rFonts w:ascii="Angsana New" w:hAnsi="Angsana New"/>
                <w:sz w:val="30"/>
                <w:szCs w:val="30"/>
              </w:rPr>
              <w:t>2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89477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91" w:type="dxa"/>
            <w:shd w:val="clear" w:color="auto" w:fill="auto"/>
          </w:tcPr>
          <w:p w14:paraId="3137DBAB" w14:textId="77777777" w:rsidR="00913DE9" w:rsidRPr="00894778" w:rsidRDefault="00913DE9" w:rsidP="00913DE9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46F2F52E" w14:textId="78121EF5" w:rsidR="00913DE9" w:rsidRPr="00894778" w:rsidRDefault="00913DE9" w:rsidP="00913DE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1,</w:t>
            </w: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945</w:t>
            </w:r>
            <w:r w:rsidRPr="00894778">
              <w:rPr>
                <w:rFonts w:ascii="Angsana New" w:hAnsi="Angsana New"/>
                <w:sz w:val="30"/>
                <w:szCs w:val="30"/>
              </w:rPr>
              <w:t>,762</w:t>
            </w:r>
          </w:p>
        </w:tc>
        <w:tc>
          <w:tcPr>
            <w:tcW w:w="187" w:type="dxa"/>
            <w:shd w:val="clear" w:color="auto" w:fill="auto"/>
          </w:tcPr>
          <w:p w14:paraId="71B4B92E" w14:textId="77777777" w:rsidR="00913DE9" w:rsidRPr="00894778" w:rsidRDefault="00913DE9" w:rsidP="00913DE9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3D3100E3" w14:textId="6A3A94BD" w:rsidR="00913DE9" w:rsidRPr="00894778" w:rsidRDefault="00913DE9" w:rsidP="00913DE9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1BFBE2F4" w14:textId="77777777" w:rsidR="00913DE9" w:rsidRPr="00894778" w:rsidRDefault="00913DE9" w:rsidP="00913DE9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93E5FFE" w14:textId="6468FAB0" w:rsidR="00913DE9" w:rsidRPr="00894778" w:rsidRDefault="00913DE9" w:rsidP="00913DE9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1,945,762</w:t>
            </w:r>
          </w:p>
        </w:tc>
      </w:tr>
      <w:tr w:rsidR="00913DE9" w:rsidRPr="00894778" w14:paraId="419A8E8D" w14:textId="77777777" w:rsidTr="00503D2D">
        <w:trPr>
          <w:cantSplit/>
          <w:trHeight w:val="397"/>
        </w:trPr>
        <w:tc>
          <w:tcPr>
            <w:tcW w:w="4033" w:type="dxa"/>
            <w:shd w:val="clear" w:color="auto" w:fill="auto"/>
          </w:tcPr>
          <w:p w14:paraId="568AEFB2" w14:textId="77777777" w:rsidR="00913DE9" w:rsidRPr="00894778" w:rsidRDefault="00913DE9" w:rsidP="00913DE9">
            <w:pPr>
              <w:tabs>
                <w:tab w:val="clear" w:pos="227"/>
                <w:tab w:val="left" w:pos="198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  <w:shd w:val="clear" w:color="auto" w:fill="auto"/>
          </w:tcPr>
          <w:p w14:paraId="2B1A5742" w14:textId="77777777" w:rsidR="00913DE9" w:rsidRPr="00894778" w:rsidRDefault="00913DE9" w:rsidP="00913DE9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2C923F6B" w14:textId="77777777" w:rsidR="00913DE9" w:rsidRPr="00894778" w:rsidRDefault="00913DE9" w:rsidP="00913DE9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7A771" w14:textId="2A661E96" w:rsidR="00913DE9" w:rsidRPr="00894778" w:rsidRDefault="00913DE9" w:rsidP="00913DE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Pr="00894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945</w:t>
            </w: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,762</w:t>
            </w:r>
          </w:p>
        </w:tc>
        <w:tc>
          <w:tcPr>
            <w:tcW w:w="187" w:type="dxa"/>
            <w:shd w:val="clear" w:color="auto" w:fill="auto"/>
          </w:tcPr>
          <w:p w14:paraId="31FF5D0A" w14:textId="77777777" w:rsidR="00913DE9" w:rsidRPr="00894778" w:rsidRDefault="00913DE9" w:rsidP="00913DE9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A10AF2" w14:textId="2AB02281" w:rsidR="00913DE9" w:rsidRPr="00894778" w:rsidRDefault="00913DE9" w:rsidP="00913DE9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392DC1BD" w14:textId="77777777" w:rsidR="00913DE9" w:rsidRPr="00894778" w:rsidRDefault="00913DE9" w:rsidP="00913DE9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E4D5C" w14:textId="422889AD" w:rsidR="00913DE9" w:rsidRPr="00894778" w:rsidRDefault="00913DE9" w:rsidP="00913DE9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1,945,762</w:t>
            </w:r>
          </w:p>
        </w:tc>
      </w:tr>
      <w:tr w:rsidR="006A2C1C" w:rsidRPr="00894778" w14:paraId="35663E64" w14:textId="77777777" w:rsidTr="00503D2D">
        <w:trPr>
          <w:cantSplit/>
          <w:trHeight w:val="372"/>
        </w:trPr>
        <w:tc>
          <w:tcPr>
            <w:tcW w:w="4033" w:type="dxa"/>
            <w:shd w:val="clear" w:color="auto" w:fill="auto"/>
          </w:tcPr>
          <w:p w14:paraId="615B7FAD" w14:textId="77777777" w:rsidR="006A2C1C" w:rsidRPr="00894778" w:rsidRDefault="006A2C1C" w:rsidP="00503D2D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9" w:type="dxa"/>
            <w:shd w:val="clear" w:color="auto" w:fill="auto"/>
          </w:tcPr>
          <w:p w14:paraId="0E3E027E" w14:textId="77777777" w:rsidR="006A2C1C" w:rsidRPr="00894778" w:rsidRDefault="006A2C1C" w:rsidP="00503D2D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BF24BCD" w14:textId="77777777" w:rsidR="006A2C1C" w:rsidRPr="00894778" w:rsidRDefault="006A2C1C" w:rsidP="00503D2D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</w:tcPr>
          <w:p w14:paraId="1952E1E0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</w:tcPr>
          <w:p w14:paraId="1BAFFF28" w14:textId="77777777" w:rsidR="006A2C1C" w:rsidRPr="00894778" w:rsidRDefault="006A2C1C" w:rsidP="00503D2D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shd w:val="clear" w:color="auto" w:fill="auto"/>
          </w:tcPr>
          <w:p w14:paraId="49DC5E86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26230EFA" w14:textId="77777777" w:rsidR="006A2C1C" w:rsidRPr="00894778" w:rsidRDefault="006A2C1C" w:rsidP="00503D2D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</w:tcPr>
          <w:p w14:paraId="2A024D8F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A2C1C" w:rsidRPr="00894778" w14:paraId="5CD0F880" w14:textId="77777777" w:rsidTr="00503D2D">
        <w:trPr>
          <w:cantSplit/>
          <w:trHeight w:val="372"/>
        </w:trPr>
        <w:tc>
          <w:tcPr>
            <w:tcW w:w="4033" w:type="dxa"/>
            <w:shd w:val="clear" w:color="auto" w:fill="auto"/>
          </w:tcPr>
          <w:p w14:paraId="2E745B32" w14:textId="77777777" w:rsidR="006A2C1C" w:rsidRPr="00894778" w:rsidRDefault="006A2C1C" w:rsidP="00503D2D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09" w:type="dxa"/>
            <w:shd w:val="clear" w:color="auto" w:fill="auto"/>
          </w:tcPr>
          <w:p w14:paraId="40DB50F9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38BE490F" w14:textId="77777777" w:rsidR="006A2C1C" w:rsidRPr="00894778" w:rsidRDefault="006A2C1C" w:rsidP="00503D2D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77058DCD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2B1DEB02" w14:textId="77777777" w:rsidR="006A2C1C" w:rsidRPr="00894778" w:rsidRDefault="006A2C1C" w:rsidP="00503D2D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35CD772E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2661F62E" w14:textId="77777777" w:rsidR="006A2C1C" w:rsidRPr="00894778" w:rsidRDefault="006A2C1C" w:rsidP="00503D2D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172E0DB8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decimal" w:pos="731"/>
                <w:tab w:val="decimal" w:pos="90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2C1C" w:rsidRPr="00894778" w14:paraId="10A80075" w14:textId="77777777" w:rsidTr="00730832">
        <w:trPr>
          <w:cantSplit/>
          <w:trHeight w:val="397"/>
        </w:trPr>
        <w:tc>
          <w:tcPr>
            <w:tcW w:w="4033" w:type="dxa"/>
            <w:shd w:val="clear" w:color="auto" w:fill="auto"/>
          </w:tcPr>
          <w:p w14:paraId="57DA2A3A" w14:textId="77777777" w:rsidR="006A2C1C" w:rsidRPr="00894778" w:rsidRDefault="006A2C1C" w:rsidP="00503D2D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shd w:val="clear" w:color="auto" w:fill="auto"/>
          </w:tcPr>
          <w:p w14:paraId="6792EA34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0A2FC5C1" w14:textId="77777777" w:rsidR="006A2C1C" w:rsidRPr="00894778" w:rsidRDefault="006A2C1C" w:rsidP="00503D2D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65C23010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65BAC36E" w14:textId="77777777" w:rsidR="006A2C1C" w:rsidRPr="00894778" w:rsidRDefault="006A2C1C" w:rsidP="00503D2D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48E84933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124CF522" w14:textId="77777777" w:rsidR="006A2C1C" w:rsidRPr="00894778" w:rsidRDefault="006A2C1C" w:rsidP="00503D2D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D64D765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decimal" w:pos="731"/>
                <w:tab w:val="decimal" w:pos="90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44DB" w:rsidRPr="00894778" w14:paraId="6A908FA7" w14:textId="77777777" w:rsidTr="00730832">
        <w:trPr>
          <w:cantSplit/>
          <w:trHeight w:val="372"/>
        </w:trPr>
        <w:tc>
          <w:tcPr>
            <w:tcW w:w="4033" w:type="dxa"/>
            <w:shd w:val="clear" w:color="auto" w:fill="auto"/>
          </w:tcPr>
          <w:p w14:paraId="182635EA" w14:textId="77777777" w:rsidR="00A044DB" w:rsidRPr="00894778" w:rsidRDefault="00A044DB" w:rsidP="00A044DB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09" w:type="dxa"/>
            <w:shd w:val="clear" w:color="auto" w:fill="auto"/>
          </w:tcPr>
          <w:p w14:paraId="0CEF0856" w14:textId="10DB0969" w:rsidR="00A044DB" w:rsidRPr="00894778" w:rsidRDefault="00A044DB" w:rsidP="00A044D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9 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- </w:t>
            </w: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1" w:type="dxa"/>
            <w:shd w:val="clear" w:color="auto" w:fill="auto"/>
          </w:tcPr>
          <w:p w14:paraId="491F72CE" w14:textId="77777777" w:rsidR="00A044DB" w:rsidRPr="00894778" w:rsidRDefault="00A044DB" w:rsidP="00A044DB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56841F14" w14:textId="5410DAC3" w:rsidR="00A044DB" w:rsidRPr="00894778" w:rsidRDefault="00A044DB" w:rsidP="00A044D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82,000</w:t>
            </w:r>
          </w:p>
        </w:tc>
        <w:tc>
          <w:tcPr>
            <w:tcW w:w="187" w:type="dxa"/>
            <w:shd w:val="clear" w:color="auto" w:fill="auto"/>
          </w:tcPr>
          <w:p w14:paraId="25A91EBB" w14:textId="77777777" w:rsidR="00A044DB" w:rsidRPr="00894778" w:rsidRDefault="00A044DB" w:rsidP="00A044DB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640CA4F4" w14:textId="527BFF89" w:rsidR="00A044DB" w:rsidRPr="00894778" w:rsidRDefault="00A044DB" w:rsidP="00A044DB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5421073F" w14:textId="77777777" w:rsidR="00A044DB" w:rsidRPr="00894778" w:rsidRDefault="00A044DB" w:rsidP="00A044DB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121FD73A" w14:textId="79E6EABD" w:rsidR="00A044DB" w:rsidRPr="00894778" w:rsidRDefault="00A044DB" w:rsidP="00A044DB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82,000</w:t>
            </w:r>
          </w:p>
        </w:tc>
      </w:tr>
      <w:tr w:rsidR="00A044DB" w:rsidRPr="00894778" w14:paraId="70047665" w14:textId="77777777" w:rsidTr="00730832">
        <w:trPr>
          <w:cantSplit/>
          <w:trHeight w:val="372"/>
        </w:trPr>
        <w:tc>
          <w:tcPr>
            <w:tcW w:w="4033" w:type="dxa"/>
            <w:shd w:val="clear" w:color="auto" w:fill="auto"/>
          </w:tcPr>
          <w:p w14:paraId="46E3F3BA" w14:textId="77777777" w:rsidR="00A044DB" w:rsidRPr="00894778" w:rsidRDefault="00A044DB" w:rsidP="00A044DB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309" w:type="dxa"/>
            <w:shd w:val="clear" w:color="auto" w:fill="auto"/>
          </w:tcPr>
          <w:p w14:paraId="3209FC4A" w14:textId="605B8BD4" w:rsidR="00A044DB" w:rsidRPr="00894778" w:rsidRDefault="00A044DB" w:rsidP="00A044D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- 6.0</w:t>
            </w:r>
          </w:p>
        </w:tc>
        <w:tc>
          <w:tcPr>
            <w:tcW w:w="191" w:type="dxa"/>
            <w:shd w:val="clear" w:color="auto" w:fill="auto"/>
          </w:tcPr>
          <w:p w14:paraId="442074EE" w14:textId="77777777" w:rsidR="00A044DB" w:rsidRPr="00894778" w:rsidRDefault="00A044DB" w:rsidP="00A044DB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2C32A455" w14:textId="0BF75080" w:rsidR="00A044DB" w:rsidRPr="00894778" w:rsidRDefault="00A044DB" w:rsidP="00A044D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189,490</w:t>
            </w:r>
          </w:p>
        </w:tc>
        <w:tc>
          <w:tcPr>
            <w:tcW w:w="187" w:type="dxa"/>
            <w:shd w:val="clear" w:color="auto" w:fill="auto"/>
          </w:tcPr>
          <w:p w14:paraId="2DD70A80" w14:textId="77777777" w:rsidR="00A044DB" w:rsidRPr="00894778" w:rsidRDefault="00A044DB" w:rsidP="00A044DB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2DBA9E21" w14:textId="5F7B922F" w:rsidR="00A044DB" w:rsidRPr="00894778" w:rsidRDefault="00A044DB" w:rsidP="00A044DB">
            <w:pPr>
              <w:pStyle w:val="acctfourfigures"/>
              <w:tabs>
                <w:tab w:val="clear" w:pos="765"/>
                <w:tab w:val="decimal" w:pos="92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55,500</w:t>
            </w:r>
          </w:p>
        </w:tc>
        <w:tc>
          <w:tcPr>
            <w:tcW w:w="187" w:type="dxa"/>
            <w:shd w:val="clear" w:color="auto" w:fill="auto"/>
          </w:tcPr>
          <w:p w14:paraId="6B51125B" w14:textId="77777777" w:rsidR="00A044DB" w:rsidRPr="00894778" w:rsidRDefault="00A044DB" w:rsidP="00A044DB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03A1A02" w14:textId="09DFCCD8" w:rsidR="00A044DB" w:rsidRPr="00894778" w:rsidRDefault="00A044DB" w:rsidP="00A044DB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244,990</w:t>
            </w:r>
          </w:p>
        </w:tc>
      </w:tr>
      <w:tr w:rsidR="00A044DB" w:rsidRPr="00894778" w14:paraId="023366A9" w14:textId="77777777" w:rsidTr="00730832">
        <w:trPr>
          <w:cantSplit/>
          <w:trHeight w:val="372"/>
        </w:trPr>
        <w:tc>
          <w:tcPr>
            <w:tcW w:w="4033" w:type="dxa"/>
            <w:shd w:val="clear" w:color="auto" w:fill="auto"/>
          </w:tcPr>
          <w:p w14:paraId="763EFF51" w14:textId="77777777" w:rsidR="00A044DB" w:rsidRPr="00894778" w:rsidRDefault="00A044DB" w:rsidP="00A044DB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เงินให้กู้ยืมระยะสั้นแก่พนักงานและผู้บริหาร</w:t>
            </w:r>
          </w:p>
        </w:tc>
        <w:tc>
          <w:tcPr>
            <w:tcW w:w="1309" w:type="dxa"/>
            <w:shd w:val="clear" w:color="auto" w:fill="auto"/>
          </w:tcPr>
          <w:p w14:paraId="69D5C5BA" w14:textId="56F3EAE8" w:rsidR="00A044DB" w:rsidRPr="00894778" w:rsidRDefault="00A044DB" w:rsidP="00A044D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91" w:type="dxa"/>
            <w:shd w:val="clear" w:color="auto" w:fill="auto"/>
          </w:tcPr>
          <w:p w14:paraId="490F61C9" w14:textId="77777777" w:rsidR="00A044DB" w:rsidRPr="00894778" w:rsidRDefault="00A044DB" w:rsidP="00A044DB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6E274777" w14:textId="7F0A94EB" w:rsidR="00A044DB" w:rsidRPr="00894778" w:rsidRDefault="00A044DB" w:rsidP="00A044DB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73ED8C33" w14:textId="77777777" w:rsidR="00A044DB" w:rsidRPr="00894778" w:rsidRDefault="00A044DB" w:rsidP="00A044DB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7B2876FC" w14:textId="1CDEF989" w:rsidR="00A044DB" w:rsidRPr="00894778" w:rsidRDefault="00A044DB" w:rsidP="00A044DB">
            <w:pPr>
              <w:pStyle w:val="acctfourfigures"/>
              <w:tabs>
                <w:tab w:val="clear" w:pos="765"/>
                <w:tab w:val="decimal" w:pos="92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22,720</w:t>
            </w:r>
          </w:p>
        </w:tc>
        <w:tc>
          <w:tcPr>
            <w:tcW w:w="187" w:type="dxa"/>
            <w:shd w:val="clear" w:color="auto" w:fill="auto"/>
          </w:tcPr>
          <w:p w14:paraId="5A69A87E" w14:textId="77777777" w:rsidR="00A044DB" w:rsidRPr="00894778" w:rsidRDefault="00A044DB" w:rsidP="00A044DB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271C8DC" w14:textId="77A2B218" w:rsidR="00A044DB" w:rsidRPr="00894778" w:rsidRDefault="00A044DB" w:rsidP="00A044DB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val="en-US" w:bidi="th-TH"/>
              </w:rPr>
              <w:t>22,720</w:t>
            </w:r>
          </w:p>
        </w:tc>
      </w:tr>
      <w:tr w:rsidR="00A044DB" w:rsidRPr="00894778" w14:paraId="682F0260" w14:textId="77777777" w:rsidTr="00503D2D">
        <w:trPr>
          <w:cantSplit/>
          <w:trHeight w:val="397"/>
        </w:trPr>
        <w:tc>
          <w:tcPr>
            <w:tcW w:w="4033" w:type="dxa"/>
            <w:shd w:val="clear" w:color="auto" w:fill="auto"/>
          </w:tcPr>
          <w:p w14:paraId="08F6007E" w14:textId="77777777" w:rsidR="00A044DB" w:rsidRPr="00894778" w:rsidRDefault="00A044DB" w:rsidP="00A044DB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  <w:shd w:val="clear" w:color="auto" w:fill="auto"/>
          </w:tcPr>
          <w:p w14:paraId="607DA3DC" w14:textId="77777777" w:rsidR="00A044DB" w:rsidRPr="00894778" w:rsidRDefault="00A044DB" w:rsidP="00A044D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4F0427B2" w14:textId="77777777" w:rsidR="00A044DB" w:rsidRPr="00894778" w:rsidRDefault="00A044DB" w:rsidP="00A044DB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3C116" w14:textId="411487BA" w:rsidR="00A044DB" w:rsidRPr="00894778" w:rsidRDefault="00A044DB" w:rsidP="00A044D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271,490</w:t>
            </w:r>
          </w:p>
        </w:tc>
        <w:tc>
          <w:tcPr>
            <w:tcW w:w="187" w:type="dxa"/>
            <w:shd w:val="clear" w:color="auto" w:fill="auto"/>
          </w:tcPr>
          <w:p w14:paraId="0CC358A4" w14:textId="77777777" w:rsidR="00A044DB" w:rsidRPr="00894778" w:rsidRDefault="00A044DB" w:rsidP="00A044DB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2C3191" w14:textId="7BCDFCD8" w:rsidR="00A044DB" w:rsidRPr="00894778" w:rsidRDefault="00A044DB" w:rsidP="00A044DB">
            <w:pPr>
              <w:pStyle w:val="acctfourfigures"/>
              <w:tabs>
                <w:tab w:val="clear" w:pos="765"/>
                <w:tab w:val="decimal" w:pos="92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78,220</w:t>
            </w:r>
          </w:p>
        </w:tc>
        <w:tc>
          <w:tcPr>
            <w:tcW w:w="187" w:type="dxa"/>
            <w:shd w:val="clear" w:color="auto" w:fill="auto"/>
          </w:tcPr>
          <w:p w14:paraId="63766509" w14:textId="77777777" w:rsidR="00A044DB" w:rsidRPr="00894778" w:rsidRDefault="00A044DB" w:rsidP="00A044DB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0EF08C" w14:textId="7F239F45" w:rsidR="00A044DB" w:rsidRPr="00894778" w:rsidRDefault="00A044DB" w:rsidP="00A044DB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349,710</w:t>
            </w:r>
          </w:p>
        </w:tc>
      </w:tr>
      <w:tr w:rsidR="006A2C1C" w:rsidRPr="00894778" w14:paraId="7A61BFEC" w14:textId="77777777" w:rsidTr="00503D2D">
        <w:trPr>
          <w:cantSplit/>
          <w:trHeight w:val="372"/>
        </w:trPr>
        <w:tc>
          <w:tcPr>
            <w:tcW w:w="4033" w:type="dxa"/>
            <w:shd w:val="clear" w:color="auto" w:fill="auto"/>
          </w:tcPr>
          <w:p w14:paraId="6E7AFCB5" w14:textId="77777777" w:rsidR="006A2C1C" w:rsidRPr="00894778" w:rsidRDefault="006A2C1C" w:rsidP="00503D2D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9" w:type="dxa"/>
            <w:shd w:val="clear" w:color="auto" w:fill="auto"/>
          </w:tcPr>
          <w:p w14:paraId="7F3D91CD" w14:textId="77777777" w:rsidR="006A2C1C" w:rsidRPr="00894778" w:rsidRDefault="006A2C1C" w:rsidP="00503D2D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80F74F5" w14:textId="77777777" w:rsidR="006A2C1C" w:rsidRPr="00894778" w:rsidRDefault="006A2C1C" w:rsidP="00503D2D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</w:tcPr>
          <w:p w14:paraId="0406D537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</w:tcPr>
          <w:p w14:paraId="152E5C5A" w14:textId="77777777" w:rsidR="006A2C1C" w:rsidRPr="00894778" w:rsidRDefault="006A2C1C" w:rsidP="00503D2D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shd w:val="clear" w:color="auto" w:fill="auto"/>
          </w:tcPr>
          <w:p w14:paraId="2E99931B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54AD454E" w14:textId="77777777" w:rsidR="006A2C1C" w:rsidRPr="00894778" w:rsidRDefault="006A2C1C" w:rsidP="00503D2D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</w:tcPr>
          <w:p w14:paraId="16489AA7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A2C1C" w:rsidRPr="00894778" w14:paraId="2B6CFBFD" w14:textId="77777777" w:rsidTr="00503D2D">
        <w:trPr>
          <w:cantSplit/>
          <w:trHeight w:val="397"/>
        </w:trPr>
        <w:tc>
          <w:tcPr>
            <w:tcW w:w="4033" w:type="dxa"/>
            <w:shd w:val="clear" w:color="auto" w:fill="auto"/>
          </w:tcPr>
          <w:p w14:paraId="130CB6F9" w14:textId="77777777" w:rsidR="006A2C1C" w:rsidRPr="00894778" w:rsidRDefault="006A2C1C" w:rsidP="00503D2D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4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09" w:type="dxa"/>
            <w:shd w:val="clear" w:color="auto" w:fill="auto"/>
          </w:tcPr>
          <w:p w14:paraId="69D43A35" w14:textId="77777777" w:rsidR="006A2C1C" w:rsidRPr="00894778" w:rsidRDefault="006A2C1C" w:rsidP="00503D2D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0DC9F599" w14:textId="77777777" w:rsidR="006A2C1C" w:rsidRPr="00894778" w:rsidRDefault="006A2C1C" w:rsidP="00503D2D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17DFA91B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</w:tcPr>
          <w:p w14:paraId="7A671EF6" w14:textId="77777777" w:rsidR="006A2C1C" w:rsidRPr="00894778" w:rsidRDefault="006A2C1C" w:rsidP="00503D2D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611BBF5F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00899108" w14:textId="77777777" w:rsidR="006A2C1C" w:rsidRPr="00894778" w:rsidRDefault="006A2C1C" w:rsidP="00503D2D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388D9A80" w14:textId="77777777" w:rsidR="006A2C1C" w:rsidRPr="00894778" w:rsidRDefault="006A2C1C" w:rsidP="00503D2D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044DB" w:rsidRPr="00894778" w14:paraId="2A9FD16C" w14:textId="77777777" w:rsidTr="00503D2D">
        <w:trPr>
          <w:cantSplit/>
          <w:trHeight w:val="372"/>
        </w:trPr>
        <w:tc>
          <w:tcPr>
            <w:tcW w:w="4033" w:type="dxa"/>
            <w:shd w:val="clear" w:color="auto" w:fill="auto"/>
          </w:tcPr>
          <w:p w14:paraId="0F0BF5E6" w14:textId="77777777" w:rsidR="00A044DB" w:rsidRPr="00894778" w:rsidRDefault="00A044DB" w:rsidP="00A044DB">
            <w:pPr>
              <w:spacing w:line="380" w:lineRule="exact"/>
              <w:ind w:left="108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09" w:type="dxa"/>
            <w:shd w:val="clear" w:color="auto" w:fill="auto"/>
          </w:tcPr>
          <w:p w14:paraId="58E53BFD" w14:textId="0978619F" w:rsidR="00A044DB" w:rsidRPr="00894778" w:rsidRDefault="00A044DB" w:rsidP="00A044D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1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894778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- </w:t>
            </w:r>
            <w:r w:rsidRPr="00894778">
              <w:rPr>
                <w:rFonts w:ascii="Angsana New" w:hAnsi="Angsana New"/>
                <w:sz w:val="30"/>
                <w:szCs w:val="30"/>
              </w:rPr>
              <w:t>1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894778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91" w:type="dxa"/>
            <w:shd w:val="clear" w:color="auto" w:fill="auto"/>
          </w:tcPr>
          <w:p w14:paraId="6D3B4507" w14:textId="77777777" w:rsidR="00A044DB" w:rsidRPr="00894778" w:rsidRDefault="00A044DB" w:rsidP="00A044DB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15D421DF" w14:textId="0FD13D7E" w:rsidR="00A044DB" w:rsidRPr="00894778" w:rsidRDefault="00A044DB" w:rsidP="00A044D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5,104,117</w:t>
            </w:r>
          </w:p>
        </w:tc>
        <w:tc>
          <w:tcPr>
            <w:tcW w:w="187" w:type="dxa"/>
            <w:shd w:val="clear" w:color="auto" w:fill="auto"/>
          </w:tcPr>
          <w:p w14:paraId="06241319" w14:textId="77777777" w:rsidR="00A044DB" w:rsidRPr="00894778" w:rsidRDefault="00A044DB" w:rsidP="00A044DB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30FD6A91" w14:textId="0FD119F9" w:rsidR="00A044DB" w:rsidRPr="00894778" w:rsidRDefault="00A044DB" w:rsidP="00A044DB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04EE1745" w14:textId="77777777" w:rsidR="00A044DB" w:rsidRPr="00894778" w:rsidRDefault="00A044DB" w:rsidP="00A044DB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3CFF5655" w14:textId="5DCDB3B2" w:rsidR="00A044DB" w:rsidRPr="00894778" w:rsidRDefault="00A044DB" w:rsidP="00A044DB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5,104,117</w:t>
            </w:r>
          </w:p>
        </w:tc>
      </w:tr>
      <w:tr w:rsidR="00A044DB" w:rsidRPr="00894778" w14:paraId="673824F8" w14:textId="77777777" w:rsidTr="00503D2D">
        <w:trPr>
          <w:cantSplit/>
          <w:trHeight w:val="397"/>
        </w:trPr>
        <w:tc>
          <w:tcPr>
            <w:tcW w:w="4033" w:type="dxa"/>
            <w:shd w:val="clear" w:color="auto" w:fill="auto"/>
          </w:tcPr>
          <w:p w14:paraId="5031EE35" w14:textId="77777777" w:rsidR="00A044DB" w:rsidRPr="00894778" w:rsidRDefault="00A044DB" w:rsidP="00A044DB">
            <w:pPr>
              <w:spacing w:line="380" w:lineRule="exact"/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9" w:type="dxa"/>
            <w:shd w:val="clear" w:color="auto" w:fill="auto"/>
          </w:tcPr>
          <w:p w14:paraId="268C3628" w14:textId="6B696D19" w:rsidR="00A044DB" w:rsidRPr="00894778" w:rsidRDefault="00A044DB" w:rsidP="00A044D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894778">
              <w:rPr>
                <w:rFonts w:ascii="Angsana New" w:hAnsi="Angsana New"/>
                <w:sz w:val="30"/>
                <w:szCs w:val="30"/>
                <w:lang w:bidi="th-TH"/>
              </w:rPr>
              <w:t xml:space="preserve">65 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- </w:t>
            </w:r>
            <w:r w:rsidRPr="00894778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894778">
              <w:rPr>
                <w:rFonts w:ascii="Angsana New" w:hAnsi="Angsana New"/>
                <w:sz w:val="30"/>
                <w:szCs w:val="30"/>
                <w:lang w:bidi="th-TH"/>
              </w:rPr>
              <w:t>86</w:t>
            </w:r>
          </w:p>
        </w:tc>
        <w:tc>
          <w:tcPr>
            <w:tcW w:w="191" w:type="dxa"/>
            <w:shd w:val="clear" w:color="auto" w:fill="auto"/>
          </w:tcPr>
          <w:p w14:paraId="6C065A45" w14:textId="77777777" w:rsidR="00A044DB" w:rsidRPr="00894778" w:rsidRDefault="00A044DB" w:rsidP="00A044DB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4AC1FCAE" w14:textId="6590F646" w:rsidR="00A044DB" w:rsidRPr="00894778" w:rsidRDefault="00A044DB" w:rsidP="00A044D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161,180</w:t>
            </w:r>
          </w:p>
        </w:tc>
        <w:tc>
          <w:tcPr>
            <w:tcW w:w="187" w:type="dxa"/>
            <w:shd w:val="clear" w:color="auto" w:fill="auto"/>
          </w:tcPr>
          <w:p w14:paraId="0F07838B" w14:textId="77777777" w:rsidR="00A044DB" w:rsidRPr="00894778" w:rsidRDefault="00A044DB" w:rsidP="00A044DB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2E4E274A" w14:textId="37FF08D5" w:rsidR="00A044DB" w:rsidRPr="00894778" w:rsidRDefault="00A044DB" w:rsidP="00A044DB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074619C7" w14:textId="77777777" w:rsidR="00A044DB" w:rsidRPr="00894778" w:rsidRDefault="00A044DB" w:rsidP="00A044DB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7579D3E" w14:textId="5917DF5E" w:rsidR="00A044DB" w:rsidRPr="00894778" w:rsidRDefault="00A044DB" w:rsidP="00A044DB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161,180</w:t>
            </w:r>
          </w:p>
        </w:tc>
      </w:tr>
      <w:tr w:rsidR="00A044DB" w:rsidRPr="00894778" w14:paraId="6825FDFE" w14:textId="77777777" w:rsidTr="00503D2D">
        <w:trPr>
          <w:cantSplit/>
          <w:trHeight w:val="397"/>
        </w:trPr>
        <w:tc>
          <w:tcPr>
            <w:tcW w:w="4033" w:type="dxa"/>
            <w:shd w:val="clear" w:color="auto" w:fill="auto"/>
          </w:tcPr>
          <w:p w14:paraId="6FEF28F0" w14:textId="77777777" w:rsidR="00A044DB" w:rsidRPr="00894778" w:rsidRDefault="00A044DB" w:rsidP="00A044DB">
            <w:pPr>
              <w:spacing w:line="380" w:lineRule="exact"/>
              <w:ind w:left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  <w:shd w:val="clear" w:color="auto" w:fill="auto"/>
          </w:tcPr>
          <w:p w14:paraId="45028024" w14:textId="77777777" w:rsidR="00A044DB" w:rsidRPr="00894778" w:rsidRDefault="00A044DB" w:rsidP="00A044DB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0BFAAFC9" w14:textId="77777777" w:rsidR="00A044DB" w:rsidRPr="00894778" w:rsidRDefault="00A044DB" w:rsidP="00A044DB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6692B" w14:textId="67C8463A" w:rsidR="00A044DB" w:rsidRPr="00894778" w:rsidRDefault="00A044DB" w:rsidP="00A044D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5,265,297</w:t>
            </w:r>
          </w:p>
        </w:tc>
        <w:tc>
          <w:tcPr>
            <w:tcW w:w="187" w:type="dxa"/>
            <w:shd w:val="clear" w:color="auto" w:fill="auto"/>
          </w:tcPr>
          <w:p w14:paraId="616D6478" w14:textId="77777777" w:rsidR="00A044DB" w:rsidRPr="00894778" w:rsidRDefault="00A044DB" w:rsidP="00A044DB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B4453B" w14:textId="39711187" w:rsidR="00A044DB" w:rsidRPr="00894778" w:rsidRDefault="00A044DB" w:rsidP="00A044DB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6AD0C904" w14:textId="77777777" w:rsidR="00A044DB" w:rsidRPr="00894778" w:rsidRDefault="00A044DB" w:rsidP="00A044DB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C7D76" w14:textId="220566B2" w:rsidR="00A044DB" w:rsidRPr="00894778" w:rsidRDefault="00A044DB" w:rsidP="00A044DB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5,265,297</w:t>
            </w:r>
          </w:p>
        </w:tc>
      </w:tr>
    </w:tbl>
    <w:p w14:paraId="37E13F8B" w14:textId="2460BEB1" w:rsidR="00594F35" w:rsidRPr="009463BF" w:rsidRDefault="00594F35" w:rsidP="00E12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378"/>
        <w:jc w:val="thaiDistribute"/>
        <w:rPr>
          <w:rFonts w:ascii="Angsana New" w:hAnsi="Angsana New"/>
          <w:sz w:val="30"/>
          <w:szCs w:val="30"/>
          <w:cs/>
        </w:rPr>
      </w:pPr>
      <w:r w:rsidRPr="00894778">
        <w:rPr>
          <w:rFonts w:ascii="Angsana New" w:hAnsi="Angsana New"/>
          <w:sz w:val="30"/>
          <w:szCs w:val="30"/>
          <w:cs/>
          <w:lang w:val="th-TH"/>
        </w:rPr>
        <w:tab/>
      </w:r>
      <w:r w:rsidR="00E12EE2">
        <w:rPr>
          <w:rFonts w:ascii="Angsana New" w:hAnsi="Angsana New" w:hint="cs"/>
          <w:sz w:val="30"/>
          <w:szCs w:val="30"/>
          <w:cs/>
          <w:lang w:val="th-TH"/>
        </w:rPr>
        <w:t xml:space="preserve">  </w:t>
      </w:r>
      <w:r w:rsidRPr="009463BF">
        <w:rPr>
          <w:rFonts w:ascii="Angsana New" w:hAnsi="Angsana New"/>
          <w:sz w:val="30"/>
          <w:szCs w:val="30"/>
          <w:cs/>
        </w:rPr>
        <w:t>กระแสเงินสดเข้า/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 การเปิดเผยแสดงให้เห็นจำนวนเงินของกระแสเงินสด</w:t>
      </w:r>
      <w:r w:rsidRPr="00E12EE2">
        <w:rPr>
          <w:rFonts w:ascii="Angsana New" w:hAnsi="Angsana New"/>
          <w:spacing w:val="4"/>
          <w:sz w:val="30"/>
          <w:szCs w:val="30"/>
          <w:cs/>
        </w:rPr>
        <w:t>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</w:t>
      </w:r>
      <w:r w:rsidRPr="009463BF">
        <w:rPr>
          <w:rFonts w:ascii="Angsana New" w:hAnsi="Angsana New"/>
          <w:sz w:val="30"/>
          <w:szCs w:val="30"/>
          <w:cs/>
        </w:rPr>
        <w:t xml:space="preserve"> ซึ่งชำระเป็นเงินสดด้วยจำนวนขั้นต้นพร้อมกัน</w:t>
      </w:r>
    </w:p>
    <w:p w14:paraId="1175A7F9" w14:textId="77777777" w:rsidR="00594F35" w:rsidRPr="00894778" w:rsidRDefault="00594F35" w:rsidP="00946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89477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ความเสี่ยงด้านตลาด</w:t>
      </w:r>
    </w:p>
    <w:p w14:paraId="69B9AFFB" w14:textId="77777777" w:rsidR="00594F35" w:rsidRPr="009463BF" w:rsidRDefault="00594F35" w:rsidP="00594F35">
      <w:pPr>
        <w:ind w:left="450"/>
        <w:rPr>
          <w:rFonts w:ascii="Angsana New" w:hAnsi="Angsana New"/>
          <w:sz w:val="28"/>
          <w:szCs w:val="28"/>
          <w:cs/>
          <w:lang w:val="th-TH"/>
        </w:rPr>
      </w:pPr>
    </w:p>
    <w:p w14:paraId="13A116B0" w14:textId="5EF7F40C" w:rsidR="00594F35" w:rsidRPr="009463BF" w:rsidRDefault="0028796D" w:rsidP="00946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sz w:val="30"/>
          <w:szCs w:val="30"/>
        </w:rPr>
      </w:pPr>
      <w:r w:rsidRPr="009463BF">
        <w:rPr>
          <w:rFonts w:ascii="Angsana New" w:hAnsi="Angsana New"/>
          <w:sz w:val="30"/>
          <w:szCs w:val="30"/>
          <w:cs/>
        </w:rPr>
        <w:t>กลุ่มบริษัท</w:t>
      </w:r>
      <w:r w:rsidR="00594F35" w:rsidRPr="009463BF">
        <w:rPr>
          <w:rFonts w:ascii="Angsana New" w:hAnsi="Angsana New"/>
          <w:sz w:val="30"/>
          <w:szCs w:val="30"/>
          <w:cs/>
        </w:rPr>
        <w:t xml:space="preserve">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</w:t>
      </w:r>
      <w:r w:rsidRPr="009463BF">
        <w:rPr>
          <w:rFonts w:ascii="Angsana New" w:hAnsi="Angsana New"/>
          <w:sz w:val="30"/>
          <w:szCs w:val="30"/>
          <w:cs/>
        </w:rPr>
        <w:t>กลุ่มบริษัท</w:t>
      </w:r>
      <w:r w:rsidR="00594F35" w:rsidRPr="009463BF">
        <w:rPr>
          <w:rFonts w:ascii="Angsana New" w:hAnsi="Angsana New"/>
          <w:sz w:val="30"/>
          <w:szCs w:val="30"/>
          <w:cs/>
        </w:rPr>
        <w:t xml:space="preserve">ไม่ได้ถือหรือออกอนุพันธ์เพื่อการเก็งกำไรหรือเพื่อการค้า </w:t>
      </w:r>
    </w:p>
    <w:p w14:paraId="18CD4C0F" w14:textId="16EBA69B" w:rsidR="00594F35" w:rsidRPr="009463BF" w:rsidRDefault="00594F35" w:rsidP="00946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sz w:val="30"/>
          <w:szCs w:val="30"/>
        </w:rPr>
      </w:pPr>
    </w:p>
    <w:p w14:paraId="17284904" w14:textId="6B8CE29D" w:rsidR="00613349" w:rsidRPr="009463BF" w:rsidRDefault="0028796D" w:rsidP="00946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sz w:val="30"/>
          <w:szCs w:val="30"/>
          <w:cs/>
        </w:rPr>
      </w:pPr>
      <w:r w:rsidRPr="009463BF">
        <w:rPr>
          <w:rFonts w:ascii="Angsana New" w:hAnsi="Angsana New"/>
          <w:sz w:val="30"/>
          <w:szCs w:val="30"/>
          <w:cs/>
        </w:rPr>
        <w:t>กลุ่มบริษัท</w:t>
      </w:r>
      <w:r w:rsidR="00613349" w:rsidRPr="009463BF">
        <w:rPr>
          <w:rFonts w:ascii="Angsana New" w:hAnsi="Angsana New"/>
          <w:sz w:val="30"/>
          <w:szCs w:val="30"/>
          <w:cs/>
        </w:rPr>
        <w:t xml:space="preserve">มีฐานะเปิดต่อ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Pr="009463BF">
        <w:rPr>
          <w:rFonts w:ascii="Angsana New" w:hAnsi="Angsana New"/>
          <w:sz w:val="30"/>
          <w:szCs w:val="30"/>
          <w:cs/>
        </w:rPr>
        <w:t>กลุ่มบริษัท</w:t>
      </w:r>
      <w:r w:rsidR="00613349" w:rsidRPr="009463BF">
        <w:rPr>
          <w:rFonts w:ascii="Angsana New" w:hAnsi="Angsana New"/>
          <w:sz w:val="30"/>
          <w:szCs w:val="30"/>
          <w:cs/>
        </w:rPr>
        <w:t>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696342E6" w14:textId="77777777" w:rsidR="00594F35" w:rsidRPr="00894778" w:rsidRDefault="00594F35" w:rsidP="00594F35">
      <w:pPr>
        <w:tabs>
          <w:tab w:val="clear" w:pos="907"/>
          <w:tab w:val="left" w:pos="900"/>
        </w:tabs>
        <w:ind w:left="450"/>
        <w:rPr>
          <w:rFonts w:ascii="Angsana New" w:hAnsi="Angsana New"/>
          <w:sz w:val="30"/>
          <w:szCs w:val="30"/>
          <w:cs/>
        </w:rPr>
      </w:pPr>
    </w:p>
    <w:tbl>
      <w:tblPr>
        <w:tblW w:w="956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160"/>
        <w:gridCol w:w="1080"/>
        <w:gridCol w:w="268"/>
        <w:gridCol w:w="991"/>
        <w:gridCol w:w="266"/>
        <w:gridCol w:w="1091"/>
        <w:gridCol w:w="266"/>
        <w:gridCol w:w="1075"/>
        <w:gridCol w:w="268"/>
        <w:gridCol w:w="905"/>
        <w:gridCol w:w="266"/>
        <w:gridCol w:w="906"/>
        <w:gridCol w:w="19"/>
      </w:tblGrid>
      <w:tr w:rsidR="00613349" w:rsidRPr="00CE7367" w14:paraId="6C0B7F58" w14:textId="77777777" w:rsidTr="00CE7367">
        <w:trPr>
          <w:gridAfter w:val="1"/>
          <w:wAfter w:w="19" w:type="dxa"/>
          <w:tblHeader/>
        </w:trPr>
        <w:tc>
          <w:tcPr>
            <w:tcW w:w="2160" w:type="dxa"/>
          </w:tcPr>
          <w:p w14:paraId="5849977B" w14:textId="77777777" w:rsidR="00613349" w:rsidRPr="00CE7367" w:rsidRDefault="00613349" w:rsidP="0058230B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7382" w:type="dxa"/>
            <w:gridSpan w:val="11"/>
          </w:tcPr>
          <w:p w14:paraId="1A4534E9" w14:textId="4512B753" w:rsidR="00613349" w:rsidRPr="00CE7367" w:rsidDel="001F61F5" w:rsidRDefault="00613349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711B5F"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/งบการเงินเฉพาะกิจการ</w:t>
            </w:r>
          </w:p>
        </w:tc>
      </w:tr>
      <w:tr w:rsidR="00613349" w:rsidRPr="00CE7367" w14:paraId="3428D45F" w14:textId="77777777" w:rsidTr="00CE7367">
        <w:trPr>
          <w:tblHeader/>
        </w:trPr>
        <w:tc>
          <w:tcPr>
            <w:tcW w:w="2160" w:type="dxa"/>
            <w:hideMark/>
          </w:tcPr>
          <w:p w14:paraId="102155B9" w14:textId="5EA59AE1" w:rsidR="00613349" w:rsidRPr="00CE7367" w:rsidRDefault="00613349" w:rsidP="0058230B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696" w:type="dxa"/>
            <w:gridSpan w:val="5"/>
            <w:hideMark/>
          </w:tcPr>
          <w:p w14:paraId="69E24C55" w14:textId="77777777" w:rsidR="00613349" w:rsidRPr="00CE7367" w:rsidRDefault="00613349" w:rsidP="005823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>2563</w:t>
            </w:r>
          </w:p>
        </w:tc>
        <w:tc>
          <w:tcPr>
            <w:tcW w:w="266" w:type="dxa"/>
          </w:tcPr>
          <w:p w14:paraId="29974693" w14:textId="77777777" w:rsidR="00613349" w:rsidRPr="00CE7367" w:rsidRDefault="00613349" w:rsidP="0058230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39" w:type="dxa"/>
            <w:gridSpan w:val="6"/>
            <w:hideMark/>
          </w:tcPr>
          <w:p w14:paraId="2B7B4C3F" w14:textId="77777777" w:rsidR="00613349" w:rsidRPr="00CE7367" w:rsidRDefault="00613349" w:rsidP="0058230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>2562</w:t>
            </w:r>
          </w:p>
        </w:tc>
      </w:tr>
      <w:tr w:rsidR="00613349" w:rsidRPr="00CE7367" w14:paraId="5C406D54" w14:textId="77777777" w:rsidTr="00CE7367">
        <w:trPr>
          <w:gridAfter w:val="1"/>
          <w:wAfter w:w="19" w:type="dxa"/>
          <w:tblHeader/>
        </w:trPr>
        <w:tc>
          <w:tcPr>
            <w:tcW w:w="2160" w:type="dxa"/>
            <w:vAlign w:val="bottom"/>
            <w:hideMark/>
          </w:tcPr>
          <w:p w14:paraId="1D67FEEE" w14:textId="403603E0" w:rsidR="00613349" w:rsidRPr="00CE7367" w:rsidRDefault="00613349" w:rsidP="006B4407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ฐานะเปิดต่อความเสี่ยงจากเงินตราต่างประเทศ </w:t>
            </w:r>
            <w:r w:rsidR="006B4407" w:rsidRPr="00CE73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                 </w:t>
            </w:r>
            <w:r w:rsidRPr="00CE73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E73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CE73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hideMark/>
          </w:tcPr>
          <w:p w14:paraId="3C1CA74B" w14:textId="77777777" w:rsidR="003E1333" w:rsidRPr="00CE7367" w:rsidRDefault="003E1333" w:rsidP="003E133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9ABAFB3" w14:textId="39CB021B" w:rsidR="00613349" w:rsidRPr="00CE7367" w:rsidRDefault="00613349" w:rsidP="003E133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0A804B8F" w14:textId="77777777" w:rsidR="00613349" w:rsidRPr="00CE7367" w:rsidRDefault="00613349" w:rsidP="005823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76DF6524" w14:textId="324AB56C" w:rsidR="00613349" w:rsidRPr="00CE7367" w:rsidRDefault="00613349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71ECD84" w14:textId="77777777" w:rsidR="003E1333" w:rsidRPr="00CE7367" w:rsidRDefault="003E1333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3381F1F" w14:textId="1D8D4978" w:rsidR="00613349" w:rsidRPr="00CE7367" w:rsidRDefault="00FB05FA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266" w:type="dxa"/>
          </w:tcPr>
          <w:p w14:paraId="4B0ECAA4" w14:textId="77777777" w:rsidR="00613349" w:rsidRPr="00CE7367" w:rsidRDefault="00613349" w:rsidP="005823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</w:tcPr>
          <w:p w14:paraId="1180E274" w14:textId="73BF469F" w:rsidR="00613349" w:rsidRPr="00CE7367" w:rsidRDefault="00613349" w:rsidP="0058230B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C0543C4" w14:textId="77777777" w:rsidR="003E1333" w:rsidRPr="00CE7367" w:rsidRDefault="003E1333" w:rsidP="0058230B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87C2CB2" w14:textId="77777777" w:rsidR="00613349" w:rsidRPr="00CE7367" w:rsidRDefault="00613349" w:rsidP="0058230B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66" w:type="dxa"/>
          </w:tcPr>
          <w:p w14:paraId="6ECB771D" w14:textId="77777777" w:rsidR="00613349" w:rsidRPr="00CE7367" w:rsidRDefault="00613349" w:rsidP="005823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075" w:type="dxa"/>
            <w:hideMark/>
          </w:tcPr>
          <w:p w14:paraId="088E800F" w14:textId="77777777" w:rsidR="003E1333" w:rsidRPr="00CE7367" w:rsidRDefault="003E1333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EA57432" w14:textId="41056F60" w:rsidR="00613349" w:rsidRPr="00CE7367" w:rsidRDefault="00613349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7C6761ED" w14:textId="77777777" w:rsidR="00613349" w:rsidRPr="00CE7367" w:rsidRDefault="00613349" w:rsidP="005823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</w:tcPr>
          <w:p w14:paraId="2524B10B" w14:textId="5DD36C2E" w:rsidR="00613349" w:rsidRPr="00CE7367" w:rsidRDefault="00613349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2EA0B69" w14:textId="77777777" w:rsidR="003E1333" w:rsidRPr="00CE7367" w:rsidRDefault="003E1333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BA8B4DD" w14:textId="11D65E36" w:rsidR="00613349" w:rsidRPr="00CE7367" w:rsidRDefault="00FB05FA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266" w:type="dxa"/>
          </w:tcPr>
          <w:p w14:paraId="622F28CC" w14:textId="77777777" w:rsidR="00613349" w:rsidRPr="00CE7367" w:rsidRDefault="00613349" w:rsidP="005823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6" w:type="dxa"/>
          </w:tcPr>
          <w:p w14:paraId="463D01E3" w14:textId="37C487CC" w:rsidR="00613349" w:rsidRPr="00CE7367" w:rsidRDefault="00613349" w:rsidP="0058230B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99A6FFC" w14:textId="77777777" w:rsidR="003E1333" w:rsidRPr="00CE7367" w:rsidRDefault="003E1333" w:rsidP="0058230B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D7E2AE5" w14:textId="77777777" w:rsidR="00613349" w:rsidRPr="00CE7367" w:rsidRDefault="00613349" w:rsidP="0058230B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13349" w:rsidRPr="00CE7367" w14:paraId="4366DD91" w14:textId="77777777" w:rsidTr="00CE7367">
        <w:trPr>
          <w:gridAfter w:val="1"/>
          <w:wAfter w:w="19" w:type="dxa"/>
          <w:tblHeader/>
        </w:trPr>
        <w:tc>
          <w:tcPr>
            <w:tcW w:w="2160" w:type="dxa"/>
            <w:hideMark/>
          </w:tcPr>
          <w:p w14:paraId="2EAF1D10" w14:textId="0B0F225A" w:rsidR="00613349" w:rsidRPr="00CE7367" w:rsidRDefault="00613349" w:rsidP="0058230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2" w:type="dxa"/>
            <w:gridSpan w:val="11"/>
            <w:hideMark/>
          </w:tcPr>
          <w:p w14:paraId="0EFAB7B9" w14:textId="020A8ED2" w:rsidR="00613349" w:rsidRPr="00CE7367" w:rsidRDefault="00613349" w:rsidP="0058230B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</w:t>
            </w:r>
            <w:r w:rsidR="00FA062B" w:rsidRPr="00CE736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CE736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13349" w:rsidRPr="00CE7367" w14:paraId="0988514C" w14:textId="77777777" w:rsidTr="00CE7367">
        <w:trPr>
          <w:gridAfter w:val="1"/>
          <w:wAfter w:w="19" w:type="dxa"/>
        </w:trPr>
        <w:tc>
          <w:tcPr>
            <w:tcW w:w="2160" w:type="dxa"/>
            <w:hideMark/>
          </w:tcPr>
          <w:p w14:paraId="5D3A21EA" w14:textId="77777777" w:rsidR="006034C0" w:rsidRPr="00CE7367" w:rsidRDefault="00711B5F" w:rsidP="0058230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</w:t>
            </w:r>
          </w:p>
          <w:p w14:paraId="5C4EE7B4" w14:textId="229F8D73" w:rsidR="00613349" w:rsidRPr="00CE7367" w:rsidRDefault="006D00BC" w:rsidP="00AD55EA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</w:t>
            </w:r>
            <w:r w:rsidR="00711B5F" w:rsidRPr="00CE7367">
              <w:rPr>
                <w:rFonts w:ascii="Angsana New" w:hAnsi="Angsana New" w:hint="cs"/>
                <w:sz w:val="28"/>
                <w:szCs w:val="28"/>
                <w:cs/>
              </w:rPr>
              <w:t>เทียบเท่าเงินสด</w:t>
            </w:r>
          </w:p>
        </w:tc>
        <w:tc>
          <w:tcPr>
            <w:tcW w:w="1080" w:type="dxa"/>
            <w:vAlign w:val="bottom"/>
          </w:tcPr>
          <w:p w14:paraId="5A1BD109" w14:textId="0C64D21C" w:rsidR="00613349" w:rsidRPr="00CE7367" w:rsidRDefault="00825539" w:rsidP="008E4598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4,087</w:t>
            </w:r>
          </w:p>
        </w:tc>
        <w:tc>
          <w:tcPr>
            <w:tcW w:w="268" w:type="dxa"/>
          </w:tcPr>
          <w:p w14:paraId="782F2EA4" w14:textId="77777777" w:rsidR="00613349" w:rsidRPr="00CE7367" w:rsidRDefault="00613349" w:rsidP="008E4598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91" w:type="dxa"/>
            <w:vAlign w:val="bottom"/>
          </w:tcPr>
          <w:p w14:paraId="451D4AC1" w14:textId="313CA891" w:rsidR="00613349" w:rsidRPr="00CE7367" w:rsidRDefault="00EE0155" w:rsidP="00282B16">
            <w:pPr>
              <w:pStyle w:val="acctfourfigures"/>
              <w:tabs>
                <w:tab w:val="clear" w:pos="765"/>
                <w:tab w:val="decimal" w:pos="523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0FC9ADA6" w14:textId="77777777" w:rsidR="00613349" w:rsidRPr="00CE7367" w:rsidRDefault="00613349" w:rsidP="008E4598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4717837C" w14:textId="558233C1" w:rsidR="00613349" w:rsidRPr="00CE7367" w:rsidRDefault="00825539" w:rsidP="004763C0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4,087</w:t>
            </w:r>
          </w:p>
        </w:tc>
        <w:tc>
          <w:tcPr>
            <w:tcW w:w="266" w:type="dxa"/>
          </w:tcPr>
          <w:p w14:paraId="6C1BFF24" w14:textId="77777777" w:rsidR="00613349" w:rsidRPr="00CE7367" w:rsidRDefault="00613349" w:rsidP="008E4598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0917F2C8" w14:textId="23798618" w:rsidR="00613349" w:rsidRPr="00CE7367" w:rsidRDefault="00AA4A88" w:rsidP="008E4598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lang w:val="en-US" w:bidi="th-TH"/>
              </w:rPr>
              <w:t>20,974</w:t>
            </w:r>
          </w:p>
        </w:tc>
        <w:tc>
          <w:tcPr>
            <w:tcW w:w="268" w:type="dxa"/>
          </w:tcPr>
          <w:p w14:paraId="76C988F1" w14:textId="77777777" w:rsidR="00613349" w:rsidRPr="00CE7367" w:rsidRDefault="00613349" w:rsidP="008E4598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  <w:vAlign w:val="bottom"/>
          </w:tcPr>
          <w:p w14:paraId="2C977EC9" w14:textId="07AE1854" w:rsidR="00613349" w:rsidRPr="00CE7367" w:rsidRDefault="00AA4A88" w:rsidP="00AA4A88">
            <w:pPr>
              <w:pStyle w:val="acctfourfigures"/>
              <w:tabs>
                <w:tab w:val="clear" w:pos="765"/>
                <w:tab w:val="decimal" w:pos="425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4AE7BAF6" w14:textId="77777777" w:rsidR="00613349" w:rsidRPr="00CE7367" w:rsidRDefault="00613349" w:rsidP="008E4598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6" w:type="dxa"/>
            <w:vAlign w:val="bottom"/>
          </w:tcPr>
          <w:p w14:paraId="36FC5652" w14:textId="56821588" w:rsidR="00613349" w:rsidRPr="00CE7367" w:rsidRDefault="00577F98" w:rsidP="00577F98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lang w:val="en-US" w:bidi="th-TH"/>
              </w:rPr>
              <w:t>20,974</w:t>
            </w:r>
          </w:p>
        </w:tc>
      </w:tr>
      <w:tr w:rsidR="00577F98" w:rsidRPr="00CE7367" w14:paraId="7FA55008" w14:textId="77777777" w:rsidTr="00CE7367">
        <w:trPr>
          <w:gridAfter w:val="1"/>
          <w:wAfter w:w="19" w:type="dxa"/>
        </w:trPr>
        <w:tc>
          <w:tcPr>
            <w:tcW w:w="2160" w:type="dxa"/>
          </w:tcPr>
          <w:p w14:paraId="36030D17" w14:textId="30490490" w:rsidR="00577F98" w:rsidRPr="00CE7367" w:rsidRDefault="00577F98" w:rsidP="00577F9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2E19F9BB" w14:textId="02974EB7" w:rsidR="00577F98" w:rsidRPr="00CE7367" w:rsidRDefault="00825539" w:rsidP="00577F98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15,267</w:t>
            </w:r>
          </w:p>
        </w:tc>
        <w:tc>
          <w:tcPr>
            <w:tcW w:w="268" w:type="dxa"/>
          </w:tcPr>
          <w:p w14:paraId="358E54A0" w14:textId="77777777" w:rsidR="00577F98" w:rsidRPr="00CE7367" w:rsidRDefault="00577F98" w:rsidP="00577F98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vAlign w:val="bottom"/>
          </w:tcPr>
          <w:p w14:paraId="305141DD" w14:textId="397AEC1C" w:rsidR="00577F98" w:rsidRPr="00CE7367" w:rsidRDefault="00825539" w:rsidP="00282B16">
            <w:pPr>
              <w:pStyle w:val="acctfourfigures"/>
              <w:tabs>
                <w:tab w:val="clear" w:pos="765"/>
                <w:tab w:val="decimal" w:pos="523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3858768E" w14:textId="77777777" w:rsidR="00577F98" w:rsidRPr="00CE7367" w:rsidRDefault="00577F98" w:rsidP="00577F98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34C8F310" w14:textId="24E6E21C" w:rsidR="00577F98" w:rsidRPr="00CE7367" w:rsidRDefault="00825539" w:rsidP="00825539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15,267</w:t>
            </w:r>
          </w:p>
        </w:tc>
        <w:tc>
          <w:tcPr>
            <w:tcW w:w="266" w:type="dxa"/>
          </w:tcPr>
          <w:p w14:paraId="1C217F9C" w14:textId="77777777" w:rsidR="00577F98" w:rsidRPr="00CE7367" w:rsidRDefault="00577F98" w:rsidP="00577F98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4C29527F" w14:textId="1D29A020" w:rsidR="00577F98" w:rsidRPr="00CE7367" w:rsidRDefault="00577F98" w:rsidP="00577F98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16,182</w:t>
            </w:r>
          </w:p>
        </w:tc>
        <w:tc>
          <w:tcPr>
            <w:tcW w:w="268" w:type="dxa"/>
          </w:tcPr>
          <w:p w14:paraId="684EAF45" w14:textId="77777777" w:rsidR="00577F98" w:rsidRPr="00CE7367" w:rsidRDefault="00577F98" w:rsidP="00577F98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</w:tcPr>
          <w:p w14:paraId="2DA6E1CE" w14:textId="7946AF5A" w:rsidR="00577F98" w:rsidRPr="00CE7367" w:rsidRDefault="00577F98" w:rsidP="00577F98">
            <w:pPr>
              <w:pStyle w:val="acctfourfigures"/>
              <w:tabs>
                <w:tab w:val="clear" w:pos="765"/>
                <w:tab w:val="decimal" w:pos="425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76315959" w14:textId="77777777" w:rsidR="00577F98" w:rsidRPr="00CE7367" w:rsidRDefault="00577F98" w:rsidP="00577F98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6" w:type="dxa"/>
            <w:vAlign w:val="bottom"/>
          </w:tcPr>
          <w:p w14:paraId="5E3DB067" w14:textId="48970784" w:rsidR="00577F98" w:rsidRPr="00CE7367" w:rsidRDefault="00577F98" w:rsidP="00577F98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16,182</w:t>
            </w:r>
          </w:p>
        </w:tc>
      </w:tr>
      <w:tr w:rsidR="00577F98" w:rsidRPr="00CE7367" w14:paraId="44EBFBA3" w14:textId="77777777" w:rsidTr="00CE7367">
        <w:trPr>
          <w:gridAfter w:val="1"/>
          <w:wAfter w:w="19" w:type="dxa"/>
        </w:trPr>
        <w:tc>
          <w:tcPr>
            <w:tcW w:w="2160" w:type="dxa"/>
            <w:hideMark/>
          </w:tcPr>
          <w:p w14:paraId="25068EA9" w14:textId="77777777" w:rsidR="00577F98" w:rsidRPr="00CE7367" w:rsidRDefault="00577F98" w:rsidP="00577F9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079BA09F" w14:textId="56B813F2" w:rsidR="00577F98" w:rsidRPr="00CE7367" w:rsidRDefault="004763C0" w:rsidP="00577F98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="00B11D49">
              <w:rPr>
                <w:rFonts w:ascii="Angsana New" w:hAnsi="Angsana New"/>
                <w:sz w:val="28"/>
                <w:szCs w:val="28"/>
                <w:lang w:val="en-US" w:bidi="th-TH"/>
              </w:rPr>
              <w:t>1,061</w:t>
            </w:r>
            <w:r w:rsidRPr="00CE7367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="00B11D49">
              <w:rPr>
                <w:rFonts w:ascii="Angsana New" w:hAnsi="Angsana New"/>
                <w:sz w:val="28"/>
                <w:szCs w:val="28"/>
                <w:lang w:val="en-US" w:bidi="th-TH"/>
              </w:rPr>
              <w:t>162</w:t>
            </w:r>
            <w:r w:rsidRPr="00CE736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786DA237" w14:textId="77777777" w:rsidR="00577F98" w:rsidRPr="00CE7367" w:rsidRDefault="00577F98" w:rsidP="00577F98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vAlign w:val="bottom"/>
          </w:tcPr>
          <w:p w14:paraId="20F50980" w14:textId="0A4DE6B9" w:rsidR="00577F98" w:rsidRPr="00CE7367" w:rsidRDefault="004763C0" w:rsidP="00282B16">
            <w:pPr>
              <w:pStyle w:val="acctfourfigures"/>
              <w:tabs>
                <w:tab w:val="clear" w:pos="765"/>
                <w:tab w:val="decimal" w:pos="703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Pr="00CE736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15,506</w:t>
            </w:r>
            <w:r w:rsidRPr="00CE736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737A2E2B" w14:textId="77777777" w:rsidR="00577F98" w:rsidRPr="00CE7367" w:rsidRDefault="00577F98" w:rsidP="00577F98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314A0A14" w14:textId="3FDC3FCB" w:rsidR="00577F98" w:rsidRPr="00CE7367" w:rsidRDefault="004763C0" w:rsidP="00282B16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Pr="00CE736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1,0</w:t>
            </w:r>
            <w:r w:rsidR="00B11D49">
              <w:rPr>
                <w:rFonts w:ascii="Angsana New" w:hAnsi="Angsana New"/>
                <w:sz w:val="28"/>
                <w:szCs w:val="28"/>
                <w:lang w:val="en-US" w:bidi="th-TH"/>
              </w:rPr>
              <w:t>76</w:t>
            </w:r>
            <w:r w:rsidRPr="00CE7367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="00B11D49">
              <w:rPr>
                <w:rFonts w:ascii="Angsana New" w:hAnsi="Angsana New"/>
                <w:sz w:val="28"/>
                <w:szCs w:val="28"/>
                <w:lang w:val="en-US" w:bidi="th-TH"/>
              </w:rPr>
              <w:t>66</w:t>
            </w:r>
            <w:r w:rsidR="00DA3A90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Pr="00CE736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00716ED2" w14:textId="77777777" w:rsidR="00577F98" w:rsidRPr="00CE7367" w:rsidRDefault="00577F98" w:rsidP="00577F98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1AB521B1" w14:textId="5DDE2544" w:rsidR="00577F98" w:rsidRPr="00CE7367" w:rsidRDefault="00577F98" w:rsidP="00577F98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Pr="00CE7367">
              <w:rPr>
                <w:rFonts w:ascii="Angsana New" w:hAnsi="Angsana New" w:hint="cs"/>
                <w:sz w:val="28"/>
                <w:szCs w:val="28"/>
                <w:lang w:val="en-US" w:bidi="th-TH"/>
              </w:rPr>
              <w:t>752,760</w:t>
            </w:r>
            <w:r w:rsidRPr="00CE736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31DA4E02" w14:textId="77777777" w:rsidR="00577F98" w:rsidRPr="00CE7367" w:rsidRDefault="00577F98" w:rsidP="00577F98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</w:tcPr>
          <w:p w14:paraId="1EEF6561" w14:textId="27C20842" w:rsidR="00577F98" w:rsidRPr="00CE7367" w:rsidRDefault="00577F98" w:rsidP="00577F98">
            <w:pPr>
              <w:pStyle w:val="acctfourfigures"/>
              <w:tabs>
                <w:tab w:val="clear" w:pos="765"/>
                <w:tab w:val="decimal" w:pos="425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6110F05F" w14:textId="77777777" w:rsidR="00577F98" w:rsidRPr="00CE7367" w:rsidRDefault="00577F98" w:rsidP="00577F98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6" w:type="dxa"/>
            <w:vAlign w:val="bottom"/>
          </w:tcPr>
          <w:p w14:paraId="61E2628F" w14:textId="65083841" w:rsidR="00577F98" w:rsidRPr="00CE7367" w:rsidRDefault="00577F98" w:rsidP="00577F98">
            <w:pPr>
              <w:pStyle w:val="acctfourfigures"/>
              <w:tabs>
                <w:tab w:val="clear" w:pos="765"/>
                <w:tab w:val="decimal" w:pos="509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Pr="00CE7367">
              <w:rPr>
                <w:rFonts w:ascii="Angsana New" w:hAnsi="Angsana New" w:hint="cs"/>
                <w:sz w:val="28"/>
                <w:szCs w:val="28"/>
                <w:lang w:val="en-US" w:bidi="th-TH"/>
              </w:rPr>
              <w:t>752,760</w:t>
            </w:r>
            <w:r w:rsidRPr="00CE736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825539" w:rsidRPr="00CE7367" w14:paraId="43BD7C20" w14:textId="77777777" w:rsidTr="00CE7367">
        <w:trPr>
          <w:gridAfter w:val="1"/>
          <w:wAfter w:w="19" w:type="dxa"/>
        </w:trPr>
        <w:tc>
          <w:tcPr>
            <w:tcW w:w="2160" w:type="dxa"/>
            <w:hideMark/>
          </w:tcPr>
          <w:p w14:paraId="3BE56550" w14:textId="77777777" w:rsidR="00825539" w:rsidRPr="00CE7367" w:rsidRDefault="00825539" w:rsidP="00825539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ยอดบัญชีในงบแสดง</w:t>
            </w:r>
          </w:p>
          <w:p w14:paraId="28AA129F" w14:textId="77777777" w:rsidR="00825539" w:rsidRPr="00CE7367" w:rsidRDefault="00825539" w:rsidP="00825539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ฐานะการเงินที่มี</w:t>
            </w:r>
          </w:p>
          <w:p w14:paraId="2C218770" w14:textId="15DA445F" w:rsidR="00825539" w:rsidRPr="00CE7367" w:rsidRDefault="00825539" w:rsidP="00825539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ความเสี่ยง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55AAC2" w14:textId="5E2E415F" w:rsidR="00825539" w:rsidRPr="00CE7367" w:rsidRDefault="00825539" w:rsidP="0082553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="00B11D4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1,041</w:t>
            </w: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="00B11D4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808</w:t>
            </w: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7A848A7F" w14:textId="77777777" w:rsidR="00825539" w:rsidRPr="00CE7367" w:rsidRDefault="00825539" w:rsidP="0082553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C228EA" w14:textId="0E8E8B11" w:rsidR="00825539" w:rsidRPr="00CE7367" w:rsidRDefault="00825539" w:rsidP="00282B16">
            <w:pPr>
              <w:pStyle w:val="acctfourfigures"/>
              <w:tabs>
                <w:tab w:val="clear" w:pos="765"/>
                <w:tab w:val="decimal" w:pos="703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15,506</w:t>
            </w: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38A87FBC" w14:textId="77777777" w:rsidR="00825539" w:rsidRPr="00CE7367" w:rsidRDefault="00825539" w:rsidP="0082553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392A43" w14:textId="23594D62" w:rsidR="00825539" w:rsidRPr="00CE7367" w:rsidRDefault="00825539" w:rsidP="00825539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="00B11D4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1,057</w:t>
            </w: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="00B11D4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DA3A9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33171373" w14:textId="77777777" w:rsidR="00825539" w:rsidRPr="00CE7367" w:rsidRDefault="00825539" w:rsidP="0082553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51E4B8" w14:textId="7B49E8ED" w:rsidR="00825539" w:rsidRPr="00CE7367" w:rsidRDefault="00825539" w:rsidP="0082553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715,604</w:t>
            </w: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3BC01453" w14:textId="77777777" w:rsidR="00825539" w:rsidRPr="00CE7367" w:rsidRDefault="00825539" w:rsidP="0082553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D897CE" w14:textId="39D3B04D" w:rsidR="00825539" w:rsidRPr="00CE7367" w:rsidRDefault="00825539" w:rsidP="00825539">
            <w:pPr>
              <w:pStyle w:val="acctfourfigures"/>
              <w:tabs>
                <w:tab w:val="clear" w:pos="765"/>
                <w:tab w:val="decimal" w:pos="425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5A44AA01" w14:textId="77777777" w:rsidR="00825539" w:rsidRPr="00CE7367" w:rsidRDefault="00825539" w:rsidP="0082553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3ABEFC" w14:textId="46D5CC23" w:rsidR="00825539" w:rsidRPr="00CE7367" w:rsidRDefault="00825539" w:rsidP="00825539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715,604</w:t>
            </w: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34009F" w:rsidRPr="00CE7367" w14:paraId="2DDC8288" w14:textId="77777777" w:rsidTr="00CE7367">
        <w:trPr>
          <w:gridAfter w:val="1"/>
          <w:wAfter w:w="19" w:type="dxa"/>
        </w:trPr>
        <w:tc>
          <w:tcPr>
            <w:tcW w:w="2160" w:type="dxa"/>
            <w:hideMark/>
          </w:tcPr>
          <w:p w14:paraId="3D37DC80" w14:textId="6ECE492C" w:rsidR="0034009F" w:rsidRPr="00CE7367" w:rsidRDefault="0034009F" w:rsidP="0034009F">
            <w:pPr>
              <w:pStyle w:val="NoSpacing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 xml:space="preserve">สัญญาซื้อขายเงินตราต่างประเทศ       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12F311" w14:textId="483B36D5" w:rsidR="0034009F" w:rsidRPr="00CE7367" w:rsidRDefault="00730203" w:rsidP="0034009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932</w:t>
            </w:r>
            <w:r w:rsidR="0034009F" w:rsidRPr="00CE7367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268" w:type="dxa"/>
          </w:tcPr>
          <w:p w14:paraId="2903A17A" w14:textId="77777777" w:rsidR="0034009F" w:rsidRPr="00CE7367" w:rsidRDefault="0034009F" w:rsidP="0034009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56980B" w14:textId="3A409A11" w:rsidR="0034009F" w:rsidRPr="00CE7367" w:rsidRDefault="0034009F" w:rsidP="00282B16">
            <w:pPr>
              <w:pStyle w:val="acctfourfigures"/>
              <w:tabs>
                <w:tab w:val="clear" w:pos="765"/>
                <w:tab w:val="decimal" w:pos="523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1413A5DB" w14:textId="77777777" w:rsidR="0034009F" w:rsidRPr="00CE7367" w:rsidRDefault="0034009F" w:rsidP="0034009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CE7D74" w14:textId="7142DE35" w:rsidR="0034009F" w:rsidRPr="00CE7367" w:rsidRDefault="00D447AC" w:rsidP="0034009F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932</w:t>
            </w:r>
            <w:r w:rsidR="0034009F" w:rsidRPr="00CE7367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266" w:type="dxa"/>
          </w:tcPr>
          <w:p w14:paraId="1CAF9C24" w14:textId="77777777" w:rsidR="0034009F" w:rsidRPr="00CE7367" w:rsidRDefault="0034009F" w:rsidP="0034009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05D21E" w14:textId="3F7B02DA" w:rsidR="0034009F" w:rsidRPr="00CE7367" w:rsidRDefault="0034009F" w:rsidP="0034009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lang w:val="en-US" w:bidi="th-TH"/>
              </w:rPr>
              <w:t>719,550</w:t>
            </w:r>
          </w:p>
        </w:tc>
        <w:tc>
          <w:tcPr>
            <w:tcW w:w="268" w:type="dxa"/>
          </w:tcPr>
          <w:p w14:paraId="325A95DA" w14:textId="77777777" w:rsidR="0034009F" w:rsidRPr="00CE7367" w:rsidRDefault="0034009F" w:rsidP="0034009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39493" w14:textId="11E7C3D9" w:rsidR="0034009F" w:rsidRPr="00CE7367" w:rsidRDefault="0034009F" w:rsidP="0034009F">
            <w:pPr>
              <w:pStyle w:val="acctfourfigures"/>
              <w:tabs>
                <w:tab w:val="clear" w:pos="765"/>
                <w:tab w:val="decimal" w:pos="425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4DD7B713" w14:textId="77777777" w:rsidR="0034009F" w:rsidRPr="00CE7367" w:rsidRDefault="0034009F" w:rsidP="0034009F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972E6A" w14:textId="13053C59" w:rsidR="0034009F" w:rsidRPr="00CE7367" w:rsidRDefault="0034009F" w:rsidP="0034009F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lang w:val="en-US" w:bidi="th-TH"/>
              </w:rPr>
              <w:t>719,550</w:t>
            </w:r>
          </w:p>
        </w:tc>
      </w:tr>
      <w:tr w:rsidR="00B11D49" w:rsidRPr="00CE7367" w14:paraId="58841835" w14:textId="77777777" w:rsidTr="00CE7367">
        <w:trPr>
          <w:gridAfter w:val="1"/>
          <w:wAfter w:w="19" w:type="dxa"/>
        </w:trPr>
        <w:tc>
          <w:tcPr>
            <w:tcW w:w="2160" w:type="dxa"/>
            <w:hideMark/>
          </w:tcPr>
          <w:p w14:paraId="08CF3CD1" w14:textId="77777777" w:rsidR="00B11D49" w:rsidRPr="00CE7367" w:rsidRDefault="00B11D49" w:rsidP="00B11D4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15CD381" w14:textId="77D41561" w:rsidR="00B11D49" w:rsidRPr="00CE7367" w:rsidRDefault="00B11D49" w:rsidP="00B11D4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109,598</w:t>
            </w: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312AAA78" w14:textId="77777777" w:rsidR="00B11D49" w:rsidRPr="00CE7367" w:rsidRDefault="00B11D49" w:rsidP="00B11D4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DA96AF" w14:textId="3B8C70BB" w:rsidR="00B11D49" w:rsidRPr="00CE7367" w:rsidRDefault="00B11D49" w:rsidP="00B11D49">
            <w:pPr>
              <w:pStyle w:val="acctfourfigures"/>
              <w:tabs>
                <w:tab w:val="clear" w:pos="765"/>
                <w:tab w:val="decimal" w:pos="703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15,506</w:t>
            </w: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78D39049" w14:textId="77777777" w:rsidR="00B11D49" w:rsidRPr="00CE7367" w:rsidRDefault="00B11D49" w:rsidP="00B11D4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53431E" w14:textId="2C0EFEDD" w:rsidR="00B11D49" w:rsidRPr="00CE7367" w:rsidRDefault="00B11D49" w:rsidP="00B11D49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125</w:t>
            </w: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</w:t>
            </w:r>
            <w:r w:rsidR="00DA3A9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0042C6D2" w14:textId="77777777" w:rsidR="00B11D49" w:rsidRPr="00CE7367" w:rsidRDefault="00B11D49" w:rsidP="00B11D4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D20F81" w14:textId="22E1B635" w:rsidR="00B11D49" w:rsidRPr="00CE7367" w:rsidRDefault="00B11D49" w:rsidP="00B11D4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3,946</w:t>
            </w:r>
          </w:p>
        </w:tc>
        <w:tc>
          <w:tcPr>
            <w:tcW w:w="268" w:type="dxa"/>
          </w:tcPr>
          <w:p w14:paraId="41A97798" w14:textId="77777777" w:rsidR="00B11D49" w:rsidRPr="00CE7367" w:rsidRDefault="00B11D49" w:rsidP="00B11D4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5DDF22" w14:textId="035128DD" w:rsidR="00B11D49" w:rsidRPr="00CE7367" w:rsidRDefault="00B11D49" w:rsidP="00B11D49">
            <w:pPr>
              <w:pStyle w:val="acctfourfigures"/>
              <w:tabs>
                <w:tab w:val="clear" w:pos="765"/>
                <w:tab w:val="decimal" w:pos="425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3545D7D2" w14:textId="77777777" w:rsidR="00B11D49" w:rsidRPr="00CE7367" w:rsidRDefault="00B11D49" w:rsidP="00B11D49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755D2B" w14:textId="4AE8EFCF" w:rsidR="00B11D49" w:rsidRPr="00CE7367" w:rsidRDefault="00B11D49" w:rsidP="00B11D49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3,946</w:t>
            </w:r>
          </w:p>
        </w:tc>
      </w:tr>
    </w:tbl>
    <w:p w14:paraId="485A344F" w14:textId="42771FC7" w:rsidR="00746492" w:rsidRDefault="00CC47DA" w:rsidP="0042267F">
      <w:pPr>
        <w:spacing w:line="240" w:lineRule="auto"/>
        <w:ind w:firstLine="450"/>
        <w:rPr>
          <w:rFonts w:ascii="Angsana New" w:hAnsi="Angsana New"/>
          <w:sz w:val="30"/>
          <w:szCs w:val="30"/>
          <w:cs/>
          <w:lang w:val="th-TH"/>
        </w:rPr>
      </w:pPr>
      <w:r w:rsidRPr="00894778">
        <w:rPr>
          <w:rFonts w:ascii="Angsana New" w:hAnsi="Angsana New"/>
          <w:sz w:val="30"/>
          <w:szCs w:val="30"/>
          <w:cs/>
          <w:lang w:val="th-TH"/>
        </w:rPr>
        <w:tab/>
      </w:r>
      <w:r w:rsidRPr="00894778">
        <w:rPr>
          <w:rFonts w:ascii="Angsana New" w:hAnsi="Angsana New"/>
          <w:sz w:val="30"/>
          <w:szCs w:val="30"/>
          <w:cs/>
          <w:lang w:val="th-TH"/>
        </w:rPr>
        <w:tab/>
      </w:r>
    </w:p>
    <w:p w14:paraId="6F0AF5B9" w14:textId="77777777" w:rsidR="00384E4A" w:rsidRPr="00894778" w:rsidRDefault="00384E4A" w:rsidP="0042267F">
      <w:pPr>
        <w:spacing w:line="240" w:lineRule="auto"/>
        <w:ind w:firstLine="450"/>
        <w:rPr>
          <w:rFonts w:ascii="Angsana New" w:hAnsi="Angsana New"/>
          <w:sz w:val="30"/>
          <w:szCs w:val="30"/>
          <w:cs/>
          <w:lang w:val="th-TH"/>
        </w:rPr>
      </w:pPr>
    </w:p>
    <w:p w14:paraId="2C53E764" w14:textId="77777777" w:rsidR="00786134" w:rsidRDefault="00786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1DC2B3C" w14:textId="48775F7D" w:rsidR="00786134" w:rsidRPr="00786134" w:rsidRDefault="00786134" w:rsidP="00786134">
      <w:pPr>
        <w:pStyle w:val="block"/>
        <w:tabs>
          <w:tab w:val="left" w:pos="720"/>
        </w:tabs>
        <w:spacing w:after="0" w:line="240" w:lineRule="atLeast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786134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การวิเคราะห์ความอ่อนไหว</w:t>
      </w:r>
    </w:p>
    <w:p w14:paraId="76734182" w14:textId="77777777" w:rsidR="00786134" w:rsidRPr="00786134" w:rsidRDefault="00786134" w:rsidP="00786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440"/>
        <w:jc w:val="thaiDistribute"/>
        <w:rPr>
          <w:rFonts w:ascii="Angsana New" w:hAnsi="Angsana New"/>
          <w:sz w:val="30"/>
          <w:szCs w:val="30"/>
        </w:rPr>
      </w:pPr>
    </w:p>
    <w:p w14:paraId="2E14A3A8" w14:textId="4F22F868" w:rsidR="00786134" w:rsidRPr="00786134" w:rsidRDefault="00786134" w:rsidP="00786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sz w:val="30"/>
          <w:szCs w:val="30"/>
        </w:rPr>
      </w:pPr>
      <w:r w:rsidRPr="00786134">
        <w:rPr>
          <w:rFonts w:ascii="Angsana New" w:hAnsi="Angsana New" w:hint="cs"/>
          <w:sz w:val="30"/>
          <w:szCs w:val="30"/>
          <w:cs/>
        </w:rPr>
        <w:t>การแข็งค่า</w:t>
      </w:r>
      <w:r w:rsidR="00C147D8">
        <w:rPr>
          <w:rFonts w:ascii="Angsana New" w:hAnsi="Angsana New" w:hint="cs"/>
          <w:sz w:val="30"/>
          <w:szCs w:val="30"/>
          <w:cs/>
        </w:rPr>
        <w:t xml:space="preserve"> </w:t>
      </w:r>
      <w:r w:rsidRPr="00786134">
        <w:rPr>
          <w:rFonts w:ascii="Angsana New" w:hAnsi="Angsana New" w:hint="cs"/>
          <w:sz w:val="30"/>
          <w:szCs w:val="30"/>
          <w:cs/>
        </w:rPr>
        <w:t>(การอ่อนค่า) ที่เป็นไปได้อย่างสมเหตุสมผลของเงินเหรียญสหรัฐอเมริกา</w:t>
      </w:r>
      <w:r w:rsidR="000F671C">
        <w:rPr>
          <w:rFonts w:ascii="Angsana New" w:hAnsi="Angsana New" w:hint="cs"/>
          <w:sz w:val="30"/>
          <w:szCs w:val="30"/>
          <w:cs/>
        </w:rPr>
        <w:t>หรือเงินหยวนจีน</w:t>
      </w:r>
      <w:r w:rsidRPr="00786134">
        <w:rPr>
          <w:rFonts w:ascii="Angsana New" w:hAnsi="Angsana New" w:hint="cs"/>
          <w:sz w:val="30"/>
          <w:szCs w:val="30"/>
          <w:cs/>
        </w:rPr>
        <w:t xml:space="preserve">ที่มีต่อเงินสกุลอื่นๆ ณ วันที่ </w:t>
      </w:r>
      <w:r w:rsidRPr="00786134">
        <w:rPr>
          <w:rFonts w:ascii="Angsana New" w:hAnsi="Angsana New" w:hint="cs"/>
          <w:sz w:val="30"/>
          <w:szCs w:val="30"/>
        </w:rPr>
        <w:t xml:space="preserve">31 </w:t>
      </w:r>
      <w:r w:rsidRPr="00786134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 w:rsidRPr="00786134">
        <w:rPr>
          <w:rFonts w:ascii="Angsana New" w:hAnsi="Angsana New" w:hint="cs"/>
          <w:sz w:val="30"/>
          <w:szCs w:val="30"/>
          <w:cs/>
        </w:rPr>
        <w:t xml:space="preserve"> ที่ส่งผลกระทบต่อการวัดมูลค่าของเครื่องมือทางการเงินในสกุลเงินตราต่างประเทศ และส่งผลกระทบต่อกำไรหรือขาดทุนเป็นจำนวนเงินตามที่แสดงไว้ด้านล่าง การวิเคราะห์ข้างต้นตั้งอยู่บนข้อสมมติที่ว่าตัวแปรอื่นโดยเฉพาะอัตราดอกเบี้ยเป็นอัตราคงที่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</w:t>
      </w:r>
    </w:p>
    <w:p w14:paraId="232B742C" w14:textId="4A6F2250" w:rsidR="00786134" w:rsidRPr="00786134" w:rsidRDefault="00786134" w:rsidP="00786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170"/>
        <w:gridCol w:w="270"/>
        <w:gridCol w:w="1260"/>
        <w:gridCol w:w="270"/>
        <w:gridCol w:w="1170"/>
      </w:tblGrid>
      <w:tr w:rsidR="00CE1296" w:rsidRPr="00786134" w14:paraId="6E6363CE" w14:textId="77777777" w:rsidTr="001B771D">
        <w:trPr>
          <w:trHeight w:val="218"/>
          <w:tblHeader/>
        </w:trPr>
        <w:tc>
          <w:tcPr>
            <w:tcW w:w="5040" w:type="dxa"/>
          </w:tcPr>
          <w:p w14:paraId="5B886E60" w14:textId="18257759" w:rsidR="00CE1296" w:rsidRPr="00786134" w:rsidRDefault="00CE1296" w:rsidP="00515038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1BFF3C9B" w14:textId="016844D6" w:rsidR="00CE1296" w:rsidRPr="00786134" w:rsidRDefault="00CE1296" w:rsidP="00515038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2A46CEF" w14:textId="77777777" w:rsidR="00CE1296" w:rsidRPr="00786134" w:rsidRDefault="00CE1296" w:rsidP="0051503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3C4FAB9B" w14:textId="77777777" w:rsidR="00CE1296" w:rsidRDefault="00CE1296" w:rsidP="0051503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786134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/</w:t>
            </w:r>
          </w:p>
          <w:p w14:paraId="29C4D715" w14:textId="286B6D5F" w:rsidR="00CE1296" w:rsidRPr="00786134" w:rsidRDefault="00CE1296" w:rsidP="00515038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E1296" w:rsidRPr="00786134" w14:paraId="2FAEA11F" w14:textId="77777777" w:rsidTr="001B771D">
        <w:trPr>
          <w:trHeight w:val="218"/>
          <w:tblHeader/>
        </w:trPr>
        <w:tc>
          <w:tcPr>
            <w:tcW w:w="5040" w:type="dxa"/>
          </w:tcPr>
          <w:p w14:paraId="27A6F8DD" w14:textId="388B1142" w:rsidR="00CE1296" w:rsidRPr="00786134" w:rsidRDefault="00CE1296" w:rsidP="00CE129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613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8613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78613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78613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170" w:type="dxa"/>
          </w:tcPr>
          <w:p w14:paraId="4BA5FFF0" w14:textId="4A21E618" w:rsidR="00CE1296" w:rsidRPr="00786134" w:rsidRDefault="00CE1296" w:rsidP="00CE1296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8613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70" w:type="dxa"/>
          </w:tcPr>
          <w:p w14:paraId="35D57504" w14:textId="77777777" w:rsidR="00CE1296" w:rsidRPr="00786134" w:rsidRDefault="00CE1296" w:rsidP="00CE1296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3A58893B" w14:textId="28F40E4D" w:rsidR="00CE1296" w:rsidRPr="00786134" w:rsidRDefault="00CE1296" w:rsidP="00CE1296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8613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</w:tr>
      <w:tr w:rsidR="00CE1296" w:rsidRPr="00786134" w14:paraId="563B04D9" w14:textId="77777777" w:rsidTr="001B771D">
        <w:trPr>
          <w:tblHeader/>
        </w:trPr>
        <w:tc>
          <w:tcPr>
            <w:tcW w:w="5040" w:type="dxa"/>
          </w:tcPr>
          <w:p w14:paraId="75F8CC12" w14:textId="77777777" w:rsidR="00CE1296" w:rsidRPr="00786134" w:rsidRDefault="00CE1296" w:rsidP="00CE129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hideMark/>
          </w:tcPr>
          <w:p w14:paraId="64B9C0A7" w14:textId="77777777" w:rsidR="00CE1296" w:rsidRPr="00786134" w:rsidRDefault="00CE1296" w:rsidP="00CE1296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78613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270" w:type="dxa"/>
          </w:tcPr>
          <w:p w14:paraId="15F54830" w14:textId="77777777" w:rsidR="00CE1296" w:rsidRPr="00786134" w:rsidRDefault="00CE1296" w:rsidP="00CE1296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4520B915" w14:textId="58F6FA83" w:rsidR="00CE1296" w:rsidRPr="00786134" w:rsidRDefault="00CE1296" w:rsidP="00CE1296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8613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270" w:type="dxa"/>
          </w:tcPr>
          <w:p w14:paraId="1369427C" w14:textId="77777777" w:rsidR="00CE1296" w:rsidRPr="00786134" w:rsidRDefault="00CE1296" w:rsidP="00CE1296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8283915" w14:textId="77777777" w:rsidR="00CE1296" w:rsidRPr="00786134" w:rsidRDefault="00CE1296" w:rsidP="00CE1296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8613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CE1296" w:rsidRPr="00786134" w14:paraId="50F4D6CD" w14:textId="77777777" w:rsidTr="001B771D">
        <w:trPr>
          <w:tblHeader/>
        </w:trPr>
        <w:tc>
          <w:tcPr>
            <w:tcW w:w="5040" w:type="dxa"/>
          </w:tcPr>
          <w:p w14:paraId="41617888" w14:textId="77777777" w:rsidR="00CE1296" w:rsidRPr="00786134" w:rsidRDefault="00CE1296" w:rsidP="00CE129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</w:tcPr>
          <w:p w14:paraId="5359D4E5" w14:textId="7E625466" w:rsidR="00CE1296" w:rsidRPr="00786134" w:rsidRDefault="00CE1296" w:rsidP="00CE1296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861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716999E4" w14:textId="77777777" w:rsidR="00CE1296" w:rsidRPr="00786134" w:rsidRDefault="00CE1296" w:rsidP="00CE1296">
            <w:pPr>
              <w:pStyle w:val="acctmergecolhdg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7D73784A" w14:textId="4E12203C" w:rsidR="00CE1296" w:rsidRPr="00786134" w:rsidRDefault="00CE1296" w:rsidP="00CE1296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861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7861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CE1296" w:rsidRPr="00786134" w14:paraId="3B459BD5" w14:textId="77777777" w:rsidTr="001B771D">
        <w:tc>
          <w:tcPr>
            <w:tcW w:w="5040" w:type="dxa"/>
            <w:hideMark/>
          </w:tcPr>
          <w:p w14:paraId="2A98D6E5" w14:textId="77777777" w:rsidR="00CE1296" w:rsidRPr="00786134" w:rsidRDefault="00CE1296" w:rsidP="00CE1296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6134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เงินเหรียญสหรัฐอเมริกา </w:t>
            </w:r>
          </w:p>
        </w:tc>
        <w:tc>
          <w:tcPr>
            <w:tcW w:w="1170" w:type="dxa"/>
          </w:tcPr>
          <w:p w14:paraId="4478E6A2" w14:textId="77777777" w:rsidR="00CE1296" w:rsidRPr="00786134" w:rsidRDefault="00CE1296" w:rsidP="00CE1296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134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487C39F" w14:textId="77777777" w:rsidR="00CE1296" w:rsidRPr="00844C39" w:rsidRDefault="00CE1296" w:rsidP="00CE129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D34ADB7" w14:textId="7E8C8695" w:rsidR="00CE1296" w:rsidRPr="00844C39" w:rsidRDefault="008B7A2A" w:rsidP="00CE129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CE1296" w:rsidRPr="00844C3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CE1296">
              <w:rPr>
                <w:rFonts w:ascii="Angsana New" w:hAnsi="Angsana New"/>
                <w:sz w:val="30"/>
                <w:szCs w:val="30"/>
              </w:rPr>
              <w:t>4</w:t>
            </w:r>
            <w:r w:rsidR="00CE1296" w:rsidRPr="00844C39">
              <w:rPr>
                <w:rFonts w:ascii="Angsana New" w:hAnsi="Angsana New"/>
                <w:sz w:val="30"/>
                <w:szCs w:val="30"/>
              </w:rPr>
              <w:t>,</w:t>
            </w:r>
            <w:r w:rsidR="00CE1296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8F92FA8" w14:textId="77777777" w:rsidR="00CE1296" w:rsidRPr="00844C39" w:rsidRDefault="00CE1296" w:rsidP="00CE129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2AA60258" w14:textId="0C226400" w:rsidR="00CE1296" w:rsidRPr="00844C39" w:rsidRDefault="00CE1296" w:rsidP="00CE129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B76DA8"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4,168</w:t>
            </w:r>
          </w:p>
        </w:tc>
      </w:tr>
      <w:tr w:rsidR="00CE1296" w:rsidRPr="00786134" w14:paraId="3E0819BC" w14:textId="77777777" w:rsidTr="001B771D">
        <w:tc>
          <w:tcPr>
            <w:tcW w:w="5040" w:type="dxa"/>
            <w:hideMark/>
          </w:tcPr>
          <w:p w14:paraId="78780E85" w14:textId="6F91D3E6" w:rsidR="00CE1296" w:rsidRPr="00786134" w:rsidRDefault="00CE1296" w:rsidP="00CE129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6134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หยวนจีน</w:t>
            </w:r>
          </w:p>
        </w:tc>
        <w:tc>
          <w:tcPr>
            <w:tcW w:w="1170" w:type="dxa"/>
          </w:tcPr>
          <w:p w14:paraId="30D203D8" w14:textId="3C082952" w:rsidR="00CE1296" w:rsidRPr="00C147D8" w:rsidRDefault="00CE1296" w:rsidP="00CE1296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4BC00724" w14:textId="77777777" w:rsidR="00CE1296" w:rsidRDefault="00CE1296" w:rsidP="00CE129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3EA554E" w14:textId="2BEC68FE" w:rsidR="00CE1296" w:rsidRPr="00844C39" w:rsidRDefault="00B76DA8" w:rsidP="00CE129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CE1296">
              <w:rPr>
                <w:rFonts w:ascii="Angsana New" w:hAnsi="Angsana New"/>
                <w:sz w:val="30"/>
                <w:szCs w:val="30"/>
              </w:rPr>
              <w:t>1,551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4FD75106" w14:textId="77777777" w:rsidR="00CE1296" w:rsidRPr="00844C39" w:rsidRDefault="00CE1296" w:rsidP="00CE129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24C3C28" w14:textId="243CA78D" w:rsidR="00CE1296" w:rsidRPr="00844C39" w:rsidRDefault="00CE1296" w:rsidP="00CE129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1,551</w:t>
            </w:r>
          </w:p>
        </w:tc>
      </w:tr>
    </w:tbl>
    <w:p w14:paraId="248432B4" w14:textId="77777777" w:rsidR="00786134" w:rsidRPr="00786134" w:rsidRDefault="00786134" w:rsidP="00786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sz w:val="30"/>
          <w:szCs w:val="30"/>
        </w:rPr>
      </w:pPr>
    </w:p>
    <w:p w14:paraId="5E59BD8B" w14:textId="4AE431E0" w:rsidR="003E6A5C" w:rsidRPr="00894778" w:rsidRDefault="003F2A0B" w:rsidP="00B770E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="Angsana New" w:hAnsi="Angsana New"/>
          <w:sz w:val="30"/>
          <w:szCs w:val="30"/>
          <w:u w:val="none"/>
        </w:rPr>
      </w:pPr>
      <w:r w:rsidRPr="00894778">
        <w:rPr>
          <w:rFonts w:ascii="Angsana New" w:hAnsi="Angsana New"/>
          <w:sz w:val="30"/>
          <w:szCs w:val="30"/>
          <w:u w:val="none"/>
        </w:rPr>
        <w:t>29</w:t>
      </w:r>
      <w:r w:rsidR="00FB0C25" w:rsidRPr="00894778">
        <w:rPr>
          <w:rFonts w:ascii="Angsana New" w:hAnsi="Angsana New"/>
          <w:sz w:val="30"/>
          <w:szCs w:val="30"/>
          <w:u w:val="none"/>
          <w:cs/>
        </w:rPr>
        <w:tab/>
      </w:r>
      <w:r w:rsidR="000B1CB9" w:rsidRPr="00894778">
        <w:rPr>
          <w:rFonts w:ascii="Angsana New" w:hAnsi="Angsana New"/>
          <w:sz w:val="30"/>
          <w:szCs w:val="30"/>
          <w:u w:val="none"/>
          <w:cs/>
        </w:rPr>
        <w:t>ภาระผูกพันกับ</w:t>
      </w:r>
      <w:r w:rsidR="003E6A5C" w:rsidRPr="00894778">
        <w:rPr>
          <w:rFonts w:ascii="Angsana New" w:hAnsi="Angsana New"/>
          <w:sz w:val="30"/>
          <w:szCs w:val="30"/>
          <w:u w:val="none"/>
          <w:cs/>
        </w:rPr>
        <w:t>กิจการที่ไม่เกี่ยวข้องกัน</w:t>
      </w:r>
    </w:p>
    <w:p w14:paraId="33C9741C" w14:textId="77777777" w:rsidR="00D50AB4" w:rsidRPr="00894778" w:rsidRDefault="00D50AB4" w:rsidP="00D50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36"/>
        <w:gridCol w:w="1169"/>
        <w:gridCol w:w="271"/>
        <w:gridCol w:w="1169"/>
        <w:gridCol w:w="271"/>
        <w:gridCol w:w="1167"/>
      </w:tblGrid>
      <w:tr w:rsidR="00B205A6" w:rsidRPr="00894778" w14:paraId="76BD53B1" w14:textId="77777777" w:rsidTr="005407EC">
        <w:tc>
          <w:tcPr>
            <w:tcW w:w="2045" w:type="pct"/>
          </w:tcPr>
          <w:p w14:paraId="52781E41" w14:textId="77777777" w:rsidR="00B205A6" w:rsidRPr="00894778" w:rsidRDefault="00B205A6" w:rsidP="0022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652D7369" w14:textId="77777777" w:rsidR="00B205A6" w:rsidRPr="00894778" w:rsidRDefault="00B205A6" w:rsidP="0022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BB16E25" w14:textId="77777777" w:rsidR="00B205A6" w:rsidRPr="00894778" w:rsidRDefault="00B205A6" w:rsidP="0022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00DB439B" w14:textId="77777777" w:rsidR="00B205A6" w:rsidRPr="00894778" w:rsidRDefault="00B205A6" w:rsidP="0022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66F2" w:rsidRPr="00894778" w14:paraId="281CE883" w14:textId="77777777" w:rsidTr="005407EC">
        <w:tc>
          <w:tcPr>
            <w:tcW w:w="2045" w:type="pct"/>
          </w:tcPr>
          <w:p w14:paraId="5840AAF5" w14:textId="77777777" w:rsidR="003766F2" w:rsidRPr="00894778" w:rsidRDefault="003766F2" w:rsidP="00376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3EB4F8C" w14:textId="4088159C" w:rsidR="003766F2" w:rsidRPr="00894778" w:rsidRDefault="00C13F72" w:rsidP="00376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77FD5" w14:textId="77777777" w:rsidR="003766F2" w:rsidRPr="00894778" w:rsidRDefault="003766F2" w:rsidP="00376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8CFDD46" w14:textId="14855156" w:rsidR="003766F2" w:rsidRPr="00894778" w:rsidRDefault="00C13F72" w:rsidP="00376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8D0E5" w14:textId="77777777" w:rsidR="003766F2" w:rsidRPr="00894778" w:rsidRDefault="003766F2" w:rsidP="00376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522D4CF" w14:textId="5334EB7E" w:rsidR="003766F2" w:rsidRPr="00894778" w:rsidRDefault="00C13F72" w:rsidP="00376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AC717" w14:textId="77777777" w:rsidR="003766F2" w:rsidRPr="00894778" w:rsidRDefault="003766F2" w:rsidP="00376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3C4988C" w14:textId="5A6289B1" w:rsidR="003766F2" w:rsidRPr="00894778" w:rsidRDefault="00C13F72" w:rsidP="00376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A0B24" w:rsidRPr="00894778" w14:paraId="7338014F" w14:textId="77777777" w:rsidTr="005407EC">
        <w:tc>
          <w:tcPr>
            <w:tcW w:w="2045" w:type="pct"/>
          </w:tcPr>
          <w:p w14:paraId="78109F29" w14:textId="77777777" w:rsidR="002A0B24" w:rsidRPr="00894778" w:rsidRDefault="002A0B24" w:rsidP="002A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5" w:type="pct"/>
            <w:gridSpan w:val="7"/>
          </w:tcPr>
          <w:p w14:paraId="30B6E33A" w14:textId="77777777" w:rsidR="002A0B24" w:rsidRPr="00894778" w:rsidRDefault="002A0B24" w:rsidP="002A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2A85" w:rsidRPr="00894778" w14:paraId="0D9D917E" w14:textId="77777777" w:rsidTr="005407EC">
        <w:tc>
          <w:tcPr>
            <w:tcW w:w="2045" w:type="pct"/>
          </w:tcPr>
          <w:p w14:paraId="46971A5A" w14:textId="77777777" w:rsidR="00082A85" w:rsidRPr="00894778" w:rsidRDefault="005407EC" w:rsidP="0008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4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635" w:type="pct"/>
          </w:tcPr>
          <w:p w14:paraId="2DDAC2D7" w14:textId="77777777" w:rsidR="00082A85" w:rsidRPr="00894778" w:rsidRDefault="00082A85" w:rsidP="0008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C718B45" w14:textId="77777777" w:rsidR="00082A85" w:rsidRPr="00894778" w:rsidRDefault="00082A85" w:rsidP="0008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AF8B5BF" w14:textId="77777777" w:rsidR="00082A85" w:rsidRPr="00894778" w:rsidRDefault="00082A85" w:rsidP="0008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2615EDD" w14:textId="77777777" w:rsidR="00082A85" w:rsidRPr="00894778" w:rsidRDefault="00082A85" w:rsidP="0008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4C813580" w14:textId="77777777" w:rsidR="00082A85" w:rsidRPr="00894778" w:rsidRDefault="00082A85" w:rsidP="0008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3EE5AF3" w14:textId="77777777" w:rsidR="00082A85" w:rsidRPr="00894778" w:rsidRDefault="00082A85" w:rsidP="0008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A23E1E3" w14:textId="77777777" w:rsidR="00082A85" w:rsidRPr="00894778" w:rsidRDefault="00082A85" w:rsidP="0008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2A85" w:rsidRPr="00894778" w14:paraId="09D637AB" w14:textId="77777777" w:rsidTr="005407EC">
        <w:tc>
          <w:tcPr>
            <w:tcW w:w="2045" w:type="pct"/>
          </w:tcPr>
          <w:p w14:paraId="70E341F2" w14:textId="77777777" w:rsidR="00082A85" w:rsidRPr="00894778" w:rsidRDefault="005407EC" w:rsidP="0008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ภายใต้สัญญาเช่าดำเนินงานที่บอกเลิกไม่ได้</w:t>
            </w:r>
          </w:p>
        </w:tc>
        <w:tc>
          <w:tcPr>
            <w:tcW w:w="635" w:type="pct"/>
          </w:tcPr>
          <w:p w14:paraId="5965E370" w14:textId="77777777" w:rsidR="00082A85" w:rsidRPr="00894778" w:rsidRDefault="00082A85" w:rsidP="0008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4D329B6" w14:textId="77777777" w:rsidR="00082A85" w:rsidRPr="00894778" w:rsidRDefault="00082A85" w:rsidP="0008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3F405C8" w14:textId="77777777" w:rsidR="00082A85" w:rsidRPr="00894778" w:rsidRDefault="00082A85" w:rsidP="0008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8E9B40" w14:textId="77777777" w:rsidR="00082A85" w:rsidRPr="00894778" w:rsidRDefault="00082A85" w:rsidP="0008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0E6DF08" w14:textId="77777777" w:rsidR="00082A85" w:rsidRPr="00894778" w:rsidRDefault="00082A85" w:rsidP="0008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4072E9D" w14:textId="77777777" w:rsidR="00082A85" w:rsidRPr="00894778" w:rsidRDefault="00082A85" w:rsidP="0008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2942EDB" w14:textId="77777777" w:rsidR="00082A85" w:rsidRPr="00894778" w:rsidRDefault="00082A85" w:rsidP="0008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3F72" w:rsidRPr="00894778" w14:paraId="499DF08D" w14:textId="77777777" w:rsidTr="005407EC">
        <w:tc>
          <w:tcPr>
            <w:tcW w:w="2045" w:type="pct"/>
          </w:tcPr>
          <w:p w14:paraId="7A223FC3" w14:textId="1A21D193" w:rsidR="00C13F72" w:rsidRPr="00894778" w:rsidRDefault="00C13F72" w:rsidP="00C13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="002B78AF" w:rsidRPr="00894778">
              <w:rPr>
                <w:rFonts w:ascii="Angsana New" w:hAnsi="Angsana New"/>
                <w:sz w:val="30"/>
                <w:szCs w:val="30"/>
              </w:rPr>
              <w:t>1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35" w:type="pct"/>
          </w:tcPr>
          <w:p w14:paraId="0EF505DB" w14:textId="65D1E29C" w:rsidR="00C13F72" w:rsidRPr="00894778" w:rsidRDefault="00F01DA8" w:rsidP="00F01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68EE6E02" w14:textId="77777777" w:rsidR="00C13F72" w:rsidRPr="00894778" w:rsidRDefault="00C13F72" w:rsidP="00C1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DFF3F8F" w14:textId="7EE1CDEE" w:rsidR="00C13F72" w:rsidRPr="00894778" w:rsidRDefault="00C13F72" w:rsidP="00C1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13,345</w:t>
            </w:r>
          </w:p>
        </w:tc>
        <w:tc>
          <w:tcPr>
            <w:tcW w:w="147" w:type="pct"/>
          </w:tcPr>
          <w:p w14:paraId="64361BF3" w14:textId="77777777" w:rsidR="00C13F72" w:rsidRPr="00894778" w:rsidRDefault="00C13F72" w:rsidP="00C13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0ADB32AA" w14:textId="1306BC47" w:rsidR="00C13F72" w:rsidRPr="00894778" w:rsidRDefault="00F01DA8" w:rsidP="00F01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16336121" w14:textId="77777777" w:rsidR="00C13F72" w:rsidRPr="00894778" w:rsidRDefault="00C13F72" w:rsidP="00C13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C21D966" w14:textId="7A10E184" w:rsidR="00C13F72" w:rsidRPr="00894778" w:rsidRDefault="00C13F72" w:rsidP="00C1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13,345</w:t>
            </w:r>
          </w:p>
        </w:tc>
      </w:tr>
      <w:tr w:rsidR="00C13F72" w:rsidRPr="00894778" w14:paraId="34DD4204" w14:textId="77777777" w:rsidTr="005407EC">
        <w:tc>
          <w:tcPr>
            <w:tcW w:w="2045" w:type="pct"/>
          </w:tcPr>
          <w:p w14:paraId="4B222A89" w14:textId="004034DE" w:rsidR="00C13F72" w:rsidRPr="00894778" w:rsidRDefault="00C13F72" w:rsidP="00C1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1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894778">
              <w:rPr>
                <w:rFonts w:ascii="Angsana New" w:hAnsi="Angsana New"/>
                <w:sz w:val="30"/>
                <w:szCs w:val="30"/>
              </w:rPr>
              <w:t>5</w:t>
            </w:r>
            <w:r w:rsidRPr="00894778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35" w:type="pct"/>
          </w:tcPr>
          <w:p w14:paraId="78C6B763" w14:textId="6021A25E" w:rsidR="00C13F72" w:rsidRPr="00894778" w:rsidRDefault="00F01DA8" w:rsidP="00F01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7A764733" w14:textId="77777777" w:rsidR="00C13F72" w:rsidRPr="00894778" w:rsidRDefault="00C13F72" w:rsidP="00C1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69661A5" w14:textId="7C317CD0" w:rsidR="00C13F72" w:rsidRPr="00894778" w:rsidRDefault="00C13F72" w:rsidP="00C1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9,009</w:t>
            </w:r>
          </w:p>
        </w:tc>
        <w:tc>
          <w:tcPr>
            <w:tcW w:w="147" w:type="pct"/>
          </w:tcPr>
          <w:p w14:paraId="722CC2FE" w14:textId="77777777" w:rsidR="00C13F72" w:rsidRPr="00894778" w:rsidRDefault="00C13F72" w:rsidP="00C1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3A417220" w14:textId="19FE184C" w:rsidR="00C13F72" w:rsidRPr="00894778" w:rsidRDefault="00F01DA8" w:rsidP="00F01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7BC4062B" w14:textId="77777777" w:rsidR="00C13F72" w:rsidRPr="00894778" w:rsidRDefault="00C13F72" w:rsidP="00C1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A2DA9F1" w14:textId="7DA4DCE5" w:rsidR="00C13F72" w:rsidRPr="00894778" w:rsidRDefault="00C13F72" w:rsidP="00C1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9,009</w:t>
            </w:r>
          </w:p>
        </w:tc>
      </w:tr>
      <w:tr w:rsidR="00C13F72" w:rsidRPr="00894778" w14:paraId="27DBE650" w14:textId="77777777" w:rsidTr="005407EC">
        <w:tc>
          <w:tcPr>
            <w:tcW w:w="2045" w:type="pct"/>
          </w:tcPr>
          <w:p w14:paraId="273A6786" w14:textId="77777777" w:rsidR="00C13F72" w:rsidRPr="00894778" w:rsidRDefault="00C13F72" w:rsidP="00C1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06A251E1" w14:textId="20C55D18" w:rsidR="00C13F72" w:rsidRPr="00894778" w:rsidRDefault="00F01DA8" w:rsidP="00F01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1C2BE22F" w14:textId="77777777" w:rsidR="00C13F72" w:rsidRPr="00894778" w:rsidRDefault="00C13F72" w:rsidP="00C1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5A90D673" w14:textId="14CAF0E3" w:rsidR="00C13F72" w:rsidRPr="00894778" w:rsidRDefault="00C13F72" w:rsidP="00C1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22,354</w:t>
            </w:r>
          </w:p>
        </w:tc>
        <w:tc>
          <w:tcPr>
            <w:tcW w:w="147" w:type="pct"/>
          </w:tcPr>
          <w:p w14:paraId="017FEE85" w14:textId="77777777" w:rsidR="00C13F72" w:rsidRPr="00894778" w:rsidRDefault="00C13F72" w:rsidP="00C1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23EE17A5" w14:textId="2E327E59" w:rsidR="00C13F72" w:rsidRPr="00894778" w:rsidRDefault="00F01DA8" w:rsidP="00F01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000DD8AF" w14:textId="77777777" w:rsidR="00C13F72" w:rsidRPr="00894778" w:rsidRDefault="00C13F72" w:rsidP="00C1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E3E51FB" w14:textId="03880DEC" w:rsidR="00C13F72" w:rsidRPr="00894778" w:rsidRDefault="00C13F72" w:rsidP="00C1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</w:rPr>
              <w:t>22,354</w:t>
            </w:r>
          </w:p>
        </w:tc>
      </w:tr>
      <w:tr w:rsidR="00C13F72" w:rsidRPr="00894778" w14:paraId="74D3173B" w14:textId="77777777" w:rsidTr="005407EC">
        <w:tc>
          <w:tcPr>
            <w:tcW w:w="2045" w:type="pct"/>
          </w:tcPr>
          <w:p w14:paraId="3A1F458B" w14:textId="77777777" w:rsidR="00C13F72" w:rsidRPr="00894778" w:rsidRDefault="00C13F72" w:rsidP="00C1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CBBC9B6" w14:textId="77777777" w:rsidR="00C13F72" w:rsidRPr="00894778" w:rsidRDefault="00C13F72" w:rsidP="00C1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B3635F7" w14:textId="77777777" w:rsidR="00C13F72" w:rsidRPr="00894778" w:rsidRDefault="00C13F72" w:rsidP="00C1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59C11F51" w14:textId="77777777" w:rsidR="00C13F72" w:rsidRPr="00894778" w:rsidRDefault="00C13F72" w:rsidP="00C1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DB576A" w14:textId="77777777" w:rsidR="00C13F72" w:rsidRPr="00894778" w:rsidRDefault="00C13F72" w:rsidP="00C1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59B57A69" w14:textId="77777777" w:rsidR="00C13F72" w:rsidRPr="00894778" w:rsidRDefault="00C13F72" w:rsidP="00C1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226067B" w14:textId="77777777" w:rsidR="00C13F72" w:rsidRPr="00894778" w:rsidRDefault="00C13F72" w:rsidP="00C1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7D36B96" w14:textId="77777777" w:rsidR="00C13F72" w:rsidRPr="00894778" w:rsidRDefault="00C13F72" w:rsidP="00C1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3F72" w:rsidRPr="00894778" w14:paraId="053703D4" w14:textId="77777777" w:rsidTr="00B76DA8">
        <w:tc>
          <w:tcPr>
            <w:tcW w:w="2045" w:type="pct"/>
          </w:tcPr>
          <w:p w14:paraId="612F260C" w14:textId="77777777" w:rsidR="00C13F72" w:rsidRPr="00894778" w:rsidRDefault="00C13F72" w:rsidP="00C1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35" w:type="pct"/>
          </w:tcPr>
          <w:p w14:paraId="68D37EB0" w14:textId="77777777" w:rsidR="00C13F72" w:rsidRPr="00894778" w:rsidRDefault="00C13F72" w:rsidP="00C13F7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4B00819" w14:textId="77777777" w:rsidR="00C13F72" w:rsidRPr="00894778" w:rsidRDefault="00C13F72" w:rsidP="00C13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4033589C" w14:textId="77777777" w:rsidR="00C13F72" w:rsidRPr="00894778" w:rsidRDefault="00C13F72" w:rsidP="00C13F7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DB34FD" w14:textId="77777777" w:rsidR="00C13F72" w:rsidRPr="00894778" w:rsidRDefault="00C13F72" w:rsidP="00C13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508C78FE" w14:textId="77777777" w:rsidR="00C13F72" w:rsidRPr="00894778" w:rsidRDefault="00C13F72" w:rsidP="00C13F7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0A931F" w14:textId="77777777" w:rsidR="00C13F72" w:rsidRPr="00894778" w:rsidRDefault="00C13F72" w:rsidP="00C13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14:paraId="08BAE6DB" w14:textId="77777777" w:rsidR="00C13F72" w:rsidRPr="00894778" w:rsidRDefault="00C13F72" w:rsidP="00C13F7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3F72" w:rsidRPr="00894778" w14:paraId="0B5661FF" w14:textId="77777777" w:rsidTr="00B76DA8">
        <w:tc>
          <w:tcPr>
            <w:tcW w:w="2045" w:type="pct"/>
          </w:tcPr>
          <w:p w14:paraId="1083594B" w14:textId="3A93DA16" w:rsidR="00C13F72" w:rsidRPr="00894778" w:rsidRDefault="00C13F72" w:rsidP="00C13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35" w:type="pct"/>
            <w:tcBorders>
              <w:bottom w:val="double" w:sz="4" w:space="0" w:color="auto"/>
            </w:tcBorders>
            <w:shd w:val="clear" w:color="auto" w:fill="auto"/>
          </w:tcPr>
          <w:p w14:paraId="1A054CFE" w14:textId="0EE9C988" w:rsidR="00C13F72" w:rsidRPr="00894778" w:rsidRDefault="0025773B" w:rsidP="00C13F7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94778">
              <w:rPr>
                <w:rFonts w:ascii="Angsana New" w:hAnsi="Angsana New"/>
                <w:sz w:val="30"/>
                <w:szCs w:val="30"/>
                <w:lang w:bidi="th-TH"/>
              </w:rPr>
              <w:t>1,373,746</w:t>
            </w:r>
          </w:p>
        </w:tc>
        <w:tc>
          <w:tcPr>
            <w:tcW w:w="128" w:type="pct"/>
          </w:tcPr>
          <w:p w14:paraId="58676F55" w14:textId="77777777" w:rsidR="00C13F72" w:rsidRPr="00894778" w:rsidRDefault="00C13F72" w:rsidP="00C13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14:paraId="1326FF86" w14:textId="238C542E" w:rsidR="00C13F72" w:rsidRPr="00894778" w:rsidRDefault="00C13F72" w:rsidP="00C13F7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1,014,694</w:t>
            </w:r>
          </w:p>
        </w:tc>
        <w:tc>
          <w:tcPr>
            <w:tcW w:w="147" w:type="pct"/>
          </w:tcPr>
          <w:p w14:paraId="5A2583E1" w14:textId="77777777" w:rsidR="00C13F72" w:rsidRPr="00894778" w:rsidRDefault="00C13F72" w:rsidP="00C13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auto"/>
          </w:tcPr>
          <w:p w14:paraId="6C414486" w14:textId="365A15DC" w:rsidR="00C13F72" w:rsidRPr="00894778" w:rsidRDefault="0025773B" w:rsidP="00C13F7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1,373,746</w:t>
            </w:r>
          </w:p>
        </w:tc>
        <w:tc>
          <w:tcPr>
            <w:tcW w:w="147" w:type="pct"/>
          </w:tcPr>
          <w:p w14:paraId="1EEEB734" w14:textId="77777777" w:rsidR="00C13F72" w:rsidRPr="00894778" w:rsidRDefault="00C13F72" w:rsidP="00C13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46F6F65E" w14:textId="33976C8D" w:rsidR="00C13F72" w:rsidRPr="00894778" w:rsidRDefault="00C13F72" w:rsidP="00C13F7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1,014,694</w:t>
            </w:r>
          </w:p>
        </w:tc>
      </w:tr>
    </w:tbl>
    <w:p w14:paraId="0BFA320E" w14:textId="20260735" w:rsidR="006E477B" w:rsidRDefault="006E477B" w:rsidP="00D50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DEF3C9D" w14:textId="0DF5545D" w:rsidR="00C147D8" w:rsidRDefault="00C147D8" w:rsidP="00D50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B23B0B" w14:textId="77777777" w:rsidR="00C147D8" w:rsidRPr="00894778" w:rsidRDefault="00C147D8" w:rsidP="00D50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85F0254" w14:textId="41A341E3" w:rsidR="003A77F8" w:rsidRPr="00894778" w:rsidRDefault="003A77F8" w:rsidP="003A77F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894778">
        <w:rPr>
          <w:rFonts w:ascii="Angsana New" w:hAnsi="Angsana New"/>
          <w:sz w:val="30"/>
          <w:szCs w:val="30"/>
          <w:u w:val="none"/>
          <w:cs/>
          <w:lang w:val="th-TH"/>
        </w:rPr>
        <w:t>3</w:t>
      </w:r>
      <w:r w:rsidR="003F2A0B" w:rsidRPr="00894778">
        <w:rPr>
          <w:rFonts w:ascii="Angsana New" w:hAnsi="Angsana New"/>
          <w:sz w:val="30"/>
          <w:szCs w:val="30"/>
          <w:u w:val="none"/>
          <w:cs/>
          <w:lang w:val="th-TH"/>
        </w:rPr>
        <w:t>0</w:t>
      </w:r>
      <w:r w:rsidRPr="00894778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bookmarkStart w:id="5" w:name="_Hlk32918317"/>
      <w:r w:rsidRPr="00894778">
        <w:rPr>
          <w:rFonts w:ascii="Angsana New" w:hAnsi="Angsana New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0FE90FAF" w14:textId="77777777" w:rsidR="003A77F8" w:rsidRPr="00894778" w:rsidRDefault="003A77F8" w:rsidP="003A7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0B64C4" w14:textId="41081E3C" w:rsidR="003A77F8" w:rsidRPr="00E55823" w:rsidRDefault="003A77F8" w:rsidP="005407EC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1E2323">
        <w:rPr>
          <w:rFonts w:ascii="Angsana New" w:hAnsi="Angsana New"/>
          <w:sz w:val="30"/>
          <w:szCs w:val="30"/>
          <w:cs/>
          <w:lang w:bidi="th-TH"/>
        </w:rPr>
        <w:t xml:space="preserve">ในการประชุมคณะกรรมการบริษัทเมื่อวันที่ </w:t>
      </w:r>
      <w:r w:rsidR="005407EC" w:rsidRPr="001E2323">
        <w:rPr>
          <w:rFonts w:ascii="Angsana New" w:hAnsi="Angsana New"/>
          <w:sz w:val="30"/>
          <w:szCs w:val="30"/>
          <w:lang w:bidi="th-TH"/>
        </w:rPr>
        <w:t>1</w:t>
      </w:r>
      <w:r w:rsidR="00F0055C" w:rsidRPr="001E2323">
        <w:rPr>
          <w:rFonts w:ascii="Angsana New" w:hAnsi="Angsana New"/>
          <w:sz w:val="30"/>
          <w:szCs w:val="30"/>
          <w:lang w:val="en-US" w:bidi="th-TH"/>
        </w:rPr>
        <w:t>9</w:t>
      </w:r>
      <w:r w:rsidRPr="001E2323">
        <w:rPr>
          <w:rFonts w:ascii="Angsana New" w:hAnsi="Angsana New"/>
          <w:sz w:val="30"/>
          <w:szCs w:val="30"/>
          <w:cs/>
          <w:lang w:bidi="th-TH"/>
        </w:rPr>
        <w:t xml:space="preserve"> กุมภาพันธ์ </w:t>
      </w:r>
      <w:r w:rsidR="001E2323" w:rsidRPr="001E2323">
        <w:rPr>
          <w:rFonts w:ascii="Angsana New" w:hAnsi="Angsana New"/>
          <w:sz w:val="30"/>
          <w:szCs w:val="30"/>
          <w:lang w:bidi="th-TH"/>
        </w:rPr>
        <w:t>25</w:t>
      </w:r>
      <w:r w:rsidR="001E2323" w:rsidRPr="00894778">
        <w:rPr>
          <w:rFonts w:ascii="Angsana New" w:hAnsi="Angsana New"/>
          <w:sz w:val="30"/>
          <w:szCs w:val="30"/>
        </w:rPr>
        <w:t>6</w:t>
      </w:r>
      <w:r w:rsidR="001E2323" w:rsidRPr="001E2323">
        <w:rPr>
          <w:rFonts w:ascii="Angsana New" w:hAnsi="Angsana New"/>
          <w:sz w:val="30"/>
          <w:szCs w:val="30"/>
          <w:lang w:bidi="th-TH"/>
        </w:rPr>
        <w:t>4</w:t>
      </w:r>
      <w:r w:rsidRPr="001E2323">
        <w:rPr>
          <w:rFonts w:ascii="Angsana New" w:hAnsi="Angsana New"/>
          <w:sz w:val="30"/>
          <w:szCs w:val="30"/>
          <w:cs/>
          <w:lang w:bidi="th-TH"/>
        </w:rPr>
        <w:t xml:space="preserve"> ที่ประชุมมีมติอนุมัติจัดสรรกำไรสำหรับปี </w:t>
      </w:r>
      <w:r w:rsidR="001E2323" w:rsidRPr="001E2323">
        <w:rPr>
          <w:rFonts w:ascii="Angsana New" w:hAnsi="Angsana New"/>
          <w:sz w:val="30"/>
          <w:szCs w:val="30"/>
        </w:rPr>
        <w:t>25</w:t>
      </w:r>
      <w:r w:rsidR="001E2323" w:rsidRPr="00894778">
        <w:rPr>
          <w:rFonts w:ascii="Angsana New" w:hAnsi="Angsana New"/>
          <w:sz w:val="30"/>
          <w:szCs w:val="30"/>
        </w:rPr>
        <w:t>6</w:t>
      </w:r>
      <w:r w:rsidR="001E2323" w:rsidRPr="001E2323">
        <w:rPr>
          <w:rFonts w:ascii="Angsana New" w:hAnsi="Angsana New"/>
          <w:sz w:val="30"/>
          <w:szCs w:val="30"/>
        </w:rPr>
        <w:t>3</w:t>
      </w:r>
      <w:r w:rsidRPr="001E2323">
        <w:rPr>
          <w:rFonts w:ascii="Angsana New" w:hAnsi="Angsana New"/>
          <w:sz w:val="30"/>
          <w:szCs w:val="30"/>
          <w:cs/>
          <w:lang w:bidi="th-TH"/>
        </w:rPr>
        <w:t xml:space="preserve"> เป็นเงินปันผลในอัตราหุ้นละ </w:t>
      </w:r>
      <w:r w:rsidR="00515038">
        <w:rPr>
          <w:rFonts w:ascii="Angsana New" w:hAnsi="Angsana New"/>
          <w:sz w:val="30"/>
          <w:szCs w:val="30"/>
        </w:rPr>
        <w:t>0</w:t>
      </w:r>
      <w:r w:rsidR="00515038">
        <w:rPr>
          <w:rFonts w:ascii="Angsana New" w:hAnsi="Angsana New"/>
          <w:sz w:val="30"/>
          <w:szCs w:val="30"/>
          <w:cs/>
          <w:lang w:bidi="th-TH"/>
        </w:rPr>
        <w:t>.</w:t>
      </w:r>
      <w:r w:rsidR="00515038">
        <w:rPr>
          <w:rFonts w:ascii="Angsana New" w:hAnsi="Angsana New"/>
          <w:sz w:val="30"/>
          <w:szCs w:val="30"/>
        </w:rPr>
        <w:t>4</w:t>
      </w:r>
      <w:r w:rsidRPr="001E2323">
        <w:rPr>
          <w:rFonts w:ascii="Angsana New" w:hAnsi="Angsana New"/>
          <w:sz w:val="30"/>
          <w:szCs w:val="30"/>
          <w:cs/>
          <w:lang w:bidi="th-TH"/>
        </w:rPr>
        <w:t xml:space="preserve"> บาท เป็นจำนวนเงินทั้งสิ้น </w:t>
      </w:r>
      <w:r w:rsidR="00515038">
        <w:rPr>
          <w:rFonts w:ascii="Angsana New" w:hAnsi="Angsana New"/>
          <w:sz w:val="30"/>
          <w:szCs w:val="30"/>
        </w:rPr>
        <w:t>338</w:t>
      </w:r>
      <w:r w:rsidR="00515038">
        <w:rPr>
          <w:rFonts w:ascii="Angsana New" w:hAnsi="Angsana New"/>
          <w:sz w:val="30"/>
          <w:szCs w:val="30"/>
          <w:cs/>
          <w:lang w:bidi="th-TH"/>
        </w:rPr>
        <w:t>.</w:t>
      </w:r>
      <w:r w:rsidR="00515038">
        <w:rPr>
          <w:rFonts w:ascii="Angsana New" w:hAnsi="Angsana New"/>
          <w:sz w:val="30"/>
          <w:szCs w:val="30"/>
        </w:rPr>
        <w:t>94</w:t>
      </w:r>
      <w:r w:rsidRPr="001E2323">
        <w:rPr>
          <w:rFonts w:ascii="Angsana New" w:hAnsi="Angsana New"/>
          <w:sz w:val="30"/>
          <w:szCs w:val="30"/>
          <w:cs/>
          <w:lang w:bidi="th-TH"/>
        </w:rPr>
        <w:t xml:space="preserve"> ล้านบาท </w:t>
      </w:r>
      <w:r w:rsidR="005407EC" w:rsidRPr="001E2323">
        <w:rPr>
          <w:rFonts w:ascii="Angsana New" w:hAnsi="Angsana New"/>
          <w:sz w:val="30"/>
          <w:szCs w:val="30"/>
          <w:cs/>
          <w:lang w:bidi="th-TH"/>
        </w:rPr>
        <w:t>โดย</w:t>
      </w:r>
      <w:r w:rsidRPr="001E2323">
        <w:rPr>
          <w:rFonts w:ascii="Angsana New" w:hAnsi="Angsana New"/>
          <w:sz w:val="30"/>
          <w:szCs w:val="30"/>
          <w:cs/>
          <w:lang w:bidi="th-TH"/>
        </w:rPr>
        <w:t xml:space="preserve">มติดังกล่าว จะนำเสนอเพื่ออนุมัติในที่ประชุมสามัญประจำปีผู้ถือหุ้นในเดือนเมษายน </w:t>
      </w:r>
      <w:r w:rsidR="001E2323" w:rsidRPr="001E2323">
        <w:rPr>
          <w:rFonts w:ascii="Angsana New" w:hAnsi="Angsana New"/>
          <w:sz w:val="30"/>
          <w:szCs w:val="30"/>
        </w:rPr>
        <w:t>25</w:t>
      </w:r>
      <w:r w:rsidR="001E2323" w:rsidRPr="00894778">
        <w:rPr>
          <w:rFonts w:ascii="Angsana New" w:hAnsi="Angsana New"/>
          <w:sz w:val="30"/>
          <w:szCs w:val="30"/>
        </w:rPr>
        <w:t>6</w:t>
      </w:r>
      <w:r w:rsidR="001E2323" w:rsidRPr="001E2323">
        <w:rPr>
          <w:rFonts w:ascii="Angsana New" w:hAnsi="Angsana New"/>
          <w:sz w:val="30"/>
          <w:szCs w:val="30"/>
        </w:rPr>
        <w:t>4</w:t>
      </w:r>
      <w:r w:rsidR="005407EC" w:rsidRPr="001E2323">
        <w:rPr>
          <w:rFonts w:ascii="Angsana New" w:hAnsi="Angsana New"/>
          <w:sz w:val="30"/>
          <w:szCs w:val="30"/>
          <w:cs/>
          <w:lang w:bidi="th-TH"/>
        </w:rPr>
        <w:t xml:space="preserve"> เพื่ออนุมัติการจ่ายปันผล</w:t>
      </w:r>
      <w:r w:rsidR="001E2323" w:rsidRPr="001E2323">
        <w:rPr>
          <w:rFonts w:ascii="Angsana New" w:hAnsi="Angsana New"/>
          <w:sz w:val="30"/>
          <w:szCs w:val="30"/>
          <w:cs/>
          <w:lang w:bidi="th-TH"/>
        </w:rPr>
        <w:t xml:space="preserve"> </w:t>
      </w:r>
    </w:p>
    <w:bookmarkEnd w:id="5"/>
    <w:p w14:paraId="7F25BC3E" w14:textId="0E97E015" w:rsidR="00E42EC7" w:rsidRDefault="00E42EC7" w:rsidP="003A77F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737C3A73" w14:textId="7FDB5026" w:rsidR="00D931AF" w:rsidRDefault="00D931AF" w:rsidP="003A77F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1B9EC41C" w14:textId="77777777" w:rsidR="00D931AF" w:rsidRPr="00E42EC7" w:rsidRDefault="00D931AF" w:rsidP="003A77F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45210893" w14:textId="3B235EDE" w:rsidR="00E95DB6" w:rsidRPr="003A77F8" w:rsidRDefault="00E95DB6" w:rsidP="00F144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</w:p>
    <w:sectPr w:rsidR="00E95DB6" w:rsidRPr="003A77F8" w:rsidSect="00653DD8">
      <w:headerReference w:type="default" r:id="rId20"/>
      <w:pgSz w:w="11909" w:h="16834" w:code="9"/>
      <w:pgMar w:top="691" w:right="839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7F3F15" w14:textId="77777777" w:rsidR="00B57699" w:rsidRDefault="00B57699">
      <w:r>
        <w:separator/>
      </w:r>
    </w:p>
  </w:endnote>
  <w:endnote w:type="continuationSeparator" w:id="0">
    <w:p w14:paraId="43F55827" w14:textId="77777777" w:rsidR="00B57699" w:rsidRDefault="00B57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utami">
    <w:altName w:val="Cambria Math"/>
    <w:panose1 w:val="02000500000000000000"/>
    <w:charset w:val="00"/>
    <w:family w:val="swiss"/>
    <w:pitch w:val="variable"/>
    <w:sig w:usb0="00000003" w:usb1="00000000" w:usb2="00000000" w:usb3="00000000" w:csb0="00000001" w:csb1="00000000"/>
  </w:font>
  <w:font w:name="EucrosiaUPC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F7FDD4" w14:textId="56897E52" w:rsidR="00B44339" w:rsidRPr="00005ACB" w:rsidRDefault="00B44339" w:rsidP="00527ED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A9672D">
      <w:rPr>
        <w:rStyle w:val="PageNumber"/>
        <w:rFonts w:ascii="Angsana New" w:hAnsi="Angsana New" w:cs="Angsana New"/>
        <w:noProof/>
        <w:sz w:val="30"/>
        <w:szCs w:val="30"/>
      </w:rPr>
      <w:t>19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DD16264" w14:textId="77777777" w:rsidR="00B44339" w:rsidRPr="002E241D" w:rsidRDefault="00B44339" w:rsidP="00DE5A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D0D70B" w14:textId="70AA8B33" w:rsidR="00B44339" w:rsidRPr="00005ACB" w:rsidRDefault="00B44339" w:rsidP="00E0351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A9672D">
      <w:rPr>
        <w:rStyle w:val="PageNumber"/>
        <w:rFonts w:ascii="Angsana New" w:hAnsi="Angsana New" w:cs="Angsana New"/>
        <w:noProof/>
        <w:sz w:val="30"/>
        <w:szCs w:val="30"/>
      </w:rPr>
      <w:t>66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8D66544" w14:textId="77777777" w:rsidR="00B44339" w:rsidRPr="002E241D" w:rsidRDefault="00B44339" w:rsidP="00DE5A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75A23" w14:textId="47731DCA" w:rsidR="00B44339" w:rsidRPr="00005ACB" w:rsidRDefault="00B44339" w:rsidP="00E0351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A9672D">
      <w:rPr>
        <w:rStyle w:val="PageNumber"/>
        <w:rFonts w:ascii="Angsana New" w:hAnsi="Angsana New" w:cs="Angsana New"/>
        <w:noProof/>
        <w:sz w:val="30"/>
        <w:szCs w:val="30"/>
      </w:rPr>
      <w:t>68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CA9D73F" w14:textId="77777777" w:rsidR="00B44339" w:rsidRPr="002E241D" w:rsidRDefault="00B44339" w:rsidP="00DE5A5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781795" w14:textId="0D436AF3" w:rsidR="00B44339" w:rsidRPr="00FB5D89" w:rsidRDefault="00B44339" w:rsidP="00527ED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A9672D">
      <w:rPr>
        <w:rStyle w:val="PageNumber"/>
        <w:rFonts w:ascii="Angsana New" w:hAnsi="Angsana New" w:cs="Angsana New"/>
        <w:noProof/>
        <w:sz w:val="30"/>
        <w:szCs w:val="30"/>
      </w:rPr>
      <w:t>74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32D7DF4" w14:textId="77777777" w:rsidR="00B44339" w:rsidRPr="002E241D" w:rsidRDefault="00B44339" w:rsidP="00DE5A5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D61AA" w14:textId="7AB043DE" w:rsidR="00B44339" w:rsidRPr="00FB5D89" w:rsidRDefault="00B44339" w:rsidP="00527ED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A9672D">
      <w:rPr>
        <w:rStyle w:val="PageNumber"/>
        <w:rFonts w:ascii="Angsana New" w:hAnsi="Angsana New" w:cs="Angsana New"/>
        <w:noProof/>
        <w:sz w:val="30"/>
        <w:szCs w:val="30"/>
      </w:rPr>
      <w:t>84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8A89AA3" w14:textId="77777777" w:rsidR="00B44339" w:rsidRPr="002E241D" w:rsidRDefault="00B44339" w:rsidP="00DE5A5A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F17759" w14:textId="617EB463" w:rsidR="00B44339" w:rsidRPr="00FB5D89" w:rsidRDefault="00B44339" w:rsidP="00527ED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A9672D">
      <w:rPr>
        <w:rStyle w:val="PageNumber"/>
        <w:rFonts w:ascii="Angsana New" w:hAnsi="Angsana New" w:cs="Angsana New"/>
        <w:noProof/>
        <w:sz w:val="30"/>
        <w:szCs w:val="30"/>
      </w:rPr>
      <w:t>106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67C91C2" w14:textId="77777777" w:rsidR="00B44339" w:rsidRPr="002E241D" w:rsidRDefault="00B44339" w:rsidP="00DE5A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C429BB" w14:textId="77777777" w:rsidR="00B57699" w:rsidRDefault="00B57699">
      <w:r>
        <w:separator/>
      </w:r>
    </w:p>
  </w:footnote>
  <w:footnote w:type="continuationSeparator" w:id="0">
    <w:p w14:paraId="16A0DD0F" w14:textId="77777777" w:rsidR="00B57699" w:rsidRDefault="00B57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DFACE1" w14:textId="77777777" w:rsidR="00B44339" w:rsidRPr="00BB549B" w:rsidRDefault="00B443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  <w:cs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  <w:cs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3F7F1B5" w14:textId="77777777" w:rsidR="00B44339" w:rsidRDefault="00B44339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2A00688C" w14:textId="03AF38E2" w:rsidR="00B44339" w:rsidRPr="009E7F0B" w:rsidRDefault="00B44339" w:rsidP="00140D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6CB79ABF" w14:textId="77777777" w:rsidR="00B44339" w:rsidRDefault="00B44339"/>
  <w:p w14:paraId="5AB8940F" w14:textId="77777777" w:rsidR="00B44339" w:rsidRDefault="00B44339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3157D" w14:textId="77777777" w:rsidR="00B44339" w:rsidRPr="00BB549B" w:rsidRDefault="00B443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  <w:cs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  <w:cs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9DC5591" w14:textId="77777777" w:rsidR="00B44339" w:rsidRDefault="00B44339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74CB90DC" w14:textId="16914BA1" w:rsidR="00B44339" w:rsidRPr="009E7F0B" w:rsidRDefault="00B44339" w:rsidP="004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40814B6C" w14:textId="77777777" w:rsidR="00B44339" w:rsidRDefault="00B44339"/>
  <w:p w14:paraId="3B373FAF" w14:textId="77777777" w:rsidR="00B44339" w:rsidRDefault="00B44339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324F6" w14:textId="77777777" w:rsidR="00B44339" w:rsidRPr="00BB549B" w:rsidRDefault="00B44339" w:rsidP="00503D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  <w:cs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  <w:cs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21DDB8B" w14:textId="77777777" w:rsidR="00B44339" w:rsidRDefault="00B44339" w:rsidP="00503D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3E7C25BC" w14:textId="77777777" w:rsidR="00B44339" w:rsidRPr="009E7F0B" w:rsidRDefault="00B44339" w:rsidP="00503D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039876E4" w14:textId="77777777" w:rsidR="00B44339" w:rsidRPr="00700E8E" w:rsidRDefault="00B44339" w:rsidP="003760C7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6B4CE8" w14:textId="77777777" w:rsidR="00B44339" w:rsidRPr="00BB549B" w:rsidRDefault="00B44339" w:rsidP="00C839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45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  <w:cs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  <w:cs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A7218C7" w14:textId="77777777" w:rsidR="00B44339" w:rsidRDefault="00B44339" w:rsidP="00C8391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45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662D627B" w14:textId="77777777" w:rsidR="00B44339" w:rsidRPr="009E7F0B" w:rsidRDefault="00B44339" w:rsidP="00C8391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450"/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762800DE" w14:textId="77777777" w:rsidR="00B44339" w:rsidRPr="00700E8E" w:rsidRDefault="00B44339" w:rsidP="003760C7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8937C" w14:textId="77777777" w:rsidR="00B44339" w:rsidRPr="00BB549B" w:rsidRDefault="00B44339" w:rsidP="00C839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  <w:cs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  <w:cs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E3ECFBE" w14:textId="77777777" w:rsidR="00B44339" w:rsidRDefault="00B44339" w:rsidP="00C8391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AB481BF" w14:textId="77777777" w:rsidR="00B44339" w:rsidRPr="009E7F0B" w:rsidRDefault="00B44339" w:rsidP="00C8391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49E22812" w14:textId="77777777" w:rsidR="00B44339" w:rsidRPr="00700E8E" w:rsidRDefault="00B44339" w:rsidP="003760C7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D99D" w14:textId="77777777" w:rsidR="00B44339" w:rsidRPr="00BB549B" w:rsidRDefault="00B44339" w:rsidP="006249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45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  <w:cs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  <w:cs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2AB4250" w14:textId="77777777" w:rsidR="00B44339" w:rsidRDefault="00B44339" w:rsidP="0062495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45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F1BCE95" w14:textId="77777777" w:rsidR="00B44339" w:rsidRPr="009E7F0B" w:rsidRDefault="00B44339" w:rsidP="0062495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450"/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38D0E39A" w14:textId="77777777" w:rsidR="00B44339" w:rsidRPr="00700E8E" w:rsidRDefault="00B44339" w:rsidP="003760C7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2A7447" w14:textId="77777777" w:rsidR="00B44339" w:rsidRPr="00BB549B" w:rsidRDefault="00B44339" w:rsidP="00503D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  <w:cs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  <w:cs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FBBC91F" w14:textId="77777777" w:rsidR="00B44339" w:rsidRDefault="00B44339" w:rsidP="00503D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221F715F" w14:textId="77777777" w:rsidR="00B44339" w:rsidRPr="009E7F0B" w:rsidRDefault="00B44339" w:rsidP="00503D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2B4D0B73" w14:textId="77777777" w:rsidR="00B44339" w:rsidRPr="00700E8E" w:rsidRDefault="00B44339" w:rsidP="003760C7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78665F16"/>
    <w:lvl w:ilvl="0" w:tplc="2438EBB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E848D75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45C4712"/>
    <w:multiLevelType w:val="hybridMultilevel"/>
    <w:tmpl w:val="D77672AE"/>
    <w:lvl w:ilvl="0" w:tplc="E4867C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49B1449"/>
    <w:multiLevelType w:val="hybridMultilevel"/>
    <w:tmpl w:val="F43A105E"/>
    <w:lvl w:ilvl="0" w:tplc="EECED4C4">
      <w:start w:val="4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74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94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14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34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54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74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94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14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34" w:hanging="360"/>
      </w:pPr>
      <w:rPr>
        <w:rFonts w:ascii="Wingdings" w:hAnsi="Wingdings" w:hint="default"/>
      </w:rPr>
    </w:lvl>
  </w:abstractNum>
  <w:abstractNum w:abstractNumId="18" w15:restartNumberingAfterBreak="0">
    <w:nsid w:val="41C316CE"/>
    <w:multiLevelType w:val="hybridMultilevel"/>
    <w:tmpl w:val="ECAABA7C"/>
    <w:lvl w:ilvl="0" w:tplc="C3BECA46">
      <w:start w:val="1"/>
      <w:numFmt w:val="decimal"/>
      <w:lvlText w:val="(%1)"/>
      <w:lvlJc w:val="left"/>
      <w:pPr>
        <w:ind w:left="1440" w:hanging="360"/>
      </w:pPr>
      <w:rPr>
        <w:rFonts w:ascii="Angsana New" w:eastAsia="Calibri" w:hAnsi="Angsana New" w:cs="Angsana New" w:hint="cs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5E18199A"/>
    <w:lvl w:ilvl="0" w:tplc="A362538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54F4E"/>
    <w:multiLevelType w:val="hybridMultilevel"/>
    <w:tmpl w:val="E508F736"/>
    <w:lvl w:ilvl="0" w:tplc="74CACA48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cs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2E5293F"/>
    <w:multiLevelType w:val="multilevel"/>
    <w:tmpl w:val="C6CAB358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26" w15:restartNumberingAfterBreak="0">
    <w:nsid w:val="634063FF"/>
    <w:multiLevelType w:val="hybridMultilevel"/>
    <w:tmpl w:val="F3E2A9F2"/>
    <w:lvl w:ilvl="0" w:tplc="F844EC8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F706D0A"/>
    <w:multiLevelType w:val="hybridMultilevel"/>
    <w:tmpl w:val="9CC6C9BC"/>
    <w:lvl w:ilvl="0" w:tplc="B66A726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DE3D9F"/>
    <w:multiLevelType w:val="hybridMultilevel"/>
    <w:tmpl w:val="7FFA1E3C"/>
    <w:lvl w:ilvl="0" w:tplc="6980ABB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3" w15:restartNumberingAfterBreak="0">
    <w:nsid w:val="7F495B50"/>
    <w:multiLevelType w:val="singleLevel"/>
    <w:tmpl w:val="40021DE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30"/>
        <w:szCs w:val="30"/>
      </w:rPr>
    </w:lvl>
  </w:abstractNum>
  <w:abstractNum w:abstractNumId="3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33"/>
  </w:num>
  <w:num w:numId="5">
    <w:abstractNumId w:val="21"/>
  </w:num>
  <w:num w:numId="6">
    <w:abstractNumId w:val="9"/>
  </w:num>
  <w:num w:numId="7">
    <w:abstractNumId w:val="17"/>
  </w:num>
  <w:num w:numId="8">
    <w:abstractNumId w:val="4"/>
  </w:num>
  <w:num w:numId="9">
    <w:abstractNumId w:val="6"/>
  </w:num>
  <w:num w:numId="10">
    <w:abstractNumId w:val="13"/>
  </w:num>
  <w:num w:numId="11">
    <w:abstractNumId w:val="3"/>
  </w:num>
  <w:num w:numId="12">
    <w:abstractNumId w:val="22"/>
  </w:num>
  <w:num w:numId="13">
    <w:abstractNumId w:val="23"/>
  </w:num>
  <w:num w:numId="14">
    <w:abstractNumId w:val="12"/>
  </w:num>
  <w:num w:numId="15">
    <w:abstractNumId w:val="16"/>
  </w:num>
  <w:num w:numId="16">
    <w:abstractNumId w:val="8"/>
  </w:num>
  <w:num w:numId="17">
    <w:abstractNumId w:val="25"/>
  </w:num>
  <w:num w:numId="18">
    <w:abstractNumId w:val="18"/>
  </w:num>
  <w:num w:numId="19">
    <w:abstractNumId w:val="24"/>
  </w:num>
  <w:num w:numId="20">
    <w:abstractNumId w:val="10"/>
  </w:num>
  <w:num w:numId="21">
    <w:abstractNumId w:val="11"/>
  </w:num>
  <w:num w:numId="22">
    <w:abstractNumId w:val="32"/>
  </w:num>
  <w:num w:numId="23">
    <w:abstractNumId w:val="27"/>
  </w:num>
  <w:num w:numId="24">
    <w:abstractNumId w:val="29"/>
  </w:num>
  <w:num w:numId="25">
    <w:abstractNumId w:val="20"/>
  </w:num>
  <w:num w:numId="26">
    <w:abstractNumId w:val="28"/>
  </w:num>
  <w:num w:numId="27">
    <w:abstractNumId w:val="14"/>
  </w:num>
  <w:num w:numId="28">
    <w:abstractNumId w:val="34"/>
  </w:num>
  <w:num w:numId="29">
    <w:abstractNumId w:val="30"/>
  </w:num>
  <w:num w:numId="30">
    <w:abstractNumId w:val="0"/>
  </w:num>
  <w:num w:numId="31">
    <w:abstractNumId w:val="19"/>
  </w:num>
  <w:num w:numId="32">
    <w:abstractNumId w:val="5"/>
  </w:num>
  <w:num w:numId="33">
    <w:abstractNumId w:val="15"/>
  </w:num>
  <w:num w:numId="34">
    <w:abstractNumId w:val="0"/>
  </w:num>
  <w:num w:numId="35">
    <w:abstractNumId w:val="26"/>
  </w:num>
  <w:num w:numId="36">
    <w:abstractNumId w:val="31"/>
  </w:num>
  <w:num w:numId="37">
    <w:abstractNumId w:val="1"/>
  </w:num>
  <w:num w:numId="38">
    <w:abstractNumId w:val="0"/>
  </w:num>
  <w:num w:numId="39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???????"/>
  </w:docVars>
  <w:rsids>
    <w:rsidRoot w:val="00385CFC"/>
    <w:rsid w:val="0000062B"/>
    <w:rsid w:val="00000EFE"/>
    <w:rsid w:val="0000100B"/>
    <w:rsid w:val="00001154"/>
    <w:rsid w:val="000012AE"/>
    <w:rsid w:val="00001498"/>
    <w:rsid w:val="00001B47"/>
    <w:rsid w:val="00001BEF"/>
    <w:rsid w:val="00001EFF"/>
    <w:rsid w:val="00001F9E"/>
    <w:rsid w:val="00002638"/>
    <w:rsid w:val="0000293E"/>
    <w:rsid w:val="000029A0"/>
    <w:rsid w:val="00002BC5"/>
    <w:rsid w:val="00002D6B"/>
    <w:rsid w:val="00002EB8"/>
    <w:rsid w:val="000036DA"/>
    <w:rsid w:val="00003A40"/>
    <w:rsid w:val="0000412F"/>
    <w:rsid w:val="0000464A"/>
    <w:rsid w:val="000047C2"/>
    <w:rsid w:val="0000493E"/>
    <w:rsid w:val="00004EBB"/>
    <w:rsid w:val="000051E9"/>
    <w:rsid w:val="00005ACB"/>
    <w:rsid w:val="00005BAB"/>
    <w:rsid w:val="000062FF"/>
    <w:rsid w:val="00006A22"/>
    <w:rsid w:val="00006DD5"/>
    <w:rsid w:val="00007613"/>
    <w:rsid w:val="00007814"/>
    <w:rsid w:val="00007B57"/>
    <w:rsid w:val="00007D32"/>
    <w:rsid w:val="0001027D"/>
    <w:rsid w:val="00010374"/>
    <w:rsid w:val="00010BBA"/>
    <w:rsid w:val="00010C16"/>
    <w:rsid w:val="00010D97"/>
    <w:rsid w:val="00010F04"/>
    <w:rsid w:val="0001192B"/>
    <w:rsid w:val="00012125"/>
    <w:rsid w:val="000122A5"/>
    <w:rsid w:val="0001272F"/>
    <w:rsid w:val="00012C82"/>
    <w:rsid w:val="00012E48"/>
    <w:rsid w:val="000135F7"/>
    <w:rsid w:val="0001364C"/>
    <w:rsid w:val="00013717"/>
    <w:rsid w:val="00013A0A"/>
    <w:rsid w:val="000143EB"/>
    <w:rsid w:val="00014831"/>
    <w:rsid w:val="00014923"/>
    <w:rsid w:val="00014A59"/>
    <w:rsid w:val="00014BF1"/>
    <w:rsid w:val="00015111"/>
    <w:rsid w:val="0001532E"/>
    <w:rsid w:val="000154EB"/>
    <w:rsid w:val="00015628"/>
    <w:rsid w:val="0001578E"/>
    <w:rsid w:val="00015B7C"/>
    <w:rsid w:val="00015C52"/>
    <w:rsid w:val="00015CEA"/>
    <w:rsid w:val="00017147"/>
    <w:rsid w:val="00017172"/>
    <w:rsid w:val="00017323"/>
    <w:rsid w:val="000176C5"/>
    <w:rsid w:val="000179F5"/>
    <w:rsid w:val="00020021"/>
    <w:rsid w:val="00020116"/>
    <w:rsid w:val="0002055E"/>
    <w:rsid w:val="00020E35"/>
    <w:rsid w:val="00020FB5"/>
    <w:rsid w:val="000210F0"/>
    <w:rsid w:val="00021255"/>
    <w:rsid w:val="00021392"/>
    <w:rsid w:val="0002168A"/>
    <w:rsid w:val="00021CAD"/>
    <w:rsid w:val="00022087"/>
    <w:rsid w:val="00022990"/>
    <w:rsid w:val="00022D2A"/>
    <w:rsid w:val="00022DC6"/>
    <w:rsid w:val="0002303D"/>
    <w:rsid w:val="000236CA"/>
    <w:rsid w:val="00023CE6"/>
    <w:rsid w:val="00023E3C"/>
    <w:rsid w:val="00023FEF"/>
    <w:rsid w:val="000241C6"/>
    <w:rsid w:val="0002423D"/>
    <w:rsid w:val="0002456F"/>
    <w:rsid w:val="00024627"/>
    <w:rsid w:val="00024953"/>
    <w:rsid w:val="00024C24"/>
    <w:rsid w:val="00024CE1"/>
    <w:rsid w:val="00024F30"/>
    <w:rsid w:val="0002549D"/>
    <w:rsid w:val="000257F9"/>
    <w:rsid w:val="00025852"/>
    <w:rsid w:val="000258AD"/>
    <w:rsid w:val="00025F83"/>
    <w:rsid w:val="00026132"/>
    <w:rsid w:val="000261A2"/>
    <w:rsid w:val="0002666D"/>
    <w:rsid w:val="000267B0"/>
    <w:rsid w:val="00026FC7"/>
    <w:rsid w:val="000270A8"/>
    <w:rsid w:val="000270EB"/>
    <w:rsid w:val="00027276"/>
    <w:rsid w:val="000279A1"/>
    <w:rsid w:val="00030007"/>
    <w:rsid w:val="00030742"/>
    <w:rsid w:val="0003091A"/>
    <w:rsid w:val="00030952"/>
    <w:rsid w:val="00030CB4"/>
    <w:rsid w:val="00031980"/>
    <w:rsid w:val="00031ADE"/>
    <w:rsid w:val="00031C60"/>
    <w:rsid w:val="00031F7A"/>
    <w:rsid w:val="000324DE"/>
    <w:rsid w:val="0003284C"/>
    <w:rsid w:val="00032CE1"/>
    <w:rsid w:val="00032FA8"/>
    <w:rsid w:val="000335A3"/>
    <w:rsid w:val="00033874"/>
    <w:rsid w:val="00033D2E"/>
    <w:rsid w:val="00033EFB"/>
    <w:rsid w:val="000346AA"/>
    <w:rsid w:val="0003500D"/>
    <w:rsid w:val="000351D6"/>
    <w:rsid w:val="0003573A"/>
    <w:rsid w:val="00035A15"/>
    <w:rsid w:val="0003617D"/>
    <w:rsid w:val="000365C5"/>
    <w:rsid w:val="00036BE0"/>
    <w:rsid w:val="00036ECA"/>
    <w:rsid w:val="00036F14"/>
    <w:rsid w:val="000377A0"/>
    <w:rsid w:val="000377E6"/>
    <w:rsid w:val="00037D86"/>
    <w:rsid w:val="00037F98"/>
    <w:rsid w:val="00040791"/>
    <w:rsid w:val="0004090D"/>
    <w:rsid w:val="00040952"/>
    <w:rsid w:val="00040A8A"/>
    <w:rsid w:val="00040E59"/>
    <w:rsid w:val="0004131E"/>
    <w:rsid w:val="0004178A"/>
    <w:rsid w:val="00041C82"/>
    <w:rsid w:val="00041D1B"/>
    <w:rsid w:val="00041E72"/>
    <w:rsid w:val="00042210"/>
    <w:rsid w:val="00042424"/>
    <w:rsid w:val="000424D2"/>
    <w:rsid w:val="000425E3"/>
    <w:rsid w:val="00042A02"/>
    <w:rsid w:val="00042CAA"/>
    <w:rsid w:val="00042EF6"/>
    <w:rsid w:val="00042F74"/>
    <w:rsid w:val="000434F1"/>
    <w:rsid w:val="00043D7F"/>
    <w:rsid w:val="00043DDD"/>
    <w:rsid w:val="00043DF3"/>
    <w:rsid w:val="00043F17"/>
    <w:rsid w:val="0004445C"/>
    <w:rsid w:val="000444A8"/>
    <w:rsid w:val="00044583"/>
    <w:rsid w:val="00044EC7"/>
    <w:rsid w:val="00045164"/>
    <w:rsid w:val="000453B0"/>
    <w:rsid w:val="0004575E"/>
    <w:rsid w:val="00045E6A"/>
    <w:rsid w:val="00046195"/>
    <w:rsid w:val="00046213"/>
    <w:rsid w:val="0004628C"/>
    <w:rsid w:val="000466A1"/>
    <w:rsid w:val="00047128"/>
    <w:rsid w:val="000500CE"/>
    <w:rsid w:val="000506C5"/>
    <w:rsid w:val="00050935"/>
    <w:rsid w:val="00050DDE"/>
    <w:rsid w:val="00051008"/>
    <w:rsid w:val="000510D2"/>
    <w:rsid w:val="00051417"/>
    <w:rsid w:val="00051527"/>
    <w:rsid w:val="000516EE"/>
    <w:rsid w:val="00051A81"/>
    <w:rsid w:val="00052251"/>
    <w:rsid w:val="00052931"/>
    <w:rsid w:val="000529D0"/>
    <w:rsid w:val="000529F4"/>
    <w:rsid w:val="00052AF2"/>
    <w:rsid w:val="00052BCF"/>
    <w:rsid w:val="0005382F"/>
    <w:rsid w:val="00053B53"/>
    <w:rsid w:val="00053E8C"/>
    <w:rsid w:val="00054433"/>
    <w:rsid w:val="000545F8"/>
    <w:rsid w:val="00054A0E"/>
    <w:rsid w:val="00054D76"/>
    <w:rsid w:val="00054DB0"/>
    <w:rsid w:val="00054EE3"/>
    <w:rsid w:val="000553C0"/>
    <w:rsid w:val="0005542F"/>
    <w:rsid w:val="000555EF"/>
    <w:rsid w:val="000558C4"/>
    <w:rsid w:val="00055A67"/>
    <w:rsid w:val="00055EF8"/>
    <w:rsid w:val="00056120"/>
    <w:rsid w:val="000562A9"/>
    <w:rsid w:val="000562C8"/>
    <w:rsid w:val="0005661E"/>
    <w:rsid w:val="00056751"/>
    <w:rsid w:val="000567E7"/>
    <w:rsid w:val="00056C59"/>
    <w:rsid w:val="00056FF1"/>
    <w:rsid w:val="0005718D"/>
    <w:rsid w:val="0005756E"/>
    <w:rsid w:val="00057699"/>
    <w:rsid w:val="00060352"/>
    <w:rsid w:val="000607D6"/>
    <w:rsid w:val="00060A9B"/>
    <w:rsid w:val="00060FA0"/>
    <w:rsid w:val="00061076"/>
    <w:rsid w:val="00061AA7"/>
    <w:rsid w:val="00061B0E"/>
    <w:rsid w:val="00061CDD"/>
    <w:rsid w:val="00061D5E"/>
    <w:rsid w:val="00061E95"/>
    <w:rsid w:val="00061FC3"/>
    <w:rsid w:val="000620B5"/>
    <w:rsid w:val="00062324"/>
    <w:rsid w:val="00062766"/>
    <w:rsid w:val="0006276B"/>
    <w:rsid w:val="00062B25"/>
    <w:rsid w:val="00063143"/>
    <w:rsid w:val="000635F7"/>
    <w:rsid w:val="000635FF"/>
    <w:rsid w:val="0006389F"/>
    <w:rsid w:val="000639A9"/>
    <w:rsid w:val="000643EC"/>
    <w:rsid w:val="00064B29"/>
    <w:rsid w:val="00065008"/>
    <w:rsid w:val="00065187"/>
    <w:rsid w:val="000652D7"/>
    <w:rsid w:val="0006537A"/>
    <w:rsid w:val="00065604"/>
    <w:rsid w:val="0006578E"/>
    <w:rsid w:val="00065C34"/>
    <w:rsid w:val="00065C76"/>
    <w:rsid w:val="00065DFB"/>
    <w:rsid w:val="00065FB4"/>
    <w:rsid w:val="00066100"/>
    <w:rsid w:val="00066864"/>
    <w:rsid w:val="00066E87"/>
    <w:rsid w:val="00066E99"/>
    <w:rsid w:val="00066F67"/>
    <w:rsid w:val="000672F9"/>
    <w:rsid w:val="000675C1"/>
    <w:rsid w:val="00067861"/>
    <w:rsid w:val="0007004A"/>
    <w:rsid w:val="000711EE"/>
    <w:rsid w:val="00071422"/>
    <w:rsid w:val="00071642"/>
    <w:rsid w:val="00071CDD"/>
    <w:rsid w:val="00071E82"/>
    <w:rsid w:val="000724CC"/>
    <w:rsid w:val="00072629"/>
    <w:rsid w:val="00073367"/>
    <w:rsid w:val="00073464"/>
    <w:rsid w:val="00073A8D"/>
    <w:rsid w:val="00073AB1"/>
    <w:rsid w:val="0007468D"/>
    <w:rsid w:val="00074B38"/>
    <w:rsid w:val="00074CBA"/>
    <w:rsid w:val="00074F14"/>
    <w:rsid w:val="00075548"/>
    <w:rsid w:val="000758C3"/>
    <w:rsid w:val="00075927"/>
    <w:rsid w:val="00075FFE"/>
    <w:rsid w:val="00076018"/>
    <w:rsid w:val="000762D6"/>
    <w:rsid w:val="00076626"/>
    <w:rsid w:val="0007695A"/>
    <w:rsid w:val="000773F9"/>
    <w:rsid w:val="00077919"/>
    <w:rsid w:val="000779CD"/>
    <w:rsid w:val="00077E75"/>
    <w:rsid w:val="00077FCD"/>
    <w:rsid w:val="0008011E"/>
    <w:rsid w:val="000809AE"/>
    <w:rsid w:val="00080C77"/>
    <w:rsid w:val="00080E2F"/>
    <w:rsid w:val="00080F12"/>
    <w:rsid w:val="0008115A"/>
    <w:rsid w:val="0008129F"/>
    <w:rsid w:val="00081CB6"/>
    <w:rsid w:val="00082092"/>
    <w:rsid w:val="00082880"/>
    <w:rsid w:val="00082881"/>
    <w:rsid w:val="00082A85"/>
    <w:rsid w:val="00083513"/>
    <w:rsid w:val="000842DE"/>
    <w:rsid w:val="00084D71"/>
    <w:rsid w:val="00084E43"/>
    <w:rsid w:val="00084E93"/>
    <w:rsid w:val="00084F27"/>
    <w:rsid w:val="000851E0"/>
    <w:rsid w:val="00085B9E"/>
    <w:rsid w:val="00085C93"/>
    <w:rsid w:val="00085EAB"/>
    <w:rsid w:val="00086220"/>
    <w:rsid w:val="00086329"/>
    <w:rsid w:val="00086754"/>
    <w:rsid w:val="00086960"/>
    <w:rsid w:val="00086A94"/>
    <w:rsid w:val="00086CCE"/>
    <w:rsid w:val="00086D2B"/>
    <w:rsid w:val="00087870"/>
    <w:rsid w:val="00087D01"/>
    <w:rsid w:val="000901E2"/>
    <w:rsid w:val="00090236"/>
    <w:rsid w:val="00090720"/>
    <w:rsid w:val="000908C2"/>
    <w:rsid w:val="00090EBA"/>
    <w:rsid w:val="00090F48"/>
    <w:rsid w:val="00090F67"/>
    <w:rsid w:val="00090FB8"/>
    <w:rsid w:val="000913A0"/>
    <w:rsid w:val="000914A7"/>
    <w:rsid w:val="00091B2A"/>
    <w:rsid w:val="00091E20"/>
    <w:rsid w:val="00091FCE"/>
    <w:rsid w:val="00092224"/>
    <w:rsid w:val="000928B6"/>
    <w:rsid w:val="00092A81"/>
    <w:rsid w:val="00092B09"/>
    <w:rsid w:val="00092C8A"/>
    <w:rsid w:val="000933DB"/>
    <w:rsid w:val="0009353D"/>
    <w:rsid w:val="0009364E"/>
    <w:rsid w:val="00093854"/>
    <w:rsid w:val="000941DE"/>
    <w:rsid w:val="0009470A"/>
    <w:rsid w:val="00094832"/>
    <w:rsid w:val="00094BAF"/>
    <w:rsid w:val="00094FB4"/>
    <w:rsid w:val="00094FD7"/>
    <w:rsid w:val="000950F2"/>
    <w:rsid w:val="00095590"/>
    <w:rsid w:val="00095A5F"/>
    <w:rsid w:val="00095ADE"/>
    <w:rsid w:val="00095C21"/>
    <w:rsid w:val="000963F7"/>
    <w:rsid w:val="000964C4"/>
    <w:rsid w:val="000967D6"/>
    <w:rsid w:val="0009693D"/>
    <w:rsid w:val="00096994"/>
    <w:rsid w:val="00096A4A"/>
    <w:rsid w:val="00096EC0"/>
    <w:rsid w:val="0009746D"/>
    <w:rsid w:val="00097659"/>
    <w:rsid w:val="000976F1"/>
    <w:rsid w:val="000978C0"/>
    <w:rsid w:val="00097A61"/>
    <w:rsid w:val="000A045E"/>
    <w:rsid w:val="000A0559"/>
    <w:rsid w:val="000A084B"/>
    <w:rsid w:val="000A0BB9"/>
    <w:rsid w:val="000A0EF4"/>
    <w:rsid w:val="000A0FBB"/>
    <w:rsid w:val="000A12A1"/>
    <w:rsid w:val="000A171A"/>
    <w:rsid w:val="000A18FE"/>
    <w:rsid w:val="000A1CB5"/>
    <w:rsid w:val="000A1DA2"/>
    <w:rsid w:val="000A1E4E"/>
    <w:rsid w:val="000A1E66"/>
    <w:rsid w:val="000A221F"/>
    <w:rsid w:val="000A2297"/>
    <w:rsid w:val="000A2524"/>
    <w:rsid w:val="000A2679"/>
    <w:rsid w:val="000A2BD4"/>
    <w:rsid w:val="000A324B"/>
    <w:rsid w:val="000A3294"/>
    <w:rsid w:val="000A3495"/>
    <w:rsid w:val="000A3DEC"/>
    <w:rsid w:val="000A49E1"/>
    <w:rsid w:val="000A4D19"/>
    <w:rsid w:val="000A4D66"/>
    <w:rsid w:val="000A64EC"/>
    <w:rsid w:val="000A66BE"/>
    <w:rsid w:val="000A6B19"/>
    <w:rsid w:val="000A6BBA"/>
    <w:rsid w:val="000A71FD"/>
    <w:rsid w:val="000A747A"/>
    <w:rsid w:val="000A7758"/>
    <w:rsid w:val="000A7801"/>
    <w:rsid w:val="000A78E1"/>
    <w:rsid w:val="000A7D24"/>
    <w:rsid w:val="000A7EE3"/>
    <w:rsid w:val="000B013E"/>
    <w:rsid w:val="000B04B0"/>
    <w:rsid w:val="000B0A5B"/>
    <w:rsid w:val="000B0D32"/>
    <w:rsid w:val="000B0D92"/>
    <w:rsid w:val="000B1004"/>
    <w:rsid w:val="000B142E"/>
    <w:rsid w:val="000B18E8"/>
    <w:rsid w:val="000B1B75"/>
    <w:rsid w:val="000B1BC5"/>
    <w:rsid w:val="000B1BD4"/>
    <w:rsid w:val="000B1CB9"/>
    <w:rsid w:val="000B1D06"/>
    <w:rsid w:val="000B1E19"/>
    <w:rsid w:val="000B2127"/>
    <w:rsid w:val="000B244D"/>
    <w:rsid w:val="000B24C5"/>
    <w:rsid w:val="000B2673"/>
    <w:rsid w:val="000B2823"/>
    <w:rsid w:val="000B287F"/>
    <w:rsid w:val="000B2A70"/>
    <w:rsid w:val="000B2D3E"/>
    <w:rsid w:val="000B33FE"/>
    <w:rsid w:val="000B3E24"/>
    <w:rsid w:val="000B40DA"/>
    <w:rsid w:val="000B4511"/>
    <w:rsid w:val="000B4949"/>
    <w:rsid w:val="000B4EED"/>
    <w:rsid w:val="000B57F9"/>
    <w:rsid w:val="000B5A36"/>
    <w:rsid w:val="000B5D3D"/>
    <w:rsid w:val="000B5DB9"/>
    <w:rsid w:val="000B5E4D"/>
    <w:rsid w:val="000B601A"/>
    <w:rsid w:val="000B61D3"/>
    <w:rsid w:val="000B634E"/>
    <w:rsid w:val="000B66A2"/>
    <w:rsid w:val="000B6880"/>
    <w:rsid w:val="000B6C08"/>
    <w:rsid w:val="000B6E71"/>
    <w:rsid w:val="000B7270"/>
    <w:rsid w:val="000B7292"/>
    <w:rsid w:val="000B7375"/>
    <w:rsid w:val="000B7E47"/>
    <w:rsid w:val="000C000D"/>
    <w:rsid w:val="000C00BB"/>
    <w:rsid w:val="000C0535"/>
    <w:rsid w:val="000C0552"/>
    <w:rsid w:val="000C10F8"/>
    <w:rsid w:val="000C1276"/>
    <w:rsid w:val="000C1616"/>
    <w:rsid w:val="000C1A93"/>
    <w:rsid w:val="000C1ED9"/>
    <w:rsid w:val="000C2252"/>
    <w:rsid w:val="000C256E"/>
    <w:rsid w:val="000C29F6"/>
    <w:rsid w:val="000C3066"/>
    <w:rsid w:val="000C3A6C"/>
    <w:rsid w:val="000C3F4C"/>
    <w:rsid w:val="000C3FA6"/>
    <w:rsid w:val="000C40BB"/>
    <w:rsid w:val="000C43D2"/>
    <w:rsid w:val="000C463A"/>
    <w:rsid w:val="000C463C"/>
    <w:rsid w:val="000C4970"/>
    <w:rsid w:val="000C4DF0"/>
    <w:rsid w:val="000C4F9C"/>
    <w:rsid w:val="000C5079"/>
    <w:rsid w:val="000C5261"/>
    <w:rsid w:val="000C539F"/>
    <w:rsid w:val="000C54E9"/>
    <w:rsid w:val="000C55F6"/>
    <w:rsid w:val="000C60CC"/>
    <w:rsid w:val="000C6188"/>
    <w:rsid w:val="000C6932"/>
    <w:rsid w:val="000C6B3B"/>
    <w:rsid w:val="000C7179"/>
    <w:rsid w:val="000C73EF"/>
    <w:rsid w:val="000D03DE"/>
    <w:rsid w:val="000D08C7"/>
    <w:rsid w:val="000D08E0"/>
    <w:rsid w:val="000D0AE2"/>
    <w:rsid w:val="000D0B16"/>
    <w:rsid w:val="000D0CDC"/>
    <w:rsid w:val="000D0F50"/>
    <w:rsid w:val="000D1118"/>
    <w:rsid w:val="000D111C"/>
    <w:rsid w:val="000D14FA"/>
    <w:rsid w:val="000D1947"/>
    <w:rsid w:val="000D1B23"/>
    <w:rsid w:val="000D1F12"/>
    <w:rsid w:val="000D2D9B"/>
    <w:rsid w:val="000D339C"/>
    <w:rsid w:val="000D3629"/>
    <w:rsid w:val="000D3A4E"/>
    <w:rsid w:val="000D3E07"/>
    <w:rsid w:val="000D3F3E"/>
    <w:rsid w:val="000D40E5"/>
    <w:rsid w:val="000D4870"/>
    <w:rsid w:val="000D4AED"/>
    <w:rsid w:val="000D4B45"/>
    <w:rsid w:val="000D4C21"/>
    <w:rsid w:val="000D4CEA"/>
    <w:rsid w:val="000D4E2B"/>
    <w:rsid w:val="000D572F"/>
    <w:rsid w:val="000D5F63"/>
    <w:rsid w:val="000D5FE9"/>
    <w:rsid w:val="000D629E"/>
    <w:rsid w:val="000D639F"/>
    <w:rsid w:val="000D64F6"/>
    <w:rsid w:val="000D6696"/>
    <w:rsid w:val="000D6805"/>
    <w:rsid w:val="000D6971"/>
    <w:rsid w:val="000D69ED"/>
    <w:rsid w:val="000D6BD2"/>
    <w:rsid w:val="000D6EF6"/>
    <w:rsid w:val="000D6FCB"/>
    <w:rsid w:val="000D711F"/>
    <w:rsid w:val="000D71DA"/>
    <w:rsid w:val="000D7497"/>
    <w:rsid w:val="000D7855"/>
    <w:rsid w:val="000D7B29"/>
    <w:rsid w:val="000D7F54"/>
    <w:rsid w:val="000D7F72"/>
    <w:rsid w:val="000E0129"/>
    <w:rsid w:val="000E01BB"/>
    <w:rsid w:val="000E069E"/>
    <w:rsid w:val="000E07C3"/>
    <w:rsid w:val="000E0DFA"/>
    <w:rsid w:val="000E1087"/>
    <w:rsid w:val="000E14C0"/>
    <w:rsid w:val="000E2859"/>
    <w:rsid w:val="000E2A73"/>
    <w:rsid w:val="000E2F85"/>
    <w:rsid w:val="000E352A"/>
    <w:rsid w:val="000E3ED0"/>
    <w:rsid w:val="000E4213"/>
    <w:rsid w:val="000E428B"/>
    <w:rsid w:val="000E4A02"/>
    <w:rsid w:val="000E4DE7"/>
    <w:rsid w:val="000E55C8"/>
    <w:rsid w:val="000E56AF"/>
    <w:rsid w:val="000E5828"/>
    <w:rsid w:val="000E5B41"/>
    <w:rsid w:val="000E5B65"/>
    <w:rsid w:val="000E5F36"/>
    <w:rsid w:val="000E5F52"/>
    <w:rsid w:val="000E6788"/>
    <w:rsid w:val="000E6B41"/>
    <w:rsid w:val="000E6EF7"/>
    <w:rsid w:val="000E74F3"/>
    <w:rsid w:val="000E7DF4"/>
    <w:rsid w:val="000F045B"/>
    <w:rsid w:val="000F073A"/>
    <w:rsid w:val="000F08D1"/>
    <w:rsid w:val="000F0BC6"/>
    <w:rsid w:val="000F0E34"/>
    <w:rsid w:val="000F0E56"/>
    <w:rsid w:val="000F1323"/>
    <w:rsid w:val="000F14D4"/>
    <w:rsid w:val="000F1706"/>
    <w:rsid w:val="000F1A27"/>
    <w:rsid w:val="000F1A6F"/>
    <w:rsid w:val="000F1DA4"/>
    <w:rsid w:val="000F21B9"/>
    <w:rsid w:val="000F2259"/>
    <w:rsid w:val="000F2C64"/>
    <w:rsid w:val="000F3300"/>
    <w:rsid w:val="000F3406"/>
    <w:rsid w:val="000F45FE"/>
    <w:rsid w:val="000F47C0"/>
    <w:rsid w:val="000F47D7"/>
    <w:rsid w:val="000F4D5A"/>
    <w:rsid w:val="000F4D8C"/>
    <w:rsid w:val="000F51E3"/>
    <w:rsid w:val="000F53FD"/>
    <w:rsid w:val="000F635B"/>
    <w:rsid w:val="000F63C3"/>
    <w:rsid w:val="000F64BE"/>
    <w:rsid w:val="000F671C"/>
    <w:rsid w:val="000F6780"/>
    <w:rsid w:val="000F6884"/>
    <w:rsid w:val="000F6F02"/>
    <w:rsid w:val="000F744C"/>
    <w:rsid w:val="000F7558"/>
    <w:rsid w:val="000F7B6D"/>
    <w:rsid w:val="00100142"/>
    <w:rsid w:val="0010076E"/>
    <w:rsid w:val="001010B7"/>
    <w:rsid w:val="001015C0"/>
    <w:rsid w:val="0010163B"/>
    <w:rsid w:val="00101A2A"/>
    <w:rsid w:val="00101CB4"/>
    <w:rsid w:val="00101D86"/>
    <w:rsid w:val="00101E1D"/>
    <w:rsid w:val="00102952"/>
    <w:rsid w:val="00102F84"/>
    <w:rsid w:val="0010357A"/>
    <w:rsid w:val="00103D1D"/>
    <w:rsid w:val="00103E86"/>
    <w:rsid w:val="00104320"/>
    <w:rsid w:val="00104960"/>
    <w:rsid w:val="00104B52"/>
    <w:rsid w:val="00104C56"/>
    <w:rsid w:val="001050C7"/>
    <w:rsid w:val="0010551E"/>
    <w:rsid w:val="00105685"/>
    <w:rsid w:val="001056D8"/>
    <w:rsid w:val="00105757"/>
    <w:rsid w:val="001066EC"/>
    <w:rsid w:val="0010686B"/>
    <w:rsid w:val="00106A7C"/>
    <w:rsid w:val="0010711B"/>
    <w:rsid w:val="00107476"/>
    <w:rsid w:val="001077EF"/>
    <w:rsid w:val="00110298"/>
    <w:rsid w:val="00110A03"/>
    <w:rsid w:val="00110C30"/>
    <w:rsid w:val="00110C31"/>
    <w:rsid w:val="001111B4"/>
    <w:rsid w:val="001111E1"/>
    <w:rsid w:val="001121C7"/>
    <w:rsid w:val="00113C46"/>
    <w:rsid w:val="00113FF0"/>
    <w:rsid w:val="001141D8"/>
    <w:rsid w:val="00114296"/>
    <w:rsid w:val="00114699"/>
    <w:rsid w:val="00115332"/>
    <w:rsid w:val="00115609"/>
    <w:rsid w:val="00115676"/>
    <w:rsid w:val="00115D9F"/>
    <w:rsid w:val="0011604C"/>
    <w:rsid w:val="00116279"/>
    <w:rsid w:val="001166AF"/>
    <w:rsid w:val="00116A61"/>
    <w:rsid w:val="00116ACA"/>
    <w:rsid w:val="00116E6F"/>
    <w:rsid w:val="00116EC2"/>
    <w:rsid w:val="00116FDD"/>
    <w:rsid w:val="0011723F"/>
    <w:rsid w:val="00117384"/>
    <w:rsid w:val="00117499"/>
    <w:rsid w:val="0012051A"/>
    <w:rsid w:val="00120584"/>
    <w:rsid w:val="00120C4E"/>
    <w:rsid w:val="00120E7C"/>
    <w:rsid w:val="00120FBA"/>
    <w:rsid w:val="0012160F"/>
    <w:rsid w:val="00121791"/>
    <w:rsid w:val="00121944"/>
    <w:rsid w:val="00122055"/>
    <w:rsid w:val="001222A0"/>
    <w:rsid w:val="00122355"/>
    <w:rsid w:val="001224A9"/>
    <w:rsid w:val="0012303C"/>
    <w:rsid w:val="00123587"/>
    <w:rsid w:val="00123867"/>
    <w:rsid w:val="001239BC"/>
    <w:rsid w:val="00123D3D"/>
    <w:rsid w:val="00123EA8"/>
    <w:rsid w:val="00123F1C"/>
    <w:rsid w:val="0012432F"/>
    <w:rsid w:val="001243C5"/>
    <w:rsid w:val="0012493B"/>
    <w:rsid w:val="001254A4"/>
    <w:rsid w:val="001255F7"/>
    <w:rsid w:val="001264E2"/>
    <w:rsid w:val="00126915"/>
    <w:rsid w:val="00126AD8"/>
    <w:rsid w:val="00126B5D"/>
    <w:rsid w:val="00126C96"/>
    <w:rsid w:val="00126DE2"/>
    <w:rsid w:val="0012744E"/>
    <w:rsid w:val="00127786"/>
    <w:rsid w:val="001279D3"/>
    <w:rsid w:val="00127E53"/>
    <w:rsid w:val="0013013B"/>
    <w:rsid w:val="001304B6"/>
    <w:rsid w:val="00130BC9"/>
    <w:rsid w:val="001311D3"/>
    <w:rsid w:val="00131892"/>
    <w:rsid w:val="00131993"/>
    <w:rsid w:val="00131B88"/>
    <w:rsid w:val="00131EB2"/>
    <w:rsid w:val="001321DE"/>
    <w:rsid w:val="00132222"/>
    <w:rsid w:val="001326B0"/>
    <w:rsid w:val="0013288E"/>
    <w:rsid w:val="00132C37"/>
    <w:rsid w:val="00132F57"/>
    <w:rsid w:val="00133368"/>
    <w:rsid w:val="0013355F"/>
    <w:rsid w:val="001337DF"/>
    <w:rsid w:val="00133F11"/>
    <w:rsid w:val="00133FB6"/>
    <w:rsid w:val="0013412C"/>
    <w:rsid w:val="001344A9"/>
    <w:rsid w:val="001346D4"/>
    <w:rsid w:val="001349B7"/>
    <w:rsid w:val="00134D5F"/>
    <w:rsid w:val="00134F04"/>
    <w:rsid w:val="00135138"/>
    <w:rsid w:val="0013549D"/>
    <w:rsid w:val="0013657B"/>
    <w:rsid w:val="00136C10"/>
    <w:rsid w:val="00136EDE"/>
    <w:rsid w:val="00137083"/>
    <w:rsid w:val="0013717D"/>
    <w:rsid w:val="001372A4"/>
    <w:rsid w:val="00137F50"/>
    <w:rsid w:val="001400CC"/>
    <w:rsid w:val="001401E0"/>
    <w:rsid w:val="00140292"/>
    <w:rsid w:val="00140520"/>
    <w:rsid w:val="00140655"/>
    <w:rsid w:val="00140D6C"/>
    <w:rsid w:val="00140D82"/>
    <w:rsid w:val="00141184"/>
    <w:rsid w:val="00141286"/>
    <w:rsid w:val="00141A20"/>
    <w:rsid w:val="001422FE"/>
    <w:rsid w:val="00142931"/>
    <w:rsid w:val="00142DBC"/>
    <w:rsid w:val="0014324C"/>
    <w:rsid w:val="0014341E"/>
    <w:rsid w:val="00143461"/>
    <w:rsid w:val="001434DB"/>
    <w:rsid w:val="001435C0"/>
    <w:rsid w:val="00143DFA"/>
    <w:rsid w:val="00143F22"/>
    <w:rsid w:val="00143F40"/>
    <w:rsid w:val="0014412F"/>
    <w:rsid w:val="0014442A"/>
    <w:rsid w:val="00144C73"/>
    <w:rsid w:val="00144D4C"/>
    <w:rsid w:val="0014517B"/>
    <w:rsid w:val="001452DA"/>
    <w:rsid w:val="001454A3"/>
    <w:rsid w:val="0014581D"/>
    <w:rsid w:val="00146207"/>
    <w:rsid w:val="001468B8"/>
    <w:rsid w:val="00146D04"/>
    <w:rsid w:val="00146D8F"/>
    <w:rsid w:val="00146F86"/>
    <w:rsid w:val="001476E8"/>
    <w:rsid w:val="001477FB"/>
    <w:rsid w:val="00147A72"/>
    <w:rsid w:val="00147C10"/>
    <w:rsid w:val="001503DF"/>
    <w:rsid w:val="0015093A"/>
    <w:rsid w:val="00150EC1"/>
    <w:rsid w:val="001515E3"/>
    <w:rsid w:val="00151A23"/>
    <w:rsid w:val="00151AC7"/>
    <w:rsid w:val="00151CA8"/>
    <w:rsid w:val="0015214F"/>
    <w:rsid w:val="00152AC5"/>
    <w:rsid w:val="00152BD8"/>
    <w:rsid w:val="00152E00"/>
    <w:rsid w:val="001538B4"/>
    <w:rsid w:val="00153E26"/>
    <w:rsid w:val="00153EF0"/>
    <w:rsid w:val="001544E3"/>
    <w:rsid w:val="0015451C"/>
    <w:rsid w:val="00154776"/>
    <w:rsid w:val="00154A39"/>
    <w:rsid w:val="00154BC1"/>
    <w:rsid w:val="001550B0"/>
    <w:rsid w:val="00155479"/>
    <w:rsid w:val="001556BE"/>
    <w:rsid w:val="00156011"/>
    <w:rsid w:val="001564D3"/>
    <w:rsid w:val="0015671E"/>
    <w:rsid w:val="00156735"/>
    <w:rsid w:val="00156B77"/>
    <w:rsid w:val="0015778D"/>
    <w:rsid w:val="00157CAD"/>
    <w:rsid w:val="00157D7B"/>
    <w:rsid w:val="00157E8A"/>
    <w:rsid w:val="001604C6"/>
    <w:rsid w:val="001605CC"/>
    <w:rsid w:val="00160722"/>
    <w:rsid w:val="00160C15"/>
    <w:rsid w:val="00160CEE"/>
    <w:rsid w:val="00160E19"/>
    <w:rsid w:val="00160F62"/>
    <w:rsid w:val="00160FEB"/>
    <w:rsid w:val="00161024"/>
    <w:rsid w:val="0016113B"/>
    <w:rsid w:val="001615DE"/>
    <w:rsid w:val="0016166D"/>
    <w:rsid w:val="00161AC9"/>
    <w:rsid w:val="00161DD3"/>
    <w:rsid w:val="00162019"/>
    <w:rsid w:val="0016218A"/>
    <w:rsid w:val="001623BD"/>
    <w:rsid w:val="0016265A"/>
    <w:rsid w:val="0016293A"/>
    <w:rsid w:val="00162E95"/>
    <w:rsid w:val="00162FFF"/>
    <w:rsid w:val="001631EF"/>
    <w:rsid w:val="001635D1"/>
    <w:rsid w:val="00163D3A"/>
    <w:rsid w:val="00163FFF"/>
    <w:rsid w:val="00164299"/>
    <w:rsid w:val="00164354"/>
    <w:rsid w:val="00164766"/>
    <w:rsid w:val="00164B33"/>
    <w:rsid w:val="00164BF3"/>
    <w:rsid w:val="00164D80"/>
    <w:rsid w:val="00164DD8"/>
    <w:rsid w:val="00164F40"/>
    <w:rsid w:val="001656D7"/>
    <w:rsid w:val="00165A2C"/>
    <w:rsid w:val="00165EC3"/>
    <w:rsid w:val="00166BC7"/>
    <w:rsid w:val="00166E0B"/>
    <w:rsid w:val="0016743B"/>
    <w:rsid w:val="00167728"/>
    <w:rsid w:val="001678A4"/>
    <w:rsid w:val="00167BC2"/>
    <w:rsid w:val="00167EB5"/>
    <w:rsid w:val="00167FB7"/>
    <w:rsid w:val="0017003C"/>
    <w:rsid w:val="0017023E"/>
    <w:rsid w:val="00170693"/>
    <w:rsid w:val="00170801"/>
    <w:rsid w:val="00170AF8"/>
    <w:rsid w:val="00170CE3"/>
    <w:rsid w:val="00170EB5"/>
    <w:rsid w:val="00170F06"/>
    <w:rsid w:val="00171361"/>
    <w:rsid w:val="00171745"/>
    <w:rsid w:val="00171936"/>
    <w:rsid w:val="001719AF"/>
    <w:rsid w:val="00171B91"/>
    <w:rsid w:val="00172157"/>
    <w:rsid w:val="0017285C"/>
    <w:rsid w:val="00172A30"/>
    <w:rsid w:val="00173059"/>
    <w:rsid w:val="00173117"/>
    <w:rsid w:val="00173436"/>
    <w:rsid w:val="001737EE"/>
    <w:rsid w:val="0017397E"/>
    <w:rsid w:val="00173B9C"/>
    <w:rsid w:val="00173C00"/>
    <w:rsid w:val="001740AF"/>
    <w:rsid w:val="00174886"/>
    <w:rsid w:val="001751A8"/>
    <w:rsid w:val="0017522E"/>
    <w:rsid w:val="0017596F"/>
    <w:rsid w:val="001759AC"/>
    <w:rsid w:val="00175E89"/>
    <w:rsid w:val="00175F1A"/>
    <w:rsid w:val="0017663C"/>
    <w:rsid w:val="00176D96"/>
    <w:rsid w:val="0017740E"/>
    <w:rsid w:val="0017765D"/>
    <w:rsid w:val="00180172"/>
    <w:rsid w:val="0018075B"/>
    <w:rsid w:val="0018099A"/>
    <w:rsid w:val="001809C4"/>
    <w:rsid w:val="00180B8A"/>
    <w:rsid w:val="00180D6C"/>
    <w:rsid w:val="00180E1D"/>
    <w:rsid w:val="00180EA8"/>
    <w:rsid w:val="001810C7"/>
    <w:rsid w:val="001814F1"/>
    <w:rsid w:val="001818D0"/>
    <w:rsid w:val="00181B3F"/>
    <w:rsid w:val="00181BFA"/>
    <w:rsid w:val="001820B6"/>
    <w:rsid w:val="001823EF"/>
    <w:rsid w:val="00182655"/>
    <w:rsid w:val="00182711"/>
    <w:rsid w:val="00182C14"/>
    <w:rsid w:val="00182D71"/>
    <w:rsid w:val="00183473"/>
    <w:rsid w:val="0018350B"/>
    <w:rsid w:val="0018355A"/>
    <w:rsid w:val="001838F1"/>
    <w:rsid w:val="001848EA"/>
    <w:rsid w:val="00184C14"/>
    <w:rsid w:val="00184C3F"/>
    <w:rsid w:val="00184CCD"/>
    <w:rsid w:val="00184DFD"/>
    <w:rsid w:val="001854AE"/>
    <w:rsid w:val="00185EE4"/>
    <w:rsid w:val="00185FDB"/>
    <w:rsid w:val="001864C2"/>
    <w:rsid w:val="0018673B"/>
    <w:rsid w:val="0018681D"/>
    <w:rsid w:val="00186E89"/>
    <w:rsid w:val="00187389"/>
    <w:rsid w:val="001876D1"/>
    <w:rsid w:val="00187CE8"/>
    <w:rsid w:val="001901D3"/>
    <w:rsid w:val="001908FC"/>
    <w:rsid w:val="00191564"/>
    <w:rsid w:val="00191565"/>
    <w:rsid w:val="0019164E"/>
    <w:rsid w:val="00191940"/>
    <w:rsid w:val="00191AC4"/>
    <w:rsid w:val="00191B7A"/>
    <w:rsid w:val="00191C73"/>
    <w:rsid w:val="001920C5"/>
    <w:rsid w:val="001926B1"/>
    <w:rsid w:val="00192AEC"/>
    <w:rsid w:val="00192F3E"/>
    <w:rsid w:val="001930F8"/>
    <w:rsid w:val="001931DA"/>
    <w:rsid w:val="00193668"/>
    <w:rsid w:val="00193732"/>
    <w:rsid w:val="00193BFA"/>
    <w:rsid w:val="00193CCD"/>
    <w:rsid w:val="001947A7"/>
    <w:rsid w:val="00194959"/>
    <w:rsid w:val="001949BC"/>
    <w:rsid w:val="00194B5E"/>
    <w:rsid w:val="00194D77"/>
    <w:rsid w:val="00195304"/>
    <w:rsid w:val="0019534E"/>
    <w:rsid w:val="001953B7"/>
    <w:rsid w:val="00195DC1"/>
    <w:rsid w:val="00196228"/>
    <w:rsid w:val="0019739F"/>
    <w:rsid w:val="001978EE"/>
    <w:rsid w:val="00197BBA"/>
    <w:rsid w:val="00197CDA"/>
    <w:rsid w:val="001A0009"/>
    <w:rsid w:val="001A01A6"/>
    <w:rsid w:val="001A06DC"/>
    <w:rsid w:val="001A08CB"/>
    <w:rsid w:val="001A1227"/>
    <w:rsid w:val="001A1766"/>
    <w:rsid w:val="001A187C"/>
    <w:rsid w:val="001A1F2F"/>
    <w:rsid w:val="001A2072"/>
    <w:rsid w:val="001A2126"/>
    <w:rsid w:val="001A28FA"/>
    <w:rsid w:val="001A2ACE"/>
    <w:rsid w:val="001A2B76"/>
    <w:rsid w:val="001A2C38"/>
    <w:rsid w:val="001A2C79"/>
    <w:rsid w:val="001A2F6A"/>
    <w:rsid w:val="001A348B"/>
    <w:rsid w:val="001A355F"/>
    <w:rsid w:val="001A377A"/>
    <w:rsid w:val="001A3C27"/>
    <w:rsid w:val="001A3E75"/>
    <w:rsid w:val="001A4415"/>
    <w:rsid w:val="001A485D"/>
    <w:rsid w:val="001A49BF"/>
    <w:rsid w:val="001A4E71"/>
    <w:rsid w:val="001A54C3"/>
    <w:rsid w:val="001A598A"/>
    <w:rsid w:val="001A5BB4"/>
    <w:rsid w:val="001A5C48"/>
    <w:rsid w:val="001A5E71"/>
    <w:rsid w:val="001A60EF"/>
    <w:rsid w:val="001A6236"/>
    <w:rsid w:val="001A6460"/>
    <w:rsid w:val="001A6977"/>
    <w:rsid w:val="001A6BB5"/>
    <w:rsid w:val="001A6DE7"/>
    <w:rsid w:val="001A6E1E"/>
    <w:rsid w:val="001A6F7D"/>
    <w:rsid w:val="001A77EA"/>
    <w:rsid w:val="001A78C5"/>
    <w:rsid w:val="001A7C3C"/>
    <w:rsid w:val="001A7C47"/>
    <w:rsid w:val="001A7D6F"/>
    <w:rsid w:val="001B0966"/>
    <w:rsid w:val="001B09A9"/>
    <w:rsid w:val="001B0B11"/>
    <w:rsid w:val="001B1480"/>
    <w:rsid w:val="001B15BE"/>
    <w:rsid w:val="001B1DC3"/>
    <w:rsid w:val="001B1EFC"/>
    <w:rsid w:val="001B1F26"/>
    <w:rsid w:val="001B21F5"/>
    <w:rsid w:val="001B2443"/>
    <w:rsid w:val="001B2905"/>
    <w:rsid w:val="001B2937"/>
    <w:rsid w:val="001B2F2B"/>
    <w:rsid w:val="001B342F"/>
    <w:rsid w:val="001B3B1C"/>
    <w:rsid w:val="001B3DB8"/>
    <w:rsid w:val="001B42E4"/>
    <w:rsid w:val="001B4582"/>
    <w:rsid w:val="001B494B"/>
    <w:rsid w:val="001B4F5D"/>
    <w:rsid w:val="001B50A6"/>
    <w:rsid w:val="001B5258"/>
    <w:rsid w:val="001B5605"/>
    <w:rsid w:val="001B5B7F"/>
    <w:rsid w:val="001B63D9"/>
    <w:rsid w:val="001B662B"/>
    <w:rsid w:val="001B6662"/>
    <w:rsid w:val="001B771D"/>
    <w:rsid w:val="001B7900"/>
    <w:rsid w:val="001B7C76"/>
    <w:rsid w:val="001C01BF"/>
    <w:rsid w:val="001C0525"/>
    <w:rsid w:val="001C069E"/>
    <w:rsid w:val="001C07C3"/>
    <w:rsid w:val="001C0A91"/>
    <w:rsid w:val="001C1069"/>
    <w:rsid w:val="001C13FA"/>
    <w:rsid w:val="001C1415"/>
    <w:rsid w:val="001C1B25"/>
    <w:rsid w:val="001C246C"/>
    <w:rsid w:val="001C2814"/>
    <w:rsid w:val="001C2BE9"/>
    <w:rsid w:val="001C30C8"/>
    <w:rsid w:val="001C3136"/>
    <w:rsid w:val="001C3442"/>
    <w:rsid w:val="001C351A"/>
    <w:rsid w:val="001C35B7"/>
    <w:rsid w:val="001C3962"/>
    <w:rsid w:val="001C3AE2"/>
    <w:rsid w:val="001C3C65"/>
    <w:rsid w:val="001C401E"/>
    <w:rsid w:val="001C42E2"/>
    <w:rsid w:val="001C4752"/>
    <w:rsid w:val="001C4A2F"/>
    <w:rsid w:val="001C4BB3"/>
    <w:rsid w:val="001C50A3"/>
    <w:rsid w:val="001C69B8"/>
    <w:rsid w:val="001C6B2D"/>
    <w:rsid w:val="001C7129"/>
    <w:rsid w:val="001C72E7"/>
    <w:rsid w:val="001C74F5"/>
    <w:rsid w:val="001C77F6"/>
    <w:rsid w:val="001C7C10"/>
    <w:rsid w:val="001C7DCE"/>
    <w:rsid w:val="001D0411"/>
    <w:rsid w:val="001D0EFA"/>
    <w:rsid w:val="001D1161"/>
    <w:rsid w:val="001D13A9"/>
    <w:rsid w:val="001D16CA"/>
    <w:rsid w:val="001D1889"/>
    <w:rsid w:val="001D1F3E"/>
    <w:rsid w:val="001D225E"/>
    <w:rsid w:val="001D26F1"/>
    <w:rsid w:val="001D2AA7"/>
    <w:rsid w:val="001D3247"/>
    <w:rsid w:val="001D367C"/>
    <w:rsid w:val="001D3712"/>
    <w:rsid w:val="001D3EEE"/>
    <w:rsid w:val="001D43EC"/>
    <w:rsid w:val="001D455D"/>
    <w:rsid w:val="001D46DB"/>
    <w:rsid w:val="001D5200"/>
    <w:rsid w:val="001D520E"/>
    <w:rsid w:val="001D522E"/>
    <w:rsid w:val="001D58E8"/>
    <w:rsid w:val="001D5D99"/>
    <w:rsid w:val="001D5F2C"/>
    <w:rsid w:val="001D68F2"/>
    <w:rsid w:val="001D703D"/>
    <w:rsid w:val="001D7634"/>
    <w:rsid w:val="001D7671"/>
    <w:rsid w:val="001D78C7"/>
    <w:rsid w:val="001D7BF8"/>
    <w:rsid w:val="001D7D4A"/>
    <w:rsid w:val="001E0850"/>
    <w:rsid w:val="001E0890"/>
    <w:rsid w:val="001E08DF"/>
    <w:rsid w:val="001E0CE4"/>
    <w:rsid w:val="001E1330"/>
    <w:rsid w:val="001E152F"/>
    <w:rsid w:val="001E1AC6"/>
    <w:rsid w:val="001E1C32"/>
    <w:rsid w:val="001E20B7"/>
    <w:rsid w:val="001E218C"/>
    <w:rsid w:val="001E2323"/>
    <w:rsid w:val="001E253B"/>
    <w:rsid w:val="001E2994"/>
    <w:rsid w:val="001E2E44"/>
    <w:rsid w:val="001E3181"/>
    <w:rsid w:val="001E36F2"/>
    <w:rsid w:val="001E3958"/>
    <w:rsid w:val="001E3A7E"/>
    <w:rsid w:val="001E4585"/>
    <w:rsid w:val="001E4733"/>
    <w:rsid w:val="001E4E53"/>
    <w:rsid w:val="001E4F32"/>
    <w:rsid w:val="001E4FB5"/>
    <w:rsid w:val="001E55CD"/>
    <w:rsid w:val="001E56F2"/>
    <w:rsid w:val="001E57EA"/>
    <w:rsid w:val="001E5A65"/>
    <w:rsid w:val="001E5D60"/>
    <w:rsid w:val="001E5D70"/>
    <w:rsid w:val="001E625E"/>
    <w:rsid w:val="001E6CCA"/>
    <w:rsid w:val="001E711F"/>
    <w:rsid w:val="001E7747"/>
    <w:rsid w:val="001E7987"/>
    <w:rsid w:val="001E7EF8"/>
    <w:rsid w:val="001F057B"/>
    <w:rsid w:val="001F0636"/>
    <w:rsid w:val="001F0A06"/>
    <w:rsid w:val="001F0E00"/>
    <w:rsid w:val="001F0E9A"/>
    <w:rsid w:val="001F0EB4"/>
    <w:rsid w:val="001F1321"/>
    <w:rsid w:val="001F134A"/>
    <w:rsid w:val="001F13CD"/>
    <w:rsid w:val="001F160F"/>
    <w:rsid w:val="001F1678"/>
    <w:rsid w:val="001F18CF"/>
    <w:rsid w:val="001F1915"/>
    <w:rsid w:val="001F1BF6"/>
    <w:rsid w:val="001F1C27"/>
    <w:rsid w:val="001F1E21"/>
    <w:rsid w:val="001F1EF5"/>
    <w:rsid w:val="001F21C6"/>
    <w:rsid w:val="001F2343"/>
    <w:rsid w:val="001F248C"/>
    <w:rsid w:val="001F24BB"/>
    <w:rsid w:val="001F2537"/>
    <w:rsid w:val="001F2E68"/>
    <w:rsid w:val="001F3AF6"/>
    <w:rsid w:val="001F3CB8"/>
    <w:rsid w:val="001F4CCA"/>
    <w:rsid w:val="001F4EC0"/>
    <w:rsid w:val="001F50B0"/>
    <w:rsid w:val="001F568E"/>
    <w:rsid w:val="001F56E1"/>
    <w:rsid w:val="001F5791"/>
    <w:rsid w:val="001F5BBE"/>
    <w:rsid w:val="001F5C19"/>
    <w:rsid w:val="001F5C3D"/>
    <w:rsid w:val="001F5F5F"/>
    <w:rsid w:val="001F60F7"/>
    <w:rsid w:val="001F624B"/>
    <w:rsid w:val="001F6556"/>
    <w:rsid w:val="001F6651"/>
    <w:rsid w:val="001F6A92"/>
    <w:rsid w:val="001F6DAD"/>
    <w:rsid w:val="001F6FD5"/>
    <w:rsid w:val="001F74FB"/>
    <w:rsid w:val="001F75F1"/>
    <w:rsid w:val="001F78F8"/>
    <w:rsid w:val="001F7CA1"/>
    <w:rsid w:val="001F7D02"/>
    <w:rsid w:val="002002D0"/>
    <w:rsid w:val="00200861"/>
    <w:rsid w:val="00200880"/>
    <w:rsid w:val="00201129"/>
    <w:rsid w:val="00201484"/>
    <w:rsid w:val="00201A61"/>
    <w:rsid w:val="00201D08"/>
    <w:rsid w:val="002021CC"/>
    <w:rsid w:val="00202814"/>
    <w:rsid w:val="00202DF4"/>
    <w:rsid w:val="00203105"/>
    <w:rsid w:val="002031FE"/>
    <w:rsid w:val="0020346E"/>
    <w:rsid w:val="00203999"/>
    <w:rsid w:val="00203B9F"/>
    <w:rsid w:val="00203C96"/>
    <w:rsid w:val="00204832"/>
    <w:rsid w:val="00204C1F"/>
    <w:rsid w:val="00204E6B"/>
    <w:rsid w:val="00204E7A"/>
    <w:rsid w:val="00204EA3"/>
    <w:rsid w:val="00205607"/>
    <w:rsid w:val="00205895"/>
    <w:rsid w:val="002059BD"/>
    <w:rsid w:val="00206200"/>
    <w:rsid w:val="0020668E"/>
    <w:rsid w:val="0020690E"/>
    <w:rsid w:val="00206975"/>
    <w:rsid w:val="00206CD1"/>
    <w:rsid w:val="00207168"/>
    <w:rsid w:val="00207238"/>
    <w:rsid w:val="00207315"/>
    <w:rsid w:val="002078AA"/>
    <w:rsid w:val="0021052D"/>
    <w:rsid w:val="002105C3"/>
    <w:rsid w:val="00210D3D"/>
    <w:rsid w:val="002120FA"/>
    <w:rsid w:val="0021254B"/>
    <w:rsid w:val="0021287D"/>
    <w:rsid w:val="00212F66"/>
    <w:rsid w:val="0021327E"/>
    <w:rsid w:val="002132D6"/>
    <w:rsid w:val="00213358"/>
    <w:rsid w:val="002134EA"/>
    <w:rsid w:val="00213B00"/>
    <w:rsid w:val="00213FD1"/>
    <w:rsid w:val="00214177"/>
    <w:rsid w:val="002141CA"/>
    <w:rsid w:val="002141F0"/>
    <w:rsid w:val="00214388"/>
    <w:rsid w:val="00214497"/>
    <w:rsid w:val="00214C30"/>
    <w:rsid w:val="00215113"/>
    <w:rsid w:val="0021569A"/>
    <w:rsid w:val="00215E91"/>
    <w:rsid w:val="00216313"/>
    <w:rsid w:val="002166A5"/>
    <w:rsid w:val="00216B75"/>
    <w:rsid w:val="00217287"/>
    <w:rsid w:val="002175E4"/>
    <w:rsid w:val="00217A94"/>
    <w:rsid w:val="00217AB9"/>
    <w:rsid w:val="002200D9"/>
    <w:rsid w:val="00220F81"/>
    <w:rsid w:val="002214DE"/>
    <w:rsid w:val="0022159F"/>
    <w:rsid w:val="00221713"/>
    <w:rsid w:val="00221D4D"/>
    <w:rsid w:val="00221EB8"/>
    <w:rsid w:val="00221F0A"/>
    <w:rsid w:val="0022213D"/>
    <w:rsid w:val="00222360"/>
    <w:rsid w:val="00222558"/>
    <w:rsid w:val="00222634"/>
    <w:rsid w:val="00223114"/>
    <w:rsid w:val="00223123"/>
    <w:rsid w:val="00223650"/>
    <w:rsid w:val="0022366A"/>
    <w:rsid w:val="00223AEC"/>
    <w:rsid w:val="00223D19"/>
    <w:rsid w:val="00223D2D"/>
    <w:rsid w:val="00223F14"/>
    <w:rsid w:val="00224044"/>
    <w:rsid w:val="00224881"/>
    <w:rsid w:val="00224BB2"/>
    <w:rsid w:val="00224C78"/>
    <w:rsid w:val="00224D78"/>
    <w:rsid w:val="00224E74"/>
    <w:rsid w:val="002250DC"/>
    <w:rsid w:val="002254D7"/>
    <w:rsid w:val="002255D9"/>
    <w:rsid w:val="00225955"/>
    <w:rsid w:val="00225C64"/>
    <w:rsid w:val="00225D4D"/>
    <w:rsid w:val="00226517"/>
    <w:rsid w:val="002265D8"/>
    <w:rsid w:val="00226A03"/>
    <w:rsid w:val="00226CCC"/>
    <w:rsid w:val="00226E00"/>
    <w:rsid w:val="002271E4"/>
    <w:rsid w:val="00227293"/>
    <w:rsid w:val="0022736F"/>
    <w:rsid w:val="00227844"/>
    <w:rsid w:val="00227969"/>
    <w:rsid w:val="00227B77"/>
    <w:rsid w:val="00230246"/>
    <w:rsid w:val="002303BB"/>
    <w:rsid w:val="002303FE"/>
    <w:rsid w:val="0023041D"/>
    <w:rsid w:val="00230810"/>
    <w:rsid w:val="0023125D"/>
    <w:rsid w:val="0023136A"/>
    <w:rsid w:val="00231934"/>
    <w:rsid w:val="002319E8"/>
    <w:rsid w:val="00231A78"/>
    <w:rsid w:val="00231C4B"/>
    <w:rsid w:val="00232216"/>
    <w:rsid w:val="002323BA"/>
    <w:rsid w:val="0023253B"/>
    <w:rsid w:val="002325E7"/>
    <w:rsid w:val="002329AB"/>
    <w:rsid w:val="002329C5"/>
    <w:rsid w:val="00232A5F"/>
    <w:rsid w:val="00232C6C"/>
    <w:rsid w:val="002338AE"/>
    <w:rsid w:val="0023412E"/>
    <w:rsid w:val="002346EE"/>
    <w:rsid w:val="002350E6"/>
    <w:rsid w:val="00235FDC"/>
    <w:rsid w:val="002361F3"/>
    <w:rsid w:val="0023696E"/>
    <w:rsid w:val="00236EFF"/>
    <w:rsid w:val="0023709D"/>
    <w:rsid w:val="0023723F"/>
    <w:rsid w:val="00237643"/>
    <w:rsid w:val="00237D51"/>
    <w:rsid w:val="00237EF0"/>
    <w:rsid w:val="00237F27"/>
    <w:rsid w:val="00240276"/>
    <w:rsid w:val="00240290"/>
    <w:rsid w:val="002403EE"/>
    <w:rsid w:val="002408E4"/>
    <w:rsid w:val="00240B99"/>
    <w:rsid w:val="00240BCE"/>
    <w:rsid w:val="00240D18"/>
    <w:rsid w:val="00240E23"/>
    <w:rsid w:val="00241199"/>
    <w:rsid w:val="00241523"/>
    <w:rsid w:val="0024175D"/>
    <w:rsid w:val="00241772"/>
    <w:rsid w:val="00241F5A"/>
    <w:rsid w:val="00242207"/>
    <w:rsid w:val="00242301"/>
    <w:rsid w:val="0024233F"/>
    <w:rsid w:val="00242AC5"/>
    <w:rsid w:val="00242AF0"/>
    <w:rsid w:val="00243353"/>
    <w:rsid w:val="00243648"/>
    <w:rsid w:val="002437A4"/>
    <w:rsid w:val="0024399A"/>
    <w:rsid w:val="00243E5E"/>
    <w:rsid w:val="00243E94"/>
    <w:rsid w:val="0024472B"/>
    <w:rsid w:val="0024499B"/>
    <w:rsid w:val="00244B2F"/>
    <w:rsid w:val="00245B42"/>
    <w:rsid w:val="00245BED"/>
    <w:rsid w:val="00246411"/>
    <w:rsid w:val="00246CC3"/>
    <w:rsid w:val="00246D71"/>
    <w:rsid w:val="00246EDF"/>
    <w:rsid w:val="0024744B"/>
    <w:rsid w:val="002474D9"/>
    <w:rsid w:val="0024788A"/>
    <w:rsid w:val="002479B8"/>
    <w:rsid w:val="00247DB6"/>
    <w:rsid w:val="00247E1A"/>
    <w:rsid w:val="00250423"/>
    <w:rsid w:val="00250782"/>
    <w:rsid w:val="00250A2A"/>
    <w:rsid w:val="00250D87"/>
    <w:rsid w:val="00250F64"/>
    <w:rsid w:val="0025105F"/>
    <w:rsid w:val="002512C5"/>
    <w:rsid w:val="00251568"/>
    <w:rsid w:val="0025164D"/>
    <w:rsid w:val="002517B5"/>
    <w:rsid w:val="00251BB8"/>
    <w:rsid w:val="00251BD7"/>
    <w:rsid w:val="00251BEC"/>
    <w:rsid w:val="00251C2C"/>
    <w:rsid w:val="00251D75"/>
    <w:rsid w:val="002524CA"/>
    <w:rsid w:val="00252647"/>
    <w:rsid w:val="00252A5D"/>
    <w:rsid w:val="00252F24"/>
    <w:rsid w:val="002530AC"/>
    <w:rsid w:val="002532E2"/>
    <w:rsid w:val="002539C6"/>
    <w:rsid w:val="00253CC0"/>
    <w:rsid w:val="00253ECD"/>
    <w:rsid w:val="0025454E"/>
    <w:rsid w:val="002547EC"/>
    <w:rsid w:val="00254D34"/>
    <w:rsid w:val="00254E93"/>
    <w:rsid w:val="00254FD9"/>
    <w:rsid w:val="0025511F"/>
    <w:rsid w:val="00255332"/>
    <w:rsid w:val="00255352"/>
    <w:rsid w:val="00255C1A"/>
    <w:rsid w:val="00255C3F"/>
    <w:rsid w:val="00255CA2"/>
    <w:rsid w:val="00255CF2"/>
    <w:rsid w:val="00255D0A"/>
    <w:rsid w:val="0025607E"/>
    <w:rsid w:val="0025624E"/>
    <w:rsid w:val="00256352"/>
    <w:rsid w:val="002563F3"/>
    <w:rsid w:val="002565CC"/>
    <w:rsid w:val="002571B5"/>
    <w:rsid w:val="002573B5"/>
    <w:rsid w:val="002575D9"/>
    <w:rsid w:val="0025773B"/>
    <w:rsid w:val="0025773D"/>
    <w:rsid w:val="00257931"/>
    <w:rsid w:val="0025798F"/>
    <w:rsid w:val="00257BD2"/>
    <w:rsid w:val="00257E18"/>
    <w:rsid w:val="002603B1"/>
    <w:rsid w:val="00260555"/>
    <w:rsid w:val="0026067B"/>
    <w:rsid w:val="00260691"/>
    <w:rsid w:val="0026092F"/>
    <w:rsid w:val="00260F18"/>
    <w:rsid w:val="002614E7"/>
    <w:rsid w:val="002621AD"/>
    <w:rsid w:val="002622F5"/>
    <w:rsid w:val="00262BB2"/>
    <w:rsid w:val="00262C05"/>
    <w:rsid w:val="00263417"/>
    <w:rsid w:val="0026345C"/>
    <w:rsid w:val="0026376C"/>
    <w:rsid w:val="00263870"/>
    <w:rsid w:val="00263918"/>
    <w:rsid w:val="002639F5"/>
    <w:rsid w:val="002643C6"/>
    <w:rsid w:val="00264686"/>
    <w:rsid w:val="0026481F"/>
    <w:rsid w:val="00264F4A"/>
    <w:rsid w:val="00265C04"/>
    <w:rsid w:val="00265F65"/>
    <w:rsid w:val="002662D6"/>
    <w:rsid w:val="0026684C"/>
    <w:rsid w:val="002674A1"/>
    <w:rsid w:val="0026771A"/>
    <w:rsid w:val="00267C2B"/>
    <w:rsid w:val="00270097"/>
    <w:rsid w:val="00270D84"/>
    <w:rsid w:val="00271216"/>
    <w:rsid w:val="00271F39"/>
    <w:rsid w:val="0027246E"/>
    <w:rsid w:val="0027295F"/>
    <w:rsid w:val="00272A7C"/>
    <w:rsid w:val="00272D23"/>
    <w:rsid w:val="00272FE9"/>
    <w:rsid w:val="002734AC"/>
    <w:rsid w:val="0027358C"/>
    <w:rsid w:val="002737AC"/>
    <w:rsid w:val="00273A95"/>
    <w:rsid w:val="00274840"/>
    <w:rsid w:val="00274B49"/>
    <w:rsid w:val="00274BED"/>
    <w:rsid w:val="00274C05"/>
    <w:rsid w:val="00275153"/>
    <w:rsid w:val="0027519D"/>
    <w:rsid w:val="00276171"/>
    <w:rsid w:val="002768B9"/>
    <w:rsid w:val="002768DB"/>
    <w:rsid w:val="002769B3"/>
    <w:rsid w:val="00276F0F"/>
    <w:rsid w:val="0027745D"/>
    <w:rsid w:val="002775DC"/>
    <w:rsid w:val="00277B88"/>
    <w:rsid w:val="00277F39"/>
    <w:rsid w:val="00280733"/>
    <w:rsid w:val="00280B2C"/>
    <w:rsid w:val="0028124C"/>
    <w:rsid w:val="0028126D"/>
    <w:rsid w:val="00281298"/>
    <w:rsid w:val="0028134F"/>
    <w:rsid w:val="0028162F"/>
    <w:rsid w:val="00281663"/>
    <w:rsid w:val="002818A1"/>
    <w:rsid w:val="002818F2"/>
    <w:rsid w:val="002819B6"/>
    <w:rsid w:val="00281ACF"/>
    <w:rsid w:val="00281E3D"/>
    <w:rsid w:val="00282600"/>
    <w:rsid w:val="002827EC"/>
    <w:rsid w:val="00282B16"/>
    <w:rsid w:val="002832DF"/>
    <w:rsid w:val="0028367A"/>
    <w:rsid w:val="0028368F"/>
    <w:rsid w:val="00284A10"/>
    <w:rsid w:val="00284FE0"/>
    <w:rsid w:val="002850DF"/>
    <w:rsid w:val="0028528F"/>
    <w:rsid w:val="00285326"/>
    <w:rsid w:val="002855C0"/>
    <w:rsid w:val="00286021"/>
    <w:rsid w:val="00286617"/>
    <w:rsid w:val="00286671"/>
    <w:rsid w:val="00286E8E"/>
    <w:rsid w:val="00286EB5"/>
    <w:rsid w:val="00286F75"/>
    <w:rsid w:val="0028751E"/>
    <w:rsid w:val="002876A9"/>
    <w:rsid w:val="0028796D"/>
    <w:rsid w:val="00287BD2"/>
    <w:rsid w:val="00287E81"/>
    <w:rsid w:val="002900A6"/>
    <w:rsid w:val="002903BF"/>
    <w:rsid w:val="002904B9"/>
    <w:rsid w:val="00290566"/>
    <w:rsid w:val="00290E37"/>
    <w:rsid w:val="00291420"/>
    <w:rsid w:val="002917DD"/>
    <w:rsid w:val="00291B1E"/>
    <w:rsid w:val="00291C08"/>
    <w:rsid w:val="00291FC2"/>
    <w:rsid w:val="0029225C"/>
    <w:rsid w:val="0029235D"/>
    <w:rsid w:val="00292A86"/>
    <w:rsid w:val="00292DF9"/>
    <w:rsid w:val="00292E48"/>
    <w:rsid w:val="00293041"/>
    <w:rsid w:val="00293128"/>
    <w:rsid w:val="002933D0"/>
    <w:rsid w:val="00293470"/>
    <w:rsid w:val="0029391F"/>
    <w:rsid w:val="00293AC0"/>
    <w:rsid w:val="00293DA6"/>
    <w:rsid w:val="00294551"/>
    <w:rsid w:val="0029489D"/>
    <w:rsid w:val="00294959"/>
    <w:rsid w:val="00294C8E"/>
    <w:rsid w:val="00294E0B"/>
    <w:rsid w:val="002953A7"/>
    <w:rsid w:val="00295B9D"/>
    <w:rsid w:val="0029605B"/>
    <w:rsid w:val="0029672F"/>
    <w:rsid w:val="00296A44"/>
    <w:rsid w:val="002975B1"/>
    <w:rsid w:val="002975FE"/>
    <w:rsid w:val="00297CE8"/>
    <w:rsid w:val="002A03F0"/>
    <w:rsid w:val="002A0675"/>
    <w:rsid w:val="002A0973"/>
    <w:rsid w:val="002A09C2"/>
    <w:rsid w:val="002A0B24"/>
    <w:rsid w:val="002A0E12"/>
    <w:rsid w:val="002A11D5"/>
    <w:rsid w:val="002A1DA1"/>
    <w:rsid w:val="002A27DC"/>
    <w:rsid w:val="002A2AF5"/>
    <w:rsid w:val="002A2B2A"/>
    <w:rsid w:val="002A2D02"/>
    <w:rsid w:val="002A2D24"/>
    <w:rsid w:val="002A3050"/>
    <w:rsid w:val="002A3A86"/>
    <w:rsid w:val="002A3AF9"/>
    <w:rsid w:val="002A4211"/>
    <w:rsid w:val="002A447F"/>
    <w:rsid w:val="002A46CB"/>
    <w:rsid w:val="002A495F"/>
    <w:rsid w:val="002A4BCE"/>
    <w:rsid w:val="002A4C02"/>
    <w:rsid w:val="002A4C38"/>
    <w:rsid w:val="002A4D97"/>
    <w:rsid w:val="002A5631"/>
    <w:rsid w:val="002A5EF7"/>
    <w:rsid w:val="002A5FBD"/>
    <w:rsid w:val="002A6392"/>
    <w:rsid w:val="002A63E7"/>
    <w:rsid w:val="002A6930"/>
    <w:rsid w:val="002A6C42"/>
    <w:rsid w:val="002A6FA4"/>
    <w:rsid w:val="002A73F2"/>
    <w:rsid w:val="002A74B3"/>
    <w:rsid w:val="002A7BA5"/>
    <w:rsid w:val="002A7D0F"/>
    <w:rsid w:val="002B0161"/>
    <w:rsid w:val="002B0166"/>
    <w:rsid w:val="002B05C2"/>
    <w:rsid w:val="002B14B2"/>
    <w:rsid w:val="002B1698"/>
    <w:rsid w:val="002B16E5"/>
    <w:rsid w:val="002B19F7"/>
    <w:rsid w:val="002B1DEF"/>
    <w:rsid w:val="002B207C"/>
    <w:rsid w:val="002B2439"/>
    <w:rsid w:val="002B2596"/>
    <w:rsid w:val="002B2B5D"/>
    <w:rsid w:val="002B2B71"/>
    <w:rsid w:val="002B2CE0"/>
    <w:rsid w:val="002B3033"/>
    <w:rsid w:val="002B3323"/>
    <w:rsid w:val="002B35E0"/>
    <w:rsid w:val="002B3F5F"/>
    <w:rsid w:val="002B41AE"/>
    <w:rsid w:val="002B477A"/>
    <w:rsid w:val="002B515D"/>
    <w:rsid w:val="002B54F9"/>
    <w:rsid w:val="002B58B2"/>
    <w:rsid w:val="002B5B0E"/>
    <w:rsid w:val="002B5D12"/>
    <w:rsid w:val="002B5D17"/>
    <w:rsid w:val="002B6661"/>
    <w:rsid w:val="002B680E"/>
    <w:rsid w:val="002B6E30"/>
    <w:rsid w:val="002B726C"/>
    <w:rsid w:val="002B72A3"/>
    <w:rsid w:val="002B75DA"/>
    <w:rsid w:val="002B7897"/>
    <w:rsid w:val="002B78AF"/>
    <w:rsid w:val="002B7A8D"/>
    <w:rsid w:val="002B7D87"/>
    <w:rsid w:val="002C03D9"/>
    <w:rsid w:val="002C0537"/>
    <w:rsid w:val="002C0886"/>
    <w:rsid w:val="002C0C5E"/>
    <w:rsid w:val="002C0E4E"/>
    <w:rsid w:val="002C1016"/>
    <w:rsid w:val="002C1217"/>
    <w:rsid w:val="002C16D5"/>
    <w:rsid w:val="002C16E7"/>
    <w:rsid w:val="002C2050"/>
    <w:rsid w:val="002C26CC"/>
    <w:rsid w:val="002C293D"/>
    <w:rsid w:val="002C2A30"/>
    <w:rsid w:val="002C3106"/>
    <w:rsid w:val="002C31B2"/>
    <w:rsid w:val="002C3401"/>
    <w:rsid w:val="002C34E1"/>
    <w:rsid w:val="002C35B0"/>
    <w:rsid w:val="002C3A08"/>
    <w:rsid w:val="002C3EB7"/>
    <w:rsid w:val="002C45A1"/>
    <w:rsid w:val="002C51E5"/>
    <w:rsid w:val="002C53BA"/>
    <w:rsid w:val="002C5CEF"/>
    <w:rsid w:val="002C60AF"/>
    <w:rsid w:val="002C6143"/>
    <w:rsid w:val="002C6623"/>
    <w:rsid w:val="002C6860"/>
    <w:rsid w:val="002C68F1"/>
    <w:rsid w:val="002C6E0A"/>
    <w:rsid w:val="002C6FDE"/>
    <w:rsid w:val="002C70A0"/>
    <w:rsid w:val="002C714F"/>
    <w:rsid w:val="002C79A4"/>
    <w:rsid w:val="002D0358"/>
    <w:rsid w:val="002D07A7"/>
    <w:rsid w:val="002D07E9"/>
    <w:rsid w:val="002D0A2C"/>
    <w:rsid w:val="002D0AA6"/>
    <w:rsid w:val="002D0F39"/>
    <w:rsid w:val="002D0FBE"/>
    <w:rsid w:val="002D1F7E"/>
    <w:rsid w:val="002D2A52"/>
    <w:rsid w:val="002D3165"/>
    <w:rsid w:val="002D359E"/>
    <w:rsid w:val="002D369B"/>
    <w:rsid w:val="002D3F44"/>
    <w:rsid w:val="002D3F80"/>
    <w:rsid w:val="002D4194"/>
    <w:rsid w:val="002D45A1"/>
    <w:rsid w:val="002D4812"/>
    <w:rsid w:val="002D55F8"/>
    <w:rsid w:val="002D55F9"/>
    <w:rsid w:val="002D5733"/>
    <w:rsid w:val="002D604A"/>
    <w:rsid w:val="002D60E2"/>
    <w:rsid w:val="002D66D3"/>
    <w:rsid w:val="002D68ED"/>
    <w:rsid w:val="002D6BEB"/>
    <w:rsid w:val="002D6D42"/>
    <w:rsid w:val="002D7384"/>
    <w:rsid w:val="002D7FA1"/>
    <w:rsid w:val="002E00A6"/>
    <w:rsid w:val="002E03C5"/>
    <w:rsid w:val="002E03D9"/>
    <w:rsid w:val="002E07B3"/>
    <w:rsid w:val="002E1714"/>
    <w:rsid w:val="002E1CC8"/>
    <w:rsid w:val="002E1DB6"/>
    <w:rsid w:val="002E241D"/>
    <w:rsid w:val="002E2783"/>
    <w:rsid w:val="002E2AD3"/>
    <w:rsid w:val="002E31B2"/>
    <w:rsid w:val="002E399A"/>
    <w:rsid w:val="002E3A0A"/>
    <w:rsid w:val="002E3B58"/>
    <w:rsid w:val="002E3BCD"/>
    <w:rsid w:val="002E3FC1"/>
    <w:rsid w:val="002E454F"/>
    <w:rsid w:val="002E4B23"/>
    <w:rsid w:val="002E4C20"/>
    <w:rsid w:val="002E4C88"/>
    <w:rsid w:val="002E50A6"/>
    <w:rsid w:val="002E57B2"/>
    <w:rsid w:val="002E5916"/>
    <w:rsid w:val="002E6263"/>
    <w:rsid w:val="002E6379"/>
    <w:rsid w:val="002E6539"/>
    <w:rsid w:val="002E654A"/>
    <w:rsid w:val="002E6591"/>
    <w:rsid w:val="002E67FA"/>
    <w:rsid w:val="002E6C6E"/>
    <w:rsid w:val="002E6C97"/>
    <w:rsid w:val="002E75DD"/>
    <w:rsid w:val="002E76FC"/>
    <w:rsid w:val="002E7C5E"/>
    <w:rsid w:val="002E7EB0"/>
    <w:rsid w:val="002F045B"/>
    <w:rsid w:val="002F07AA"/>
    <w:rsid w:val="002F0825"/>
    <w:rsid w:val="002F0F2C"/>
    <w:rsid w:val="002F0F74"/>
    <w:rsid w:val="002F118C"/>
    <w:rsid w:val="002F16A5"/>
    <w:rsid w:val="002F182A"/>
    <w:rsid w:val="002F1A0B"/>
    <w:rsid w:val="002F1CCE"/>
    <w:rsid w:val="002F23ED"/>
    <w:rsid w:val="002F3181"/>
    <w:rsid w:val="002F3312"/>
    <w:rsid w:val="002F3835"/>
    <w:rsid w:val="002F38AF"/>
    <w:rsid w:val="002F3A5F"/>
    <w:rsid w:val="002F452F"/>
    <w:rsid w:val="002F477A"/>
    <w:rsid w:val="002F4AAA"/>
    <w:rsid w:val="002F4D65"/>
    <w:rsid w:val="002F5204"/>
    <w:rsid w:val="002F5A02"/>
    <w:rsid w:val="002F5D69"/>
    <w:rsid w:val="002F5EE3"/>
    <w:rsid w:val="002F6148"/>
    <w:rsid w:val="002F6696"/>
    <w:rsid w:val="002F675E"/>
    <w:rsid w:val="002F687B"/>
    <w:rsid w:val="002F6A6F"/>
    <w:rsid w:val="002F7444"/>
    <w:rsid w:val="002F74AF"/>
    <w:rsid w:val="002F76C0"/>
    <w:rsid w:val="00300185"/>
    <w:rsid w:val="0030046A"/>
    <w:rsid w:val="00300C6D"/>
    <w:rsid w:val="003011E3"/>
    <w:rsid w:val="00301B18"/>
    <w:rsid w:val="00301C74"/>
    <w:rsid w:val="00301C87"/>
    <w:rsid w:val="00301D98"/>
    <w:rsid w:val="00301FCC"/>
    <w:rsid w:val="003021AC"/>
    <w:rsid w:val="0030258F"/>
    <w:rsid w:val="00302607"/>
    <w:rsid w:val="0030284A"/>
    <w:rsid w:val="00302D8C"/>
    <w:rsid w:val="00303EBE"/>
    <w:rsid w:val="0030454F"/>
    <w:rsid w:val="00304559"/>
    <w:rsid w:val="0030490B"/>
    <w:rsid w:val="00304D2A"/>
    <w:rsid w:val="003054BB"/>
    <w:rsid w:val="00305B63"/>
    <w:rsid w:val="00306003"/>
    <w:rsid w:val="0030605C"/>
    <w:rsid w:val="003068A7"/>
    <w:rsid w:val="00306A42"/>
    <w:rsid w:val="00306CC2"/>
    <w:rsid w:val="00307398"/>
    <w:rsid w:val="0030768D"/>
    <w:rsid w:val="00307929"/>
    <w:rsid w:val="00307F01"/>
    <w:rsid w:val="003106C8"/>
    <w:rsid w:val="00310B6D"/>
    <w:rsid w:val="00310BAA"/>
    <w:rsid w:val="00311356"/>
    <w:rsid w:val="0031151C"/>
    <w:rsid w:val="00311C3F"/>
    <w:rsid w:val="003125FF"/>
    <w:rsid w:val="00312821"/>
    <w:rsid w:val="00312D54"/>
    <w:rsid w:val="00313335"/>
    <w:rsid w:val="003133FD"/>
    <w:rsid w:val="0031340A"/>
    <w:rsid w:val="003134FA"/>
    <w:rsid w:val="00313761"/>
    <w:rsid w:val="00313789"/>
    <w:rsid w:val="0031399E"/>
    <w:rsid w:val="00314088"/>
    <w:rsid w:val="00314312"/>
    <w:rsid w:val="003145EB"/>
    <w:rsid w:val="00314C14"/>
    <w:rsid w:val="00315A7C"/>
    <w:rsid w:val="003160AC"/>
    <w:rsid w:val="00316A62"/>
    <w:rsid w:val="003177CF"/>
    <w:rsid w:val="00320152"/>
    <w:rsid w:val="0032044C"/>
    <w:rsid w:val="00320C02"/>
    <w:rsid w:val="00320CCA"/>
    <w:rsid w:val="00320D38"/>
    <w:rsid w:val="0032166F"/>
    <w:rsid w:val="003216C4"/>
    <w:rsid w:val="00321924"/>
    <w:rsid w:val="003219C0"/>
    <w:rsid w:val="00321C9A"/>
    <w:rsid w:val="00321EFC"/>
    <w:rsid w:val="00322C72"/>
    <w:rsid w:val="00323579"/>
    <w:rsid w:val="00323896"/>
    <w:rsid w:val="003238FC"/>
    <w:rsid w:val="00323D29"/>
    <w:rsid w:val="00324055"/>
    <w:rsid w:val="003240A2"/>
    <w:rsid w:val="0032473A"/>
    <w:rsid w:val="00324CA0"/>
    <w:rsid w:val="0032529C"/>
    <w:rsid w:val="0032545C"/>
    <w:rsid w:val="00325618"/>
    <w:rsid w:val="00325A62"/>
    <w:rsid w:val="00325C89"/>
    <w:rsid w:val="00325EE1"/>
    <w:rsid w:val="00325FA9"/>
    <w:rsid w:val="00326461"/>
    <w:rsid w:val="003266D9"/>
    <w:rsid w:val="00327557"/>
    <w:rsid w:val="00327B73"/>
    <w:rsid w:val="00327FA1"/>
    <w:rsid w:val="00330A18"/>
    <w:rsid w:val="00331012"/>
    <w:rsid w:val="00331205"/>
    <w:rsid w:val="003314F7"/>
    <w:rsid w:val="0033174C"/>
    <w:rsid w:val="00331786"/>
    <w:rsid w:val="003319D2"/>
    <w:rsid w:val="00331C9E"/>
    <w:rsid w:val="003334DB"/>
    <w:rsid w:val="0033362D"/>
    <w:rsid w:val="00333CEF"/>
    <w:rsid w:val="00333EE0"/>
    <w:rsid w:val="00334573"/>
    <w:rsid w:val="00334FD7"/>
    <w:rsid w:val="003350A2"/>
    <w:rsid w:val="00335EF2"/>
    <w:rsid w:val="00336EF5"/>
    <w:rsid w:val="00337501"/>
    <w:rsid w:val="003377D5"/>
    <w:rsid w:val="0033781D"/>
    <w:rsid w:val="00337BC6"/>
    <w:rsid w:val="00337F98"/>
    <w:rsid w:val="0034009F"/>
    <w:rsid w:val="00340212"/>
    <w:rsid w:val="00340488"/>
    <w:rsid w:val="003405B7"/>
    <w:rsid w:val="0034070B"/>
    <w:rsid w:val="00340A6E"/>
    <w:rsid w:val="00340BA3"/>
    <w:rsid w:val="00340C52"/>
    <w:rsid w:val="003410EA"/>
    <w:rsid w:val="00341FA7"/>
    <w:rsid w:val="003422CE"/>
    <w:rsid w:val="00342F2A"/>
    <w:rsid w:val="003434C8"/>
    <w:rsid w:val="00343A16"/>
    <w:rsid w:val="00343AD6"/>
    <w:rsid w:val="00343C9C"/>
    <w:rsid w:val="00344BC5"/>
    <w:rsid w:val="00344EDD"/>
    <w:rsid w:val="0034514D"/>
    <w:rsid w:val="0034576D"/>
    <w:rsid w:val="00345987"/>
    <w:rsid w:val="00345D05"/>
    <w:rsid w:val="00345DAA"/>
    <w:rsid w:val="00345FD9"/>
    <w:rsid w:val="00345FDC"/>
    <w:rsid w:val="0034608F"/>
    <w:rsid w:val="0034614B"/>
    <w:rsid w:val="003463C0"/>
    <w:rsid w:val="00346593"/>
    <w:rsid w:val="003469D4"/>
    <w:rsid w:val="00346B94"/>
    <w:rsid w:val="00346F20"/>
    <w:rsid w:val="003470F8"/>
    <w:rsid w:val="0034745F"/>
    <w:rsid w:val="003475AD"/>
    <w:rsid w:val="00347A53"/>
    <w:rsid w:val="003501A3"/>
    <w:rsid w:val="00350392"/>
    <w:rsid w:val="00350981"/>
    <w:rsid w:val="00350B59"/>
    <w:rsid w:val="00350C17"/>
    <w:rsid w:val="00351182"/>
    <w:rsid w:val="0035126A"/>
    <w:rsid w:val="00351614"/>
    <w:rsid w:val="0035173D"/>
    <w:rsid w:val="00351862"/>
    <w:rsid w:val="00352BD6"/>
    <w:rsid w:val="0035374F"/>
    <w:rsid w:val="00353800"/>
    <w:rsid w:val="00353894"/>
    <w:rsid w:val="00353E89"/>
    <w:rsid w:val="00354094"/>
    <w:rsid w:val="00354636"/>
    <w:rsid w:val="00354660"/>
    <w:rsid w:val="003549DB"/>
    <w:rsid w:val="003549DC"/>
    <w:rsid w:val="003549F5"/>
    <w:rsid w:val="00355176"/>
    <w:rsid w:val="0035533A"/>
    <w:rsid w:val="00355515"/>
    <w:rsid w:val="0035585D"/>
    <w:rsid w:val="003559B6"/>
    <w:rsid w:val="00355D31"/>
    <w:rsid w:val="00356565"/>
    <w:rsid w:val="00356650"/>
    <w:rsid w:val="003569F4"/>
    <w:rsid w:val="00356A42"/>
    <w:rsid w:val="00356BD9"/>
    <w:rsid w:val="00356C62"/>
    <w:rsid w:val="0035766E"/>
    <w:rsid w:val="003604F4"/>
    <w:rsid w:val="00361582"/>
    <w:rsid w:val="00361B11"/>
    <w:rsid w:val="0036247D"/>
    <w:rsid w:val="00362A1B"/>
    <w:rsid w:val="00362CCF"/>
    <w:rsid w:val="00362D26"/>
    <w:rsid w:val="00362DD2"/>
    <w:rsid w:val="00363C35"/>
    <w:rsid w:val="00363E54"/>
    <w:rsid w:val="003641F1"/>
    <w:rsid w:val="003642E0"/>
    <w:rsid w:val="003649FE"/>
    <w:rsid w:val="00365305"/>
    <w:rsid w:val="00365C86"/>
    <w:rsid w:val="00365F41"/>
    <w:rsid w:val="00366186"/>
    <w:rsid w:val="0036647C"/>
    <w:rsid w:val="00366510"/>
    <w:rsid w:val="00366580"/>
    <w:rsid w:val="00366860"/>
    <w:rsid w:val="00366B19"/>
    <w:rsid w:val="00366D98"/>
    <w:rsid w:val="00366E7D"/>
    <w:rsid w:val="00367133"/>
    <w:rsid w:val="0036764A"/>
    <w:rsid w:val="003678A4"/>
    <w:rsid w:val="003679C8"/>
    <w:rsid w:val="00367C72"/>
    <w:rsid w:val="00367E33"/>
    <w:rsid w:val="00367E9C"/>
    <w:rsid w:val="00370151"/>
    <w:rsid w:val="0037017B"/>
    <w:rsid w:val="003701CB"/>
    <w:rsid w:val="003702BE"/>
    <w:rsid w:val="00370881"/>
    <w:rsid w:val="0037109C"/>
    <w:rsid w:val="0037111D"/>
    <w:rsid w:val="00371510"/>
    <w:rsid w:val="003717DA"/>
    <w:rsid w:val="003719B5"/>
    <w:rsid w:val="00371BBF"/>
    <w:rsid w:val="00372177"/>
    <w:rsid w:val="003721E6"/>
    <w:rsid w:val="0037248A"/>
    <w:rsid w:val="003725CE"/>
    <w:rsid w:val="003728E1"/>
    <w:rsid w:val="00372A4F"/>
    <w:rsid w:val="00372AAC"/>
    <w:rsid w:val="00372CB1"/>
    <w:rsid w:val="00372D75"/>
    <w:rsid w:val="00373378"/>
    <w:rsid w:val="00373514"/>
    <w:rsid w:val="0037352F"/>
    <w:rsid w:val="00373EE4"/>
    <w:rsid w:val="00374319"/>
    <w:rsid w:val="003743F7"/>
    <w:rsid w:val="00374857"/>
    <w:rsid w:val="0037492B"/>
    <w:rsid w:val="00374B1A"/>
    <w:rsid w:val="00374C9E"/>
    <w:rsid w:val="003751A6"/>
    <w:rsid w:val="0037534A"/>
    <w:rsid w:val="003754D4"/>
    <w:rsid w:val="0037559B"/>
    <w:rsid w:val="0037569D"/>
    <w:rsid w:val="0037587E"/>
    <w:rsid w:val="003760C7"/>
    <w:rsid w:val="003763E9"/>
    <w:rsid w:val="0037643E"/>
    <w:rsid w:val="003765F3"/>
    <w:rsid w:val="003766F2"/>
    <w:rsid w:val="00376738"/>
    <w:rsid w:val="003768CA"/>
    <w:rsid w:val="00376A3A"/>
    <w:rsid w:val="00376A7C"/>
    <w:rsid w:val="00377038"/>
    <w:rsid w:val="00377145"/>
    <w:rsid w:val="00377ABA"/>
    <w:rsid w:val="00377CE9"/>
    <w:rsid w:val="00377ECC"/>
    <w:rsid w:val="00377F8F"/>
    <w:rsid w:val="0038000A"/>
    <w:rsid w:val="00380327"/>
    <w:rsid w:val="0038051B"/>
    <w:rsid w:val="003807EC"/>
    <w:rsid w:val="00381513"/>
    <w:rsid w:val="00382906"/>
    <w:rsid w:val="00382959"/>
    <w:rsid w:val="003830F0"/>
    <w:rsid w:val="00383170"/>
    <w:rsid w:val="00383858"/>
    <w:rsid w:val="003838C4"/>
    <w:rsid w:val="00383DB5"/>
    <w:rsid w:val="00384667"/>
    <w:rsid w:val="00384B88"/>
    <w:rsid w:val="00384E4A"/>
    <w:rsid w:val="00385576"/>
    <w:rsid w:val="003859BF"/>
    <w:rsid w:val="00385C2A"/>
    <w:rsid w:val="00385CFC"/>
    <w:rsid w:val="00385D3B"/>
    <w:rsid w:val="00385D7B"/>
    <w:rsid w:val="0038605A"/>
    <w:rsid w:val="0038673A"/>
    <w:rsid w:val="0038675B"/>
    <w:rsid w:val="00386926"/>
    <w:rsid w:val="00386942"/>
    <w:rsid w:val="00386A55"/>
    <w:rsid w:val="00386CA3"/>
    <w:rsid w:val="00386EC3"/>
    <w:rsid w:val="00387177"/>
    <w:rsid w:val="00387F0F"/>
    <w:rsid w:val="00390F68"/>
    <w:rsid w:val="00391269"/>
    <w:rsid w:val="003914D7"/>
    <w:rsid w:val="00391515"/>
    <w:rsid w:val="00391543"/>
    <w:rsid w:val="00391663"/>
    <w:rsid w:val="00391BC6"/>
    <w:rsid w:val="00391C8F"/>
    <w:rsid w:val="00392B8B"/>
    <w:rsid w:val="00392F18"/>
    <w:rsid w:val="003930A5"/>
    <w:rsid w:val="00393CF9"/>
    <w:rsid w:val="00393D4B"/>
    <w:rsid w:val="00394119"/>
    <w:rsid w:val="0039436F"/>
    <w:rsid w:val="0039446B"/>
    <w:rsid w:val="0039495C"/>
    <w:rsid w:val="00394C50"/>
    <w:rsid w:val="003955B1"/>
    <w:rsid w:val="00395D09"/>
    <w:rsid w:val="00396381"/>
    <w:rsid w:val="0039643D"/>
    <w:rsid w:val="00396718"/>
    <w:rsid w:val="0039691F"/>
    <w:rsid w:val="00396930"/>
    <w:rsid w:val="003969A2"/>
    <w:rsid w:val="00396DDB"/>
    <w:rsid w:val="00397082"/>
    <w:rsid w:val="0039757E"/>
    <w:rsid w:val="003976BF"/>
    <w:rsid w:val="003976E0"/>
    <w:rsid w:val="00397864"/>
    <w:rsid w:val="00397BF3"/>
    <w:rsid w:val="003A021D"/>
    <w:rsid w:val="003A04CB"/>
    <w:rsid w:val="003A0AD3"/>
    <w:rsid w:val="003A0CA7"/>
    <w:rsid w:val="003A0E2D"/>
    <w:rsid w:val="003A0EF4"/>
    <w:rsid w:val="003A1095"/>
    <w:rsid w:val="003A1197"/>
    <w:rsid w:val="003A20B0"/>
    <w:rsid w:val="003A211A"/>
    <w:rsid w:val="003A2209"/>
    <w:rsid w:val="003A23E7"/>
    <w:rsid w:val="003A2409"/>
    <w:rsid w:val="003A24E7"/>
    <w:rsid w:val="003A2585"/>
    <w:rsid w:val="003A2785"/>
    <w:rsid w:val="003A28E1"/>
    <w:rsid w:val="003A3354"/>
    <w:rsid w:val="003A3575"/>
    <w:rsid w:val="003A3722"/>
    <w:rsid w:val="003A3B2C"/>
    <w:rsid w:val="003A4004"/>
    <w:rsid w:val="003A412D"/>
    <w:rsid w:val="003A422E"/>
    <w:rsid w:val="003A4876"/>
    <w:rsid w:val="003A4F6D"/>
    <w:rsid w:val="003A52E8"/>
    <w:rsid w:val="003A58E3"/>
    <w:rsid w:val="003A699A"/>
    <w:rsid w:val="003A6EB7"/>
    <w:rsid w:val="003A6F0C"/>
    <w:rsid w:val="003A703D"/>
    <w:rsid w:val="003A7127"/>
    <w:rsid w:val="003A71F4"/>
    <w:rsid w:val="003A7484"/>
    <w:rsid w:val="003A77C0"/>
    <w:rsid w:val="003A77F8"/>
    <w:rsid w:val="003A7EA7"/>
    <w:rsid w:val="003B007B"/>
    <w:rsid w:val="003B0A7A"/>
    <w:rsid w:val="003B0BE2"/>
    <w:rsid w:val="003B0CA7"/>
    <w:rsid w:val="003B0F5F"/>
    <w:rsid w:val="003B12D0"/>
    <w:rsid w:val="003B15D8"/>
    <w:rsid w:val="003B186B"/>
    <w:rsid w:val="003B1936"/>
    <w:rsid w:val="003B22DF"/>
    <w:rsid w:val="003B3303"/>
    <w:rsid w:val="003B392D"/>
    <w:rsid w:val="003B3B79"/>
    <w:rsid w:val="003B3ED1"/>
    <w:rsid w:val="003B457A"/>
    <w:rsid w:val="003B4B34"/>
    <w:rsid w:val="003B4D7D"/>
    <w:rsid w:val="003B50D2"/>
    <w:rsid w:val="003B58C8"/>
    <w:rsid w:val="003B5F55"/>
    <w:rsid w:val="003B689F"/>
    <w:rsid w:val="003B68CF"/>
    <w:rsid w:val="003B6FCA"/>
    <w:rsid w:val="003B72C0"/>
    <w:rsid w:val="003B78FE"/>
    <w:rsid w:val="003B7A2C"/>
    <w:rsid w:val="003B7A76"/>
    <w:rsid w:val="003B7E41"/>
    <w:rsid w:val="003C00B7"/>
    <w:rsid w:val="003C0581"/>
    <w:rsid w:val="003C07E2"/>
    <w:rsid w:val="003C08EC"/>
    <w:rsid w:val="003C0E5C"/>
    <w:rsid w:val="003C103C"/>
    <w:rsid w:val="003C1252"/>
    <w:rsid w:val="003C151B"/>
    <w:rsid w:val="003C2209"/>
    <w:rsid w:val="003C2662"/>
    <w:rsid w:val="003C27D5"/>
    <w:rsid w:val="003C2A6D"/>
    <w:rsid w:val="003C2D28"/>
    <w:rsid w:val="003C2FBE"/>
    <w:rsid w:val="003C30A1"/>
    <w:rsid w:val="003C30A8"/>
    <w:rsid w:val="003C30D4"/>
    <w:rsid w:val="003C30FC"/>
    <w:rsid w:val="003C3221"/>
    <w:rsid w:val="003C3236"/>
    <w:rsid w:val="003C35CA"/>
    <w:rsid w:val="003C3E28"/>
    <w:rsid w:val="003C5513"/>
    <w:rsid w:val="003C5F19"/>
    <w:rsid w:val="003C6288"/>
    <w:rsid w:val="003C6C59"/>
    <w:rsid w:val="003C6E46"/>
    <w:rsid w:val="003C71E0"/>
    <w:rsid w:val="003C7537"/>
    <w:rsid w:val="003C763B"/>
    <w:rsid w:val="003C78F0"/>
    <w:rsid w:val="003C7BAE"/>
    <w:rsid w:val="003C7DFB"/>
    <w:rsid w:val="003C7F17"/>
    <w:rsid w:val="003C7FBB"/>
    <w:rsid w:val="003D030D"/>
    <w:rsid w:val="003D07A3"/>
    <w:rsid w:val="003D086A"/>
    <w:rsid w:val="003D08E1"/>
    <w:rsid w:val="003D0F8C"/>
    <w:rsid w:val="003D1365"/>
    <w:rsid w:val="003D1A7D"/>
    <w:rsid w:val="003D1AF0"/>
    <w:rsid w:val="003D1B73"/>
    <w:rsid w:val="003D1C00"/>
    <w:rsid w:val="003D25AA"/>
    <w:rsid w:val="003D31A5"/>
    <w:rsid w:val="003D33E8"/>
    <w:rsid w:val="003D36E9"/>
    <w:rsid w:val="003D380F"/>
    <w:rsid w:val="003D3B95"/>
    <w:rsid w:val="003D3BE2"/>
    <w:rsid w:val="003D3BFF"/>
    <w:rsid w:val="003D3D3C"/>
    <w:rsid w:val="003D3EDD"/>
    <w:rsid w:val="003D441E"/>
    <w:rsid w:val="003D442E"/>
    <w:rsid w:val="003D4504"/>
    <w:rsid w:val="003D4576"/>
    <w:rsid w:val="003D4693"/>
    <w:rsid w:val="003D48D3"/>
    <w:rsid w:val="003D50A7"/>
    <w:rsid w:val="003D51A2"/>
    <w:rsid w:val="003D559A"/>
    <w:rsid w:val="003D55D9"/>
    <w:rsid w:val="003D55E2"/>
    <w:rsid w:val="003D575F"/>
    <w:rsid w:val="003D603D"/>
    <w:rsid w:val="003D6BA4"/>
    <w:rsid w:val="003D7243"/>
    <w:rsid w:val="003D73F0"/>
    <w:rsid w:val="003D79EB"/>
    <w:rsid w:val="003D7ADC"/>
    <w:rsid w:val="003D7DB7"/>
    <w:rsid w:val="003E0536"/>
    <w:rsid w:val="003E0CF6"/>
    <w:rsid w:val="003E0F1E"/>
    <w:rsid w:val="003E0FB3"/>
    <w:rsid w:val="003E109F"/>
    <w:rsid w:val="003E1333"/>
    <w:rsid w:val="003E147E"/>
    <w:rsid w:val="003E1758"/>
    <w:rsid w:val="003E1C63"/>
    <w:rsid w:val="003E2695"/>
    <w:rsid w:val="003E2EF8"/>
    <w:rsid w:val="003E3086"/>
    <w:rsid w:val="003E30FE"/>
    <w:rsid w:val="003E3582"/>
    <w:rsid w:val="003E3A4F"/>
    <w:rsid w:val="003E3AC1"/>
    <w:rsid w:val="003E3B9B"/>
    <w:rsid w:val="003E4242"/>
    <w:rsid w:val="003E467E"/>
    <w:rsid w:val="003E4B15"/>
    <w:rsid w:val="003E4CFA"/>
    <w:rsid w:val="003E4D97"/>
    <w:rsid w:val="003E4FDB"/>
    <w:rsid w:val="003E5214"/>
    <w:rsid w:val="003E56BF"/>
    <w:rsid w:val="003E5A63"/>
    <w:rsid w:val="003E5D37"/>
    <w:rsid w:val="003E5FF4"/>
    <w:rsid w:val="003E6A5C"/>
    <w:rsid w:val="003E6D4C"/>
    <w:rsid w:val="003E6D58"/>
    <w:rsid w:val="003E6E04"/>
    <w:rsid w:val="003E71AF"/>
    <w:rsid w:val="003E7486"/>
    <w:rsid w:val="003E75A4"/>
    <w:rsid w:val="003E7613"/>
    <w:rsid w:val="003E78F4"/>
    <w:rsid w:val="003E7961"/>
    <w:rsid w:val="003F0231"/>
    <w:rsid w:val="003F02D4"/>
    <w:rsid w:val="003F0519"/>
    <w:rsid w:val="003F062A"/>
    <w:rsid w:val="003F06E0"/>
    <w:rsid w:val="003F0726"/>
    <w:rsid w:val="003F0C3C"/>
    <w:rsid w:val="003F148A"/>
    <w:rsid w:val="003F17B4"/>
    <w:rsid w:val="003F181E"/>
    <w:rsid w:val="003F2371"/>
    <w:rsid w:val="003F2A0B"/>
    <w:rsid w:val="003F2B11"/>
    <w:rsid w:val="003F2B69"/>
    <w:rsid w:val="003F2CC0"/>
    <w:rsid w:val="003F2D11"/>
    <w:rsid w:val="003F2DC4"/>
    <w:rsid w:val="003F2DF7"/>
    <w:rsid w:val="003F30FB"/>
    <w:rsid w:val="003F3475"/>
    <w:rsid w:val="003F36D1"/>
    <w:rsid w:val="003F38E5"/>
    <w:rsid w:val="003F3FD0"/>
    <w:rsid w:val="003F4703"/>
    <w:rsid w:val="003F47C7"/>
    <w:rsid w:val="003F4D7C"/>
    <w:rsid w:val="003F5313"/>
    <w:rsid w:val="003F5A1E"/>
    <w:rsid w:val="003F5B93"/>
    <w:rsid w:val="003F6349"/>
    <w:rsid w:val="003F6472"/>
    <w:rsid w:val="003F6A79"/>
    <w:rsid w:val="003F6DDC"/>
    <w:rsid w:val="003F6F2F"/>
    <w:rsid w:val="003F759B"/>
    <w:rsid w:val="003F7644"/>
    <w:rsid w:val="003F7692"/>
    <w:rsid w:val="00400289"/>
    <w:rsid w:val="004003D7"/>
    <w:rsid w:val="00400DD9"/>
    <w:rsid w:val="00401192"/>
    <w:rsid w:val="00401310"/>
    <w:rsid w:val="00401335"/>
    <w:rsid w:val="00401367"/>
    <w:rsid w:val="00401AF7"/>
    <w:rsid w:val="00401E90"/>
    <w:rsid w:val="0040297E"/>
    <w:rsid w:val="00402B97"/>
    <w:rsid w:val="00402C64"/>
    <w:rsid w:val="00403058"/>
    <w:rsid w:val="0040339F"/>
    <w:rsid w:val="004039A4"/>
    <w:rsid w:val="004040A7"/>
    <w:rsid w:val="004042CB"/>
    <w:rsid w:val="004044F6"/>
    <w:rsid w:val="00404920"/>
    <w:rsid w:val="00404C0A"/>
    <w:rsid w:val="00405062"/>
    <w:rsid w:val="0040518E"/>
    <w:rsid w:val="004051A8"/>
    <w:rsid w:val="0040570A"/>
    <w:rsid w:val="0040584F"/>
    <w:rsid w:val="00405CB8"/>
    <w:rsid w:val="00405EE4"/>
    <w:rsid w:val="00406162"/>
    <w:rsid w:val="004065C3"/>
    <w:rsid w:val="00406BA1"/>
    <w:rsid w:val="0040712C"/>
    <w:rsid w:val="0040725A"/>
    <w:rsid w:val="0040727A"/>
    <w:rsid w:val="00407B00"/>
    <w:rsid w:val="00407BB2"/>
    <w:rsid w:val="00407C17"/>
    <w:rsid w:val="00407DC5"/>
    <w:rsid w:val="00407E0D"/>
    <w:rsid w:val="004100AC"/>
    <w:rsid w:val="00410414"/>
    <w:rsid w:val="0041070A"/>
    <w:rsid w:val="00410770"/>
    <w:rsid w:val="00410E02"/>
    <w:rsid w:val="0041106F"/>
    <w:rsid w:val="00411143"/>
    <w:rsid w:val="00411242"/>
    <w:rsid w:val="0041150C"/>
    <w:rsid w:val="00411535"/>
    <w:rsid w:val="004119BC"/>
    <w:rsid w:val="00411C66"/>
    <w:rsid w:val="00411D4F"/>
    <w:rsid w:val="004125D5"/>
    <w:rsid w:val="00412E38"/>
    <w:rsid w:val="004130E8"/>
    <w:rsid w:val="00413666"/>
    <w:rsid w:val="00414007"/>
    <w:rsid w:val="004144C6"/>
    <w:rsid w:val="004145B1"/>
    <w:rsid w:val="00414622"/>
    <w:rsid w:val="004146E0"/>
    <w:rsid w:val="00414835"/>
    <w:rsid w:val="00414843"/>
    <w:rsid w:val="00414D1E"/>
    <w:rsid w:val="0041541C"/>
    <w:rsid w:val="00415AC5"/>
    <w:rsid w:val="00415BA7"/>
    <w:rsid w:val="00415DE4"/>
    <w:rsid w:val="00415E3E"/>
    <w:rsid w:val="0041667F"/>
    <w:rsid w:val="004166AB"/>
    <w:rsid w:val="0041683A"/>
    <w:rsid w:val="00416927"/>
    <w:rsid w:val="004169E9"/>
    <w:rsid w:val="00416BD0"/>
    <w:rsid w:val="00416EC3"/>
    <w:rsid w:val="00416F22"/>
    <w:rsid w:val="004172C7"/>
    <w:rsid w:val="004172D5"/>
    <w:rsid w:val="0041781C"/>
    <w:rsid w:val="00417A39"/>
    <w:rsid w:val="00420121"/>
    <w:rsid w:val="00420300"/>
    <w:rsid w:val="00420584"/>
    <w:rsid w:val="00420763"/>
    <w:rsid w:val="00420896"/>
    <w:rsid w:val="00420897"/>
    <w:rsid w:val="004208D3"/>
    <w:rsid w:val="00420F9F"/>
    <w:rsid w:val="004210F2"/>
    <w:rsid w:val="004211CA"/>
    <w:rsid w:val="00421443"/>
    <w:rsid w:val="00421833"/>
    <w:rsid w:val="004218FD"/>
    <w:rsid w:val="00421DD6"/>
    <w:rsid w:val="0042267F"/>
    <w:rsid w:val="004227EC"/>
    <w:rsid w:val="00422874"/>
    <w:rsid w:val="004228BB"/>
    <w:rsid w:val="004229AE"/>
    <w:rsid w:val="00422AAB"/>
    <w:rsid w:val="004233C0"/>
    <w:rsid w:val="00423BFF"/>
    <w:rsid w:val="00423C72"/>
    <w:rsid w:val="00424279"/>
    <w:rsid w:val="00424423"/>
    <w:rsid w:val="0042491D"/>
    <w:rsid w:val="00424C09"/>
    <w:rsid w:val="004253A8"/>
    <w:rsid w:val="0042541B"/>
    <w:rsid w:val="0042560B"/>
    <w:rsid w:val="00425DD0"/>
    <w:rsid w:val="00425E4F"/>
    <w:rsid w:val="0042603B"/>
    <w:rsid w:val="004262A7"/>
    <w:rsid w:val="0042636F"/>
    <w:rsid w:val="0042661F"/>
    <w:rsid w:val="00426902"/>
    <w:rsid w:val="0042693F"/>
    <w:rsid w:val="00426B8C"/>
    <w:rsid w:val="00426F15"/>
    <w:rsid w:val="00426FEC"/>
    <w:rsid w:val="0042765C"/>
    <w:rsid w:val="00427724"/>
    <w:rsid w:val="00427EB9"/>
    <w:rsid w:val="004306D5"/>
    <w:rsid w:val="00430749"/>
    <w:rsid w:val="00430BAE"/>
    <w:rsid w:val="00430F0F"/>
    <w:rsid w:val="00431006"/>
    <w:rsid w:val="00431136"/>
    <w:rsid w:val="00431303"/>
    <w:rsid w:val="00431917"/>
    <w:rsid w:val="004319EC"/>
    <w:rsid w:val="00432187"/>
    <w:rsid w:val="00432B27"/>
    <w:rsid w:val="00432BE3"/>
    <w:rsid w:val="00432D61"/>
    <w:rsid w:val="00432F09"/>
    <w:rsid w:val="004332E8"/>
    <w:rsid w:val="00433516"/>
    <w:rsid w:val="004335F0"/>
    <w:rsid w:val="0043378E"/>
    <w:rsid w:val="00433990"/>
    <w:rsid w:val="00433C5F"/>
    <w:rsid w:val="004340BD"/>
    <w:rsid w:val="00434240"/>
    <w:rsid w:val="004342D5"/>
    <w:rsid w:val="00434463"/>
    <w:rsid w:val="00434E96"/>
    <w:rsid w:val="00435958"/>
    <w:rsid w:val="004366B7"/>
    <w:rsid w:val="004367F2"/>
    <w:rsid w:val="00436A0D"/>
    <w:rsid w:val="00436C85"/>
    <w:rsid w:val="00436E0E"/>
    <w:rsid w:val="00436F9B"/>
    <w:rsid w:val="004370DE"/>
    <w:rsid w:val="0043712C"/>
    <w:rsid w:val="0043728C"/>
    <w:rsid w:val="0043740F"/>
    <w:rsid w:val="004376AA"/>
    <w:rsid w:val="00440002"/>
    <w:rsid w:val="00440222"/>
    <w:rsid w:val="00440EA5"/>
    <w:rsid w:val="00440F43"/>
    <w:rsid w:val="00441072"/>
    <w:rsid w:val="004414A1"/>
    <w:rsid w:val="004415F2"/>
    <w:rsid w:val="00441714"/>
    <w:rsid w:val="0044172C"/>
    <w:rsid w:val="00441AAC"/>
    <w:rsid w:val="00441E8F"/>
    <w:rsid w:val="00441F29"/>
    <w:rsid w:val="004428D3"/>
    <w:rsid w:val="004429E7"/>
    <w:rsid w:val="0044312A"/>
    <w:rsid w:val="004434FD"/>
    <w:rsid w:val="00443AD3"/>
    <w:rsid w:val="00444125"/>
    <w:rsid w:val="004447E4"/>
    <w:rsid w:val="00445196"/>
    <w:rsid w:val="0044589D"/>
    <w:rsid w:val="00445C87"/>
    <w:rsid w:val="00445E6B"/>
    <w:rsid w:val="00446247"/>
    <w:rsid w:val="00446A44"/>
    <w:rsid w:val="00446D63"/>
    <w:rsid w:val="0044718F"/>
    <w:rsid w:val="00447651"/>
    <w:rsid w:val="004477AC"/>
    <w:rsid w:val="00447A3B"/>
    <w:rsid w:val="00447BB8"/>
    <w:rsid w:val="004508BE"/>
    <w:rsid w:val="004511FA"/>
    <w:rsid w:val="0045141E"/>
    <w:rsid w:val="004516BA"/>
    <w:rsid w:val="00451E72"/>
    <w:rsid w:val="00451EAD"/>
    <w:rsid w:val="004528B4"/>
    <w:rsid w:val="0045296D"/>
    <w:rsid w:val="00452FF5"/>
    <w:rsid w:val="004535A6"/>
    <w:rsid w:val="00453A85"/>
    <w:rsid w:val="00453E25"/>
    <w:rsid w:val="00453F18"/>
    <w:rsid w:val="00453FE2"/>
    <w:rsid w:val="004543C7"/>
    <w:rsid w:val="00454E4A"/>
    <w:rsid w:val="004550BD"/>
    <w:rsid w:val="00455311"/>
    <w:rsid w:val="00455B7C"/>
    <w:rsid w:val="00456351"/>
    <w:rsid w:val="00456394"/>
    <w:rsid w:val="00456826"/>
    <w:rsid w:val="00456A36"/>
    <w:rsid w:val="00456BE3"/>
    <w:rsid w:val="00456BEF"/>
    <w:rsid w:val="00456D39"/>
    <w:rsid w:val="00457197"/>
    <w:rsid w:val="00457330"/>
    <w:rsid w:val="004576F1"/>
    <w:rsid w:val="004577C8"/>
    <w:rsid w:val="0045781A"/>
    <w:rsid w:val="00457B6C"/>
    <w:rsid w:val="00457CE5"/>
    <w:rsid w:val="00457EE5"/>
    <w:rsid w:val="00460722"/>
    <w:rsid w:val="004608B8"/>
    <w:rsid w:val="00460ABC"/>
    <w:rsid w:val="00460B9E"/>
    <w:rsid w:val="00460D5A"/>
    <w:rsid w:val="0046137C"/>
    <w:rsid w:val="00461BAC"/>
    <w:rsid w:val="00461CE1"/>
    <w:rsid w:val="00462056"/>
    <w:rsid w:val="0046219B"/>
    <w:rsid w:val="0046246E"/>
    <w:rsid w:val="0046312E"/>
    <w:rsid w:val="00463267"/>
    <w:rsid w:val="0046388C"/>
    <w:rsid w:val="004638AE"/>
    <w:rsid w:val="00464229"/>
    <w:rsid w:val="0046439B"/>
    <w:rsid w:val="00464D9B"/>
    <w:rsid w:val="00464E15"/>
    <w:rsid w:val="00465258"/>
    <w:rsid w:val="0046536E"/>
    <w:rsid w:val="004655B7"/>
    <w:rsid w:val="004657ED"/>
    <w:rsid w:val="00465BE4"/>
    <w:rsid w:val="004661CA"/>
    <w:rsid w:val="00466510"/>
    <w:rsid w:val="00466578"/>
    <w:rsid w:val="00466C02"/>
    <w:rsid w:val="00466C34"/>
    <w:rsid w:val="00466C5E"/>
    <w:rsid w:val="00466E04"/>
    <w:rsid w:val="0046714C"/>
    <w:rsid w:val="00467420"/>
    <w:rsid w:val="004677B8"/>
    <w:rsid w:val="00467CCE"/>
    <w:rsid w:val="00467D5D"/>
    <w:rsid w:val="00470444"/>
    <w:rsid w:val="00470577"/>
    <w:rsid w:val="00470AB0"/>
    <w:rsid w:val="00470AC8"/>
    <w:rsid w:val="00470E45"/>
    <w:rsid w:val="00470E56"/>
    <w:rsid w:val="004712A2"/>
    <w:rsid w:val="004713CE"/>
    <w:rsid w:val="00471C98"/>
    <w:rsid w:val="00471DC9"/>
    <w:rsid w:val="00471DE3"/>
    <w:rsid w:val="0047202B"/>
    <w:rsid w:val="00472215"/>
    <w:rsid w:val="00472498"/>
    <w:rsid w:val="00472BB2"/>
    <w:rsid w:val="00473619"/>
    <w:rsid w:val="00473C88"/>
    <w:rsid w:val="00474214"/>
    <w:rsid w:val="0047443D"/>
    <w:rsid w:val="00474490"/>
    <w:rsid w:val="004745E7"/>
    <w:rsid w:val="00474CD1"/>
    <w:rsid w:val="00474DF5"/>
    <w:rsid w:val="004750C6"/>
    <w:rsid w:val="004751A1"/>
    <w:rsid w:val="0047531D"/>
    <w:rsid w:val="00475522"/>
    <w:rsid w:val="004756D7"/>
    <w:rsid w:val="00475C67"/>
    <w:rsid w:val="0047622E"/>
    <w:rsid w:val="00476317"/>
    <w:rsid w:val="004763C0"/>
    <w:rsid w:val="00476E54"/>
    <w:rsid w:val="00476F6A"/>
    <w:rsid w:val="00476F9A"/>
    <w:rsid w:val="0047701A"/>
    <w:rsid w:val="004777C4"/>
    <w:rsid w:val="00477D28"/>
    <w:rsid w:val="0048032F"/>
    <w:rsid w:val="00480458"/>
    <w:rsid w:val="0048059E"/>
    <w:rsid w:val="0048068B"/>
    <w:rsid w:val="004807C0"/>
    <w:rsid w:val="00480B23"/>
    <w:rsid w:val="00480BA4"/>
    <w:rsid w:val="004810DD"/>
    <w:rsid w:val="0048126A"/>
    <w:rsid w:val="00481566"/>
    <w:rsid w:val="004816BB"/>
    <w:rsid w:val="00481826"/>
    <w:rsid w:val="004825E8"/>
    <w:rsid w:val="00482975"/>
    <w:rsid w:val="00482DAC"/>
    <w:rsid w:val="004830E6"/>
    <w:rsid w:val="004837CE"/>
    <w:rsid w:val="00483B30"/>
    <w:rsid w:val="00483CFF"/>
    <w:rsid w:val="004843DC"/>
    <w:rsid w:val="0048446F"/>
    <w:rsid w:val="004845C2"/>
    <w:rsid w:val="00484705"/>
    <w:rsid w:val="004850EE"/>
    <w:rsid w:val="004850FF"/>
    <w:rsid w:val="004855F4"/>
    <w:rsid w:val="00485882"/>
    <w:rsid w:val="00485AA2"/>
    <w:rsid w:val="00485F7F"/>
    <w:rsid w:val="004864B5"/>
    <w:rsid w:val="00486725"/>
    <w:rsid w:val="00486D0E"/>
    <w:rsid w:val="00486D61"/>
    <w:rsid w:val="00486FCC"/>
    <w:rsid w:val="00487658"/>
    <w:rsid w:val="00487F3F"/>
    <w:rsid w:val="00490115"/>
    <w:rsid w:val="0049064C"/>
    <w:rsid w:val="00490829"/>
    <w:rsid w:val="004909C8"/>
    <w:rsid w:val="004910CA"/>
    <w:rsid w:val="00491299"/>
    <w:rsid w:val="004914CD"/>
    <w:rsid w:val="00491503"/>
    <w:rsid w:val="004916E9"/>
    <w:rsid w:val="00491838"/>
    <w:rsid w:val="00491C1F"/>
    <w:rsid w:val="00491FD0"/>
    <w:rsid w:val="004927E7"/>
    <w:rsid w:val="004929F3"/>
    <w:rsid w:val="00493061"/>
    <w:rsid w:val="00493D42"/>
    <w:rsid w:val="00493DEC"/>
    <w:rsid w:val="00493EEC"/>
    <w:rsid w:val="00493FE9"/>
    <w:rsid w:val="00494348"/>
    <w:rsid w:val="00494414"/>
    <w:rsid w:val="00494563"/>
    <w:rsid w:val="004946E0"/>
    <w:rsid w:val="00494973"/>
    <w:rsid w:val="00494AD1"/>
    <w:rsid w:val="00495127"/>
    <w:rsid w:val="004952F5"/>
    <w:rsid w:val="0049533C"/>
    <w:rsid w:val="004953D6"/>
    <w:rsid w:val="00495AB8"/>
    <w:rsid w:val="00495F83"/>
    <w:rsid w:val="00496779"/>
    <w:rsid w:val="0049688E"/>
    <w:rsid w:val="004968A0"/>
    <w:rsid w:val="00497162"/>
    <w:rsid w:val="004973AE"/>
    <w:rsid w:val="0049776B"/>
    <w:rsid w:val="00497E7B"/>
    <w:rsid w:val="00497F33"/>
    <w:rsid w:val="004A03B5"/>
    <w:rsid w:val="004A072D"/>
    <w:rsid w:val="004A0FA8"/>
    <w:rsid w:val="004A101D"/>
    <w:rsid w:val="004A1297"/>
    <w:rsid w:val="004A140B"/>
    <w:rsid w:val="004A145A"/>
    <w:rsid w:val="004A195A"/>
    <w:rsid w:val="004A1F10"/>
    <w:rsid w:val="004A1F32"/>
    <w:rsid w:val="004A239E"/>
    <w:rsid w:val="004A24E0"/>
    <w:rsid w:val="004A2683"/>
    <w:rsid w:val="004A276A"/>
    <w:rsid w:val="004A2D09"/>
    <w:rsid w:val="004A2DC0"/>
    <w:rsid w:val="004A2E93"/>
    <w:rsid w:val="004A2F5E"/>
    <w:rsid w:val="004A30F9"/>
    <w:rsid w:val="004A32E7"/>
    <w:rsid w:val="004A3311"/>
    <w:rsid w:val="004A339F"/>
    <w:rsid w:val="004A33FC"/>
    <w:rsid w:val="004A38FB"/>
    <w:rsid w:val="004A4481"/>
    <w:rsid w:val="004A4572"/>
    <w:rsid w:val="004A4632"/>
    <w:rsid w:val="004A51CD"/>
    <w:rsid w:val="004A5414"/>
    <w:rsid w:val="004A5505"/>
    <w:rsid w:val="004A5676"/>
    <w:rsid w:val="004A5F59"/>
    <w:rsid w:val="004A6098"/>
    <w:rsid w:val="004A6A7D"/>
    <w:rsid w:val="004A6CDE"/>
    <w:rsid w:val="004A6E18"/>
    <w:rsid w:val="004A79A3"/>
    <w:rsid w:val="004A7B84"/>
    <w:rsid w:val="004B10B4"/>
    <w:rsid w:val="004B11CF"/>
    <w:rsid w:val="004B226C"/>
    <w:rsid w:val="004B2648"/>
    <w:rsid w:val="004B27BD"/>
    <w:rsid w:val="004B2913"/>
    <w:rsid w:val="004B2A63"/>
    <w:rsid w:val="004B31E8"/>
    <w:rsid w:val="004B3573"/>
    <w:rsid w:val="004B359E"/>
    <w:rsid w:val="004B3B90"/>
    <w:rsid w:val="004B418E"/>
    <w:rsid w:val="004B4362"/>
    <w:rsid w:val="004B44F1"/>
    <w:rsid w:val="004B5B8D"/>
    <w:rsid w:val="004B5BBB"/>
    <w:rsid w:val="004B5E40"/>
    <w:rsid w:val="004B616A"/>
    <w:rsid w:val="004B6697"/>
    <w:rsid w:val="004B6861"/>
    <w:rsid w:val="004B6BB8"/>
    <w:rsid w:val="004B6DD6"/>
    <w:rsid w:val="004B7ACC"/>
    <w:rsid w:val="004C023D"/>
    <w:rsid w:val="004C029E"/>
    <w:rsid w:val="004C07C2"/>
    <w:rsid w:val="004C0BC1"/>
    <w:rsid w:val="004C1752"/>
    <w:rsid w:val="004C1808"/>
    <w:rsid w:val="004C1A3D"/>
    <w:rsid w:val="004C1A85"/>
    <w:rsid w:val="004C1C72"/>
    <w:rsid w:val="004C1E95"/>
    <w:rsid w:val="004C218D"/>
    <w:rsid w:val="004C2651"/>
    <w:rsid w:val="004C2BB0"/>
    <w:rsid w:val="004C2E16"/>
    <w:rsid w:val="004C331E"/>
    <w:rsid w:val="004C3D6F"/>
    <w:rsid w:val="004C3F86"/>
    <w:rsid w:val="004C4265"/>
    <w:rsid w:val="004C4408"/>
    <w:rsid w:val="004C455E"/>
    <w:rsid w:val="004C4A98"/>
    <w:rsid w:val="004C4C73"/>
    <w:rsid w:val="004C4CE9"/>
    <w:rsid w:val="004C5026"/>
    <w:rsid w:val="004C5074"/>
    <w:rsid w:val="004C5155"/>
    <w:rsid w:val="004C56B8"/>
    <w:rsid w:val="004C56CA"/>
    <w:rsid w:val="004C59EC"/>
    <w:rsid w:val="004C5D1C"/>
    <w:rsid w:val="004C5F29"/>
    <w:rsid w:val="004C69DB"/>
    <w:rsid w:val="004C7697"/>
    <w:rsid w:val="004C78D5"/>
    <w:rsid w:val="004C793D"/>
    <w:rsid w:val="004C7D71"/>
    <w:rsid w:val="004D013A"/>
    <w:rsid w:val="004D01C2"/>
    <w:rsid w:val="004D046E"/>
    <w:rsid w:val="004D051D"/>
    <w:rsid w:val="004D08A3"/>
    <w:rsid w:val="004D0935"/>
    <w:rsid w:val="004D0C4B"/>
    <w:rsid w:val="004D0D96"/>
    <w:rsid w:val="004D116E"/>
    <w:rsid w:val="004D13E1"/>
    <w:rsid w:val="004D142F"/>
    <w:rsid w:val="004D1723"/>
    <w:rsid w:val="004D1876"/>
    <w:rsid w:val="004D196C"/>
    <w:rsid w:val="004D1B22"/>
    <w:rsid w:val="004D29F6"/>
    <w:rsid w:val="004D2E44"/>
    <w:rsid w:val="004D2F54"/>
    <w:rsid w:val="004D3105"/>
    <w:rsid w:val="004D3373"/>
    <w:rsid w:val="004D34E5"/>
    <w:rsid w:val="004D3749"/>
    <w:rsid w:val="004D3FA0"/>
    <w:rsid w:val="004D4CC6"/>
    <w:rsid w:val="004D4F88"/>
    <w:rsid w:val="004D5826"/>
    <w:rsid w:val="004D5878"/>
    <w:rsid w:val="004D5918"/>
    <w:rsid w:val="004D5939"/>
    <w:rsid w:val="004D5C4F"/>
    <w:rsid w:val="004D6202"/>
    <w:rsid w:val="004D6441"/>
    <w:rsid w:val="004D6974"/>
    <w:rsid w:val="004D69E8"/>
    <w:rsid w:val="004D6C49"/>
    <w:rsid w:val="004D749B"/>
    <w:rsid w:val="004D74E8"/>
    <w:rsid w:val="004D7A58"/>
    <w:rsid w:val="004D7DBF"/>
    <w:rsid w:val="004E00D2"/>
    <w:rsid w:val="004E0612"/>
    <w:rsid w:val="004E0C81"/>
    <w:rsid w:val="004E0CBC"/>
    <w:rsid w:val="004E10BF"/>
    <w:rsid w:val="004E1553"/>
    <w:rsid w:val="004E1AEE"/>
    <w:rsid w:val="004E1D09"/>
    <w:rsid w:val="004E237B"/>
    <w:rsid w:val="004E24D3"/>
    <w:rsid w:val="004E2926"/>
    <w:rsid w:val="004E2B41"/>
    <w:rsid w:val="004E2B7E"/>
    <w:rsid w:val="004E2F86"/>
    <w:rsid w:val="004E3343"/>
    <w:rsid w:val="004E34C2"/>
    <w:rsid w:val="004E35A5"/>
    <w:rsid w:val="004E390B"/>
    <w:rsid w:val="004E393A"/>
    <w:rsid w:val="004E3A1B"/>
    <w:rsid w:val="004E3F1E"/>
    <w:rsid w:val="004E3F31"/>
    <w:rsid w:val="004E40FF"/>
    <w:rsid w:val="004E422F"/>
    <w:rsid w:val="004E4918"/>
    <w:rsid w:val="004E4A33"/>
    <w:rsid w:val="004E4B07"/>
    <w:rsid w:val="004E50AF"/>
    <w:rsid w:val="004E5681"/>
    <w:rsid w:val="004E577F"/>
    <w:rsid w:val="004E58AC"/>
    <w:rsid w:val="004E6230"/>
    <w:rsid w:val="004E6884"/>
    <w:rsid w:val="004E69B8"/>
    <w:rsid w:val="004E6D73"/>
    <w:rsid w:val="004E70DA"/>
    <w:rsid w:val="004E7621"/>
    <w:rsid w:val="004E78C8"/>
    <w:rsid w:val="004E79A7"/>
    <w:rsid w:val="004E7C71"/>
    <w:rsid w:val="004F0074"/>
    <w:rsid w:val="004F05CA"/>
    <w:rsid w:val="004F0A5B"/>
    <w:rsid w:val="004F0F66"/>
    <w:rsid w:val="004F11F7"/>
    <w:rsid w:val="004F15EE"/>
    <w:rsid w:val="004F1690"/>
    <w:rsid w:val="004F1A07"/>
    <w:rsid w:val="004F1A71"/>
    <w:rsid w:val="004F1EA7"/>
    <w:rsid w:val="004F201A"/>
    <w:rsid w:val="004F20DB"/>
    <w:rsid w:val="004F3156"/>
    <w:rsid w:val="004F342A"/>
    <w:rsid w:val="004F3823"/>
    <w:rsid w:val="004F3A1A"/>
    <w:rsid w:val="004F3DEC"/>
    <w:rsid w:val="004F3FA9"/>
    <w:rsid w:val="004F45E6"/>
    <w:rsid w:val="004F47B9"/>
    <w:rsid w:val="004F47C4"/>
    <w:rsid w:val="004F4B12"/>
    <w:rsid w:val="004F4B1C"/>
    <w:rsid w:val="004F4D3B"/>
    <w:rsid w:val="004F5258"/>
    <w:rsid w:val="004F53F4"/>
    <w:rsid w:val="004F5434"/>
    <w:rsid w:val="004F59B4"/>
    <w:rsid w:val="004F5BDA"/>
    <w:rsid w:val="004F5F29"/>
    <w:rsid w:val="004F63BB"/>
    <w:rsid w:val="004F70F2"/>
    <w:rsid w:val="004F7310"/>
    <w:rsid w:val="004F783C"/>
    <w:rsid w:val="004F7AA5"/>
    <w:rsid w:val="004F7ACB"/>
    <w:rsid w:val="004F7BB4"/>
    <w:rsid w:val="00500515"/>
    <w:rsid w:val="00500768"/>
    <w:rsid w:val="00500C77"/>
    <w:rsid w:val="00500F4A"/>
    <w:rsid w:val="00501565"/>
    <w:rsid w:val="005015EB"/>
    <w:rsid w:val="00502242"/>
    <w:rsid w:val="00502AAA"/>
    <w:rsid w:val="00502CEB"/>
    <w:rsid w:val="00503096"/>
    <w:rsid w:val="005030FE"/>
    <w:rsid w:val="005037B6"/>
    <w:rsid w:val="005038A1"/>
    <w:rsid w:val="00503D09"/>
    <w:rsid w:val="00503D2D"/>
    <w:rsid w:val="00503F43"/>
    <w:rsid w:val="005040E5"/>
    <w:rsid w:val="0050434D"/>
    <w:rsid w:val="00504D8C"/>
    <w:rsid w:val="00504DC5"/>
    <w:rsid w:val="005053F1"/>
    <w:rsid w:val="00505622"/>
    <w:rsid w:val="00505898"/>
    <w:rsid w:val="005058A0"/>
    <w:rsid w:val="00506248"/>
    <w:rsid w:val="0050629A"/>
    <w:rsid w:val="005062C6"/>
    <w:rsid w:val="00506504"/>
    <w:rsid w:val="00506A8B"/>
    <w:rsid w:val="00506C56"/>
    <w:rsid w:val="00506C8B"/>
    <w:rsid w:val="005070D0"/>
    <w:rsid w:val="0050799C"/>
    <w:rsid w:val="00507AAC"/>
    <w:rsid w:val="00507CE0"/>
    <w:rsid w:val="00510346"/>
    <w:rsid w:val="00510385"/>
    <w:rsid w:val="00510499"/>
    <w:rsid w:val="00510628"/>
    <w:rsid w:val="00510AC9"/>
    <w:rsid w:val="00510CCA"/>
    <w:rsid w:val="00510D23"/>
    <w:rsid w:val="005111DA"/>
    <w:rsid w:val="005113DC"/>
    <w:rsid w:val="00511691"/>
    <w:rsid w:val="00512008"/>
    <w:rsid w:val="0051222D"/>
    <w:rsid w:val="0051240E"/>
    <w:rsid w:val="0051242F"/>
    <w:rsid w:val="00512E18"/>
    <w:rsid w:val="00512FED"/>
    <w:rsid w:val="00513478"/>
    <w:rsid w:val="00513669"/>
    <w:rsid w:val="0051392A"/>
    <w:rsid w:val="00514A37"/>
    <w:rsid w:val="00514B43"/>
    <w:rsid w:val="00514E5C"/>
    <w:rsid w:val="00515038"/>
    <w:rsid w:val="0051536D"/>
    <w:rsid w:val="005155C6"/>
    <w:rsid w:val="00515807"/>
    <w:rsid w:val="00515A64"/>
    <w:rsid w:val="00516104"/>
    <w:rsid w:val="005161CA"/>
    <w:rsid w:val="00516537"/>
    <w:rsid w:val="00516694"/>
    <w:rsid w:val="00516AD8"/>
    <w:rsid w:val="00516DAB"/>
    <w:rsid w:val="00517632"/>
    <w:rsid w:val="005178FD"/>
    <w:rsid w:val="00517AF9"/>
    <w:rsid w:val="005200AE"/>
    <w:rsid w:val="005215C3"/>
    <w:rsid w:val="00521644"/>
    <w:rsid w:val="00521933"/>
    <w:rsid w:val="00521CFD"/>
    <w:rsid w:val="00521DE6"/>
    <w:rsid w:val="00521E1E"/>
    <w:rsid w:val="00522AED"/>
    <w:rsid w:val="00522BB3"/>
    <w:rsid w:val="00522D6A"/>
    <w:rsid w:val="00522F35"/>
    <w:rsid w:val="00522FAF"/>
    <w:rsid w:val="00522FB2"/>
    <w:rsid w:val="00523DEE"/>
    <w:rsid w:val="005247D9"/>
    <w:rsid w:val="00524CE4"/>
    <w:rsid w:val="005250BE"/>
    <w:rsid w:val="005251CF"/>
    <w:rsid w:val="00525359"/>
    <w:rsid w:val="00525546"/>
    <w:rsid w:val="00525754"/>
    <w:rsid w:val="00526402"/>
    <w:rsid w:val="0052671C"/>
    <w:rsid w:val="00527ED0"/>
    <w:rsid w:val="00530507"/>
    <w:rsid w:val="00530740"/>
    <w:rsid w:val="0053098C"/>
    <w:rsid w:val="00530C77"/>
    <w:rsid w:val="0053169E"/>
    <w:rsid w:val="005319C4"/>
    <w:rsid w:val="00531D27"/>
    <w:rsid w:val="00531D4A"/>
    <w:rsid w:val="005321B6"/>
    <w:rsid w:val="0053236E"/>
    <w:rsid w:val="0053246F"/>
    <w:rsid w:val="00532C18"/>
    <w:rsid w:val="005338C1"/>
    <w:rsid w:val="00533BD5"/>
    <w:rsid w:val="00533D34"/>
    <w:rsid w:val="00533D45"/>
    <w:rsid w:val="00533D9A"/>
    <w:rsid w:val="00534155"/>
    <w:rsid w:val="00534433"/>
    <w:rsid w:val="00534511"/>
    <w:rsid w:val="005346A6"/>
    <w:rsid w:val="0053489E"/>
    <w:rsid w:val="00535259"/>
    <w:rsid w:val="00535894"/>
    <w:rsid w:val="005359DB"/>
    <w:rsid w:val="00536147"/>
    <w:rsid w:val="00536436"/>
    <w:rsid w:val="0053651E"/>
    <w:rsid w:val="00536683"/>
    <w:rsid w:val="00536936"/>
    <w:rsid w:val="00536AF7"/>
    <w:rsid w:val="0053706A"/>
    <w:rsid w:val="0053712A"/>
    <w:rsid w:val="005372AF"/>
    <w:rsid w:val="005372C3"/>
    <w:rsid w:val="00537ECB"/>
    <w:rsid w:val="00537F42"/>
    <w:rsid w:val="005401D8"/>
    <w:rsid w:val="0054023B"/>
    <w:rsid w:val="005407EC"/>
    <w:rsid w:val="0054080D"/>
    <w:rsid w:val="005409A5"/>
    <w:rsid w:val="00540ACB"/>
    <w:rsid w:val="00540AF3"/>
    <w:rsid w:val="00540E57"/>
    <w:rsid w:val="00540F5A"/>
    <w:rsid w:val="005412FB"/>
    <w:rsid w:val="00541A72"/>
    <w:rsid w:val="00542364"/>
    <w:rsid w:val="00542640"/>
    <w:rsid w:val="00542BC7"/>
    <w:rsid w:val="00542EAF"/>
    <w:rsid w:val="005432F4"/>
    <w:rsid w:val="005434C7"/>
    <w:rsid w:val="00543BFB"/>
    <w:rsid w:val="00543E10"/>
    <w:rsid w:val="00544316"/>
    <w:rsid w:val="0054433B"/>
    <w:rsid w:val="005443BF"/>
    <w:rsid w:val="00544D3C"/>
    <w:rsid w:val="0054557D"/>
    <w:rsid w:val="00545675"/>
    <w:rsid w:val="0054585E"/>
    <w:rsid w:val="00545D60"/>
    <w:rsid w:val="00545E50"/>
    <w:rsid w:val="00545F95"/>
    <w:rsid w:val="0054667F"/>
    <w:rsid w:val="005468FF"/>
    <w:rsid w:val="005469C2"/>
    <w:rsid w:val="00546F6B"/>
    <w:rsid w:val="005472EC"/>
    <w:rsid w:val="005473D4"/>
    <w:rsid w:val="005473E8"/>
    <w:rsid w:val="005474CF"/>
    <w:rsid w:val="005474FB"/>
    <w:rsid w:val="00547CB2"/>
    <w:rsid w:val="00547D48"/>
    <w:rsid w:val="00550BB3"/>
    <w:rsid w:val="00550D2C"/>
    <w:rsid w:val="00550D77"/>
    <w:rsid w:val="00550F16"/>
    <w:rsid w:val="00550FE5"/>
    <w:rsid w:val="005510A4"/>
    <w:rsid w:val="0055149E"/>
    <w:rsid w:val="005515E0"/>
    <w:rsid w:val="00551B1F"/>
    <w:rsid w:val="00551B81"/>
    <w:rsid w:val="00551BEF"/>
    <w:rsid w:val="00551E1A"/>
    <w:rsid w:val="0055227F"/>
    <w:rsid w:val="00552408"/>
    <w:rsid w:val="005528DF"/>
    <w:rsid w:val="00552C6E"/>
    <w:rsid w:val="00552E6E"/>
    <w:rsid w:val="0055301A"/>
    <w:rsid w:val="00553BD8"/>
    <w:rsid w:val="00553D3B"/>
    <w:rsid w:val="00553D74"/>
    <w:rsid w:val="00553EC9"/>
    <w:rsid w:val="0055479C"/>
    <w:rsid w:val="005547A8"/>
    <w:rsid w:val="005548FC"/>
    <w:rsid w:val="00554C7D"/>
    <w:rsid w:val="005553DA"/>
    <w:rsid w:val="00555412"/>
    <w:rsid w:val="00555C44"/>
    <w:rsid w:val="00555EB7"/>
    <w:rsid w:val="00555F77"/>
    <w:rsid w:val="00555FF5"/>
    <w:rsid w:val="005563F9"/>
    <w:rsid w:val="005564F6"/>
    <w:rsid w:val="00556A88"/>
    <w:rsid w:val="00556AAC"/>
    <w:rsid w:val="00557086"/>
    <w:rsid w:val="00557128"/>
    <w:rsid w:val="005574D5"/>
    <w:rsid w:val="00557C03"/>
    <w:rsid w:val="00560059"/>
    <w:rsid w:val="00560635"/>
    <w:rsid w:val="00560AA4"/>
    <w:rsid w:val="00560B9F"/>
    <w:rsid w:val="00560C81"/>
    <w:rsid w:val="00561554"/>
    <w:rsid w:val="005615E5"/>
    <w:rsid w:val="00561B6A"/>
    <w:rsid w:val="005620FA"/>
    <w:rsid w:val="00562729"/>
    <w:rsid w:val="00562EB7"/>
    <w:rsid w:val="0056366A"/>
    <w:rsid w:val="005642C5"/>
    <w:rsid w:val="0056449A"/>
    <w:rsid w:val="00564B66"/>
    <w:rsid w:val="00564E55"/>
    <w:rsid w:val="005654C0"/>
    <w:rsid w:val="00565618"/>
    <w:rsid w:val="005656F9"/>
    <w:rsid w:val="00565BD9"/>
    <w:rsid w:val="00565DE9"/>
    <w:rsid w:val="00565E2D"/>
    <w:rsid w:val="00566105"/>
    <w:rsid w:val="0056643C"/>
    <w:rsid w:val="0056644D"/>
    <w:rsid w:val="00566B7A"/>
    <w:rsid w:val="00567FF6"/>
    <w:rsid w:val="00570EE0"/>
    <w:rsid w:val="005712EC"/>
    <w:rsid w:val="0057133A"/>
    <w:rsid w:val="0057161B"/>
    <w:rsid w:val="0057189C"/>
    <w:rsid w:val="00571B31"/>
    <w:rsid w:val="00571BA6"/>
    <w:rsid w:val="00571D0E"/>
    <w:rsid w:val="0057213F"/>
    <w:rsid w:val="00572177"/>
    <w:rsid w:val="005723BE"/>
    <w:rsid w:val="0057267F"/>
    <w:rsid w:val="005729FF"/>
    <w:rsid w:val="00572D09"/>
    <w:rsid w:val="00572F49"/>
    <w:rsid w:val="005732F8"/>
    <w:rsid w:val="005734D5"/>
    <w:rsid w:val="00573842"/>
    <w:rsid w:val="00573DA3"/>
    <w:rsid w:val="00574611"/>
    <w:rsid w:val="00574A0F"/>
    <w:rsid w:val="00575241"/>
    <w:rsid w:val="0057539B"/>
    <w:rsid w:val="00575476"/>
    <w:rsid w:val="005754FE"/>
    <w:rsid w:val="00575AD5"/>
    <w:rsid w:val="00576342"/>
    <w:rsid w:val="00576A5A"/>
    <w:rsid w:val="00576B17"/>
    <w:rsid w:val="00576CA7"/>
    <w:rsid w:val="00577291"/>
    <w:rsid w:val="00577760"/>
    <w:rsid w:val="00577B93"/>
    <w:rsid w:val="00577C78"/>
    <w:rsid w:val="00577F98"/>
    <w:rsid w:val="005808D0"/>
    <w:rsid w:val="00580AFE"/>
    <w:rsid w:val="00581025"/>
    <w:rsid w:val="005815CF"/>
    <w:rsid w:val="0058165F"/>
    <w:rsid w:val="00581900"/>
    <w:rsid w:val="00581A14"/>
    <w:rsid w:val="00581AAF"/>
    <w:rsid w:val="00581AE7"/>
    <w:rsid w:val="00581E93"/>
    <w:rsid w:val="0058230B"/>
    <w:rsid w:val="005824ED"/>
    <w:rsid w:val="005827CF"/>
    <w:rsid w:val="00582B64"/>
    <w:rsid w:val="00582B69"/>
    <w:rsid w:val="0058306C"/>
    <w:rsid w:val="00583686"/>
    <w:rsid w:val="00583C54"/>
    <w:rsid w:val="00583CF9"/>
    <w:rsid w:val="00583D60"/>
    <w:rsid w:val="00584256"/>
    <w:rsid w:val="0058460D"/>
    <w:rsid w:val="0058465D"/>
    <w:rsid w:val="00584A46"/>
    <w:rsid w:val="00584CF8"/>
    <w:rsid w:val="00584DC6"/>
    <w:rsid w:val="00585276"/>
    <w:rsid w:val="0058531F"/>
    <w:rsid w:val="005858E0"/>
    <w:rsid w:val="005858E7"/>
    <w:rsid w:val="00586174"/>
    <w:rsid w:val="005867B8"/>
    <w:rsid w:val="00586A2E"/>
    <w:rsid w:val="00586E3F"/>
    <w:rsid w:val="005871D3"/>
    <w:rsid w:val="0058748B"/>
    <w:rsid w:val="0058753F"/>
    <w:rsid w:val="005876C2"/>
    <w:rsid w:val="0059016B"/>
    <w:rsid w:val="005902A3"/>
    <w:rsid w:val="00590E9F"/>
    <w:rsid w:val="005912F4"/>
    <w:rsid w:val="005916C9"/>
    <w:rsid w:val="0059180E"/>
    <w:rsid w:val="0059192C"/>
    <w:rsid w:val="00591BF2"/>
    <w:rsid w:val="00591D25"/>
    <w:rsid w:val="00591E9E"/>
    <w:rsid w:val="005921DE"/>
    <w:rsid w:val="005930FC"/>
    <w:rsid w:val="0059334C"/>
    <w:rsid w:val="005934EF"/>
    <w:rsid w:val="00593BDA"/>
    <w:rsid w:val="005942E4"/>
    <w:rsid w:val="00594337"/>
    <w:rsid w:val="00594969"/>
    <w:rsid w:val="00594DDA"/>
    <w:rsid w:val="00594F35"/>
    <w:rsid w:val="00595930"/>
    <w:rsid w:val="00595B13"/>
    <w:rsid w:val="00595C51"/>
    <w:rsid w:val="00595D5F"/>
    <w:rsid w:val="00595ECA"/>
    <w:rsid w:val="00596186"/>
    <w:rsid w:val="00596449"/>
    <w:rsid w:val="005966A6"/>
    <w:rsid w:val="00596934"/>
    <w:rsid w:val="00597321"/>
    <w:rsid w:val="005974A8"/>
    <w:rsid w:val="005974C5"/>
    <w:rsid w:val="005975F6"/>
    <w:rsid w:val="0059762D"/>
    <w:rsid w:val="00597B5E"/>
    <w:rsid w:val="00597E17"/>
    <w:rsid w:val="00597E47"/>
    <w:rsid w:val="00597F53"/>
    <w:rsid w:val="00597FFB"/>
    <w:rsid w:val="005A00D0"/>
    <w:rsid w:val="005A0990"/>
    <w:rsid w:val="005A0A9C"/>
    <w:rsid w:val="005A0BE6"/>
    <w:rsid w:val="005A0FC6"/>
    <w:rsid w:val="005A130F"/>
    <w:rsid w:val="005A1437"/>
    <w:rsid w:val="005A17CE"/>
    <w:rsid w:val="005A1A92"/>
    <w:rsid w:val="005A1E4B"/>
    <w:rsid w:val="005A2769"/>
    <w:rsid w:val="005A2A0F"/>
    <w:rsid w:val="005A2AB0"/>
    <w:rsid w:val="005A356F"/>
    <w:rsid w:val="005A35BE"/>
    <w:rsid w:val="005A35CC"/>
    <w:rsid w:val="005A35D8"/>
    <w:rsid w:val="005A3F43"/>
    <w:rsid w:val="005A406A"/>
    <w:rsid w:val="005A42E4"/>
    <w:rsid w:val="005A4382"/>
    <w:rsid w:val="005A44B2"/>
    <w:rsid w:val="005A4B77"/>
    <w:rsid w:val="005A58B4"/>
    <w:rsid w:val="005A5DB1"/>
    <w:rsid w:val="005A6746"/>
    <w:rsid w:val="005A7FEB"/>
    <w:rsid w:val="005B0400"/>
    <w:rsid w:val="005B0564"/>
    <w:rsid w:val="005B0579"/>
    <w:rsid w:val="005B0BD4"/>
    <w:rsid w:val="005B10AA"/>
    <w:rsid w:val="005B1101"/>
    <w:rsid w:val="005B125A"/>
    <w:rsid w:val="005B1522"/>
    <w:rsid w:val="005B16DD"/>
    <w:rsid w:val="005B17A9"/>
    <w:rsid w:val="005B251D"/>
    <w:rsid w:val="005B289D"/>
    <w:rsid w:val="005B294D"/>
    <w:rsid w:val="005B2A2E"/>
    <w:rsid w:val="005B2E53"/>
    <w:rsid w:val="005B2FD0"/>
    <w:rsid w:val="005B31FA"/>
    <w:rsid w:val="005B33F5"/>
    <w:rsid w:val="005B3460"/>
    <w:rsid w:val="005B35AB"/>
    <w:rsid w:val="005B3C41"/>
    <w:rsid w:val="005B3D02"/>
    <w:rsid w:val="005B407A"/>
    <w:rsid w:val="005B40EA"/>
    <w:rsid w:val="005B4286"/>
    <w:rsid w:val="005B441B"/>
    <w:rsid w:val="005B459C"/>
    <w:rsid w:val="005B45C5"/>
    <w:rsid w:val="005B537B"/>
    <w:rsid w:val="005B5813"/>
    <w:rsid w:val="005B5840"/>
    <w:rsid w:val="005B5A26"/>
    <w:rsid w:val="005B5B3F"/>
    <w:rsid w:val="005B5E8E"/>
    <w:rsid w:val="005B610B"/>
    <w:rsid w:val="005B6585"/>
    <w:rsid w:val="005B677E"/>
    <w:rsid w:val="005B6812"/>
    <w:rsid w:val="005B69A4"/>
    <w:rsid w:val="005B6F5D"/>
    <w:rsid w:val="005B73E6"/>
    <w:rsid w:val="005B762D"/>
    <w:rsid w:val="005B77BA"/>
    <w:rsid w:val="005B7A71"/>
    <w:rsid w:val="005B7F2A"/>
    <w:rsid w:val="005C0AA0"/>
    <w:rsid w:val="005C0AB3"/>
    <w:rsid w:val="005C0E21"/>
    <w:rsid w:val="005C1457"/>
    <w:rsid w:val="005C15E6"/>
    <w:rsid w:val="005C167D"/>
    <w:rsid w:val="005C20D0"/>
    <w:rsid w:val="005C212C"/>
    <w:rsid w:val="005C2670"/>
    <w:rsid w:val="005C2AAD"/>
    <w:rsid w:val="005C3007"/>
    <w:rsid w:val="005C31DD"/>
    <w:rsid w:val="005C3298"/>
    <w:rsid w:val="005C39CC"/>
    <w:rsid w:val="005C4256"/>
    <w:rsid w:val="005C45A2"/>
    <w:rsid w:val="005C4661"/>
    <w:rsid w:val="005C48FA"/>
    <w:rsid w:val="005C51A7"/>
    <w:rsid w:val="005C55F6"/>
    <w:rsid w:val="005C5847"/>
    <w:rsid w:val="005C5A04"/>
    <w:rsid w:val="005C5B1B"/>
    <w:rsid w:val="005C60E3"/>
    <w:rsid w:val="005C6CA5"/>
    <w:rsid w:val="005C6EF7"/>
    <w:rsid w:val="005C72BE"/>
    <w:rsid w:val="005C7524"/>
    <w:rsid w:val="005C76C7"/>
    <w:rsid w:val="005C7CB2"/>
    <w:rsid w:val="005D0028"/>
    <w:rsid w:val="005D02C2"/>
    <w:rsid w:val="005D0782"/>
    <w:rsid w:val="005D09CB"/>
    <w:rsid w:val="005D0D98"/>
    <w:rsid w:val="005D0F71"/>
    <w:rsid w:val="005D1409"/>
    <w:rsid w:val="005D1A55"/>
    <w:rsid w:val="005D1EEE"/>
    <w:rsid w:val="005D20FC"/>
    <w:rsid w:val="005D218E"/>
    <w:rsid w:val="005D21BF"/>
    <w:rsid w:val="005D2479"/>
    <w:rsid w:val="005D279A"/>
    <w:rsid w:val="005D2931"/>
    <w:rsid w:val="005D2E2B"/>
    <w:rsid w:val="005D38DA"/>
    <w:rsid w:val="005D3B48"/>
    <w:rsid w:val="005D3CA5"/>
    <w:rsid w:val="005D3E24"/>
    <w:rsid w:val="005D40E9"/>
    <w:rsid w:val="005D491C"/>
    <w:rsid w:val="005D4981"/>
    <w:rsid w:val="005D5F84"/>
    <w:rsid w:val="005D5FD6"/>
    <w:rsid w:val="005D6A03"/>
    <w:rsid w:val="005D6A5D"/>
    <w:rsid w:val="005D6BB3"/>
    <w:rsid w:val="005D6DF1"/>
    <w:rsid w:val="005D709E"/>
    <w:rsid w:val="005D75D1"/>
    <w:rsid w:val="005D7ED2"/>
    <w:rsid w:val="005E0287"/>
    <w:rsid w:val="005E1067"/>
    <w:rsid w:val="005E110E"/>
    <w:rsid w:val="005E14AB"/>
    <w:rsid w:val="005E1D0C"/>
    <w:rsid w:val="005E1DE1"/>
    <w:rsid w:val="005E1EFC"/>
    <w:rsid w:val="005E2B4B"/>
    <w:rsid w:val="005E2CC0"/>
    <w:rsid w:val="005E342A"/>
    <w:rsid w:val="005E47BC"/>
    <w:rsid w:val="005E4817"/>
    <w:rsid w:val="005E492A"/>
    <w:rsid w:val="005E4BB2"/>
    <w:rsid w:val="005E545F"/>
    <w:rsid w:val="005E5BAC"/>
    <w:rsid w:val="005E5BD1"/>
    <w:rsid w:val="005E5C16"/>
    <w:rsid w:val="005E609B"/>
    <w:rsid w:val="005E626F"/>
    <w:rsid w:val="005E6295"/>
    <w:rsid w:val="005E62A4"/>
    <w:rsid w:val="005E64EF"/>
    <w:rsid w:val="005E6BB8"/>
    <w:rsid w:val="005E6CE4"/>
    <w:rsid w:val="005E6DC7"/>
    <w:rsid w:val="005E7266"/>
    <w:rsid w:val="005E7466"/>
    <w:rsid w:val="005E747B"/>
    <w:rsid w:val="005E75FA"/>
    <w:rsid w:val="005E7B4F"/>
    <w:rsid w:val="005E7DBC"/>
    <w:rsid w:val="005F00A9"/>
    <w:rsid w:val="005F04C4"/>
    <w:rsid w:val="005F13DF"/>
    <w:rsid w:val="005F14AC"/>
    <w:rsid w:val="005F1760"/>
    <w:rsid w:val="005F17FF"/>
    <w:rsid w:val="005F1813"/>
    <w:rsid w:val="005F1A34"/>
    <w:rsid w:val="005F26B8"/>
    <w:rsid w:val="005F27F8"/>
    <w:rsid w:val="005F3213"/>
    <w:rsid w:val="005F35B3"/>
    <w:rsid w:val="005F3B05"/>
    <w:rsid w:val="005F3E86"/>
    <w:rsid w:val="005F3E8F"/>
    <w:rsid w:val="005F4294"/>
    <w:rsid w:val="005F4495"/>
    <w:rsid w:val="005F4944"/>
    <w:rsid w:val="005F4D0A"/>
    <w:rsid w:val="005F52E1"/>
    <w:rsid w:val="005F5D7A"/>
    <w:rsid w:val="005F5D83"/>
    <w:rsid w:val="005F5EB1"/>
    <w:rsid w:val="005F6017"/>
    <w:rsid w:val="005F61CD"/>
    <w:rsid w:val="005F6E42"/>
    <w:rsid w:val="005F7038"/>
    <w:rsid w:val="005F74F7"/>
    <w:rsid w:val="005F7B4D"/>
    <w:rsid w:val="005F7EE0"/>
    <w:rsid w:val="005F7F09"/>
    <w:rsid w:val="00600213"/>
    <w:rsid w:val="00600698"/>
    <w:rsid w:val="00600905"/>
    <w:rsid w:val="00600D8B"/>
    <w:rsid w:val="00600E1B"/>
    <w:rsid w:val="006014E0"/>
    <w:rsid w:val="00601A61"/>
    <w:rsid w:val="00601BBB"/>
    <w:rsid w:val="00601CFF"/>
    <w:rsid w:val="00601E31"/>
    <w:rsid w:val="00602059"/>
    <w:rsid w:val="006021B7"/>
    <w:rsid w:val="00602661"/>
    <w:rsid w:val="006030F7"/>
    <w:rsid w:val="00603102"/>
    <w:rsid w:val="006031B8"/>
    <w:rsid w:val="006034C0"/>
    <w:rsid w:val="00603A65"/>
    <w:rsid w:val="00603B8D"/>
    <w:rsid w:val="00603C8F"/>
    <w:rsid w:val="00603DC3"/>
    <w:rsid w:val="00603E68"/>
    <w:rsid w:val="006040AC"/>
    <w:rsid w:val="00604DCC"/>
    <w:rsid w:val="00604E8A"/>
    <w:rsid w:val="00604EB2"/>
    <w:rsid w:val="00605728"/>
    <w:rsid w:val="00605A61"/>
    <w:rsid w:val="00605FE8"/>
    <w:rsid w:val="00606C41"/>
    <w:rsid w:val="00606F35"/>
    <w:rsid w:val="00607002"/>
    <w:rsid w:val="006073BD"/>
    <w:rsid w:val="006079B0"/>
    <w:rsid w:val="00607EC4"/>
    <w:rsid w:val="00610728"/>
    <w:rsid w:val="00610873"/>
    <w:rsid w:val="00610D82"/>
    <w:rsid w:val="00610DB5"/>
    <w:rsid w:val="00610DD3"/>
    <w:rsid w:val="00611103"/>
    <w:rsid w:val="006111DB"/>
    <w:rsid w:val="006111FA"/>
    <w:rsid w:val="006113B6"/>
    <w:rsid w:val="00611C10"/>
    <w:rsid w:val="00611E0E"/>
    <w:rsid w:val="00612512"/>
    <w:rsid w:val="0061254C"/>
    <w:rsid w:val="00612BA9"/>
    <w:rsid w:val="00612F92"/>
    <w:rsid w:val="00613349"/>
    <w:rsid w:val="0061343C"/>
    <w:rsid w:val="00613C0D"/>
    <w:rsid w:val="00613DE0"/>
    <w:rsid w:val="00613E3C"/>
    <w:rsid w:val="00613E5A"/>
    <w:rsid w:val="00614073"/>
    <w:rsid w:val="006141B5"/>
    <w:rsid w:val="00614495"/>
    <w:rsid w:val="006145E0"/>
    <w:rsid w:val="006149F9"/>
    <w:rsid w:val="00614BF3"/>
    <w:rsid w:val="00614DBA"/>
    <w:rsid w:val="0061544E"/>
    <w:rsid w:val="00615574"/>
    <w:rsid w:val="006156CC"/>
    <w:rsid w:val="006157D2"/>
    <w:rsid w:val="00615937"/>
    <w:rsid w:val="0061596C"/>
    <w:rsid w:val="00615C60"/>
    <w:rsid w:val="00615FEC"/>
    <w:rsid w:val="006162F4"/>
    <w:rsid w:val="00616409"/>
    <w:rsid w:val="00616E64"/>
    <w:rsid w:val="006178BB"/>
    <w:rsid w:val="00617BA9"/>
    <w:rsid w:val="00617DB6"/>
    <w:rsid w:val="00617FC5"/>
    <w:rsid w:val="006201F8"/>
    <w:rsid w:val="00620341"/>
    <w:rsid w:val="006203C5"/>
    <w:rsid w:val="00620955"/>
    <w:rsid w:val="00620A8A"/>
    <w:rsid w:val="00620F97"/>
    <w:rsid w:val="0062109E"/>
    <w:rsid w:val="006211DE"/>
    <w:rsid w:val="00621672"/>
    <w:rsid w:val="00621823"/>
    <w:rsid w:val="0062227A"/>
    <w:rsid w:val="0062288C"/>
    <w:rsid w:val="00622ED8"/>
    <w:rsid w:val="00623386"/>
    <w:rsid w:val="00624350"/>
    <w:rsid w:val="006244B5"/>
    <w:rsid w:val="00624849"/>
    <w:rsid w:val="0062495A"/>
    <w:rsid w:val="00624BEE"/>
    <w:rsid w:val="00625A0F"/>
    <w:rsid w:val="00625CCB"/>
    <w:rsid w:val="0062658E"/>
    <w:rsid w:val="00626B77"/>
    <w:rsid w:val="00626C87"/>
    <w:rsid w:val="00626CBD"/>
    <w:rsid w:val="00626D70"/>
    <w:rsid w:val="006272DD"/>
    <w:rsid w:val="006273DA"/>
    <w:rsid w:val="00627A54"/>
    <w:rsid w:val="00627B5A"/>
    <w:rsid w:val="00627C7B"/>
    <w:rsid w:val="00627E26"/>
    <w:rsid w:val="006301E5"/>
    <w:rsid w:val="00630330"/>
    <w:rsid w:val="00630C86"/>
    <w:rsid w:val="00631000"/>
    <w:rsid w:val="0063134C"/>
    <w:rsid w:val="006313C8"/>
    <w:rsid w:val="00631813"/>
    <w:rsid w:val="00631884"/>
    <w:rsid w:val="00631A1A"/>
    <w:rsid w:val="00631B03"/>
    <w:rsid w:val="00631B4F"/>
    <w:rsid w:val="00632675"/>
    <w:rsid w:val="00632DB9"/>
    <w:rsid w:val="006333D8"/>
    <w:rsid w:val="00633AFB"/>
    <w:rsid w:val="00634010"/>
    <w:rsid w:val="00634235"/>
    <w:rsid w:val="0063431E"/>
    <w:rsid w:val="00634352"/>
    <w:rsid w:val="00634C76"/>
    <w:rsid w:val="00634F15"/>
    <w:rsid w:val="0063529A"/>
    <w:rsid w:val="00635DD6"/>
    <w:rsid w:val="006361F4"/>
    <w:rsid w:val="00636487"/>
    <w:rsid w:val="006366C3"/>
    <w:rsid w:val="00636A0F"/>
    <w:rsid w:val="00636C5A"/>
    <w:rsid w:val="00636C9E"/>
    <w:rsid w:val="00636DD8"/>
    <w:rsid w:val="00636E84"/>
    <w:rsid w:val="00637766"/>
    <w:rsid w:val="006378D3"/>
    <w:rsid w:val="00640AD0"/>
    <w:rsid w:val="00640E76"/>
    <w:rsid w:val="0064163C"/>
    <w:rsid w:val="006417DC"/>
    <w:rsid w:val="00641B33"/>
    <w:rsid w:val="00641D00"/>
    <w:rsid w:val="0064211A"/>
    <w:rsid w:val="00642167"/>
    <w:rsid w:val="00642216"/>
    <w:rsid w:val="006423A6"/>
    <w:rsid w:val="006426F2"/>
    <w:rsid w:val="006428B5"/>
    <w:rsid w:val="00642B12"/>
    <w:rsid w:val="00643019"/>
    <w:rsid w:val="0064358F"/>
    <w:rsid w:val="00643F0D"/>
    <w:rsid w:val="00644065"/>
    <w:rsid w:val="006445B0"/>
    <w:rsid w:val="00644CE6"/>
    <w:rsid w:val="00644D65"/>
    <w:rsid w:val="00645085"/>
    <w:rsid w:val="006451E8"/>
    <w:rsid w:val="006462AA"/>
    <w:rsid w:val="00646AAC"/>
    <w:rsid w:val="00646AAD"/>
    <w:rsid w:val="00646C77"/>
    <w:rsid w:val="006470FB"/>
    <w:rsid w:val="0064727D"/>
    <w:rsid w:val="00647726"/>
    <w:rsid w:val="00647960"/>
    <w:rsid w:val="006507CF"/>
    <w:rsid w:val="006509C3"/>
    <w:rsid w:val="00651030"/>
    <w:rsid w:val="00651289"/>
    <w:rsid w:val="00651317"/>
    <w:rsid w:val="006514B1"/>
    <w:rsid w:val="006515BC"/>
    <w:rsid w:val="00651AF6"/>
    <w:rsid w:val="00651CE7"/>
    <w:rsid w:val="00651E4F"/>
    <w:rsid w:val="00651F7B"/>
    <w:rsid w:val="00652364"/>
    <w:rsid w:val="0065248B"/>
    <w:rsid w:val="0065269F"/>
    <w:rsid w:val="00652F53"/>
    <w:rsid w:val="00653172"/>
    <w:rsid w:val="00653284"/>
    <w:rsid w:val="00653513"/>
    <w:rsid w:val="00653DD8"/>
    <w:rsid w:val="00653ED9"/>
    <w:rsid w:val="00653F77"/>
    <w:rsid w:val="006542DA"/>
    <w:rsid w:val="00654A8B"/>
    <w:rsid w:val="0065569E"/>
    <w:rsid w:val="00655AD8"/>
    <w:rsid w:val="00655C21"/>
    <w:rsid w:val="006566A1"/>
    <w:rsid w:val="00656853"/>
    <w:rsid w:val="00656931"/>
    <w:rsid w:val="00656ABF"/>
    <w:rsid w:val="00656AF1"/>
    <w:rsid w:val="00656DF1"/>
    <w:rsid w:val="00656E1D"/>
    <w:rsid w:val="00657082"/>
    <w:rsid w:val="0065728B"/>
    <w:rsid w:val="00657579"/>
    <w:rsid w:val="006575B3"/>
    <w:rsid w:val="006579FB"/>
    <w:rsid w:val="00657C81"/>
    <w:rsid w:val="00657DD2"/>
    <w:rsid w:val="00657F55"/>
    <w:rsid w:val="0066007E"/>
    <w:rsid w:val="0066012E"/>
    <w:rsid w:val="00660384"/>
    <w:rsid w:val="006609E4"/>
    <w:rsid w:val="00660DC7"/>
    <w:rsid w:val="006616E0"/>
    <w:rsid w:val="0066194E"/>
    <w:rsid w:val="00661CFD"/>
    <w:rsid w:val="00661FAD"/>
    <w:rsid w:val="00662334"/>
    <w:rsid w:val="00662997"/>
    <w:rsid w:val="00662BB5"/>
    <w:rsid w:val="006634EE"/>
    <w:rsid w:val="006637E4"/>
    <w:rsid w:val="00663FB5"/>
    <w:rsid w:val="00663FF3"/>
    <w:rsid w:val="00664345"/>
    <w:rsid w:val="00664481"/>
    <w:rsid w:val="00664B5A"/>
    <w:rsid w:val="006654A8"/>
    <w:rsid w:val="00665596"/>
    <w:rsid w:val="00665BB2"/>
    <w:rsid w:val="00666276"/>
    <w:rsid w:val="00666415"/>
    <w:rsid w:val="0066651A"/>
    <w:rsid w:val="00666708"/>
    <w:rsid w:val="006670A1"/>
    <w:rsid w:val="0066712B"/>
    <w:rsid w:val="0066727C"/>
    <w:rsid w:val="0066747C"/>
    <w:rsid w:val="00667534"/>
    <w:rsid w:val="00667662"/>
    <w:rsid w:val="006679FD"/>
    <w:rsid w:val="006700E5"/>
    <w:rsid w:val="0067030A"/>
    <w:rsid w:val="00670838"/>
    <w:rsid w:val="00670C83"/>
    <w:rsid w:val="00670F56"/>
    <w:rsid w:val="00671906"/>
    <w:rsid w:val="00671910"/>
    <w:rsid w:val="00671B51"/>
    <w:rsid w:val="00671E34"/>
    <w:rsid w:val="00672537"/>
    <w:rsid w:val="006725F6"/>
    <w:rsid w:val="00673123"/>
    <w:rsid w:val="0067338F"/>
    <w:rsid w:val="00673746"/>
    <w:rsid w:val="006737C8"/>
    <w:rsid w:val="00674365"/>
    <w:rsid w:val="006747A9"/>
    <w:rsid w:val="00674940"/>
    <w:rsid w:val="00674AC4"/>
    <w:rsid w:val="00675038"/>
    <w:rsid w:val="0067536C"/>
    <w:rsid w:val="0067542F"/>
    <w:rsid w:val="00675F6D"/>
    <w:rsid w:val="0067606B"/>
    <w:rsid w:val="00676809"/>
    <w:rsid w:val="00676B89"/>
    <w:rsid w:val="00676C1E"/>
    <w:rsid w:val="00677058"/>
    <w:rsid w:val="0067705F"/>
    <w:rsid w:val="006770DF"/>
    <w:rsid w:val="006771F7"/>
    <w:rsid w:val="00677AA8"/>
    <w:rsid w:val="00677AF1"/>
    <w:rsid w:val="00677C93"/>
    <w:rsid w:val="00677C9B"/>
    <w:rsid w:val="00677CAF"/>
    <w:rsid w:val="006801A4"/>
    <w:rsid w:val="006802AC"/>
    <w:rsid w:val="0068049D"/>
    <w:rsid w:val="00680801"/>
    <w:rsid w:val="00680E1D"/>
    <w:rsid w:val="006813B6"/>
    <w:rsid w:val="00681475"/>
    <w:rsid w:val="00682217"/>
    <w:rsid w:val="00682345"/>
    <w:rsid w:val="006823B3"/>
    <w:rsid w:val="00682447"/>
    <w:rsid w:val="00682A48"/>
    <w:rsid w:val="00682B0F"/>
    <w:rsid w:val="00683023"/>
    <w:rsid w:val="006833AE"/>
    <w:rsid w:val="006836CC"/>
    <w:rsid w:val="0068377D"/>
    <w:rsid w:val="00683869"/>
    <w:rsid w:val="00683AC3"/>
    <w:rsid w:val="00683F7C"/>
    <w:rsid w:val="00683FEA"/>
    <w:rsid w:val="00684193"/>
    <w:rsid w:val="0068426B"/>
    <w:rsid w:val="00684291"/>
    <w:rsid w:val="00684574"/>
    <w:rsid w:val="00684641"/>
    <w:rsid w:val="00684642"/>
    <w:rsid w:val="00684837"/>
    <w:rsid w:val="00684E02"/>
    <w:rsid w:val="006851F6"/>
    <w:rsid w:val="0068534F"/>
    <w:rsid w:val="00685444"/>
    <w:rsid w:val="006859E7"/>
    <w:rsid w:val="00685BDF"/>
    <w:rsid w:val="00686204"/>
    <w:rsid w:val="0068629F"/>
    <w:rsid w:val="00686378"/>
    <w:rsid w:val="00686D95"/>
    <w:rsid w:val="00687435"/>
    <w:rsid w:val="006878CB"/>
    <w:rsid w:val="00687A6C"/>
    <w:rsid w:val="00687BCB"/>
    <w:rsid w:val="00687E1C"/>
    <w:rsid w:val="006903CD"/>
    <w:rsid w:val="006905A4"/>
    <w:rsid w:val="00690AD1"/>
    <w:rsid w:val="00690BB0"/>
    <w:rsid w:val="00690BDF"/>
    <w:rsid w:val="00690E34"/>
    <w:rsid w:val="006910E0"/>
    <w:rsid w:val="0069117C"/>
    <w:rsid w:val="00691B57"/>
    <w:rsid w:val="00692069"/>
    <w:rsid w:val="006921D8"/>
    <w:rsid w:val="0069289D"/>
    <w:rsid w:val="00692BB7"/>
    <w:rsid w:val="00692C58"/>
    <w:rsid w:val="00692C8A"/>
    <w:rsid w:val="00692E20"/>
    <w:rsid w:val="006935AC"/>
    <w:rsid w:val="006938BD"/>
    <w:rsid w:val="0069391D"/>
    <w:rsid w:val="006944B5"/>
    <w:rsid w:val="006944F5"/>
    <w:rsid w:val="00694C23"/>
    <w:rsid w:val="00694E2F"/>
    <w:rsid w:val="00694FC9"/>
    <w:rsid w:val="006950D7"/>
    <w:rsid w:val="006951C2"/>
    <w:rsid w:val="0069572E"/>
    <w:rsid w:val="00695900"/>
    <w:rsid w:val="00695CAD"/>
    <w:rsid w:val="00696103"/>
    <w:rsid w:val="0069651B"/>
    <w:rsid w:val="00696A00"/>
    <w:rsid w:val="00696A61"/>
    <w:rsid w:val="00696F20"/>
    <w:rsid w:val="00697502"/>
    <w:rsid w:val="00697F72"/>
    <w:rsid w:val="006A0094"/>
    <w:rsid w:val="006A0540"/>
    <w:rsid w:val="006A14CC"/>
    <w:rsid w:val="006A1B0E"/>
    <w:rsid w:val="006A1B37"/>
    <w:rsid w:val="006A2145"/>
    <w:rsid w:val="006A2695"/>
    <w:rsid w:val="006A2A27"/>
    <w:rsid w:val="006A2C1C"/>
    <w:rsid w:val="006A2CE7"/>
    <w:rsid w:val="006A2F21"/>
    <w:rsid w:val="006A314E"/>
    <w:rsid w:val="006A3427"/>
    <w:rsid w:val="006A381B"/>
    <w:rsid w:val="006A3ED8"/>
    <w:rsid w:val="006A3F19"/>
    <w:rsid w:val="006A4C6C"/>
    <w:rsid w:val="006A5A21"/>
    <w:rsid w:val="006A61C9"/>
    <w:rsid w:val="006A6535"/>
    <w:rsid w:val="006A708F"/>
    <w:rsid w:val="006A7216"/>
    <w:rsid w:val="006A738D"/>
    <w:rsid w:val="006A7AA6"/>
    <w:rsid w:val="006A7E97"/>
    <w:rsid w:val="006B0100"/>
    <w:rsid w:val="006B0D9B"/>
    <w:rsid w:val="006B123C"/>
    <w:rsid w:val="006B1281"/>
    <w:rsid w:val="006B1C27"/>
    <w:rsid w:val="006B1C94"/>
    <w:rsid w:val="006B1CEE"/>
    <w:rsid w:val="006B2356"/>
    <w:rsid w:val="006B2769"/>
    <w:rsid w:val="006B3010"/>
    <w:rsid w:val="006B3064"/>
    <w:rsid w:val="006B336D"/>
    <w:rsid w:val="006B362B"/>
    <w:rsid w:val="006B3754"/>
    <w:rsid w:val="006B376D"/>
    <w:rsid w:val="006B3848"/>
    <w:rsid w:val="006B3B4D"/>
    <w:rsid w:val="006B3DFD"/>
    <w:rsid w:val="006B4407"/>
    <w:rsid w:val="006B4698"/>
    <w:rsid w:val="006B46C0"/>
    <w:rsid w:val="006B47E8"/>
    <w:rsid w:val="006B4962"/>
    <w:rsid w:val="006B49E0"/>
    <w:rsid w:val="006B4CFD"/>
    <w:rsid w:val="006B51C2"/>
    <w:rsid w:val="006B58E4"/>
    <w:rsid w:val="006B59D3"/>
    <w:rsid w:val="006B5D39"/>
    <w:rsid w:val="006B5DEB"/>
    <w:rsid w:val="006B62E1"/>
    <w:rsid w:val="006B68D1"/>
    <w:rsid w:val="006B69AA"/>
    <w:rsid w:val="006B6ACF"/>
    <w:rsid w:val="006B71B3"/>
    <w:rsid w:val="006B75CA"/>
    <w:rsid w:val="006B767C"/>
    <w:rsid w:val="006B785F"/>
    <w:rsid w:val="006C0092"/>
    <w:rsid w:val="006C00A9"/>
    <w:rsid w:val="006C01F9"/>
    <w:rsid w:val="006C0369"/>
    <w:rsid w:val="006C0B66"/>
    <w:rsid w:val="006C0C64"/>
    <w:rsid w:val="006C0EDD"/>
    <w:rsid w:val="006C1999"/>
    <w:rsid w:val="006C19BE"/>
    <w:rsid w:val="006C1C84"/>
    <w:rsid w:val="006C2077"/>
    <w:rsid w:val="006C231B"/>
    <w:rsid w:val="006C2465"/>
    <w:rsid w:val="006C25E7"/>
    <w:rsid w:val="006C2910"/>
    <w:rsid w:val="006C2A15"/>
    <w:rsid w:val="006C2B5E"/>
    <w:rsid w:val="006C3466"/>
    <w:rsid w:val="006C3546"/>
    <w:rsid w:val="006C38B7"/>
    <w:rsid w:val="006C3B3D"/>
    <w:rsid w:val="006C3C42"/>
    <w:rsid w:val="006C3DB1"/>
    <w:rsid w:val="006C3F08"/>
    <w:rsid w:val="006C3F9D"/>
    <w:rsid w:val="006C46A3"/>
    <w:rsid w:val="006C4AF7"/>
    <w:rsid w:val="006C4F56"/>
    <w:rsid w:val="006C57ED"/>
    <w:rsid w:val="006C5BA2"/>
    <w:rsid w:val="006C5C8E"/>
    <w:rsid w:val="006C671F"/>
    <w:rsid w:val="006C69B3"/>
    <w:rsid w:val="006C6AA6"/>
    <w:rsid w:val="006C7421"/>
    <w:rsid w:val="006C796A"/>
    <w:rsid w:val="006C7AC9"/>
    <w:rsid w:val="006C7EC4"/>
    <w:rsid w:val="006D008C"/>
    <w:rsid w:val="006D00BC"/>
    <w:rsid w:val="006D01BD"/>
    <w:rsid w:val="006D03D2"/>
    <w:rsid w:val="006D0510"/>
    <w:rsid w:val="006D0C1B"/>
    <w:rsid w:val="006D0C4B"/>
    <w:rsid w:val="006D1512"/>
    <w:rsid w:val="006D159B"/>
    <w:rsid w:val="006D17AE"/>
    <w:rsid w:val="006D1AEA"/>
    <w:rsid w:val="006D1B26"/>
    <w:rsid w:val="006D1C29"/>
    <w:rsid w:val="006D1C95"/>
    <w:rsid w:val="006D1EEC"/>
    <w:rsid w:val="006D26EA"/>
    <w:rsid w:val="006D2746"/>
    <w:rsid w:val="006D2AC3"/>
    <w:rsid w:val="006D2F23"/>
    <w:rsid w:val="006D32CA"/>
    <w:rsid w:val="006D3AA0"/>
    <w:rsid w:val="006D3CC6"/>
    <w:rsid w:val="006D4112"/>
    <w:rsid w:val="006D4151"/>
    <w:rsid w:val="006D4514"/>
    <w:rsid w:val="006D4582"/>
    <w:rsid w:val="006D4BAD"/>
    <w:rsid w:val="006D4DA4"/>
    <w:rsid w:val="006D503E"/>
    <w:rsid w:val="006D5176"/>
    <w:rsid w:val="006D5691"/>
    <w:rsid w:val="006D5754"/>
    <w:rsid w:val="006D619F"/>
    <w:rsid w:val="006D629F"/>
    <w:rsid w:val="006D687C"/>
    <w:rsid w:val="006D6CB6"/>
    <w:rsid w:val="006D6F1A"/>
    <w:rsid w:val="006D7AEA"/>
    <w:rsid w:val="006D7DB0"/>
    <w:rsid w:val="006D7E58"/>
    <w:rsid w:val="006D7FF5"/>
    <w:rsid w:val="006E0002"/>
    <w:rsid w:val="006E0758"/>
    <w:rsid w:val="006E09B8"/>
    <w:rsid w:val="006E0B1B"/>
    <w:rsid w:val="006E1138"/>
    <w:rsid w:val="006E13D8"/>
    <w:rsid w:val="006E18E4"/>
    <w:rsid w:val="006E19F1"/>
    <w:rsid w:val="006E1AB3"/>
    <w:rsid w:val="006E1CD3"/>
    <w:rsid w:val="006E1E53"/>
    <w:rsid w:val="006E2405"/>
    <w:rsid w:val="006E26CB"/>
    <w:rsid w:val="006E2752"/>
    <w:rsid w:val="006E288C"/>
    <w:rsid w:val="006E29B4"/>
    <w:rsid w:val="006E2B74"/>
    <w:rsid w:val="006E38ED"/>
    <w:rsid w:val="006E393E"/>
    <w:rsid w:val="006E3A5E"/>
    <w:rsid w:val="006E3C77"/>
    <w:rsid w:val="006E407B"/>
    <w:rsid w:val="006E477B"/>
    <w:rsid w:val="006E4837"/>
    <w:rsid w:val="006E49F1"/>
    <w:rsid w:val="006E4BAD"/>
    <w:rsid w:val="006E4E4B"/>
    <w:rsid w:val="006E4FF1"/>
    <w:rsid w:val="006E5063"/>
    <w:rsid w:val="006E5454"/>
    <w:rsid w:val="006E565C"/>
    <w:rsid w:val="006E592A"/>
    <w:rsid w:val="006E5B81"/>
    <w:rsid w:val="006E5C1C"/>
    <w:rsid w:val="006E6103"/>
    <w:rsid w:val="006E66A2"/>
    <w:rsid w:val="006E66A5"/>
    <w:rsid w:val="006E6847"/>
    <w:rsid w:val="006E75AE"/>
    <w:rsid w:val="006E762B"/>
    <w:rsid w:val="006E769E"/>
    <w:rsid w:val="006E78F1"/>
    <w:rsid w:val="006E7916"/>
    <w:rsid w:val="006E7928"/>
    <w:rsid w:val="006E7D7B"/>
    <w:rsid w:val="006F03F0"/>
    <w:rsid w:val="006F0416"/>
    <w:rsid w:val="006F0ED0"/>
    <w:rsid w:val="006F13A6"/>
    <w:rsid w:val="006F1445"/>
    <w:rsid w:val="006F177A"/>
    <w:rsid w:val="006F1B26"/>
    <w:rsid w:val="006F1C0B"/>
    <w:rsid w:val="006F221B"/>
    <w:rsid w:val="006F2DAC"/>
    <w:rsid w:val="006F30BF"/>
    <w:rsid w:val="006F326E"/>
    <w:rsid w:val="006F347C"/>
    <w:rsid w:val="006F353B"/>
    <w:rsid w:val="006F35FD"/>
    <w:rsid w:val="006F39D1"/>
    <w:rsid w:val="006F3B28"/>
    <w:rsid w:val="006F3E24"/>
    <w:rsid w:val="006F451D"/>
    <w:rsid w:val="006F478E"/>
    <w:rsid w:val="006F4F71"/>
    <w:rsid w:val="006F5506"/>
    <w:rsid w:val="006F5571"/>
    <w:rsid w:val="006F5647"/>
    <w:rsid w:val="006F5671"/>
    <w:rsid w:val="006F578E"/>
    <w:rsid w:val="006F5BED"/>
    <w:rsid w:val="006F5E36"/>
    <w:rsid w:val="006F5FBE"/>
    <w:rsid w:val="006F636D"/>
    <w:rsid w:val="006F63C1"/>
    <w:rsid w:val="006F66B2"/>
    <w:rsid w:val="006F6821"/>
    <w:rsid w:val="006F6850"/>
    <w:rsid w:val="006F6853"/>
    <w:rsid w:val="006F68D8"/>
    <w:rsid w:val="006F6C43"/>
    <w:rsid w:val="006F6EEE"/>
    <w:rsid w:val="006F707F"/>
    <w:rsid w:val="006F7851"/>
    <w:rsid w:val="006F7885"/>
    <w:rsid w:val="006F7DBB"/>
    <w:rsid w:val="00700013"/>
    <w:rsid w:val="007002D4"/>
    <w:rsid w:val="00700991"/>
    <w:rsid w:val="00700C5B"/>
    <w:rsid w:val="00701006"/>
    <w:rsid w:val="0070156A"/>
    <w:rsid w:val="00701A46"/>
    <w:rsid w:val="00701CA8"/>
    <w:rsid w:val="007021C4"/>
    <w:rsid w:val="007023C3"/>
    <w:rsid w:val="00702947"/>
    <w:rsid w:val="00702A9F"/>
    <w:rsid w:val="007030B8"/>
    <w:rsid w:val="007032E9"/>
    <w:rsid w:val="0070380A"/>
    <w:rsid w:val="00703976"/>
    <w:rsid w:val="00703B65"/>
    <w:rsid w:val="00703BBB"/>
    <w:rsid w:val="00703D32"/>
    <w:rsid w:val="00703E74"/>
    <w:rsid w:val="00704073"/>
    <w:rsid w:val="007047A5"/>
    <w:rsid w:val="00704970"/>
    <w:rsid w:val="00704C79"/>
    <w:rsid w:val="0070527A"/>
    <w:rsid w:val="0070542C"/>
    <w:rsid w:val="007059BD"/>
    <w:rsid w:val="00705AE1"/>
    <w:rsid w:val="00705BD2"/>
    <w:rsid w:val="00705CA5"/>
    <w:rsid w:val="00705CF9"/>
    <w:rsid w:val="00705FBF"/>
    <w:rsid w:val="0070610F"/>
    <w:rsid w:val="0070625A"/>
    <w:rsid w:val="00706560"/>
    <w:rsid w:val="007065FA"/>
    <w:rsid w:val="00706FAA"/>
    <w:rsid w:val="00707021"/>
    <w:rsid w:val="007071A6"/>
    <w:rsid w:val="00707617"/>
    <w:rsid w:val="007076E9"/>
    <w:rsid w:val="007077B5"/>
    <w:rsid w:val="00707F69"/>
    <w:rsid w:val="00710032"/>
    <w:rsid w:val="007103B1"/>
    <w:rsid w:val="0071056F"/>
    <w:rsid w:val="00710593"/>
    <w:rsid w:val="0071085F"/>
    <w:rsid w:val="007108B1"/>
    <w:rsid w:val="00710AA6"/>
    <w:rsid w:val="00710DEE"/>
    <w:rsid w:val="00710F24"/>
    <w:rsid w:val="0071119A"/>
    <w:rsid w:val="00711215"/>
    <w:rsid w:val="007112CE"/>
    <w:rsid w:val="007114C7"/>
    <w:rsid w:val="007118CC"/>
    <w:rsid w:val="00711B5F"/>
    <w:rsid w:val="00711B9D"/>
    <w:rsid w:val="00711CDC"/>
    <w:rsid w:val="00711E7F"/>
    <w:rsid w:val="007122DF"/>
    <w:rsid w:val="007129EC"/>
    <w:rsid w:val="00712F07"/>
    <w:rsid w:val="00713222"/>
    <w:rsid w:val="007132DF"/>
    <w:rsid w:val="007139BC"/>
    <w:rsid w:val="00713BBF"/>
    <w:rsid w:val="00713D63"/>
    <w:rsid w:val="007142A7"/>
    <w:rsid w:val="00714304"/>
    <w:rsid w:val="00714542"/>
    <w:rsid w:val="007149EF"/>
    <w:rsid w:val="00714B19"/>
    <w:rsid w:val="00714CB7"/>
    <w:rsid w:val="0071520C"/>
    <w:rsid w:val="00715475"/>
    <w:rsid w:val="00715B34"/>
    <w:rsid w:val="00715D75"/>
    <w:rsid w:val="007160F2"/>
    <w:rsid w:val="00716398"/>
    <w:rsid w:val="007163D5"/>
    <w:rsid w:val="00716A80"/>
    <w:rsid w:val="00716C03"/>
    <w:rsid w:val="00716C88"/>
    <w:rsid w:val="00716F81"/>
    <w:rsid w:val="0071765E"/>
    <w:rsid w:val="00717E4A"/>
    <w:rsid w:val="00717E8E"/>
    <w:rsid w:val="007200B6"/>
    <w:rsid w:val="0072010E"/>
    <w:rsid w:val="00720458"/>
    <w:rsid w:val="007206F0"/>
    <w:rsid w:val="007209AD"/>
    <w:rsid w:val="007209C6"/>
    <w:rsid w:val="00721152"/>
    <w:rsid w:val="00721A82"/>
    <w:rsid w:val="00721C55"/>
    <w:rsid w:val="00721E6C"/>
    <w:rsid w:val="007225B4"/>
    <w:rsid w:val="0072260F"/>
    <w:rsid w:val="00722B00"/>
    <w:rsid w:val="00722B8B"/>
    <w:rsid w:val="00722D97"/>
    <w:rsid w:val="0072334E"/>
    <w:rsid w:val="007234BF"/>
    <w:rsid w:val="00724076"/>
    <w:rsid w:val="00724083"/>
    <w:rsid w:val="00724ABE"/>
    <w:rsid w:val="00725188"/>
    <w:rsid w:val="00725498"/>
    <w:rsid w:val="00725601"/>
    <w:rsid w:val="0072560E"/>
    <w:rsid w:val="00725720"/>
    <w:rsid w:val="00726220"/>
    <w:rsid w:val="00726D4F"/>
    <w:rsid w:val="00726DA1"/>
    <w:rsid w:val="00726E20"/>
    <w:rsid w:val="0072709E"/>
    <w:rsid w:val="007270CC"/>
    <w:rsid w:val="007272E8"/>
    <w:rsid w:val="007273C4"/>
    <w:rsid w:val="00727A02"/>
    <w:rsid w:val="00727A20"/>
    <w:rsid w:val="00727C3E"/>
    <w:rsid w:val="00730203"/>
    <w:rsid w:val="007306B4"/>
    <w:rsid w:val="00730832"/>
    <w:rsid w:val="00730AC9"/>
    <w:rsid w:val="00730B4D"/>
    <w:rsid w:val="00730C99"/>
    <w:rsid w:val="00730EAB"/>
    <w:rsid w:val="00731227"/>
    <w:rsid w:val="007312CE"/>
    <w:rsid w:val="00731DBF"/>
    <w:rsid w:val="00731EC6"/>
    <w:rsid w:val="00732268"/>
    <w:rsid w:val="00732807"/>
    <w:rsid w:val="0073311B"/>
    <w:rsid w:val="0073350B"/>
    <w:rsid w:val="007335B6"/>
    <w:rsid w:val="007337B0"/>
    <w:rsid w:val="00733C2E"/>
    <w:rsid w:val="0073453D"/>
    <w:rsid w:val="0073460C"/>
    <w:rsid w:val="007347CA"/>
    <w:rsid w:val="007349C7"/>
    <w:rsid w:val="007351EC"/>
    <w:rsid w:val="007354BD"/>
    <w:rsid w:val="00735559"/>
    <w:rsid w:val="00735861"/>
    <w:rsid w:val="007359F1"/>
    <w:rsid w:val="00735FA2"/>
    <w:rsid w:val="00736188"/>
    <w:rsid w:val="007362B4"/>
    <w:rsid w:val="00736F65"/>
    <w:rsid w:val="007372D0"/>
    <w:rsid w:val="00737501"/>
    <w:rsid w:val="0073766B"/>
    <w:rsid w:val="007401B8"/>
    <w:rsid w:val="007404D0"/>
    <w:rsid w:val="00740AA1"/>
    <w:rsid w:val="00741057"/>
    <w:rsid w:val="0074136C"/>
    <w:rsid w:val="00741486"/>
    <w:rsid w:val="00741EA1"/>
    <w:rsid w:val="0074205E"/>
    <w:rsid w:val="00742C55"/>
    <w:rsid w:val="00742C89"/>
    <w:rsid w:val="0074319D"/>
    <w:rsid w:val="00743321"/>
    <w:rsid w:val="007435BB"/>
    <w:rsid w:val="007436D5"/>
    <w:rsid w:val="007438CE"/>
    <w:rsid w:val="00743A1E"/>
    <w:rsid w:val="00743C5B"/>
    <w:rsid w:val="0074414F"/>
    <w:rsid w:val="0074445B"/>
    <w:rsid w:val="0074460B"/>
    <w:rsid w:val="0074475C"/>
    <w:rsid w:val="00744A17"/>
    <w:rsid w:val="00744D9E"/>
    <w:rsid w:val="00744F2E"/>
    <w:rsid w:val="00745612"/>
    <w:rsid w:val="007460F0"/>
    <w:rsid w:val="00746492"/>
    <w:rsid w:val="007464D0"/>
    <w:rsid w:val="00746706"/>
    <w:rsid w:val="00746735"/>
    <w:rsid w:val="00747354"/>
    <w:rsid w:val="0074786B"/>
    <w:rsid w:val="00747C67"/>
    <w:rsid w:val="00747E96"/>
    <w:rsid w:val="00750190"/>
    <w:rsid w:val="007501BE"/>
    <w:rsid w:val="007505DA"/>
    <w:rsid w:val="007508BE"/>
    <w:rsid w:val="00750EC8"/>
    <w:rsid w:val="00750F53"/>
    <w:rsid w:val="00751135"/>
    <w:rsid w:val="007511B6"/>
    <w:rsid w:val="007516C8"/>
    <w:rsid w:val="00751798"/>
    <w:rsid w:val="00751B1D"/>
    <w:rsid w:val="00751C98"/>
    <w:rsid w:val="00751FE7"/>
    <w:rsid w:val="00752009"/>
    <w:rsid w:val="00752058"/>
    <w:rsid w:val="007525BD"/>
    <w:rsid w:val="007525E6"/>
    <w:rsid w:val="00752892"/>
    <w:rsid w:val="007530A7"/>
    <w:rsid w:val="00753225"/>
    <w:rsid w:val="00753237"/>
    <w:rsid w:val="00753426"/>
    <w:rsid w:val="007535DF"/>
    <w:rsid w:val="00753871"/>
    <w:rsid w:val="00753C85"/>
    <w:rsid w:val="00753E19"/>
    <w:rsid w:val="007541BD"/>
    <w:rsid w:val="00754709"/>
    <w:rsid w:val="00755579"/>
    <w:rsid w:val="0075561D"/>
    <w:rsid w:val="00755911"/>
    <w:rsid w:val="00755B4F"/>
    <w:rsid w:val="00755C26"/>
    <w:rsid w:val="00756434"/>
    <w:rsid w:val="007564C2"/>
    <w:rsid w:val="00756902"/>
    <w:rsid w:val="00756F13"/>
    <w:rsid w:val="00756FCA"/>
    <w:rsid w:val="00757032"/>
    <w:rsid w:val="00757355"/>
    <w:rsid w:val="007601A2"/>
    <w:rsid w:val="00760EAE"/>
    <w:rsid w:val="00762B24"/>
    <w:rsid w:val="00762D0F"/>
    <w:rsid w:val="00763441"/>
    <w:rsid w:val="00763477"/>
    <w:rsid w:val="00763C5A"/>
    <w:rsid w:val="00763FEE"/>
    <w:rsid w:val="007640E6"/>
    <w:rsid w:val="00764189"/>
    <w:rsid w:val="007644AF"/>
    <w:rsid w:val="00764570"/>
    <w:rsid w:val="007649C0"/>
    <w:rsid w:val="00764B64"/>
    <w:rsid w:val="00765145"/>
    <w:rsid w:val="007654CC"/>
    <w:rsid w:val="0076567D"/>
    <w:rsid w:val="00765EA9"/>
    <w:rsid w:val="00766242"/>
    <w:rsid w:val="00766DBC"/>
    <w:rsid w:val="007670B8"/>
    <w:rsid w:val="00767373"/>
    <w:rsid w:val="007674A1"/>
    <w:rsid w:val="00767AED"/>
    <w:rsid w:val="0077017B"/>
    <w:rsid w:val="00770263"/>
    <w:rsid w:val="007704E8"/>
    <w:rsid w:val="0077074B"/>
    <w:rsid w:val="00770D81"/>
    <w:rsid w:val="00770E7F"/>
    <w:rsid w:val="00770FBB"/>
    <w:rsid w:val="00771198"/>
    <w:rsid w:val="007711FC"/>
    <w:rsid w:val="00771577"/>
    <w:rsid w:val="00771781"/>
    <w:rsid w:val="0077184B"/>
    <w:rsid w:val="007719AB"/>
    <w:rsid w:val="00771ADE"/>
    <w:rsid w:val="00771EE8"/>
    <w:rsid w:val="00772273"/>
    <w:rsid w:val="00772557"/>
    <w:rsid w:val="007729EF"/>
    <w:rsid w:val="00772F4F"/>
    <w:rsid w:val="00773241"/>
    <w:rsid w:val="0077381E"/>
    <w:rsid w:val="00774273"/>
    <w:rsid w:val="00774356"/>
    <w:rsid w:val="0077436D"/>
    <w:rsid w:val="00774752"/>
    <w:rsid w:val="007751A1"/>
    <w:rsid w:val="00775487"/>
    <w:rsid w:val="00775771"/>
    <w:rsid w:val="007759EC"/>
    <w:rsid w:val="00775D0C"/>
    <w:rsid w:val="0077647D"/>
    <w:rsid w:val="007765F7"/>
    <w:rsid w:val="00776654"/>
    <w:rsid w:val="007767F7"/>
    <w:rsid w:val="00776BEF"/>
    <w:rsid w:val="00776E70"/>
    <w:rsid w:val="007771C3"/>
    <w:rsid w:val="007773CD"/>
    <w:rsid w:val="0077791B"/>
    <w:rsid w:val="00777AC3"/>
    <w:rsid w:val="00777B02"/>
    <w:rsid w:val="00777B4A"/>
    <w:rsid w:val="00777BE9"/>
    <w:rsid w:val="00777E8F"/>
    <w:rsid w:val="00777EA8"/>
    <w:rsid w:val="00780304"/>
    <w:rsid w:val="007814B0"/>
    <w:rsid w:val="0078164B"/>
    <w:rsid w:val="0078193C"/>
    <w:rsid w:val="007819DF"/>
    <w:rsid w:val="00781E6D"/>
    <w:rsid w:val="00781FB8"/>
    <w:rsid w:val="007821DF"/>
    <w:rsid w:val="007822FF"/>
    <w:rsid w:val="0078268F"/>
    <w:rsid w:val="00782B30"/>
    <w:rsid w:val="00782F39"/>
    <w:rsid w:val="00782F76"/>
    <w:rsid w:val="00783134"/>
    <w:rsid w:val="0078343C"/>
    <w:rsid w:val="00783440"/>
    <w:rsid w:val="00783487"/>
    <w:rsid w:val="007838CB"/>
    <w:rsid w:val="0078396E"/>
    <w:rsid w:val="00784535"/>
    <w:rsid w:val="007859E8"/>
    <w:rsid w:val="00785D83"/>
    <w:rsid w:val="00785E71"/>
    <w:rsid w:val="00786032"/>
    <w:rsid w:val="00786134"/>
    <w:rsid w:val="0078614E"/>
    <w:rsid w:val="007863D2"/>
    <w:rsid w:val="00786729"/>
    <w:rsid w:val="007867BB"/>
    <w:rsid w:val="00786906"/>
    <w:rsid w:val="00786B04"/>
    <w:rsid w:val="007870C9"/>
    <w:rsid w:val="0078740B"/>
    <w:rsid w:val="00787819"/>
    <w:rsid w:val="007879E4"/>
    <w:rsid w:val="00787B0F"/>
    <w:rsid w:val="00787C6A"/>
    <w:rsid w:val="00787CA7"/>
    <w:rsid w:val="00787DEA"/>
    <w:rsid w:val="00787EBF"/>
    <w:rsid w:val="00790246"/>
    <w:rsid w:val="0079046F"/>
    <w:rsid w:val="0079071D"/>
    <w:rsid w:val="00790D7A"/>
    <w:rsid w:val="007911D4"/>
    <w:rsid w:val="0079145B"/>
    <w:rsid w:val="007916B1"/>
    <w:rsid w:val="00791740"/>
    <w:rsid w:val="00791BA3"/>
    <w:rsid w:val="00792007"/>
    <w:rsid w:val="00792395"/>
    <w:rsid w:val="007929F4"/>
    <w:rsid w:val="00792BAB"/>
    <w:rsid w:val="00793259"/>
    <w:rsid w:val="00793293"/>
    <w:rsid w:val="0079356D"/>
    <w:rsid w:val="00793E5B"/>
    <w:rsid w:val="00793F68"/>
    <w:rsid w:val="007943BE"/>
    <w:rsid w:val="0079468A"/>
    <w:rsid w:val="00794E26"/>
    <w:rsid w:val="00794F93"/>
    <w:rsid w:val="0079535A"/>
    <w:rsid w:val="00795A0E"/>
    <w:rsid w:val="00795EE2"/>
    <w:rsid w:val="00796CE6"/>
    <w:rsid w:val="00796D03"/>
    <w:rsid w:val="00796FA2"/>
    <w:rsid w:val="00797319"/>
    <w:rsid w:val="00797D82"/>
    <w:rsid w:val="007A03BA"/>
    <w:rsid w:val="007A03FF"/>
    <w:rsid w:val="007A046F"/>
    <w:rsid w:val="007A093A"/>
    <w:rsid w:val="007A0B80"/>
    <w:rsid w:val="007A0BD3"/>
    <w:rsid w:val="007A0CFF"/>
    <w:rsid w:val="007A0D20"/>
    <w:rsid w:val="007A12B4"/>
    <w:rsid w:val="007A1718"/>
    <w:rsid w:val="007A1D6D"/>
    <w:rsid w:val="007A1DA3"/>
    <w:rsid w:val="007A1DDE"/>
    <w:rsid w:val="007A2101"/>
    <w:rsid w:val="007A255D"/>
    <w:rsid w:val="007A2B6B"/>
    <w:rsid w:val="007A2B9E"/>
    <w:rsid w:val="007A2BED"/>
    <w:rsid w:val="007A3442"/>
    <w:rsid w:val="007A3BA2"/>
    <w:rsid w:val="007A3CD6"/>
    <w:rsid w:val="007A3DD1"/>
    <w:rsid w:val="007A4284"/>
    <w:rsid w:val="007A46F8"/>
    <w:rsid w:val="007A476F"/>
    <w:rsid w:val="007A4883"/>
    <w:rsid w:val="007A4C22"/>
    <w:rsid w:val="007A5218"/>
    <w:rsid w:val="007A5579"/>
    <w:rsid w:val="007A55C2"/>
    <w:rsid w:val="007A55F9"/>
    <w:rsid w:val="007A5636"/>
    <w:rsid w:val="007A5976"/>
    <w:rsid w:val="007A5A8D"/>
    <w:rsid w:val="007A5AEC"/>
    <w:rsid w:val="007A5DF2"/>
    <w:rsid w:val="007A5E60"/>
    <w:rsid w:val="007A5E91"/>
    <w:rsid w:val="007A6CF5"/>
    <w:rsid w:val="007A6D58"/>
    <w:rsid w:val="007A772B"/>
    <w:rsid w:val="007A7879"/>
    <w:rsid w:val="007A78C7"/>
    <w:rsid w:val="007A7BF4"/>
    <w:rsid w:val="007A7F04"/>
    <w:rsid w:val="007B0028"/>
    <w:rsid w:val="007B04A2"/>
    <w:rsid w:val="007B0886"/>
    <w:rsid w:val="007B09B8"/>
    <w:rsid w:val="007B0A12"/>
    <w:rsid w:val="007B0EC3"/>
    <w:rsid w:val="007B1293"/>
    <w:rsid w:val="007B16D2"/>
    <w:rsid w:val="007B1A06"/>
    <w:rsid w:val="007B1C2F"/>
    <w:rsid w:val="007B2535"/>
    <w:rsid w:val="007B280A"/>
    <w:rsid w:val="007B2BF0"/>
    <w:rsid w:val="007B3452"/>
    <w:rsid w:val="007B35BF"/>
    <w:rsid w:val="007B3C8D"/>
    <w:rsid w:val="007B3F96"/>
    <w:rsid w:val="007B409E"/>
    <w:rsid w:val="007B5225"/>
    <w:rsid w:val="007B56E9"/>
    <w:rsid w:val="007B6343"/>
    <w:rsid w:val="007B6870"/>
    <w:rsid w:val="007B690C"/>
    <w:rsid w:val="007B6B3C"/>
    <w:rsid w:val="007B6BD3"/>
    <w:rsid w:val="007B6DD0"/>
    <w:rsid w:val="007B6DDF"/>
    <w:rsid w:val="007B6FFE"/>
    <w:rsid w:val="007B7527"/>
    <w:rsid w:val="007B7E24"/>
    <w:rsid w:val="007B7EC5"/>
    <w:rsid w:val="007C031C"/>
    <w:rsid w:val="007C15B5"/>
    <w:rsid w:val="007C1712"/>
    <w:rsid w:val="007C18AC"/>
    <w:rsid w:val="007C2014"/>
    <w:rsid w:val="007C26DF"/>
    <w:rsid w:val="007C26FA"/>
    <w:rsid w:val="007C27AC"/>
    <w:rsid w:val="007C28D3"/>
    <w:rsid w:val="007C315D"/>
    <w:rsid w:val="007C34D0"/>
    <w:rsid w:val="007C404B"/>
    <w:rsid w:val="007C41D1"/>
    <w:rsid w:val="007C42C9"/>
    <w:rsid w:val="007C44A8"/>
    <w:rsid w:val="007C461E"/>
    <w:rsid w:val="007C4830"/>
    <w:rsid w:val="007C48AA"/>
    <w:rsid w:val="007C492E"/>
    <w:rsid w:val="007C56FF"/>
    <w:rsid w:val="007C5A01"/>
    <w:rsid w:val="007C6837"/>
    <w:rsid w:val="007C6C0B"/>
    <w:rsid w:val="007C6E25"/>
    <w:rsid w:val="007D01AE"/>
    <w:rsid w:val="007D0479"/>
    <w:rsid w:val="007D05BC"/>
    <w:rsid w:val="007D07D5"/>
    <w:rsid w:val="007D07F0"/>
    <w:rsid w:val="007D0B67"/>
    <w:rsid w:val="007D1331"/>
    <w:rsid w:val="007D13C5"/>
    <w:rsid w:val="007D1616"/>
    <w:rsid w:val="007D161E"/>
    <w:rsid w:val="007D169D"/>
    <w:rsid w:val="007D1A2D"/>
    <w:rsid w:val="007D1C09"/>
    <w:rsid w:val="007D1F96"/>
    <w:rsid w:val="007D21AF"/>
    <w:rsid w:val="007D2284"/>
    <w:rsid w:val="007D2402"/>
    <w:rsid w:val="007D2684"/>
    <w:rsid w:val="007D2706"/>
    <w:rsid w:val="007D28AF"/>
    <w:rsid w:val="007D28D5"/>
    <w:rsid w:val="007D28F6"/>
    <w:rsid w:val="007D2B54"/>
    <w:rsid w:val="007D2D11"/>
    <w:rsid w:val="007D2F27"/>
    <w:rsid w:val="007D306D"/>
    <w:rsid w:val="007D3262"/>
    <w:rsid w:val="007D3823"/>
    <w:rsid w:val="007D396E"/>
    <w:rsid w:val="007D3B56"/>
    <w:rsid w:val="007D3B83"/>
    <w:rsid w:val="007D3C2B"/>
    <w:rsid w:val="007D3D1F"/>
    <w:rsid w:val="007D4077"/>
    <w:rsid w:val="007D40B6"/>
    <w:rsid w:val="007D4155"/>
    <w:rsid w:val="007D4193"/>
    <w:rsid w:val="007D42EA"/>
    <w:rsid w:val="007D44C3"/>
    <w:rsid w:val="007D469B"/>
    <w:rsid w:val="007D4895"/>
    <w:rsid w:val="007D4D1A"/>
    <w:rsid w:val="007D4D4C"/>
    <w:rsid w:val="007D560E"/>
    <w:rsid w:val="007D56F5"/>
    <w:rsid w:val="007D574B"/>
    <w:rsid w:val="007D57DC"/>
    <w:rsid w:val="007D67E5"/>
    <w:rsid w:val="007D695D"/>
    <w:rsid w:val="007D6B05"/>
    <w:rsid w:val="007D6BA7"/>
    <w:rsid w:val="007D6BCA"/>
    <w:rsid w:val="007D6C20"/>
    <w:rsid w:val="007D6D01"/>
    <w:rsid w:val="007D6FE3"/>
    <w:rsid w:val="007D724D"/>
    <w:rsid w:val="007D781E"/>
    <w:rsid w:val="007E0892"/>
    <w:rsid w:val="007E10FE"/>
    <w:rsid w:val="007E1331"/>
    <w:rsid w:val="007E140B"/>
    <w:rsid w:val="007E1B50"/>
    <w:rsid w:val="007E1C53"/>
    <w:rsid w:val="007E1C5C"/>
    <w:rsid w:val="007E1DDF"/>
    <w:rsid w:val="007E1E15"/>
    <w:rsid w:val="007E1EDB"/>
    <w:rsid w:val="007E1F44"/>
    <w:rsid w:val="007E1FE9"/>
    <w:rsid w:val="007E2C6D"/>
    <w:rsid w:val="007E32E8"/>
    <w:rsid w:val="007E34A4"/>
    <w:rsid w:val="007E3D4A"/>
    <w:rsid w:val="007E3D54"/>
    <w:rsid w:val="007E3E31"/>
    <w:rsid w:val="007E3FE1"/>
    <w:rsid w:val="007E411D"/>
    <w:rsid w:val="007E4156"/>
    <w:rsid w:val="007E4407"/>
    <w:rsid w:val="007E45F8"/>
    <w:rsid w:val="007E4EA4"/>
    <w:rsid w:val="007E51BA"/>
    <w:rsid w:val="007E56A9"/>
    <w:rsid w:val="007E5BBC"/>
    <w:rsid w:val="007E5D4E"/>
    <w:rsid w:val="007E63AC"/>
    <w:rsid w:val="007E63AD"/>
    <w:rsid w:val="007E690F"/>
    <w:rsid w:val="007E6F26"/>
    <w:rsid w:val="007E7559"/>
    <w:rsid w:val="007E7907"/>
    <w:rsid w:val="007E7DFC"/>
    <w:rsid w:val="007E7E60"/>
    <w:rsid w:val="007E7F7D"/>
    <w:rsid w:val="007F0006"/>
    <w:rsid w:val="007F0D1C"/>
    <w:rsid w:val="007F1043"/>
    <w:rsid w:val="007F1DCE"/>
    <w:rsid w:val="007F1F87"/>
    <w:rsid w:val="007F225C"/>
    <w:rsid w:val="007F2426"/>
    <w:rsid w:val="007F29F4"/>
    <w:rsid w:val="007F2A0D"/>
    <w:rsid w:val="007F2F7C"/>
    <w:rsid w:val="007F36F1"/>
    <w:rsid w:val="007F3F23"/>
    <w:rsid w:val="007F467E"/>
    <w:rsid w:val="007F4ACF"/>
    <w:rsid w:val="007F4C8C"/>
    <w:rsid w:val="007F4D19"/>
    <w:rsid w:val="007F50A3"/>
    <w:rsid w:val="007F53D8"/>
    <w:rsid w:val="007F584B"/>
    <w:rsid w:val="007F5AB8"/>
    <w:rsid w:val="007F5B51"/>
    <w:rsid w:val="007F617B"/>
    <w:rsid w:val="007F681A"/>
    <w:rsid w:val="007F6A1D"/>
    <w:rsid w:val="007F6CAF"/>
    <w:rsid w:val="007F7059"/>
    <w:rsid w:val="007F70C5"/>
    <w:rsid w:val="007F71DC"/>
    <w:rsid w:val="007F741B"/>
    <w:rsid w:val="007F786D"/>
    <w:rsid w:val="007F78D1"/>
    <w:rsid w:val="007F7AAC"/>
    <w:rsid w:val="008003CE"/>
    <w:rsid w:val="0080175F"/>
    <w:rsid w:val="0080231E"/>
    <w:rsid w:val="00802351"/>
    <w:rsid w:val="00803319"/>
    <w:rsid w:val="00803538"/>
    <w:rsid w:val="00803887"/>
    <w:rsid w:val="008038A7"/>
    <w:rsid w:val="008038E4"/>
    <w:rsid w:val="00803A47"/>
    <w:rsid w:val="00804468"/>
    <w:rsid w:val="008048D9"/>
    <w:rsid w:val="00805169"/>
    <w:rsid w:val="008051E7"/>
    <w:rsid w:val="00805351"/>
    <w:rsid w:val="008054AF"/>
    <w:rsid w:val="0080561D"/>
    <w:rsid w:val="00805673"/>
    <w:rsid w:val="008057AD"/>
    <w:rsid w:val="008058DB"/>
    <w:rsid w:val="008058DC"/>
    <w:rsid w:val="00806129"/>
    <w:rsid w:val="00806248"/>
    <w:rsid w:val="0080647B"/>
    <w:rsid w:val="00806A34"/>
    <w:rsid w:val="008070C5"/>
    <w:rsid w:val="008073C2"/>
    <w:rsid w:val="00807B5A"/>
    <w:rsid w:val="00810199"/>
    <w:rsid w:val="008103F6"/>
    <w:rsid w:val="008107B2"/>
    <w:rsid w:val="00810D04"/>
    <w:rsid w:val="00810F7C"/>
    <w:rsid w:val="008121E7"/>
    <w:rsid w:val="008122DD"/>
    <w:rsid w:val="00812559"/>
    <w:rsid w:val="0081263D"/>
    <w:rsid w:val="008127F3"/>
    <w:rsid w:val="00812842"/>
    <w:rsid w:val="00812BE5"/>
    <w:rsid w:val="008131D6"/>
    <w:rsid w:val="00813248"/>
    <w:rsid w:val="00813D75"/>
    <w:rsid w:val="00813F28"/>
    <w:rsid w:val="00814209"/>
    <w:rsid w:val="0081450B"/>
    <w:rsid w:val="00814806"/>
    <w:rsid w:val="00815005"/>
    <w:rsid w:val="0081562A"/>
    <w:rsid w:val="00815669"/>
    <w:rsid w:val="00815BE1"/>
    <w:rsid w:val="00815D78"/>
    <w:rsid w:val="00815E20"/>
    <w:rsid w:val="00816256"/>
    <w:rsid w:val="00816589"/>
    <w:rsid w:val="00816605"/>
    <w:rsid w:val="00816692"/>
    <w:rsid w:val="008169CE"/>
    <w:rsid w:val="00816AAF"/>
    <w:rsid w:val="00816DBC"/>
    <w:rsid w:val="008173D6"/>
    <w:rsid w:val="008174B1"/>
    <w:rsid w:val="00817506"/>
    <w:rsid w:val="008179A4"/>
    <w:rsid w:val="00817FE5"/>
    <w:rsid w:val="008201D8"/>
    <w:rsid w:val="0082025D"/>
    <w:rsid w:val="0082051F"/>
    <w:rsid w:val="00820553"/>
    <w:rsid w:val="00820EB4"/>
    <w:rsid w:val="00821114"/>
    <w:rsid w:val="008212AD"/>
    <w:rsid w:val="0082143C"/>
    <w:rsid w:val="00821628"/>
    <w:rsid w:val="008217D5"/>
    <w:rsid w:val="008220E3"/>
    <w:rsid w:val="00822226"/>
    <w:rsid w:val="0082252A"/>
    <w:rsid w:val="0082261D"/>
    <w:rsid w:val="008229F2"/>
    <w:rsid w:val="00823314"/>
    <w:rsid w:val="0082336D"/>
    <w:rsid w:val="0082390F"/>
    <w:rsid w:val="00824100"/>
    <w:rsid w:val="008243F5"/>
    <w:rsid w:val="00824A3D"/>
    <w:rsid w:val="00824BBD"/>
    <w:rsid w:val="00824C10"/>
    <w:rsid w:val="00824C4D"/>
    <w:rsid w:val="00824F12"/>
    <w:rsid w:val="00824F69"/>
    <w:rsid w:val="00825520"/>
    <w:rsid w:val="00825539"/>
    <w:rsid w:val="0082585C"/>
    <w:rsid w:val="00825B87"/>
    <w:rsid w:val="00825D81"/>
    <w:rsid w:val="00825F5B"/>
    <w:rsid w:val="008261D5"/>
    <w:rsid w:val="008261E4"/>
    <w:rsid w:val="00826280"/>
    <w:rsid w:val="008263F1"/>
    <w:rsid w:val="00826EBA"/>
    <w:rsid w:val="008273CC"/>
    <w:rsid w:val="00827B5B"/>
    <w:rsid w:val="00827E68"/>
    <w:rsid w:val="00827F45"/>
    <w:rsid w:val="00827F73"/>
    <w:rsid w:val="008300C7"/>
    <w:rsid w:val="00830136"/>
    <w:rsid w:val="0083022C"/>
    <w:rsid w:val="00831388"/>
    <w:rsid w:val="0083172A"/>
    <w:rsid w:val="00831A16"/>
    <w:rsid w:val="00831B32"/>
    <w:rsid w:val="00831D88"/>
    <w:rsid w:val="00831F62"/>
    <w:rsid w:val="00831F67"/>
    <w:rsid w:val="0083220E"/>
    <w:rsid w:val="00832518"/>
    <w:rsid w:val="008325F2"/>
    <w:rsid w:val="00833C3D"/>
    <w:rsid w:val="00833E0A"/>
    <w:rsid w:val="0083438C"/>
    <w:rsid w:val="008345BB"/>
    <w:rsid w:val="0083498D"/>
    <w:rsid w:val="008349E8"/>
    <w:rsid w:val="00834A22"/>
    <w:rsid w:val="00834AE0"/>
    <w:rsid w:val="00836ABC"/>
    <w:rsid w:val="00836C77"/>
    <w:rsid w:val="00836DD8"/>
    <w:rsid w:val="00836F3D"/>
    <w:rsid w:val="00837037"/>
    <w:rsid w:val="00837656"/>
    <w:rsid w:val="00837731"/>
    <w:rsid w:val="00837A60"/>
    <w:rsid w:val="0084026F"/>
    <w:rsid w:val="00840532"/>
    <w:rsid w:val="008405BA"/>
    <w:rsid w:val="008407D4"/>
    <w:rsid w:val="008409E1"/>
    <w:rsid w:val="00840A07"/>
    <w:rsid w:val="008410C6"/>
    <w:rsid w:val="008411ED"/>
    <w:rsid w:val="008415F4"/>
    <w:rsid w:val="00841636"/>
    <w:rsid w:val="008417DF"/>
    <w:rsid w:val="00842202"/>
    <w:rsid w:val="00842648"/>
    <w:rsid w:val="00842ECC"/>
    <w:rsid w:val="008433BF"/>
    <w:rsid w:val="0084349A"/>
    <w:rsid w:val="008434D3"/>
    <w:rsid w:val="008437C5"/>
    <w:rsid w:val="00843F98"/>
    <w:rsid w:val="008443CA"/>
    <w:rsid w:val="00844579"/>
    <w:rsid w:val="00844C39"/>
    <w:rsid w:val="00844D66"/>
    <w:rsid w:val="00844FD1"/>
    <w:rsid w:val="008454B6"/>
    <w:rsid w:val="00846348"/>
    <w:rsid w:val="00846506"/>
    <w:rsid w:val="00846641"/>
    <w:rsid w:val="008468B5"/>
    <w:rsid w:val="00846E95"/>
    <w:rsid w:val="00847033"/>
    <w:rsid w:val="0084765C"/>
    <w:rsid w:val="008477F1"/>
    <w:rsid w:val="00847836"/>
    <w:rsid w:val="00847EA7"/>
    <w:rsid w:val="008501C9"/>
    <w:rsid w:val="00850BC8"/>
    <w:rsid w:val="00850CF4"/>
    <w:rsid w:val="00850D3B"/>
    <w:rsid w:val="00850E68"/>
    <w:rsid w:val="00851069"/>
    <w:rsid w:val="0085117C"/>
    <w:rsid w:val="0085127E"/>
    <w:rsid w:val="00851401"/>
    <w:rsid w:val="0085173D"/>
    <w:rsid w:val="008517C5"/>
    <w:rsid w:val="00851845"/>
    <w:rsid w:val="008518B4"/>
    <w:rsid w:val="00851988"/>
    <w:rsid w:val="008520C6"/>
    <w:rsid w:val="008524F0"/>
    <w:rsid w:val="00852C2C"/>
    <w:rsid w:val="008532F4"/>
    <w:rsid w:val="008534C6"/>
    <w:rsid w:val="0085380B"/>
    <w:rsid w:val="00853D16"/>
    <w:rsid w:val="00854435"/>
    <w:rsid w:val="008544D2"/>
    <w:rsid w:val="008547C2"/>
    <w:rsid w:val="00854839"/>
    <w:rsid w:val="00854DED"/>
    <w:rsid w:val="0085504B"/>
    <w:rsid w:val="00855984"/>
    <w:rsid w:val="008559AE"/>
    <w:rsid w:val="0085643B"/>
    <w:rsid w:val="0085663D"/>
    <w:rsid w:val="0085730E"/>
    <w:rsid w:val="00857E4B"/>
    <w:rsid w:val="00860272"/>
    <w:rsid w:val="0086050C"/>
    <w:rsid w:val="008608C5"/>
    <w:rsid w:val="00860B0A"/>
    <w:rsid w:val="00860B29"/>
    <w:rsid w:val="008610F1"/>
    <w:rsid w:val="008619BA"/>
    <w:rsid w:val="00862063"/>
    <w:rsid w:val="008620A9"/>
    <w:rsid w:val="008629C0"/>
    <w:rsid w:val="00862A8A"/>
    <w:rsid w:val="00862C5F"/>
    <w:rsid w:val="008632A3"/>
    <w:rsid w:val="008633C1"/>
    <w:rsid w:val="00863660"/>
    <w:rsid w:val="008639E4"/>
    <w:rsid w:val="00863BC3"/>
    <w:rsid w:val="00863C19"/>
    <w:rsid w:val="00864095"/>
    <w:rsid w:val="0086418B"/>
    <w:rsid w:val="008641A0"/>
    <w:rsid w:val="00864327"/>
    <w:rsid w:val="00864C9E"/>
    <w:rsid w:val="00864E4E"/>
    <w:rsid w:val="0086519D"/>
    <w:rsid w:val="008659BC"/>
    <w:rsid w:val="00865D27"/>
    <w:rsid w:val="00865D41"/>
    <w:rsid w:val="00866115"/>
    <w:rsid w:val="0086658A"/>
    <w:rsid w:val="008673A3"/>
    <w:rsid w:val="008673AC"/>
    <w:rsid w:val="008676DB"/>
    <w:rsid w:val="00867C3E"/>
    <w:rsid w:val="00867E82"/>
    <w:rsid w:val="0087099E"/>
    <w:rsid w:val="00870DA6"/>
    <w:rsid w:val="00870F3B"/>
    <w:rsid w:val="00871184"/>
    <w:rsid w:val="00871480"/>
    <w:rsid w:val="008714D3"/>
    <w:rsid w:val="008719F2"/>
    <w:rsid w:val="00872106"/>
    <w:rsid w:val="008726CF"/>
    <w:rsid w:val="008728CC"/>
    <w:rsid w:val="00872A8A"/>
    <w:rsid w:val="00872B55"/>
    <w:rsid w:val="00873369"/>
    <w:rsid w:val="00873A12"/>
    <w:rsid w:val="00873A7A"/>
    <w:rsid w:val="00873CFF"/>
    <w:rsid w:val="00873F60"/>
    <w:rsid w:val="008740A0"/>
    <w:rsid w:val="00874811"/>
    <w:rsid w:val="00874B62"/>
    <w:rsid w:val="00874C77"/>
    <w:rsid w:val="00874CB4"/>
    <w:rsid w:val="00874CDD"/>
    <w:rsid w:val="008753BF"/>
    <w:rsid w:val="00875805"/>
    <w:rsid w:val="00875C98"/>
    <w:rsid w:val="00875D36"/>
    <w:rsid w:val="008760BF"/>
    <w:rsid w:val="00876B6A"/>
    <w:rsid w:val="00876FCD"/>
    <w:rsid w:val="0087758E"/>
    <w:rsid w:val="008779B4"/>
    <w:rsid w:val="00880643"/>
    <w:rsid w:val="008809BC"/>
    <w:rsid w:val="00881511"/>
    <w:rsid w:val="0088153F"/>
    <w:rsid w:val="008815F3"/>
    <w:rsid w:val="00881AAB"/>
    <w:rsid w:val="00881DE5"/>
    <w:rsid w:val="008821A6"/>
    <w:rsid w:val="008821B3"/>
    <w:rsid w:val="008822F9"/>
    <w:rsid w:val="0088230B"/>
    <w:rsid w:val="00882488"/>
    <w:rsid w:val="008826C0"/>
    <w:rsid w:val="00882782"/>
    <w:rsid w:val="008832E2"/>
    <w:rsid w:val="00883591"/>
    <w:rsid w:val="00883763"/>
    <w:rsid w:val="008839B6"/>
    <w:rsid w:val="00883F12"/>
    <w:rsid w:val="0088453E"/>
    <w:rsid w:val="00884BC6"/>
    <w:rsid w:val="00885236"/>
    <w:rsid w:val="008852FA"/>
    <w:rsid w:val="00885499"/>
    <w:rsid w:val="008854DC"/>
    <w:rsid w:val="00885673"/>
    <w:rsid w:val="008858E7"/>
    <w:rsid w:val="00885975"/>
    <w:rsid w:val="0088597C"/>
    <w:rsid w:val="008859A5"/>
    <w:rsid w:val="008859B0"/>
    <w:rsid w:val="008862AE"/>
    <w:rsid w:val="00886619"/>
    <w:rsid w:val="00886A58"/>
    <w:rsid w:val="00886AE0"/>
    <w:rsid w:val="00886EBC"/>
    <w:rsid w:val="008872B6"/>
    <w:rsid w:val="00887509"/>
    <w:rsid w:val="00887640"/>
    <w:rsid w:val="00887857"/>
    <w:rsid w:val="00887A9B"/>
    <w:rsid w:val="008902AF"/>
    <w:rsid w:val="008902C8"/>
    <w:rsid w:val="00890640"/>
    <w:rsid w:val="00890CAD"/>
    <w:rsid w:val="00890DEC"/>
    <w:rsid w:val="00890F96"/>
    <w:rsid w:val="00890FD2"/>
    <w:rsid w:val="00891306"/>
    <w:rsid w:val="008913DC"/>
    <w:rsid w:val="00891633"/>
    <w:rsid w:val="00891BB4"/>
    <w:rsid w:val="00892596"/>
    <w:rsid w:val="008925E3"/>
    <w:rsid w:val="0089281A"/>
    <w:rsid w:val="008930F4"/>
    <w:rsid w:val="00893326"/>
    <w:rsid w:val="00893767"/>
    <w:rsid w:val="00893D9D"/>
    <w:rsid w:val="008942F2"/>
    <w:rsid w:val="00894778"/>
    <w:rsid w:val="008948C2"/>
    <w:rsid w:val="00894A24"/>
    <w:rsid w:val="00894B10"/>
    <w:rsid w:val="00894B41"/>
    <w:rsid w:val="00894ED7"/>
    <w:rsid w:val="008950F3"/>
    <w:rsid w:val="00895263"/>
    <w:rsid w:val="008952C7"/>
    <w:rsid w:val="00895419"/>
    <w:rsid w:val="00895713"/>
    <w:rsid w:val="00896110"/>
    <w:rsid w:val="0089621A"/>
    <w:rsid w:val="00896465"/>
    <w:rsid w:val="00896665"/>
    <w:rsid w:val="00896893"/>
    <w:rsid w:val="00896AF4"/>
    <w:rsid w:val="00896DD2"/>
    <w:rsid w:val="00896ED1"/>
    <w:rsid w:val="00897219"/>
    <w:rsid w:val="00897262"/>
    <w:rsid w:val="008976E2"/>
    <w:rsid w:val="00897795"/>
    <w:rsid w:val="008978FB"/>
    <w:rsid w:val="00897B31"/>
    <w:rsid w:val="00897E84"/>
    <w:rsid w:val="008A06E2"/>
    <w:rsid w:val="008A0A0A"/>
    <w:rsid w:val="008A0AF4"/>
    <w:rsid w:val="008A0B79"/>
    <w:rsid w:val="008A0E6E"/>
    <w:rsid w:val="008A0F05"/>
    <w:rsid w:val="008A0F10"/>
    <w:rsid w:val="008A0F2F"/>
    <w:rsid w:val="008A1313"/>
    <w:rsid w:val="008A17EA"/>
    <w:rsid w:val="008A1CAA"/>
    <w:rsid w:val="008A213B"/>
    <w:rsid w:val="008A24B1"/>
    <w:rsid w:val="008A29FD"/>
    <w:rsid w:val="008A2BC7"/>
    <w:rsid w:val="008A2D53"/>
    <w:rsid w:val="008A301C"/>
    <w:rsid w:val="008A3065"/>
    <w:rsid w:val="008A352D"/>
    <w:rsid w:val="008A3584"/>
    <w:rsid w:val="008A3BFB"/>
    <w:rsid w:val="008A3E88"/>
    <w:rsid w:val="008A3F84"/>
    <w:rsid w:val="008A4604"/>
    <w:rsid w:val="008A4715"/>
    <w:rsid w:val="008A4EF6"/>
    <w:rsid w:val="008A5067"/>
    <w:rsid w:val="008A50D6"/>
    <w:rsid w:val="008A50FD"/>
    <w:rsid w:val="008A553E"/>
    <w:rsid w:val="008A663B"/>
    <w:rsid w:val="008A673D"/>
    <w:rsid w:val="008A6D25"/>
    <w:rsid w:val="008A7434"/>
    <w:rsid w:val="008A76F9"/>
    <w:rsid w:val="008A77D8"/>
    <w:rsid w:val="008A7983"/>
    <w:rsid w:val="008A7D7A"/>
    <w:rsid w:val="008A7E32"/>
    <w:rsid w:val="008A7F3F"/>
    <w:rsid w:val="008B01AF"/>
    <w:rsid w:val="008B0280"/>
    <w:rsid w:val="008B0835"/>
    <w:rsid w:val="008B08D2"/>
    <w:rsid w:val="008B0A07"/>
    <w:rsid w:val="008B10F1"/>
    <w:rsid w:val="008B1358"/>
    <w:rsid w:val="008B1E11"/>
    <w:rsid w:val="008B203B"/>
    <w:rsid w:val="008B2045"/>
    <w:rsid w:val="008B24BC"/>
    <w:rsid w:val="008B2636"/>
    <w:rsid w:val="008B28A0"/>
    <w:rsid w:val="008B2AAF"/>
    <w:rsid w:val="008B2DF3"/>
    <w:rsid w:val="008B2F18"/>
    <w:rsid w:val="008B3A33"/>
    <w:rsid w:val="008B3C3B"/>
    <w:rsid w:val="008B3D6E"/>
    <w:rsid w:val="008B3EC8"/>
    <w:rsid w:val="008B4667"/>
    <w:rsid w:val="008B483B"/>
    <w:rsid w:val="008B4B2B"/>
    <w:rsid w:val="008B565A"/>
    <w:rsid w:val="008B588A"/>
    <w:rsid w:val="008B5C2E"/>
    <w:rsid w:val="008B5EE8"/>
    <w:rsid w:val="008B6101"/>
    <w:rsid w:val="008B66A7"/>
    <w:rsid w:val="008B675B"/>
    <w:rsid w:val="008B6C86"/>
    <w:rsid w:val="008B6D30"/>
    <w:rsid w:val="008B72B5"/>
    <w:rsid w:val="008B7A2A"/>
    <w:rsid w:val="008C003B"/>
    <w:rsid w:val="008C0714"/>
    <w:rsid w:val="008C1763"/>
    <w:rsid w:val="008C1984"/>
    <w:rsid w:val="008C19F5"/>
    <w:rsid w:val="008C1A65"/>
    <w:rsid w:val="008C29DB"/>
    <w:rsid w:val="008C31B3"/>
    <w:rsid w:val="008C334B"/>
    <w:rsid w:val="008C3634"/>
    <w:rsid w:val="008C3F56"/>
    <w:rsid w:val="008C4110"/>
    <w:rsid w:val="008C4A02"/>
    <w:rsid w:val="008C4A27"/>
    <w:rsid w:val="008C4BD5"/>
    <w:rsid w:val="008C4BEF"/>
    <w:rsid w:val="008C4C3B"/>
    <w:rsid w:val="008C4CCC"/>
    <w:rsid w:val="008C4CEA"/>
    <w:rsid w:val="008C4D0F"/>
    <w:rsid w:val="008C5E39"/>
    <w:rsid w:val="008C62FF"/>
    <w:rsid w:val="008C63B6"/>
    <w:rsid w:val="008C6874"/>
    <w:rsid w:val="008C6924"/>
    <w:rsid w:val="008C6B48"/>
    <w:rsid w:val="008C6BA5"/>
    <w:rsid w:val="008C6FED"/>
    <w:rsid w:val="008C7F47"/>
    <w:rsid w:val="008D062E"/>
    <w:rsid w:val="008D10DE"/>
    <w:rsid w:val="008D18FC"/>
    <w:rsid w:val="008D196F"/>
    <w:rsid w:val="008D1E4B"/>
    <w:rsid w:val="008D1E55"/>
    <w:rsid w:val="008D2690"/>
    <w:rsid w:val="008D2784"/>
    <w:rsid w:val="008D2ED9"/>
    <w:rsid w:val="008D36A3"/>
    <w:rsid w:val="008D36BE"/>
    <w:rsid w:val="008D3706"/>
    <w:rsid w:val="008D3D8F"/>
    <w:rsid w:val="008D41DA"/>
    <w:rsid w:val="008D430E"/>
    <w:rsid w:val="008D44FE"/>
    <w:rsid w:val="008D4850"/>
    <w:rsid w:val="008D4E0F"/>
    <w:rsid w:val="008D50EE"/>
    <w:rsid w:val="008D5470"/>
    <w:rsid w:val="008D5769"/>
    <w:rsid w:val="008D6387"/>
    <w:rsid w:val="008D697A"/>
    <w:rsid w:val="008D6AEB"/>
    <w:rsid w:val="008D6E0F"/>
    <w:rsid w:val="008D721A"/>
    <w:rsid w:val="008D767C"/>
    <w:rsid w:val="008D7F96"/>
    <w:rsid w:val="008D7F9E"/>
    <w:rsid w:val="008E0228"/>
    <w:rsid w:val="008E0358"/>
    <w:rsid w:val="008E0460"/>
    <w:rsid w:val="008E08C0"/>
    <w:rsid w:val="008E0BCD"/>
    <w:rsid w:val="008E0D4B"/>
    <w:rsid w:val="008E100B"/>
    <w:rsid w:val="008E1E08"/>
    <w:rsid w:val="008E1E2D"/>
    <w:rsid w:val="008E20B7"/>
    <w:rsid w:val="008E25EB"/>
    <w:rsid w:val="008E2A45"/>
    <w:rsid w:val="008E2E45"/>
    <w:rsid w:val="008E356A"/>
    <w:rsid w:val="008E37A1"/>
    <w:rsid w:val="008E3C1A"/>
    <w:rsid w:val="008E3FFB"/>
    <w:rsid w:val="008E43F9"/>
    <w:rsid w:val="008E443A"/>
    <w:rsid w:val="008E4598"/>
    <w:rsid w:val="008E47CC"/>
    <w:rsid w:val="008E47E6"/>
    <w:rsid w:val="008E4A62"/>
    <w:rsid w:val="008E5086"/>
    <w:rsid w:val="008E5839"/>
    <w:rsid w:val="008E5902"/>
    <w:rsid w:val="008E5A95"/>
    <w:rsid w:val="008E6196"/>
    <w:rsid w:val="008E629F"/>
    <w:rsid w:val="008E62BD"/>
    <w:rsid w:val="008E6303"/>
    <w:rsid w:val="008E63D5"/>
    <w:rsid w:val="008E69B4"/>
    <w:rsid w:val="008E6E0F"/>
    <w:rsid w:val="008E716F"/>
    <w:rsid w:val="008E7411"/>
    <w:rsid w:val="008E75D0"/>
    <w:rsid w:val="008E77CC"/>
    <w:rsid w:val="008E795E"/>
    <w:rsid w:val="008E7ACF"/>
    <w:rsid w:val="008E7BD3"/>
    <w:rsid w:val="008E7BE9"/>
    <w:rsid w:val="008F054D"/>
    <w:rsid w:val="008F064B"/>
    <w:rsid w:val="008F087A"/>
    <w:rsid w:val="008F08FE"/>
    <w:rsid w:val="008F0B59"/>
    <w:rsid w:val="008F0ED8"/>
    <w:rsid w:val="008F1059"/>
    <w:rsid w:val="008F1787"/>
    <w:rsid w:val="008F1BC1"/>
    <w:rsid w:val="008F22A0"/>
    <w:rsid w:val="008F26C0"/>
    <w:rsid w:val="008F2756"/>
    <w:rsid w:val="008F3C7F"/>
    <w:rsid w:val="008F3F48"/>
    <w:rsid w:val="008F4063"/>
    <w:rsid w:val="008F41A0"/>
    <w:rsid w:val="008F54A7"/>
    <w:rsid w:val="008F656C"/>
    <w:rsid w:val="008F65FE"/>
    <w:rsid w:val="008F66B5"/>
    <w:rsid w:val="008F695A"/>
    <w:rsid w:val="008F6F36"/>
    <w:rsid w:val="008F7E1A"/>
    <w:rsid w:val="009003FE"/>
    <w:rsid w:val="00900523"/>
    <w:rsid w:val="00900767"/>
    <w:rsid w:val="009009EF"/>
    <w:rsid w:val="00901390"/>
    <w:rsid w:val="00901740"/>
    <w:rsid w:val="00901810"/>
    <w:rsid w:val="009019BF"/>
    <w:rsid w:val="00901AB7"/>
    <w:rsid w:val="0090211C"/>
    <w:rsid w:val="009025FD"/>
    <w:rsid w:val="009028D9"/>
    <w:rsid w:val="00902A92"/>
    <w:rsid w:val="00903001"/>
    <w:rsid w:val="0090326A"/>
    <w:rsid w:val="009032B8"/>
    <w:rsid w:val="00903397"/>
    <w:rsid w:val="0090368F"/>
    <w:rsid w:val="00903EC7"/>
    <w:rsid w:val="00903ED6"/>
    <w:rsid w:val="009041B6"/>
    <w:rsid w:val="009045F2"/>
    <w:rsid w:val="00904670"/>
    <w:rsid w:val="009049FD"/>
    <w:rsid w:val="00904AE1"/>
    <w:rsid w:val="00904C37"/>
    <w:rsid w:val="00904ECA"/>
    <w:rsid w:val="00905013"/>
    <w:rsid w:val="009055C2"/>
    <w:rsid w:val="00905F9B"/>
    <w:rsid w:val="00906245"/>
    <w:rsid w:val="0090697D"/>
    <w:rsid w:val="00906E5D"/>
    <w:rsid w:val="00907032"/>
    <w:rsid w:val="00907057"/>
    <w:rsid w:val="00907884"/>
    <w:rsid w:val="009079E5"/>
    <w:rsid w:val="009107F8"/>
    <w:rsid w:val="00910E7B"/>
    <w:rsid w:val="0091144B"/>
    <w:rsid w:val="00911478"/>
    <w:rsid w:val="00911699"/>
    <w:rsid w:val="009116A4"/>
    <w:rsid w:val="009119E7"/>
    <w:rsid w:val="00911B4D"/>
    <w:rsid w:val="00911DB1"/>
    <w:rsid w:val="00911EC9"/>
    <w:rsid w:val="00911F5D"/>
    <w:rsid w:val="0091221E"/>
    <w:rsid w:val="00912860"/>
    <w:rsid w:val="00913046"/>
    <w:rsid w:val="00913498"/>
    <w:rsid w:val="00913DE9"/>
    <w:rsid w:val="0091407D"/>
    <w:rsid w:val="00914579"/>
    <w:rsid w:val="00914802"/>
    <w:rsid w:val="00914B9E"/>
    <w:rsid w:val="00914F63"/>
    <w:rsid w:val="0091500E"/>
    <w:rsid w:val="00915626"/>
    <w:rsid w:val="009158FB"/>
    <w:rsid w:val="00915A1F"/>
    <w:rsid w:val="00915AED"/>
    <w:rsid w:val="00915CA0"/>
    <w:rsid w:val="009161C2"/>
    <w:rsid w:val="009161FE"/>
    <w:rsid w:val="009163E1"/>
    <w:rsid w:val="00916444"/>
    <w:rsid w:val="00916B48"/>
    <w:rsid w:val="00916B52"/>
    <w:rsid w:val="00916EE4"/>
    <w:rsid w:val="009171D9"/>
    <w:rsid w:val="009172C3"/>
    <w:rsid w:val="0091760B"/>
    <w:rsid w:val="0091769F"/>
    <w:rsid w:val="00917866"/>
    <w:rsid w:val="00917C5F"/>
    <w:rsid w:val="00917EC1"/>
    <w:rsid w:val="009200AF"/>
    <w:rsid w:val="00920371"/>
    <w:rsid w:val="009203FF"/>
    <w:rsid w:val="00920467"/>
    <w:rsid w:val="00920DF0"/>
    <w:rsid w:val="00920FA7"/>
    <w:rsid w:val="0092142F"/>
    <w:rsid w:val="00921586"/>
    <w:rsid w:val="00921667"/>
    <w:rsid w:val="009216B7"/>
    <w:rsid w:val="00921C74"/>
    <w:rsid w:val="00922294"/>
    <w:rsid w:val="0092285A"/>
    <w:rsid w:val="00923B30"/>
    <w:rsid w:val="00924365"/>
    <w:rsid w:val="0092439F"/>
    <w:rsid w:val="00924E1D"/>
    <w:rsid w:val="00924E7B"/>
    <w:rsid w:val="0092526C"/>
    <w:rsid w:val="009255C6"/>
    <w:rsid w:val="009256B4"/>
    <w:rsid w:val="00925A91"/>
    <w:rsid w:val="00925AFE"/>
    <w:rsid w:val="00925DE3"/>
    <w:rsid w:val="00925EA9"/>
    <w:rsid w:val="009260DB"/>
    <w:rsid w:val="00926266"/>
    <w:rsid w:val="009262B0"/>
    <w:rsid w:val="0092655E"/>
    <w:rsid w:val="009266D6"/>
    <w:rsid w:val="00926894"/>
    <w:rsid w:val="009278E0"/>
    <w:rsid w:val="00930746"/>
    <w:rsid w:val="00930820"/>
    <w:rsid w:val="00931A11"/>
    <w:rsid w:val="00931B18"/>
    <w:rsid w:val="00932011"/>
    <w:rsid w:val="009320F3"/>
    <w:rsid w:val="00932377"/>
    <w:rsid w:val="00932F8C"/>
    <w:rsid w:val="00933245"/>
    <w:rsid w:val="009334D2"/>
    <w:rsid w:val="00933695"/>
    <w:rsid w:val="00933A5B"/>
    <w:rsid w:val="009341B7"/>
    <w:rsid w:val="00934226"/>
    <w:rsid w:val="00934529"/>
    <w:rsid w:val="009346CF"/>
    <w:rsid w:val="009348CF"/>
    <w:rsid w:val="00934A67"/>
    <w:rsid w:val="00934F73"/>
    <w:rsid w:val="009350C9"/>
    <w:rsid w:val="009353C3"/>
    <w:rsid w:val="00935D1B"/>
    <w:rsid w:val="00935FF1"/>
    <w:rsid w:val="00936265"/>
    <w:rsid w:val="009364D3"/>
    <w:rsid w:val="00936751"/>
    <w:rsid w:val="00936992"/>
    <w:rsid w:val="00936AAE"/>
    <w:rsid w:val="00936CBA"/>
    <w:rsid w:val="00936DB6"/>
    <w:rsid w:val="00937800"/>
    <w:rsid w:val="0093798B"/>
    <w:rsid w:val="00937C2B"/>
    <w:rsid w:val="00937C5D"/>
    <w:rsid w:val="00937CCD"/>
    <w:rsid w:val="00937DBF"/>
    <w:rsid w:val="00937F20"/>
    <w:rsid w:val="00937F80"/>
    <w:rsid w:val="009405E5"/>
    <w:rsid w:val="00940671"/>
    <w:rsid w:val="0094068D"/>
    <w:rsid w:val="009409C4"/>
    <w:rsid w:val="00940AAF"/>
    <w:rsid w:val="00940F8C"/>
    <w:rsid w:val="00941513"/>
    <w:rsid w:val="0094165C"/>
    <w:rsid w:val="009418B1"/>
    <w:rsid w:val="00942016"/>
    <w:rsid w:val="00942257"/>
    <w:rsid w:val="00942716"/>
    <w:rsid w:val="00942815"/>
    <w:rsid w:val="009430DE"/>
    <w:rsid w:val="009435E1"/>
    <w:rsid w:val="009437DC"/>
    <w:rsid w:val="00943845"/>
    <w:rsid w:val="00943A0E"/>
    <w:rsid w:val="00943C79"/>
    <w:rsid w:val="00943C9C"/>
    <w:rsid w:val="009443B0"/>
    <w:rsid w:val="0094445F"/>
    <w:rsid w:val="00944477"/>
    <w:rsid w:val="009444BA"/>
    <w:rsid w:val="00944975"/>
    <w:rsid w:val="00944A9F"/>
    <w:rsid w:val="00944B26"/>
    <w:rsid w:val="00944DC6"/>
    <w:rsid w:val="00944E1C"/>
    <w:rsid w:val="0094503E"/>
    <w:rsid w:val="0094511A"/>
    <w:rsid w:val="009455EB"/>
    <w:rsid w:val="00945655"/>
    <w:rsid w:val="00945914"/>
    <w:rsid w:val="009462E0"/>
    <w:rsid w:val="009463BF"/>
    <w:rsid w:val="009464ED"/>
    <w:rsid w:val="009465BB"/>
    <w:rsid w:val="0094663C"/>
    <w:rsid w:val="009479CA"/>
    <w:rsid w:val="00947BFD"/>
    <w:rsid w:val="009501F4"/>
    <w:rsid w:val="00950378"/>
    <w:rsid w:val="0095060C"/>
    <w:rsid w:val="00950A13"/>
    <w:rsid w:val="00950AAF"/>
    <w:rsid w:val="00950BCF"/>
    <w:rsid w:val="00951236"/>
    <w:rsid w:val="009514F1"/>
    <w:rsid w:val="009515C9"/>
    <w:rsid w:val="0095181A"/>
    <w:rsid w:val="00951B6E"/>
    <w:rsid w:val="00951D7C"/>
    <w:rsid w:val="00951FB8"/>
    <w:rsid w:val="009521D7"/>
    <w:rsid w:val="00952293"/>
    <w:rsid w:val="009522D7"/>
    <w:rsid w:val="0095230C"/>
    <w:rsid w:val="0095248F"/>
    <w:rsid w:val="00952C47"/>
    <w:rsid w:val="00952CDC"/>
    <w:rsid w:val="0095310F"/>
    <w:rsid w:val="0095353F"/>
    <w:rsid w:val="009536E7"/>
    <w:rsid w:val="00953DCD"/>
    <w:rsid w:val="00953F4F"/>
    <w:rsid w:val="00954970"/>
    <w:rsid w:val="00954C7F"/>
    <w:rsid w:val="009553B2"/>
    <w:rsid w:val="00955DA5"/>
    <w:rsid w:val="00955E74"/>
    <w:rsid w:val="009560C1"/>
    <w:rsid w:val="0095679F"/>
    <w:rsid w:val="00956BC1"/>
    <w:rsid w:val="00956E42"/>
    <w:rsid w:val="00957076"/>
    <w:rsid w:val="00957775"/>
    <w:rsid w:val="00957F81"/>
    <w:rsid w:val="00960645"/>
    <w:rsid w:val="009606EC"/>
    <w:rsid w:val="009607B2"/>
    <w:rsid w:val="009608B7"/>
    <w:rsid w:val="00960930"/>
    <w:rsid w:val="00960EC0"/>
    <w:rsid w:val="00960ECF"/>
    <w:rsid w:val="00960EF5"/>
    <w:rsid w:val="0096189C"/>
    <w:rsid w:val="009621E4"/>
    <w:rsid w:val="00962BF8"/>
    <w:rsid w:val="009630BD"/>
    <w:rsid w:val="00963808"/>
    <w:rsid w:val="0096388A"/>
    <w:rsid w:val="00963B02"/>
    <w:rsid w:val="00963B84"/>
    <w:rsid w:val="009649A1"/>
    <w:rsid w:val="00964B38"/>
    <w:rsid w:val="00965268"/>
    <w:rsid w:val="00965316"/>
    <w:rsid w:val="009658CD"/>
    <w:rsid w:val="00965CC7"/>
    <w:rsid w:val="00965EE7"/>
    <w:rsid w:val="00966451"/>
    <w:rsid w:val="00966D4C"/>
    <w:rsid w:val="00966D73"/>
    <w:rsid w:val="009672BD"/>
    <w:rsid w:val="009673D7"/>
    <w:rsid w:val="00967476"/>
    <w:rsid w:val="00967C92"/>
    <w:rsid w:val="00967DDF"/>
    <w:rsid w:val="009704DF"/>
    <w:rsid w:val="00970922"/>
    <w:rsid w:val="00970ACB"/>
    <w:rsid w:val="00970DF7"/>
    <w:rsid w:val="00970E97"/>
    <w:rsid w:val="00971354"/>
    <w:rsid w:val="00971405"/>
    <w:rsid w:val="00971807"/>
    <w:rsid w:val="00971B20"/>
    <w:rsid w:val="00971C94"/>
    <w:rsid w:val="0097260E"/>
    <w:rsid w:val="00972B5A"/>
    <w:rsid w:val="00972F5E"/>
    <w:rsid w:val="00973266"/>
    <w:rsid w:val="00973666"/>
    <w:rsid w:val="00973A74"/>
    <w:rsid w:val="00974927"/>
    <w:rsid w:val="00974B5C"/>
    <w:rsid w:val="00975418"/>
    <w:rsid w:val="00975637"/>
    <w:rsid w:val="00975734"/>
    <w:rsid w:val="009759A6"/>
    <w:rsid w:val="00975D05"/>
    <w:rsid w:val="00975EFE"/>
    <w:rsid w:val="00976147"/>
    <w:rsid w:val="009764A5"/>
    <w:rsid w:val="00977787"/>
    <w:rsid w:val="00977B1E"/>
    <w:rsid w:val="00977F07"/>
    <w:rsid w:val="009801AA"/>
    <w:rsid w:val="009807B5"/>
    <w:rsid w:val="009807C4"/>
    <w:rsid w:val="009811E1"/>
    <w:rsid w:val="0098192E"/>
    <w:rsid w:val="00981A65"/>
    <w:rsid w:val="00981B9E"/>
    <w:rsid w:val="009820E0"/>
    <w:rsid w:val="0098234D"/>
    <w:rsid w:val="00982385"/>
    <w:rsid w:val="0098251A"/>
    <w:rsid w:val="00982BD7"/>
    <w:rsid w:val="00983692"/>
    <w:rsid w:val="00983A40"/>
    <w:rsid w:val="00984154"/>
    <w:rsid w:val="0098473B"/>
    <w:rsid w:val="00984BFA"/>
    <w:rsid w:val="00985595"/>
    <w:rsid w:val="009864AE"/>
    <w:rsid w:val="009869D7"/>
    <w:rsid w:val="00986BAE"/>
    <w:rsid w:val="0098701D"/>
    <w:rsid w:val="009878A2"/>
    <w:rsid w:val="00987EAB"/>
    <w:rsid w:val="0099020D"/>
    <w:rsid w:val="00990266"/>
    <w:rsid w:val="009902C5"/>
    <w:rsid w:val="00990806"/>
    <w:rsid w:val="00990914"/>
    <w:rsid w:val="00990A24"/>
    <w:rsid w:val="00990E5C"/>
    <w:rsid w:val="00990F85"/>
    <w:rsid w:val="00991105"/>
    <w:rsid w:val="00991159"/>
    <w:rsid w:val="00991406"/>
    <w:rsid w:val="00991E7B"/>
    <w:rsid w:val="0099200B"/>
    <w:rsid w:val="00992069"/>
    <w:rsid w:val="009922F6"/>
    <w:rsid w:val="00993048"/>
    <w:rsid w:val="0099306C"/>
    <w:rsid w:val="00993A80"/>
    <w:rsid w:val="00994BD7"/>
    <w:rsid w:val="00994C1D"/>
    <w:rsid w:val="00995AB3"/>
    <w:rsid w:val="00995C97"/>
    <w:rsid w:val="00995EB1"/>
    <w:rsid w:val="009965E5"/>
    <w:rsid w:val="009967DE"/>
    <w:rsid w:val="009968D7"/>
    <w:rsid w:val="00997472"/>
    <w:rsid w:val="0099749D"/>
    <w:rsid w:val="009977AD"/>
    <w:rsid w:val="009A01B3"/>
    <w:rsid w:val="009A0826"/>
    <w:rsid w:val="009A0CDE"/>
    <w:rsid w:val="009A0DD8"/>
    <w:rsid w:val="009A0E1E"/>
    <w:rsid w:val="009A1209"/>
    <w:rsid w:val="009A15C0"/>
    <w:rsid w:val="009A16C0"/>
    <w:rsid w:val="009A175A"/>
    <w:rsid w:val="009A17B4"/>
    <w:rsid w:val="009A1829"/>
    <w:rsid w:val="009A18F5"/>
    <w:rsid w:val="009A1A9E"/>
    <w:rsid w:val="009A1B95"/>
    <w:rsid w:val="009A1F83"/>
    <w:rsid w:val="009A2148"/>
    <w:rsid w:val="009A2312"/>
    <w:rsid w:val="009A25F2"/>
    <w:rsid w:val="009A267F"/>
    <w:rsid w:val="009A297E"/>
    <w:rsid w:val="009A2D57"/>
    <w:rsid w:val="009A3028"/>
    <w:rsid w:val="009A382A"/>
    <w:rsid w:val="009A3B8B"/>
    <w:rsid w:val="009A3DC0"/>
    <w:rsid w:val="009A4CD3"/>
    <w:rsid w:val="009A4ED8"/>
    <w:rsid w:val="009A5392"/>
    <w:rsid w:val="009A55F1"/>
    <w:rsid w:val="009A5D70"/>
    <w:rsid w:val="009A60E9"/>
    <w:rsid w:val="009A6189"/>
    <w:rsid w:val="009A63F4"/>
    <w:rsid w:val="009A661F"/>
    <w:rsid w:val="009A68D7"/>
    <w:rsid w:val="009A69A9"/>
    <w:rsid w:val="009A6E48"/>
    <w:rsid w:val="009A6F75"/>
    <w:rsid w:val="009A78C9"/>
    <w:rsid w:val="009A7A53"/>
    <w:rsid w:val="009A7E8B"/>
    <w:rsid w:val="009A7EF8"/>
    <w:rsid w:val="009B0174"/>
    <w:rsid w:val="009B0351"/>
    <w:rsid w:val="009B0C06"/>
    <w:rsid w:val="009B0D29"/>
    <w:rsid w:val="009B1430"/>
    <w:rsid w:val="009B196F"/>
    <w:rsid w:val="009B1C4D"/>
    <w:rsid w:val="009B1FCD"/>
    <w:rsid w:val="009B2E85"/>
    <w:rsid w:val="009B3173"/>
    <w:rsid w:val="009B34D6"/>
    <w:rsid w:val="009B34F5"/>
    <w:rsid w:val="009B3F21"/>
    <w:rsid w:val="009B4212"/>
    <w:rsid w:val="009B4407"/>
    <w:rsid w:val="009B47D4"/>
    <w:rsid w:val="009B4807"/>
    <w:rsid w:val="009B4964"/>
    <w:rsid w:val="009B49D8"/>
    <w:rsid w:val="009B4B2A"/>
    <w:rsid w:val="009B5058"/>
    <w:rsid w:val="009B50AA"/>
    <w:rsid w:val="009B5A02"/>
    <w:rsid w:val="009B5B39"/>
    <w:rsid w:val="009B5CE8"/>
    <w:rsid w:val="009B5D15"/>
    <w:rsid w:val="009B6486"/>
    <w:rsid w:val="009B70B2"/>
    <w:rsid w:val="009B70F0"/>
    <w:rsid w:val="009B7681"/>
    <w:rsid w:val="009B76D0"/>
    <w:rsid w:val="009B7D94"/>
    <w:rsid w:val="009C0438"/>
    <w:rsid w:val="009C0D07"/>
    <w:rsid w:val="009C0E8F"/>
    <w:rsid w:val="009C12F4"/>
    <w:rsid w:val="009C13D2"/>
    <w:rsid w:val="009C17E6"/>
    <w:rsid w:val="009C1AD3"/>
    <w:rsid w:val="009C1C22"/>
    <w:rsid w:val="009C1DF0"/>
    <w:rsid w:val="009C240D"/>
    <w:rsid w:val="009C2C67"/>
    <w:rsid w:val="009C360A"/>
    <w:rsid w:val="009C379A"/>
    <w:rsid w:val="009C384C"/>
    <w:rsid w:val="009C3859"/>
    <w:rsid w:val="009C3A25"/>
    <w:rsid w:val="009C3C14"/>
    <w:rsid w:val="009C3DFB"/>
    <w:rsid w:val="009C3FD2"/>
    <w:rsid w:val="009C4171"/>
    <w:rsid w:val="009C45B1"/>
    <w:rsid w:val="009C4D1C"/>
    <w:rsid w:val="009C5B2A"/>
    <w:rsid w:val="009C5D57"/>
    <w:rsid w:val="009C5D5B"/>
    <w:rsid w:val="009C5EBE"/>
    <w:rsid w:val="009C60DD"/>
    <w:rsid w:val="009C6A49"/>
    <w:rsid w:val="009C6DF7"/>
    <w:rsid w:val="009C7504"/>
    <w:rsid w:val="009C7D40"/>
    <w:rsid w:val="009D01B6"/>
    <w:rsid w:val="009D06C2"/>
    <w:rsid w:val="009D07F9"/>
    <w:rsid w:val="009D0EA5"/>
    <w:rsid w:val="009D0FB6"/>
    <w:rsid w:val="009D12D2"/>
    <w:rsid w:val="009D16A3"/>
    <w:rsid w:val="009D1743"/>
    <w:rsid w:val="009D182E"/>
    <w:rsid w:val="009D1C5A"/>
    <w:rsid w:val="009D1FEC"/>
    <w:rsid w:val="009D2335"/>
    <w:rsid w:val="009D252E"/>
    <w:rsid w:val="009D2594"/>
    <w:rsid w:val="009D2CA7"/>
    <w:rsid w:val="009D2E4E"/>
    <w:rsid w:val="009D304A"/>
    <w:rsid w:val="009D423A"/>
    <w:rsid w:val="009D4812"/>
    <w:rsid w:val="009D4CDE"/>
    <w:rsid w:val="009D4F1F"/>
    <w:rsid w:val="009D53C0"/>
    <w:rsid w:val="009D5643"/>
    <w:rsid w:val="009D576A"/>
    <w:rsid w:val="009D5A58"/>
    <w:rsid w:val="009D5F65"/>
    <w:rsid w:val="009D602F"/>
    <w:rsid w:val="009D60E5"/>
    <w:rsid w:val="009D60E9"/>
    <w:rsid w:val="009D7190"/>
    <w:rsid w:val="009D72D0"/>
    <w:rsid w:val="009D7585"/>
    <w:rsid w:val="009D7926"/>
    <w:rsid w:val="009E01D1"/>
    <w:rsid w:val="009E0735"/>
    <w:rsid w:val="009E07F8"/>
    <w:rsid w:val="009E0E91"/>
    <w:rsid w:val="009E17EB"/>
    <w:rsid w:val="009E1F00"/>
    <w:rsid w:val="009E20B4"/>
    <w:rsid w:val="009E28CE"/>
    <w:rsid w:val="009E29E6"/>
    <w:rsid w:val="009E2CC1"/>
    <w:rsid w:val="009E3146"/>
    <w:rsid w:val="009E326B"/>
    <w:rsid w:val="009E3EA5"/>
    <w:rsid w:val="009E404B"/>
    <w:rsid w:val="009E4F0F"/>
    <w:rsid w:val="009E58CD"/>
    <w:rsid w:val="009E5D87"/>
    <w:rsid w:val="009E6040"/>
    <w:rsid w:val="009E60BF"/>
    <w:rsid w:val="009E612B"/>
    <w:rsid w:val="009E61BC"/>
    <w:rsid w:val="009E640E"/>
    <w:rsid w:val="009E6762"/>
    <w:rsid w:val="009E67B0"/>
    <w:rsid w:val="009E68BB"/>
    <w:rsid w:val="009E6D31"/>
    <w:rsid w:val="009E70F5"/>
    <w:rsid w:val="009E7317"/>
    <w:rsid w:val="009E7412"/>
    <w:rsid w:val="009E75C1"/>
    <w:rsid w:val="009E763F"/>
    <w:rsid w:val="009E7A40"/>
    <w:rsid w:val="009E7C60"/>
    <w:rsid w:val="009F002E"/>
    <w:rsid w:val="009F0516"/>
    <w:rsid w:val="009F0C5C"/>
    <w:rsid w:val="009F184D"/>
    <w:rsid w:val="009F1971"/>
    <w:rsid w:val="009F19E9"/>
    <w:rsid w:val="009F2237"/>
    <w:rsid w:val="009F2370"/>
    <w:rsid w:val="009F27B0"/>
    <w:rsid w:val="009F2C89"/>
    <w:rsid w:val="009F3497"/>
    <w:rsid w:val="009F34B2"/>
    <w:rsid w:val="009F34EA"/>
    <w:rsid w:val="009F3D95"/>
    <w:rsid w:val="009F43D7"/>
    <w:rsid w:val="009F4584"/>
    <w:rsid w:val="009F4B99"/>
    <w:rsid w:val="009F4BE7"/>
    <w:rsid w:val="009F4C3B"/>
    <w:rsid w:val="009F4E3A"/>
    <w:rsid w:val="009F51D5"/>
    <w:rsid w:val="009F51E8"/>
    <w:rsid w:val="009F52B9"/>
    <w:rsid w:val="009F52BC"/>
    <w:rsid w:val="009F5B62"/>
    <w:rsid w:val="009F6763"/>
    <w:rsid w:val="009F6A28"/>
    <w:rsid w:val="009F6AC3"/>
    <w:rsid w:val="009F6E36"/>
    <w:rsid w:val="009F6EA8"/>
    <w:rsid w:val="009F6F7F"/>
    <w:rsid w:val="009F71A9"/>
    <w:rsid w:val="009F7478"/>
    <w:rsid w:val="009F7872"/>
    <w:rsid w:val="009F7B63"/>
    <w:rsid w:val="00A00154"/>
    <w:rsid w:val="00A00178"/>
    <w:rsid w:val="00A001F2"/>
    <w:rsid w:val="00A0050C"/>
    <w:rsid w:val="00A01A84"/>
    <w:rsid w:val="00A01AE9"/>
    <w:rsid w:val="00A01FB8"/>
    <w:rsid w:val="00A0227A"/>
    <w:rsid w:val="00A022A8"/>
    <w:rsid w:val="00A02738"/>
    <w:rsid w:val="00A02A0C"/>
    <w:rsid w:val="00A02EE1"/>
    <w:rsid w:val="00A031E2"/>
    <w:rsid w:val="00A0332C"/>
    <w:rsid w:val="00A03BAF"/>
    <w:rsid w:val="00A03E07"/>
    <w:rsid w:val="00A0400C"/>
    <w:rsid w:val="00A043A4"/>
    <w:rsid w:val="00A044DB"/>
    <w:rsid w:val="00A0459A"/>
    <w:rsid w:val="00A047EA"/>
    <w:rsid w:val="00A0485C"/>
    <w:rsid w:val="00A04BAD"/>
    <w:rsid w:val="00A050BE"/>
    <w:rsid w:val="00A059B7"/>
    <w:rsid w:val="00A05B7C"/>
    <w:rsid w:val="00A05C7E"/>
    <w:rsid w:val="00A06920"/>
    <w:rsid w:val="00A06BE3"/>
    <w:rsid w:val="00A06E86"/>
    <w:rsid w:val="00A0707C"/>
    <w:rsid w:val="00A07306"/>
    <w:rsid w:val="00A07AC3"/>
    <w:rsid w:val="00A07AE2"/>
    <w:rsid w:val="00A07CAB"/>
    <w:rsid w:val="00A1059F"/>
    <w:rsid w:val="00A1167E"/>
    <w:rsid w:val="00A11C5B"/>
    <w:rsid w:val="00A1209B"/>
    <w:rsid w:val="00A121B9"/>
    <w:rsid w:val="00A1225F"/>
    <w:rsid w:val="00A1249D"/>
    <w:rsid w:val="00A12B1C"/>
    <w:rsid w:val="00A12B5B"/>
    <w:rsid w:val="00A131F2"/>
    <w:rsid w:val="00A13370"/>
    <w:rsid w:val="00A1346F"/>
    <w:rsid w:val="00A148E9"/>
    <w:rsid w:val="00A14A1C"/>
    <w:rsid w:val="00A15046"/>
    <w:rsid w:val="00A15387"/>
    <w:rsid w:val="00A1544E"/>
    <w:rsid w:val="00A15691"/>
    <w:rsid w:val="00A159BA"/>
    <w:rsid w:val="00A15D03"/>
    <w:rsid w:val="00A15D78"/>
    <w:rsid w:val="00A16777"/>
    <w:rsid w:val="00A169B6"/>
    <w:rsid w:val="00A16AA8"/>
    <w:rsid w:val="00A16EF3"/>
    <w:rsid w:val="00A16FD2"/>
    <w:rsid w:val="00A17075"/>
    <w:rsid w:val="00A17378"/>
    <w:rsid w:val="00A17645"/>
    <w:rsid w:val="00A17ED2"/>
    <w:rsid w:val="00A203B3"/>
    <w:rsid w:val="00A203E6"/>
    <w:rsid w:val="00A2072A"/>
    <w:rsid w:val="00A20844"/>
    <w:rsid w:val="00A20F76"/>
    <w:rsid w:val="00A21078"/>
    <w:rsid w:val="00A2122F"/>
    <w:rsid w:val="00A21288"/>
    <w:rsid w:val="00A2149C"/>
    <w:rsid w:val="00A21CF7"/>
    <w:rsid w:val="00A21D4E"/>
    <w:rsid w:val="00A21F22"/>
    <w:rsid w:val="00A220A5"/>
    <w:rsid w:val="00A22256"/>
    <w:rsid w:val="00A22430"/>
    <w:rsid w:val="00A22D80"/>
    <w:rsid w:val="00A230AC"/>
    <w:rsid w:val="00A233BD"/>
    <w:rsid w:val="00A234F3"/>
    <w:rsid w:val="00A23759"/>
    <w:rsid w:val="00A23912"/>
    <w:rsid w:val="00A246BC"/>
    <w:rsid w:val="00A246C0"/>
    <w:rsid w:val="00A24712"/>
    <w:rsid w:val="00A24EAD"/>
    <w:rsid w:val="00A250E0"/>
    <w:rsid w:val="00A2522F"/>
    <w:rsid w:val="00A2544E"/>
    <w:rsid w:val="00A25576"/>
    <w:rsid w:val="00A25658"/>
    <w:rsid w:val="00A256BB"/>
    <w:rsid w:val="00A2570D"/>
    <w:rsid w:val="00A2587F"/>
    <w:rsid w:val="00A270DD"/>
    <w:rsid w:val="00A30160"/>
    <w:rsid w:val="00A301AE"/>
    <w:rsid w:val="00A30564"/>
    <w:rsid w:val="00A306CF"/>
    <w:rsid w:val="00A308B0"/>
    <w:rsid w:val="00A309E8"/>
    <w:rsid w:val="00A30FD7"/>
    <w:rsid w:val="00A311DC"/>
    <w:rsid w:val="00A31842"/>
    <w:rsid w:val="00A31850"/>
    <w:rsid w:val="00A3188A"/>
    <w:rsid w:val="00A31FE2"/>
    <w:rsid w:val="00A32214"/>
    <w:rsid w:val="00A324BA"/>
    <w:rsid w:val="00A326B0"/>
    <w:rsid w:val="00A337D6"/>
    <w:rsid w:val="00A337DA"/>
    <w:rsid w:val="00A33D1E"/>
    <w:rsid w:val="00A33F70"/>
    <w:rsid w:val="00A34389"/>
    <w:rsid w:val="00A344AD"/>
    <w:rsid w:val="00A348C0"/>
    <w:rsid w:val="00A34CF3"/>
    <w:rsid w:val="00A352B1"/>
    <w:rsid w:val="00A359E8"/>
    <w:rsid w:val="00A35FF2"/>
    <w:rsid w:val="00A36131"/>
    <w:rsid w:val="00A3623A"/>
    <w:rsid w:val="00A368AC"/>
    <w:rsid w:val="00A36AD2"/>
    <w:rsid w:val="00A37552"/>
    <w:rsid w:val="00A375AD"/>
    <w:rsid w:val="00A3764D"/>
    <w:rsid w:val="00A37743"/>
    <w:rsid w:val="00A37A20"/>
    <w:rsid w:val="00A37DE2"/>
    <w:rsid w:val="00A37E5C"/>
    <w:rsid w:val="00A37ED1"/>
    <w:rsid w:val="00A37EE5"/>
    <w:rsid w:val="00A405EB"/>
    <w:rsid w:val="00A408BC"/>
    <w:rsid w:val="00A408D6"/>
    <w:rsid w:val="00A40E23"/>
    <w:rsid w:val="00A41074"/>
    <w:rsid w:val="00A41372"/>
    <w:rsid w:val="00A41A3F"/>
    <w:rsid w:val="00A4230F"/>
    <w:rsid w:val="00A425A8"/>
    <w:rsid w:val="00A42934"/>
    <w:rsid w:val="00A42ED1"/>
    <w:rsid w:val="00A43029"/>
    <w:rsid w:val="00A436E7"/>
    <w:rsid w:val="00A438D5"/>
    <w:rsid w:val="00A43ADA"/>
    <w:rsid w:val="00A43F7E"/>
    <w:rsid w:val="00A44536"/>
    <w:rsid w:val="00A44605"/>
    <w:rsid w:val="00A44AA2"/>
    <w:rsid w:val="00A458C8"/>
    <w:rsid w:val="00A45925"/>
    <w:rsid w:val="00A45B4E"/>
    <w:rsid w:val="00A45C4D"/>
    <w:rsid w:val="00A45CE1"/>
    <w:rsid w:val="00A46499"/>
    <w:rsid w:val="00A4649A"/>
    <w:rsid w:val="00A46556"/>
    <w:rsid w:val="00A46657"/>
    <w:rsid w:val="00A466AC"/>
    <w:rsid w:val="00A46C6E"/>
    <w:rsid w:val="00A47164"/>
    <w:rsid w:val="00A473BB"/>
    <w:rsid w:val="00A47769"/>
    <w:rsid w:val="00A478E6"/>
    <w:rsid w:val="00A47BE1"/>
    <w:rsid w:val="00A47F52"/>
    <w:rsid w:val="00A50724"/>
    <w:rsid w:val="00A50766"/>
    <w:rsid w:val="00A50D48"/>
    <w:rsid w:val="00A51045"/>
    <w:rsid w:val="00A510F8"/>
    <w:rsid w:val="00A512D9"/>
    <w:rsid w:val="00A51414"/>
    <w:rsid w:val="00A518F9"/>
    <w:rsid w:val="00A51C9C"/>
    <w:rsid w:val="00A51D11"/>
    <w:rsid w:val="00A51E52"/>
    <w:rsid w:val="00A526A2"/>
    <w:rsid w:val="00A52871"/>
    <w:rsid w:val="00A528C8"/>
    <w:rsid w:val="00A528F5"/>
    <w:rsid w:val="00A5290C"/>
    <w:rsid w:val="00A52AB3"/>
    <w:rsid w:val="00A531A7"/>
    <w:rsid w:val="00A53560"/>
    <w:rsid w:val="00A538F3"/>
    <w:rsid w:val="00A53993"/>
    <w:rsid w:val="00A53C88"/>
    <w:rsid w:val="00A53E33"/>
    <w:rsid w:val="00A54227"/>
    <w:rsid w:val="00A5427F"/>
    <w:rsid w:val="00A54556"/>
    <w:rsid w:val="00A545FC"/>
    <w:rsid w:val="00A54A3B"/>
    <w:rsid w:val="00A5515B"/>
    <w:rsid w:val="00A55224"/>
    <w:rsid w:val="00A5536E"/>
    <w:rsid w:val="00A55A62"/>
    <w:rsid w:val="00A55C8A"/>
    <w:rsid w:val="00A55DEC"/>
    <w:rsid w:val="00A562E0"/>
    <w:rsid w:val="00A56321"/>
    <w:rsid w:val="00A56373"/>
    <w:rsid w:val="00A563AF"/>
    <w:rsid w:val="00A56C64"/>
    <w:rsid w:val="00A56CB5"/>
    <w:rsid w:val="00A56F0D"/>
    <w:rsid w:val="00A570EC"/>
    <w:rsid w:val="00A5743F"/>
    <w:rsid w:val="00A575B9"/>
    <w:rsid w:val="00A57743"/>
    <w:rsid w:val="00A5794A"/>
    <w:rsid w:val="00A57A84"/>
    <w:rsid w:val="00A57EB7"/>
    <w:rsid w:val="00A604F6"/>
    <w:rsid w:val="00A6085F"/>
    <w:rsid w:val="00A60D56"/>
    <w:rsid w:val="00A60DFC"/>
    <w:rsid w:val="00A61497"/>
    <w:rsid w:val="00A61622"/>
    <w:rsid w:val="00A616E6"/>
    <w:rsid w:val="00A617F8"/>
    <w:rsid w:val="00A624B3"/>
    <w:rsid w:val="00A62DED"/>
    <w:rsid w:val="00A63017"/>
    <w:rsid w:val="00A6362D"/>
    <w:rsid w:val="00A6381F"/>
    <w:rsid w:val="00A63843"/>
    <w:rsid w:val="00A638B9"/>
    <w:rsid w:val="00A63C94"/>
    <w:rsid w:val="00A63E4E"/>
    <w:rsid w:val="00A6411D"/>
    <w:rsid w:val="00A64D20"/>
    <w:rsid w:val="00A65092"/>
    <w:rsid w:val="00A65604"/>
    <w:rsid w:val="00A6567A"/>
    <w:rsid w:val="00A6573D"/>
    <w:rsid w:val="00A65A25"/>
    <w:rsid w:val="00A65A3B"/>
    <w:rsid w:val="00A65ADB"/>
    <w:rsid w:val="00A65C20"/>
    <w:rsid w:val="00A661B3"/>
    <w:rsid w:val="00A665B5"/>
    <w:rsid w:val="00A66E79"/>
    <w:rsid w:val="00A66E9A"/>
    <w:rsid w:val="00A670FF"/>
    <w:rsid w:val="00A67A0F"/>
    <w:rsid w:val="00A67A16"/>
    <w:rsid w:val="00A67C03"/>
    <w:rsid w:val="00A67E3F"/>
    <w:rsid w:val="00A67F6B"/>
    <w:rsid w:val="00A7013A"/>
    <w:rsid w:val="00A70295"/>
    <w:rsid w:val="00A7054C"/>
    <w:rsid w:val="00A705CB"/>
    <w:rsid w:val="00A70A73"/>
    <w:rsid w:val="00A70BC7"/>
    <w:rsid w:val="00A70EA6"/>
    <w:rsid w:val="00A71192"/>
    <w:rsid w:val="00A71244"/>
    <w:rsid w:val="00A71A6D"/>
    <w:rsid w:val="00A71B5D"/>
    <w:rsid w:val="00A71D29"/>
    <w:rsid w:val="00A720AC"/>
    <w:rsid w:val="00A72396"/>
    <w:rsid w:val="00A723ED"/>
    <w:rsid w:val="00A72A0E"/>
    <w:rsid w:val="00A72A3E"/>
    <w:rsid w:val="00A72A90"/>
    <w:rsid w:val="00A72CA4"/>
    <w:rsid w:val="00A72D19"/>
    <w:rsid w:val="00A7315C"/>
    <w:rsid w:val="00A735DC"/>
    <w:rsid w:val="00A73DA4"/>
    <w:rsid w:val="00A74136"/>
    <w:rsid w:val="00A74461"/>
    <w:rsid w:val="00A74FB3"/>
    <w:rsid w:val="00A74FBD"/>
    <w:rsid w:val="00A753B7"/>
    <w:rsid w:val="00A75847"/>
    <w:rsid w:val="00A75CDA"/>
    <w:rsid w:val="00A764D0"/>
    <w:rsid w:val="00A76640"/>
    <w:rsid w:val="00A7676F"/>
    <w:rsid w:val="00A76A03"/>
    <w:rsid w:val="00A76F8E"/>
    <w:rsid w:val="00A77396"/>
    <w:rsid w:val="00A77809"/>
    <w:rsid w:val="00A77B38"/>
    <w:rsid w:val="00A77D2C"/>
    <w:rsid w:val="00A77FA7"/>
    <w:rsid w:val="00A800EB"/>
    <w:rsid w:val="00A80181"/>
    <w:rsid w:val="00A8055C"/>
    <w:rsid w:val="00A8067E"/>
    <w:rsid w:val="00A8090A"/>
    <w:rsid w:val="00A80D71"/>
    <w:rsid w:val="00A80DAE"/>
    <w:rsid w:val="00A80EDB"/>
    <w:rsid w:val="00A8163F"/>
    <w:rsid w:val="00A81995"/>
    <w:rsid w:val="00A81AC4"/>
    <w:rsid w:val="00A81C66"/>
    <w:rsid w:val="00A81E5A"/>
    <w:rsid w:val="00A82731"/>
    <w:rsid w:val="00A82E33"/>
    <w:rsid w:val="00A82EAF"/>
    <w:rsid w:val="00A831BD"/>
    <w:rsid w:val="00A83242"/>
    <w:rsid w:val="00A83540"/>
    <w:rsid w:val="00A836C8"/>
    <w:rsid w:val="00A8381F"/>
    <w:rsid w:val="00A83DF5"/>
    <w:rsid w:val="00A83E80"/>
    <w:rsid w:val="00A841A7"/>
    <w:rsid w:val="00A84A9F"/>
    <w:rsid w:val="00A84ABC"/>
    <w:rsid w:val="00A856AB"/>
    <w:rsid w:val="00A856C5"/>
    <w:rsid w:val="00A85788"/>
    <w:rsid w:val="00A85AC3"/>
    <w:rsid w:val="00A86171"/>
    <w:rsid w:val="00A86C1B"/>
    <w:rsid w:val="00A86C94"/>
    <w:rsid w:val="00A86D37"/>
    <w:rsid w:val="00A86E27"/>
    <w:rsid w:val="00A87745"/>
    <w:rsid w:val="00A877D3"/>
    <w:rsid w:val="00A877F9"/>
    <w:rsid w:val="00A87A53"/>
    <w:rsid w:val="00A87B7B"/>
    <w:rsid w:val="00A87EDE"/>
    <w:rsid w:val="00A902FA"/>
    <w:rsid w:val="00A90552"/>
    <w:rsid w:val="00A906AA"/>
    <w:rsid w:val="00A90709"/>
    <w:rsid w:val="00A90FA3"/>
    <w:rsid w:val="00A9111E"/>
    <w:rsid w:val="00A91193"/>
    <w:rsid w:val="00A9144B"/>
    <w:rsid w:val="00A9256D"/>
    <w:rsid w:val="00A9259E"/>
    <w:rsid w:val="00A92798"/>
    <w:rsid w:val="00A92D7C"/>
    <w:rsid w:val="00A92EA7"/>
    <w:rsid w:val="00A932CE"/>
    <w:rsid w:val="00A932D9"/>
    <w:rsid w:val="00A93B63"/>
    <w:rsid w:val="00A94166"/>
    <w:rsid w:val="00A94E16"/>
    <w:rsid w:val="00A94F38"/>
    <w:rsid w:val="00A953A0"/>
    <w:rsid w:val="00A954BA"/>
    <w:rsid w:val="00A95785"/>
    <w:rsid w:val="00A95D25"/>
    <w:rsid w:val="00A964E5"/>
    <w:rsid w:val="00A9672D"/>
    <w:rsid w:val="00A96E79"/>
    <w:rsid w:val="00A97033"/>
    <w:rsid w:val="00A9725E"/>
    <w:rsid w:val="00A9735E"/>
    <w:rsid w:val="00A9770A"/>
    <w:rsid w:val="00A979FE"/>
    <w:rsid w:val="00A97CAC"/>
    <w:rsid w:val="00AA0459"/>
    <w:rsid w:val="00AA0D4B"/>
    <w:rsid w:val="00AA0ED1"/>
    <w:rsid w:val="00AA15A8"/>
    <w:rsid w:val="00AA1A60"/>
    <w:rsid w:val="00AA1D8A"/>
    <w:rsid w:val="00AA284E"/>
    <w:rsid w:val="00AA2ABA"/>
    <w:rsid w:val="00AA2EDB"/>
    <w:rsid w:val="00AA3021"/>
    <w:rsid w:val="00AA31F5"/>
    <w:rsid w:val="00AA3454"/>
    <w:rsid w:val="00AA36B0"/>
    <w:rsid w:val="00AA38FD"/>
    <w:rsid w:val="00AA429A"/>
    <w:rsid w:val="00AA452F"/>
    <w:rsid w:val="00AA4642"/>
    <w:rsid w:val="00AA4A88"/>
    <w:rsid w:val="00AA51A3"/>
    <w:rsid w:val="00AA5418"/>
    <w:rsid w:val="00AA582A"/>
    <w:rsid w:val="00AA6B96"/>
    <w:rsid w:val="00AA6D1D"/>
    <w:rsid w:val="00AA6FA9"/>
    <w:rsid w:val="00AA706A"/>
    <w:rsid w:val="00AA7325"/>
    <w:rsid w:val="00AA7439"/>
    <w:rsid w:val="00AA7492"/>
    <w:rsid w:val="00AA77FD"/>
    <w:rsid w:val="00AB0319"/>
    <w:rsid w:val="00AB0823"/>
    <w:rsid w:val="00AB08D7"/>
    <w:rsid w:val="00AB0D67"/>
    <w:rsid w:val="00AB0F6C"/>
    <w:rsid w:val="00AB143E"/>
    <w:rsid w:val="00AB17BC"/>
    <w:rsid w:val="00AB19EF"/>
    <w:rsid w:val="00AB1ABD"/>
    <w:rsid w:val="00AB1E60"/>
    <w:rsid w:val="00AB2F1C"/>
    <w:rsid w:val="00AB3DDE"/>
    <w:rsid w:val="00AB4279"/>
    <w:rsid w:val="00AB4A82"/>
    <w:rsid w:val="00AB4CA5"/>
    <w:rsid w:val="00AB5F20"/>
    <w:rsid w:val="00AB609B"/>
    <w:rsid w:val="00AB61A8"/>
    <w:rsid w:val="00AB64DB"/>
    <w:rsid w:val="00AB6552"/>
    <w:rsid w:val="00AB695A"/>
    <w:rsid w:val="00AB69DC"/>
    <w:rsid w:val="00AB6F15"/>
    <w:rsid w:val="00AB6FA9"/>
    <w:rsid w:val="00AB7055"/>
    <w:rsid w:val="00AB70A7"/>
    <w:rsid w:val="00AB7833"/>
    <w:rsid w:val="00AB7AC3"/>
    <w:rsid w:val="00AB7BF8"/>
    <w:rsid w:val="00AC014D"/>
    <w:rsid w:val="00AC025B"/>
    <w:rsid w:val="00AC09E6"/>
    <w:rsid w:val="00AC11C4"/>
    <w:rsid w:val="00AC16D0"/>
    <w:rsid w:val="00AC1782"/>
    <w:rsid w:val="00AC1A01"/>
    <w:rsid w:val="00AC1FEC"/>
    <w:rsid w:val="00AC2050"/>
    <w:rsid w:val="00AC214E"/>
    <w:rsid w:val="00AC2291"/>
    <w:rsid w:val="00AC2B6E"/>
    <w:rsid w:val="00AC34AD"/>
    <w:rsid w:val="00AC3915"/>
    <w:rsid w:val="00AC3C4A"/>
    <w:rsid w:val="00AC3CCF"/>
    <w:rsid w:val="00AC4234"/>
    <w:rsid w:val="00AC43DA"/>
    <w:rsid w:val="00AC4402"/>
    <w:rsid w:val="00AC46B3"/>
    <w:rsid w:val="00AC476F"/>
    <w:rsid w:val="00AC4B26"/>
    <w:rsid w:val="00AC500B"/>
    <w:rsid w:val="00AC5041"/>
    <w:rsid w:val="00AC54F3"/>
    <w:rsid w:val="00AC5673"/>
    <w:rsid w:val="00AC5712"/>
    <w:rsid w:val="00AC5776"/>
    <w:rsid w:val="00AC57B7"/>
    <w:rsid w:val="00AC5AEE"/>
    <w:rsid w:val="00AC66C2"/>
    <w:rsid w:val="00AC6B7B"/>
    <w:rsid w:val="00AC6D94"/>
    <w:rsid w:val="00AC6F61"/>
    <w:rsid w:val="00AC742E"/>
    <w:rsid w:val="00AC77CB"/>
    <w:rsid w:val="00AC7924"/>
    <w:rsid w:val="00AC7C83"/>
    <w:rsid w:val="00AC7D37"/>
    <w:rsid w:val="00AC7E08"/>
    <w:rsid w:val="00AC7F51"/>
    <w:rsid w:val="00AD08D7"/>
    <w:rsid w:val="00AD0A1E"/>
    <w:rsid w:val="00AD0C61"/>
    <w:rsid w:val="00AD1A1A"/>
    <w:rsid w:val="00AD1B19"/>
    <w:rsid w:val="00AD1CD5"/>
    <w:rsid w:val="00AD1D39"/>
    <w:rsid w:val="00AD21B2"/>
    <w:rsid w:val="00AD228E"/>
    <w:rsid w:val="00AD2CF6"/>
    <w:rsid w:val="00AD31F9"/>
    <w:rsid w:val="00AD38CB"/>
    <w:rsid w:val="00AD3B0B"/>
    <w:rsid w:val="00AD3F96"/>
    <w:rsid w:val="00AD40C9"/>
    <w:rsid w:val="00AD4442"/>
    <w:rsid w:val="00AD4601"/>
    <w:rsid w:val="00AD47A7"/>
    <w:rsid w:val="00AD4D8E"/>
    <w:rsid w:val="00AD54B6"/>
    <w:rsid w:val="00AD55BB"/>
    <w:rsid w:val="00AD55EA"/>
    <w:rsid w:val="00AD573E"/>
    <w:rsid w:val="00AD58F4"/>
    <w:rsid w:val="00AD5F7D"/>
    <w:rsid w:val="00AD6136"/>
    <w:rsid w:val="00AD6693"/>
    <w:rsid w:val="00AD6797"/>
    <w:rsid w:val="00AD6E05"/>
    <w:rsid w:val="00AD6E62"/>
    <w:rsid w:val="00AD6F74"/>
    <w:rsid w:val="00AD713D"/>
    <w:rsid w:val="00AD7AAF"/>
    <w:rsid w:val="00AD7AF3"/>
    <w:rsid w:val="00AE0428"/>
    <w:rsid w:val="00AE0562"/>
    <w:rsid w:val="00AE0CD4"/>
    <w:rsid w:val="00AE0E34"/>
    <w:rsid w:val="00AE176D"/>
    <w:rsid w:val="00AE1A01"/>
    <w:rsid w:val="00AE1ED8"/>
    <w:rsid w:val="00AE1F36"/>
    <w:rsid w:val="00AE2452"/>
    <w:rsid w:val="00AE25A1"/>
    <w:rsid w:val="00AE2AA2"/>
    <w:rsid w:val="00AE2B3E"/>
    <w:rsid w:val="00AE3528"/>
    <w:rsid w:val="00AE39C4"/>
    <w:rsid w:val="00AE3C21"/>
    <w:rsid w:val="00AE404B"/>
    <w:rsid w:val="00AE4658"/>
    <w:rsid w:val="00AE48E3"/>
    <w:rsid w:val="00AE4BC7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F06"/>
    <w:rsid w:val="00AE60AD"/>
    <w:rsid w:val="00AE6C87"/>
    <w:rsid w:val="00AE6ECD"/>
    <w:rsid w:val="00AE71D4"/>
    <w:rsid w:val="00AE7714"/>
    <w:rsid w:val="00AE77F5"/>
    <w:rsid w:val="00AE7900"/>
    <w:rsid w:val="00AE7A04"/>
    <w:rsid w:val="00AE7A80"/>
    <w:rsid w:val="00AE7D5F"/>
    <w:rsid w:val="00AE7DA4"/>
    <w:rsid w:val="00AF015F"/>
    <w:rsid w:val="00AF01BC"/>
    <w:rsid w:val="00AF0260"/>
    <w:rsid w:val="00AF0324"/>
    <w:rsid w:val="00AF0554"/>
    <w:rsid w:val="00AF0596"/>
    <w:rsid w:val="00AF05AC"/>
    <w:rsid w:val="00AF0647"/>
    <w:rsid w:val="00AF07A8"/>
    <w:rsid w:val="00AF0DE4"/>
    <w:rsid w:val="00AF16DB"/>
    <w:rsid w:val="00AF1A3B"/>
    <w:rsid w:val="00AF1B65"/>
    <w:rsid w:val="00AF1C82"/>
    <w:rsid w:val="00AF1E01"/>
    <w:rsid w:val="00AF1F64"/>
    <w:rsid w:val="00AF21F7"/>
    <w:rsid w:val="00AF2313"/>
    <w:rsid w:val="00AF256D"/>
    <w:rsid w:val="00AF2621"/>
    <w:rsid w:val="00AF2760"/>
    <w:rsid w:val="00AF2790"/>
    <w:rsid w:val="00AF297D"/>
    <w:rsid w:val="00AF2A28"/>
    <w:rsid w:val="00AF316E"/>
    <w:rsid w:val="00AF3187"/>
    <w:rsid w:val="00AF3364"/>
    <w:rsid w:val="00AF367B"/>
    <w:rsid w:val="00AF3710"/>
    <w:rsid w:val="00AF3A18"/>
    <w:rsid w:val="00AF423D"/>
    <w:rsid w:val="00AF4489"/>
    <w:rsid w:val="00AF4CEF"/>
    <w:rsid w:val="00AF4E28"/>
    <w:rsid w:val="00AF4F87"/>
    <w:rsid w:val="00AF52F0"/>
    <w:rsid w:val="00AF5831"/>
    <w:rsid w:val="00AF5C1B"/>
    <w:rsid w:val="00AF5E40"/>
    <w:rsid w:val="00AF657F"/>
    <w:rsid w:val="00AF682C"/>
    <w:rsid w:val="00AF6CBF"/>
    <w:rsid w:val="00AF7112"/>
    <w:rsid w:val="00AF77C8"/>
    <w:rsid w:val="00AF77C9"/>
    <w:rsid w:val="00AF7D14"/>
    <w:rsid w:val="00B001BF"/>
    <w:rsid w:val="00B001DF"/>
    <w:rsid w:val="00B00667"/>
    <w:rsid w:val="00B00A3E"/>
    <w:rsid w:val="00B00B0C"/>
    <w:rsid w:val="00B00C33"/>
    <w:rsid w:val="00B00E8F"/>
    <w:rsid w:val="00B0101B"/>
    <w:rsid w:val="00B016FF"/>
    <w:rsid w:val="00B01947"/>
    <w:rsid w:val="00B02437"/>
    <w:rsid w:val="00B0243C"/>
    <w:rsid w:val="00B02808"/>
    <w:rsid w:val="00B02F54"/>
    <w:rsid w:val="00B03D4B"/>
    <w:rsid w:val="00B048DB"/>
    <w:rsid w:val="00B0493F"/>
    <w:rsid w:val="00B04B29"/>
    <w:rsid w:val="00B04E35"/>
    <w:rsid w:val="00B0511F"/>
    <w:rsid w:val="00B05316"/>
    <w:rsid w:val="00B05467"/>
    <w:rsid w:val="00B05A36"/>
    <w:rsid w:val="00B06222"/>
    <w:rsid w:val="00B0662D"/>
    <w:rsid w:val="00B06701"/>
    <w:rsid w:val="00B06733"/>
    <w:rsid w:val="00B06856"/>
    <w:rsid w:val="00B073AB"/>
    <w:rsid w:val="00B0746F"/>
    <w:rsid w:val="00B076CD"/>
    <w:rsid w:val="00B077C7"/>
    <w:rsid w:val="00B07B03"/>
    <w:rsid w:val="00B07C8F"/>
    <w:rsid w:val="00B07CDA"/>
    <w:rsid w:val="00B102FA"/>
    <w:rsid w:val="00B10704"/>
    <w:rsid w:val="00B10727"/>
    <w:rsid w:val="00B10A6B"/>
    <w:rsid w:val="00B10F4D"/>
    <w:rsid w:val="00B11286"/>
    <w:rsid w:val="00B1152B"/>
    <w:rsid w:val="00B1197A"/>
    <w:rsid w:val="00B1199B"/>
    <w:rsid w:val="00B11AB0"/>
    <w:rsid w:val="00B11B0B"/>
    <w:rsid w:val="00B11D49"/>
    <w:rsid w:val="00B11EAD"/>
    <w:rsid w:val="00B12319"/>
    <w:rsid w:val="00B125CC"/>
    <w:rsid w:val="00B12734"/>
    <w:rsid w:val="00B1296A"/>
    <w:rsid w:val="00B12C6E"/>
    <w:rsid w:val="00B12E0A"/>
    <w:rsid w:val="00B138BB"/>
    <w:rsid w:val="00B13932"/>
    <w:rsid w:val="00B139C2"/>
    <w:rsid w:val="00B13A41"/>
    <w:rsid w:val="00B13D58"/>
    <w:rsid w:val="00B13EE0"/>
    <w:rsid w:val="00B1420F"/>
    <w:rsid w:val="00B1441E"/>
    <w:rsid w:val="00B14478"/>
    <w:rsid w:val="00B14978"/>
    <w:rsid w:val="00B153D6"/>
    <w:rsid w:val="00B1576D"/>
    <w:rsid w:val="00B1591A"/>
    <w:rsid w:val="00B15BAA"/>
    <w:rsid w:val="00B15E41"/>
    <w:rsid w:val="00B15F19"/>
    <w:rsid w:val="00B166E7"/>
    <w:rsid w:val="00B16898"/>
    <w:rsid w:val="00B16975"/>
    <w:rsid w:val="00B16ABF"/>
    <w:rsid w:val="00B16CEC"/>
    <w:rsid w:val="00B16D1C"/>
    <w:rsid w:val="00B16E03"/>
    <w:rsid w:val="00B171D8"/>
    <w:rsid w:val="00B179F9"/>
    <w:rsid w:val="00B17A8D"/>
    <w:rsid w:val="00B17C01"/>
    <w:rsid w:val="00B17D53"/>
    <w:rsid w:val="00B20034"/>
    <w:rsid w:val="00B201DE"/>
    <w:rsid w:val="00B205A6"/>
    <w:rsid w:val="00B20B5A"/>
    <w:rsid w:val="00B20CC5"/>
    <w:rsid w:val="00B21357"/>
    <w:rsid w:val="00B213E6"/>
    <w:rsid w:val="00B21745"/>
    <w:rsid w:val="00B21C2C"/>
    <w:rsid w:val="00B21FD9"/>
    <w:rsid w:val="00B21FF3"/>
    <w:rsid w:val="00B22555"/>
    <w:rsid w:val="00B22C91"/>
    <w:rsid w:val="00B22EE9"/>
    <w:rsid w:val="00B22FB9"/>
    <w:rsid w:val="00B23098"/>
    <w:rsid w:val="00B2313A"/>
    <w:rsid w:val="00B234ED"/>
    <w:rsid w:val="00B23688"/>
    <w:rsid w:val="00B23950"/>
    <w:rsid w:val="00B23D7B"/>
    <w:rsid w:val="00B242FA"/>
    <w:rsid w:val="00B2497E"/>
    <w:rsid w:val="00B24C1A"/>
    <w:rsid w:val="00B24D78"/>
    <w:rsid w:val="00B254DF"/>
    <w:rsid w:val="00B25510"/>
    <w:rsid w:val="00B25669"/>
    <w:rsid w:val="00B256FF"/>
    <w:rsid w:val="00B259A4"/>
    <w:rsid w:val="00B25E37"/>
    <w:rsid w:val="00B26432"/>
    <w:rsid w:val="00B2669A"/>
    <w:rsid w:val="00B26709"/>
    <w:rsid w:val="00B26DDD"/>
    <w:rsid w:val="00B27934"/>
    <w:rsid w:val="00B27C4D"/>
    <w:rsid w:val="00B27ED8"/>
    <w:rsid w:val="00B27F53"/>
    <w:rsid w:val="00B27FA1"/>
    <w:rsid w:val="00B305C1"/>
    <w:rsid w:val="00B3089B"/>
    <w:rsid w:val="00B3090D"/>
    <w:rsid w:val="00B30DE6"/>
    <w:rsid w:val="00B30E32"/>
    <w:rsid w:val="00B312FD"/>
    <w:rsid w:val="00B31343"/>
    <w:rsid w:val="00B317D8"/>
    <w:rsid w:val="00B31E67"/>
    <w:rsid w:val="00B31E9A"/>
    <w:rsid w:val="00B32779"/>
    <w:rsid w:val="00B32F83"/>
    <w:rsid w:val="00B330B5"/>
    <w:rsid w:val="00B3355F"/>
    <w:rsid w:val="00B335D0"/>
    <w:rsid w:val="00B34199"/>
    <w:rsid w:val="00B341DA"/>
    <w:rsid w:val="00B34AB5"/>
    <w:rsid w:val="00B3538B"/>
    <w:rsid w:val="00B35881"/>
    <w:rsid w:val="00B35E14"/>
    <w:rsid w:val="00B36387"/>
    <w:rsid w:val="00B363C9"/>
    <w:rsid w:val="00B36414"/>
    <w:rsid w:val="00B3650B"/>
    <w:rsid w:val="00B3691D"/>
    <w:rsid w:val="00B36AD2"/>
    <w:rsid w:val="00B36AE0"/>
    <w:rsid w:val="00B36DB8"/>
    <w:rsid w:val="00B37324"/>
    <w:rsid w:val="00B37545"/>
    <w:rsid w:val="00B37685"/>
    <w:rsid w:val="00B37D19"/>
    <w:rsid w:val="00B37E1A"/>
    <w:rsid w:val="00B37EF4"/>
    <w:rsid w:val="00B403FF"/>
    <w:rsid w:val="00B40477"/>
    <w:rsid w:val="00B422AF"/>
    <w:rsid w:val="00B422F9"/>
    <w:rsid w:val="00B4251F"/>
    <w:rsid w:val="00B42896"/>
    <w:rsid w:val="00B428C2"/>
    <w:rsid w:val="00B4295C"/>
    <w:rsid w:val="00B42A32"/>
    <w:rsid w:val="00B42EA5"/>
    <w:rsid w:val="00B42FBD"/>
    <w:rsid w:val="00B43157"/>
    <w:rsid w:val="00B431B6"/>
    <w:rsid w:val="00B4352E"/>
    <w:rsid w:val="00B43E90"/>
    <w:rsid w:val="00B43F65"/>
    <w:rsid w:val="00B44339"/>
    <w:rsid w:val="00B443C3"/>
    <w:rsid w:val="00B44433"/>
    <w:rsid w:val="00B448B1"/>
    <w:rsid w:val="00B44992"/>
    <w:rsid w:val="00B44C8F"/>
    <w:rsid w:val="00B44CB7"/>
    <w:rsid w:val="00B44EEF"/>
    <w:rsid w:val="00B44FBF"/>
    <w:rsid w:val="00B45131"/>
    <w:rsid w:val="00B451F1"/>
    <w:rsid w:val="00B45295"/>
    <w:rsid w:val="00B453F1"/>
    <w:rsid w:val="00B45960"/>
    <w:rsid w:val="00B45D84"/>
    <w:rsid w:val="00B45E7A"/>
    <w:rsid w:val="00B461E5"/>
    <w:rsid w:val="00B467D1"/>
    <w:rsid w:val="00B47A57"/>
    <w:rsid w:val="00B47F11"/>
    <w:rsid w:val="00B50180"/>
    <w:rsid w:val="00B50225"/>
    <w:rsid w:val="00B506C9"/>
    <w:rsid w:val="00B50D2D"/>
    <w:rsid w:val="00B515CB"/>
    <w:rsid w:val="00B51EAA"/>
    <w:rsid w:val="00B5223B"/>
    <w:rsid w:val="00B52747"/>
    <w:rsid w:val="00B5288E"/>
    <w:rsid w:val="00B52BC7"/>
    <w:rsid w:val="00B53298"/>
    <w:rsid w:val="00B53311"/>
    <w:rsid w:val="00B534AC"/>
    <w:rsid w:val="00B53788"/>
    <w:rsid w:val="00B5382C"/>
    <w:rsid w:val="00B53B45"/>
    <w:rsid w:val="00B53B8D"/>
    <w:rsid w:val="00B53C29"/>
    <w:rsid w:val="00B53DE5"/>
    <w:rsid w:val="00B53EE4"/>
    <w:rsid w:val="00B53FFF"/>
    <w:rsid w:val="00B54D0F"/>
    <w:rsid w:val="00B54E6E"/>
    <w:rsid w:val="00B54FC4"/>
    <w:rsid w:val="00B5533E"/>
    <w:rsid w:val="00B5549A"/>
    <w:rsid w:val="00B55936"/>
    <w:rsid w:val="00B55A57"/>
    <w:rsid w:val="00B56D68"/>
    <w:rsid w:val="00B57128"/>
    <w:rsid w:val="00B574CE"/>
    <w:rsid w:val="00B5759D"/>
    <w:rsid w:val="00B57699"/>
    <w:rsid w:val="00B57BBD"/>
    <w:rsid w:val="00B57C2A"/>
    <w:rsid w:val="00B57F59"/>
    <w:rsid w:val="00B6126D"/>
    <w:rsid w:val="00B61432"/>
    <w:rsid w:val="00B6165E"/>
    <w:rsid w:val="00B61797"/>
    <w:rsid w:val="00B6198A"/>
    <w:rsid w:val="00B61F93"/>
    <w:rsid w:val="00B625C8"/>
    <w:rsid w:val="00B62634"/>
    <w:rsid w:val="00B6333B"/>
    <w:rsid w:val="00B634AD"/>
    <w:rsid w:val="00B64B5E"/>
    <w:rsid w:val="00B654B8"/>
    <w:rsid w:val="00B65BBC"/>
    <w:rsid w:val="00B65CD4"/>
    <w:rsid w:val="00B65FA3"/>
    <w:rsid w:val="00B66055"/>
    <w:rsid w:val="00B660FE"/>
    <w:rsid w:val="00B66A45"/>
    <w:rsid w:val="00B66B5F"/>
    <w:rsid w:val="00B66D4A"/>
    <w:rsid w:val="00B703BA"/>
    <w:rsid w:val="00B71170"/>
    <w:rsid w:val="00B7141E"/>
    <w:rsid w:val="00B7156B"/>
    <w:rsid w:val="00B716AC"/>
    <w:rsid w:val="00B71CF4"/>
    <w:rsid w:val="00B71D4A"/>
    <w:rsid w:val="00B722B7"/>
    <w:rsid w:val="00B72545"/>
    <w:rsid w:val="00B72725"/>
    <w:rsid w:val="00B72891"/>
    <w:rsid w:val="00B728F6"/>
    <w:rsid w:val="00B72D32"/>
    <w:rsid w:val="00B732BF"/>
    <w:rsid w:val="00B73787"/>
    <w:rsid w:val="00B73908"/>
    <w:rsid w:val="00B739F2"/>
    <w:rsid w:val="00B73A86"/>
    <w:rsid w:val="00B73B5E"/>
    <w:rsid w:val="00B73BB4"/>
    <w:rsid w:val="00B73BDA"/>
    <w:rsid w:val="00B73FF6"/>
    <w:rsid w:val="00B74EEB"/>
    <w:rsid w:val="00B75242"/>
    <w:rsid w:val="00B753F6"/>
    <w:rsid w:val="00B7598F"/>
    <w:rsid w:val="00B759C8"/>
    <w:rsid w:val="00B75A42"/>
    <w:rsid w:val="00B7611F"/>
    <w:rsid w:val="00B767DF"/>
    <w:rsid w:val="00B76CD9"/>
    <w:rsid w:val="00B76D2C"/>
    <w:rsid w:val="00B76DA8"/>
    <w:rsid w:val="00B76DD6"/>
    <w:rsid w:val="00B770E0"/>
    <w:rsid w:val="00B77335"/>
    <w:rsid w:val="00B77A8D"/>
    <w:rsid w:val="00B77C75"/>
    <w:rsid w:val="00B803D9"/>
    <w:rsid w:val="00B80412"/>
    <w:rsid w:val="00B80739"/>
    <w:rsid w:val="00B80C2B"/>
    <w:rsid w:val="00B80F1D"/>
    <w:rsid w:val="00B811A8"/>
    <w:rsid w:val="00B812D7"/>
    <w:rsid w:val="00B81D2E"/>
    <w:rsid w:val="00B8200C"/>
    <w:rsid w:val="00B82206"/>
    <w:rsid w:val="00B82460"/>
    <w:rsid w:val="00B8260F"/>
    <w:rsid w:val="00B827B8"/>
    <w:rsid w:val="00B82D44"/>
    <w:rsid w:val="00B834B9"/>
    <w:rsid w:val="00B8385E"/>
    <w:rsid w:val="00B83C72"/>
    <w:rsid w:val="00B83E37"/>
    <w:rsid w:val="00B83E72"/>
    <w:rsid w:val="00B840CC"/>
    <w:rsid w:val="00B845E6"/>
    <w:rsid w:val="00B84898"/>
    <w:rsid w:val="00B84E73"/>
    <w:rsid w:val="00B8528F"/>
    <w:rsid w:val="00B85487"/>
    <w:rsid w:val="00B85533"/>
    <w:rsid w:val="00B856F9"/>
    <w:rsid w:val="00B85792"/>
    <w:rsid w:val="00B861A7"/>
    <w:rsid w:val="00B8655C"/>
    <w:rsid w:val="00B86E5C"/>
    <w:rsid w:val="00B872C3"/>
    <w:rsid w:val="00B8775D"/>
    <w:rsid w:val="00B87E2B"/>
    <w:rsid w:val="00B909B4"/>
    <w:rsid w:val="00B9179C"/>
    <w:rsid w:val="00B91C4D"/>
    <w:rsid w:val="00B91D91"/>
    <w:rsid w:val="00B91DCD"/>
    <w:rsid w:val="00B920C3"/>
    <w:rsid w:val="00B92166"/>
    <w:rsid w:val="00B92687"/>
    <w:rsid w:val="00B92888"/>
    <w:rsid w:val="00B93148"/>
    <w:rsid w:val="00B933F6"/>
    <w:rsid w:val="00B9370C"/>
    <w:rsid w:val="00B93846"/>
    <w:rsid w:val="00B940A2"/>
    <w:rsid w:val="00B94903"/>
    <w:rsid w:val="00B94D59"/>
    <w:rsid w:val="00B950A5"/>
    <w:rsid w:val="00B95295"/>
    <w:rsid w:val="00B95A5B"/>
    <w:rsid w:val="00B95E5C"/>
    <w:rsid w:val="00B964D9"/>
    <w:rsid w:val="00B96977"/>
    <w:rsid w:val="00B96A4D"/>
    <w:rsid w:val="00B96A6F"/>
    <w:rsid w:val="00B96FE1"/>
    <w:rsid w:val="00B97236"/>
    <w:rsid w:val="00B97281"/>
    <w:rsid w:val="00B97530"/>
    <w:rsid w:val="00B97568"/>
    <w:rsid w:val="00B97D8C"/>
    <w:rsid w:val="00BA00DC"/>
    <w:rsid w:val="00BA01CE"/>
    <w:rsid w:val="00BA0299"/>
    <w:rsid w:val="00BA031B"/>
    <w:rsid w:val="00BA081A"/>
    <w:rsid w:val="00BA0840"/>
    <w:rsid w:val="00BA088A"/>
    <w:rsid w:val="00BA0A99"/>
    <w:rsid w:val="00BA0CFC"/>
    <w:rsid w:val="00BA1341"/>
    <w:rsid w:val="00BA1385"/>
    <w:rsid w:val="00BA1518"/>
    <w:rsid w:val="00BA1747"/>
    <w:rsid w:val="00BA2298"/>
    <w:rsid w:val="00BA25A8"/>
    <w:rsid w:val="00BA2944"/>
    <w:rsid w:val="00BA2C94"/>
    <w:rsid w:val="00BA3766"/>
    <w:rsid w:val="00BA39A8"/>
    <w:rsid w:val="00BA3B21"/>
    <w:rsid w:val="00BA3C9A"/>
    <w:rsid w:val="00BA443B"/>
    <w:rsid w:val="00BA45CB"/>
    <w:rsid w:val="00BA55DB"/>
    <w:rsid w:val="00BA568F"/>
    <w:rsid w:val="00BA58AA"/>
    <w:rsid w:val="00BA5F75"/>
    <w:rsid w:val="00BA647E"/>
    <w:rsid w:val="00BA6505"/>
    <w:rsid w:val="00BA6577"/>
    <w:rsid w:val="00BA699B"/>
    <w:rsid w:val="00BA6B46"/>
    <w:rsid w:val="00BA6CA9"/>
    <w:rsid w:val="00BA74CA"/>
    <w:rsid w:val="00BA756E"/>
    <w:rsid w:val="00BA77C2"/>
    <w:rsid w:val="00BA79A2"/>
    <w:rsid w:val="00BA7B24"/>
    <w:rsid w:val="00BA7D12"/>
    <w:rsid w:val="00BB0107"/>
    <w:rsid w:val="00BB0167"/>
    <w:rsid w:val="00BB025B"/>
    <w:rsid w:val="00BB035B"/>
    <w:rsid w:val="00BB0AEE"/>
    <w:rsid w:val="00BB0F24"/>
    <w:rsid w:val="00BB0F2F"/>
    <w:rsid w:val="00BB130D"/>
    <w:rsid w:val="00BB134A"/>
    <w:rsid w:val="00BB2378"/>
    <w:rsid w:val="00BB2601"/>
    <w:rsid w:val="00BB2763"/>
    <w:rsid w:val="00BB2E42"/>
    <w:rsid w:val="00BB32E1"/>
    <w:rsid w:val="00BB3382"/>
    <w:rsid w:val="00BB3A19"/>
    <w:rsid w:val="00BB3C88"/>
    <w:rsid w:val="00BB3CA0"/>
    <w:rsid w:val="00BB4024"/>
    <w:rsid w:val="00BB4070"/>
    <w:rsid w:val="00BB40E9"/>
    <w:rsid w:val="00BB420D"/>
    <w:rsid w:val="00BB4645"/>
    <w:rsid w:val="00BB4AD9"/>
    <w:rsid w:val="00BB4AF4"/>
    <w:rsid w:val="00BB549B"/>
    <w:rsid w:val="00BB5609"/>
    <w:rsid w:val="00BB5815"/>
    <w:rsid w:val="00BB59A0"/>
    <w:rsid w:val="00BB5A08"/>
    <w:rsid w:val="00BB61EB"/>
    <w:rsid w:val="00BB66B1"/>
    <w:rsid w:val="00BB6762"/>
    <w:rsid w:val="00BB6D53"/>
    <w:rsid w:val="00BB6DCC"/>
    <w:rsid w:val="00BB7170"/>
    <w:rsid w:val="00BB7341"/>
    <w:rsid w:val="00BB734A"/>
    <w:rsid w:val="00BB75F2"/>
    <w:rsid w:val="00BB78CB"/>
    <w:rsid w:val="00BB7BF9"/>
    <w:rsid w:val="00BB7F79"/>
    <w:rsid w:val="00BC0AD9"/>
    <w:rsid w:val="00BC10D3"/>
    <w:rsid w:val="00BC1777"/>
    <w:rsid w:val="00BC1E31"/>
    <w:rsid w:val="00BC1EC3"/>
    <w:rsid w:val="00BC21E3"/>
    <w:rsid w:val="00BC23C8"/>
    <w:rsid w:val="00BC24A0"/>
    <w:rsid w:val="00BC2665"/>
    <w:rsid w:val="00BC2E1F"/>
    <w:rsid w:val="00BC2F64"/>
    <w:rsid w:val="00BC3061"/>
    <w:rsid w:val="00BC33A1"/>
    <w:rsid w:val="00BC34BB"/>
    <w:rsid w:val="00BC3607"/>
    <w:rsid w:val="00BC3B4B"/>
    <w:rsid w:val="00BC3DA0"/>
    <w:rsid w:val="00BC443C"/>
    <w:rsid w:val="00BC452A"/>
    <w:rsid w:val="00BC46DE"/>
    <w:rsid w:val="00BC47E8"/>
    <w:rsid w:val="00BC4B01"/>
    <w:rsid w:val="00BC4BAD"/>
    <w:rsid w:val="00BC4DA4"/>
    <w:rsid w:val="00BC50CB"/>
    <w:rsid w:val="00BC5551"/>
    <w:rsid w:val="00BC5B5D"/>
    <w:rsid w:val="00BC6F42"/>
    <w:rsid w:val="00BC7272"/>
    <w:rsid w:val="00BC73FC"/>
    <w:rsid w:val="00BC783A"/>
    <w:rsid w:val="00BC7A3F"/>
    <w:rsid w:val="00BC7DB8"/>
    <w:rsid w:val="00BD011C"/>
    <w:rsid w:val="00BD082E"/>
    <w:rsid w:val="00BD0C78"/>
    <w:rsid w:val="00BD1400"/>
    <w:rsid w:val="00BD15E9"/>
    <w:rsid w:val="00BD16C9"/>
    <w:rsid w:val="00BD1BAC"/>
    <w:rsid w:val="00BD1CA0"/>
    <w:rsid w:val="00BD1D8B"/>
    <w:rsid w:val="00BD28D3"/>
    <w:rsid w:val="00BD2F27"/>
    <w:rsid w:val="00BD30E4"/>
    <w:rsid w:val="00BD3166"/>
    <w:rsid w:val="00BD3376"/>
    <w:rsid w:val="00BD35F8"/>
    <w:rsid w:val="00BD38E5"/>
    <w:rsid w:val="00BD47A0"/>
    <w:rsid w:val="00BD49BE"/>
    <w:rsid w:val="00BD4E87"/>
    <w:rsid w:val="00BD4FFE"/>
    <w:rsid w:val="00BD5457"/>
    <w:rsid w:val="00BD5475"/>
    <w:rsid w:val="00BD5B37"/>
    <w:rsid w:val="00BD5B4D"/>
    <w:rsid w:val="00BD5D56"/>
    <w:rsid w:val="00BD5D64"/>
    <w:rsid w:val="00BD65A3"/>
    <w:rsid w:val="00BD677F"/>
    <w:rsid w:val="00BD68D7"/>
    <w:rsid w:val="00BD6AB0"/>
    <w:rsid w:val="00BD6CEE"/>
    <w:rsid w:val="00BD6DED"/>
    <w:rsid w:val="00BD6ECF"/>
    <w:rsid w:val="00BD702D"/>
    <w:rsid w:val="00BD70E8"/>
    <w:rsid w:val="00BD76BB"/>
    <w:rsid w:val="00BD7C33"/>
    <w:rsid w:val="00BD7FD8"/>
    <w:rsid w:val="00BE002A"/>
    <w:rsid w:val="00BE00B9"/>
    <w:rsid w:val="00BE05E5"/>
    <w:rsid w:val="00BE08DD"/>
    <w:rsid w:val="00BE0973"/>
    <w:rsid w:val="00BE118D"/>
    <w:rsid w:val="00BE1548"/>
    <w:rsid w:val="00BE1945"/>
    <w:rsid w:val="00BE1A11"/>
    <w:rsid w:val="00BE1A6B"/>
    <w:rsid w:val="00BE1D15"/>
    <w:rsid w:val="00BE1FC9"/>
    <w:rsid w:val="00BE2923"/>
    <w:rsid w:val="00BE2A5D"/>
    <w:rsid w:val="00BE2AC1"/>
    <w:rsid w:val="00BE2ACB"/>
    <w:rsid w:val="00BE2C6C"/>
    <w:rsid w:val="00BE2EAB"/>
    <w:rsid w:val="00BE3080"/>
    <w:rsid w:val="00BE3226"/>
    <w:rsid w:val="00BE32FB"/>
    <w:rsid w:val="00BE351B"/>
    <w:rsid w:val="00BE3BC9"/>
    <w:rsid w:val="00BE400C"/>
    <w:rsid w:val="00BE4261"/>
    <w:rsid w:val="00BE532E"/>
    <w:rsid w:val="00BE554B"/>
    <w:rsid w:val="00BE5818"/>
    <w:rsid w:val="00BE59D2"/>
    <w:rsid w:val="00BE5C37"/>
    <w:rsid w:val="00BE5EBF"/>
    <w:rsid w:val="00BE6044"/>
    <w:rsid w:val="00BE619C"/>
    <w:rsid w:val="00BE626B"/>
    <w:rsid w:val="00BE67BF"/>
    <w:rsid w:val="00BE6E9C"/>
    <w:rsid w:val="00BE740E"/>
    <w:rsid w:val="00BE7622"/>
    <w:rsid w:val="00BE77B3"/>
    <w:rsid w:val="00BE7AA7"/>
    <w:rsid w:val="00BE7D1D"/>
    <w:rsid w:val="00BE7D6D"/>
    <w:rsid w:val="00BF02CC"/>
    <w:rsid w:val="00BF07FD"/>
    <w:rsid w:val="00BF097E"/>
    <w:rsid w:val="00BF0D54"/>
    <w:rsid w:val="00BF168B"/>
    <w:rsid w:val="00BF19D0"/>
    <w:rsid w:val="00BF1A20"/>
    <w:rsid w:val="00BF2148"/>
    <w:rsid w:val="00BF21B9"/>
    <w:rsid w:val="00BF23EA"/>
    <w:rsid w:val="00BF294B"/>
    <w:rsid w:val="00BF2E5D"/>
    <w:rsid w:val="00BF30E1"/>
    <w:rsid w:val="00BF35BC"/>
    <w:rsid w:val="00BF36EC"/>
    <w:rsid w:val="00BF39FC"/>
    <w:rsid w:val="00BF3B7A"/>
    <w:rsid w:val="00BF4024"/>
    <w:rsid w:val="00BF41EB"/>
    <w:rsid w:val="00BF46C9"/>
    <w:rsid w:val="00BF4938"/>
    <w:rsid w:val="00BF4B10"/>
    <w:rsid w:val="00BF505F"/>
    <w:rsid w:val="00BF50D0"/>
    <w:rsid w:val="00BF5111"/>
    <w:rsid w:val="00BF5188"/>
    <w:rsid w:val="00BF561E"/>
    <w:rsid w:val="00BF576E"/>
    <w:rsid w:val="00BF5F4A"/>
    <w:rsid w:val="00BF60B4"/>
    <w:rsid w:val="00BF617C"/>
    <w:rsid w:val="00BF6A02"/>
    <w:rsid w:val="00BF6AB6"/>
    <w:rsid w:val="00BF6D28"/>
    <w:rsid w:val="00BF70B2"/>
    <w:rsid w:val="00BF71A1"/>
    <w:rsid w:val="00BF745D"/>
    <w:rsid w:val="00BF74DF"/>
    <w:rsid w:val="00BF7B91"/>
    <w:rsid w:val="00BF7DB3"/>
    <w:rsid w:val="00C00676"/>
    <w:rsid w:val="00C0092A"/>
    <w:rsid w:val="00C00C32"/>
    <w:rsid w:val="00C0100A"/>
    <w:rsid w:val="00C0104F"/>
    <w:rsid w:val="00C010EC"/>
    <w:rsid w:val="00C010FF"/>
    <w:rsid w:val="00C01286"/>
    <w:rsid w:val="00C01383"/>
    <w:rsid w:val="00C017C9"/>
    <w:rsid w:val="00C018A8"/>
    <w:rsid w:val="00C01BB6"/>
    <w:rsid w:val="00C0211B"/>
    <w:rsid w:val="00C02264"/>
    <w:rsid w:val="00C0240D"/>
    <w:rsid w:val="00C024D4"/>
    <w:rsid w:val="00C027A4"/>
    <w:rsid w:val="00C02881"/>
    <w:rsid w:val="00C02BBA"/>
    <w:rsid w:val="00C03274"/>
    <w:rsid w:val="00C04016"/>
    <w:rsid w:val="00C040B6"/>
    <w:rsid w:val="00C045BD"/>
    <w:rsid w:val="00C0475D"/>
    <w:rsid w:val="00C04DE0"/>
    <w:rsid w:val="00C04E23"/>
    <w:rsid w:val="00C05723"/>
    <w:rsid w:val="00C05BEE"/>
    <w:rsid w:val="00C06397"/>
    <w:rsid w:val="00C06411"/>
    <w:rsid w:val="00C06BAF"/>
    <w:rsid w:val="00C07B49"/>
    <w:rsid w:val="00C07D56"/>
    <w:rsid w:val="00C07E35"/>
    <w:rsid w:val="00C07F3A"/>
    <w:rsid w:val="00C101D7"/>
    <w:rsid w:val="00C10519"/>
    <w:rsid w:val="00C108FC"/>
    <w:rsid w:val="00C1094B"/>
    <w:rsid w:val="00C1099D"/>
    <w:rsid w:val="00C109AD"/>
    <w:rsid w:val="00C11538"/>
    <w:rsid w:val="00C11946"/>
    <w:rsid w:val="00C11998"/>
    <w:rsid w:val="00C11AF1"/>
    <w:rsid w:val="00C1219E"/>
    <w:rsid w:val="00C12292"/>
    <w:rsid w:val="00C125FE"/>
    <w:rsid w:val="00C126F8"/>
    <w:rsid w:val="00C12810"/>
    <w:rsid w:val="00C12B98"/>
    <w:rsid w:val="00C130F0"/>
    <w:rsid w:val="00C13A7A"/>
    <w:rsid w:val="00C13B28"/>
    <w:rsid w:val="00C13F72"/>
    <w:rsid w:val="00C1419A"/>
    <w:rsid w:val="00C142AE"/>
    <w:rsid w:val="00C1453F"/>
    <w:rsid w:val="00C145BF"/>
    <w:rsid w:val="00C147D8"/>
    <w:rsid w:val="00C14997"/>
    <w:rsid w:val="00C14BA7"/>
    <w:rsid w:val="00C14C2B"/>
    <w:rsid w:val="00C14DFC"/>
    <w:rsid w:val="00C15433"/>
    <w:rsid w:val="00C154FB"/>
    <w:rsid w:val="00C1556C"/>
    <w:rsid w:val="00C158B0"/>
    <w:rsid w:val="00C15A6F"/>
    <w:rsid w:val="00C15B96"/>
    <w:rsid w:val="00C169B5"/>
    <w:rsid w:val="00C16AF1"/>
    <w:rsid w:val="00C16BB0"/>
    <w:rsid w:val="00C16F82"/>
    <w:rsid w:val="00C170A5"/>
    <w:rsid w:val="00C1751B"/>
    <w:rsid w:val="00C17E95"/>
    <w:rsid w:val="00C201DA"/>
    <w:rsid w:val="00C20424"/>
    <w:rsid w:val="00C21314"/>
    <w:rsid w:val="00C215C0"/>
    <w:rsid w:val="00C21752"/>
    <w:rsid w:val="00C21993"/>
    <w:rsid w:val="00C21B93"/>
    <w:rsid w:val="00C22713"/>
    <w:rsid w:val="00C22826"/>
    <w:rsid w:val="00C22B52"/>
    <w:rsid w:val="00C22B71"/>
    <w:rsid w:val="00C22D45"/>
    <w:rsid w:val="00C230FD"/>
    <w:rsid w:val="00C23145"/>
    <w:rsid w:val="00C234F6"/>
    <w:rsid w:val="00C237B9"/>
    <w:rsid w:val="00C23C09"/>
    <w:rsid w:val="00C2465F"/>
    <w:rsid w:val="00C24ED8"/>
    <w:rsid w:val="00C2539A"/>
    <w:rsid w:val="00C25A63"/>
    <w:rsid w:val="00C25D8F"/>
    <w:rsid w:val="00C2610F"/>
    <w:rsid w:val="00C2612E"/>
    <w:rsid w:val="00C2642C"/>
    <w:rsid w:val="00C26457"/>
    <w:rsid w:val="00C26B39"/>
    <w:rsid w:val="00C27235"/>
    <w:rsid w:val="00C27587"/>
    <w:rsid w:val="00C27B2F"/>
    <w:rsid w:val="00C27D7D"/>
    <w:rsid w:val="00C27DB7"/>
    <w:rsid w:val="00C30C63"/>
    <w:rsid w:val="00C30F45"/>
    <w:rsid w:val="00C30FFD"/>
    <w:rsid w:val="00C31326"/>
    <w:rsid w:val="00C31553"/>
    <w:rsid w:val="00C31AA6"/>
    <w:rsid w:val="00C31AC6"/>
    <w:rsid w:val="00C31BAD"/>
    <w:rsid w:val="00C32215"/>
    <w:rsid w:val="00C32640"/>
    <w:rsid w:val="00C32648"/>
    <w:rsid w:val="00C32B91"/>
    <w:rsid w:val="00C32BAE"/>
    <w:rsid w:val="00C32EE5"/>
    <w:rsid w:val="00C32FE7"/>
    <w:rsid w:val="00C332AC"/>
    <w:rsid w:val="00C333BB"/>
    <w:rsid w:val="00C33647"/>
    <w:rsid w:val="00C33799"/>
    <w:rsid w:val="00C33988"/>
    <w:rsid w:val="00C33A15"/>
    <w:rsid w:val="00C33C56"/>
    <w:rsid w:val="00C33D2A"/>
    <w:rsid w:val="00C33EE2"/>
    <w:rsid w:val="00C3402B"/>
    <w:rsid w:val="00C34496"/>
    <w:rsid w:val="00C34AC8"/>
    <w:rsid w:val="00C34C90"/>
    <w:rsid w:val="00C34CB1"/>
    <w:rsid w:val="00C34F7A"/>
    <w:rsid w:val="00C3513D"/>
    <w:rsid w:val="00C35688"/>
    <w:rsid w:val="00C35F09"/>
    <w:rsid w:val="00C36352"/>
    <w:rsid w:val="00C3641D"/>
    <w:rsid w:val="00C36B22"/>
    <w:rsid w:val="00C36FB2"/>
    <w:rsid w:val="00C37425"/>
    <w:rsid w:val="00C37DA7"/>
    <w:rsid w:val="00C37F6F"/>
    <w:rsid w:val="00C37F8D"/>
    <w:rsid w:val="00C40165"/>
    <w:rsid w:val="00C40ABD"/>
    <w:rsid w:val="00C40AF3"/>
    <w:rsid w:val="00C41427"/>
    <w:rsid w:val="00C414FD"/>
    <w:rsid w:val="00C41B20"/>
    <w:rsid w:val="00C42CB6"/>
    <w:rsid w:val="00C43076"/>
    <w:rsid w:val="00C430B2"/>
    <w:rsid w:val="00C432E7"/>
    <w:rsid w:val="00C43900"/>
    <w:rsid w:val="00C4391F"/>
    <w:rsid w:val="00C43B64"/>
    <w:rsid w:val="00C43BAA"/>
    <w:rsid w:val="00C441DF"/>
    <w:rsid w:val="00C44542"/>
    <w:rsid w:val="00C44622"/>
    <w:rsid w:val="00C446F9"/>
    <w:rsid w:val="00C449E2"/>
    <w:rsid w:val="00C44F23"/>
    <w:rsid w:val="00C4512E"/>
    <w:rsid w:val="00C451E5"/>
    <w:rsid w:val="00C459B8"/>
    <w:rsid w:val="00C45C55"/>
    <w:rsid w:val="00C45CF6"/>
    <w:rsid w:val="00C45D3A"/>
    <w:rsid w:val="00C45D7D"/>
    <w:rsid w:val="00C45EE2"/>
    <w:rsid w:val="00C4629E"/>
    <w:rsid w:val="00C46A0C"/>
    <w:rsid w:val="00C46ACB"/>
    <w:rsid w:val="00C46AD4"/>
    <w:rsid w:val="00C46BF6"/>
    <w:rsid w:val="00C4713F"/>
    <w:rsid w:val="00C47169"/>
    <w:rsid w:val="00C471BF"/>
    <w:rsid w:val="00C4721D"/>
    <w:rsid w:val="00C475F6"/>
    <w:rsid w:val="00C478EE"/>
    <w:rsid w:val="00C50960"/>
    <w:rsid w:val="00C50C34"/>
    <w:rsid w:val="00C50E23"/>
    <w:rsid w:val="00C50F40"/>
    <w:rsid w:val="00C50F5A"/>
    <w:rsid w:val="00C51414"/>
    <w:rsid w:val="00C516A4"/>
    <w:rsid w:val="00C51826"/>
    <w:rsid w:val="00C51B5B"/>
    <w:rsid w:val="00C51C5B"/>
    <w:rsid w:val="00C51D2D"/>
    <w:rsid w:val="00C52210"/>
    <w:rsid w:val="00C522A1"/>
    <w:rsid w:val="00C52959"/>
    <w:rsid w:val="00C52E7C"/>
    <w:rsid w:val="00C536CF"/>
    <w:rsid w:val="00C536D1"/>
    <w:rsid w:val="00C544F6"/>
    <w:rsid w:val="00C54580"/>
    <w:rsid w:val="00C55174"/>
    <w:rsid w:val="00C551C8"/>
    <w:rsid w:val="00C557D2"/>
    <w:rsid w:val="00C55B0D"/>
    <w:rsid w:val="00C565D5"/>
    <w:rsid w:val="00C56C7F"/>
    <w:rsid w:val="00C56C8C"/>
    <w:rsid w:val="00C56FBD"/>
    <w:rsid w:val="00C5730D"/>
    <w:rsid w:val="00C573B8"/>
    <w:rsid w:val="00C57458"/>
    <w:rsid w:val="00C576CF"/>
    <w:rsid w:val="00C57A3E"/>
    <w:rsid w:val="00C60709"/>
    <w:rsid w:val="00C60BEC"/>
    <w:rsid w:val="00C60D39"/>
    <w:rsid w:val="00C60F24"/>
    <w:rsid w:val="00C61646"/>
    <w:rsid w:val="00C619DF"/>
    <w:rsid w:val="00C61D1D"/>
    <w:rsid w:val="00C61DFE"/>
    <w:rsid w:val="00C6203A"/>
    <w:rsid w:val="00C625A4"/>
    <w:rsid w:val="00C6266B"/>
    <w:rsid w:val="00C62776"/>
    <w:rsid w:val="00C63452"/>
    <w:rsid w:val="00C635C0"/>
    <w:rsid w:val="00C6366A"/>
    <w:rsid w:val="00C63A5F"/>
    <w:rsid w:val="00C64487"/>
    <w:rsid w:val="00C6493F"/>
    <w:rsid w:val="00C64C9D"/>
    <w:rsid w:val="00C64F45"/>
    <w:rsid w:val="00C6512C"/>
    <w:rsid w:val="00C6553C"/>
    <w:rsid w:val="00C6575C"/>
    <w:rsid w:val="00C65842"/>
    <w:rsid w:val="00C65B4B"/>
    <w:rsid w:val="00C6665D"/>
    <w:rsid w:val="00C66A58"/>
    <w:rsid w:val="00C66B74"/>
    <w:rsid w:val="00C66BFE"/>
    <w:rsid w:val="00C67784"/>
    <w:rsid w:val="00C679FE"/>
    <w:rsid w:val="00C67D57"/>
    <w:rsid w:val="00C67FE9"/>
    <w:rsid w:val="00C70210"/>
    <w:rsid w:val="00C70A0B"/>
    <w:rsid w:val="00C70A45"/>
    <w:rsid w:val="00C71169"/>
    <w:rsid w:val="00C712AF"/>
    <w:rsid w:val="00C71D48"/>
    <w:rsid w:val="00C71EEF"/>
    <w:rsid w:val="00C72476"/>
    <w:rsid w:val="00C73042"/>
    <w:rsid w:val="00C734BD"/>
    <w:rsid w:val="00C73D3D"/>
    <w:rsid w:val="00C74264"/>
    <w:rsid w:val="00C744BB"/>
    <w:rsid w:val="00C748CA"/>
    <w:rsid w:val="00C748EF"/>
    <w:rsid w:val="00C74AF5"/>
    <w:rsid w:val="00C7572E"/>
    <w:rsid w:val="00C7650F"/>
    <w:rsid w:val="00C76810"/>
    <w:rsid w:val="00C76A41"/>
    <w:rsid w:val="00C76E61"/>
    <w:rsid w:val="00C770E5"/>
    <w:rsid w:val="00C778AB"/>
    <w:rsid w:val="00C77D6C"/>
    <w:rsid w:val="00C77FD5"/>
    <w:rsid w:val="00C8015D"/>
    <w:rsid w:val="00C80570"/>
    <w:rsid w:val="00C805E1"/>
    <w:rsid w:val="00C808A0"/>
    <w:rsid w:val="00C80EFF"/>
    <w:rsid w:val="00C8116F"/>
    <w:rsid w:val="00C8136E"/>
    <w:rsid w:val="00C813ED"/>
    <w:rsid w:val="00C8184A"/>
    <w:rsid w:val="00C81E5A"/>
    <w:rsid w:val="00C81E76"/>
    <w:rsid w:val="00C81EB6"/>
    <w:rsid w:val="00C827F6"/>
    <w:rsid w:val="00C82933"/>
    <w:rsid w:val="00C83248"/>
    <w:rsid w:val="00C835AC"/>
    <w:rsid w:val="00C83913"/>
    <w:rsid w:val="00C8423C"/>
    <w:rsid w:val="00C84345"/>
    <w:rsid w:val="00C846AF"/>
    <w:rsid w:val="00C8472B"/>
    <w:rsid w:val="00C84CCB"/>
    <w:rsid w:val="00C85403"/>
    <w:rsid w:val="00C85E16"/>
    <w:rsid w:val="00C8607B"/>
    <w:rsid w:val="00C869A7"/>
    <w:rsid w:val="00C872B6"/>
    <w:rsid w:val="00C8747E"/>
    <w:rsid w:val="00C879AA"/>
    <w:rsid w:val="00C87F86"/>
    <w:rsid w:val="00C90170"/>
    <w:rsid w:val="00C90349"/>
    <w:rsid w:val="00C904A7"/>
    <w:rsid w:val="00C905D1"/>
    <w:rsid w:val="00C90937"/>
    <w:rsid w:val="00C909D5"/>
    <w:rsid w:val="00C90D36"/>
    <w:rsid w:val="00C91147"/>
    <w:rsid w:val="00C912DB"/>
    <w:rsid w:val="00C9157C"/>
    <w:rsid w:val="00C915E4"/>
    <w:rsid w:val="00C9174D"/>
    <w:rsid w:val="00C91A08"/>
    <w:rsid w:val="00C91C33"/>
    <w:rsid w:val="00C92040"/>
    <w:rsid w:val="00C9242E"/>
    <w:rsid w:val="00C92919"/>
    <w:rsid w:val="00C92933"/>
    <w:rsid w:val="00C92AD4"/>
    <w:rsid w:val="00C92C8A"/>
    <w:rsid w:val="00C934D5"/>
    <w:rsid w:val="00C935AC"/>
    <w:rsid w:val="00C93856"/>
    <w:rsid w:val="00C9390B"/>
    <w:rsid w:val="00C93927"/>
    <w:rsid w:val="00C93BB1"/>
    <w:rsid w:val="00C93E85"/>
    <w:rsid w:val="00C94175"/>
    <w:rsid w:val="00C94666"/>
    <w:rsid w:val="00C94A28"/>
    <w:rsid w:val="00C94D3F"/>
    <w:rsid w:val="00C94E21"/>
    <w:rsid w:val="00C94F33"/>
    <w:rsid w:val="00C94F5C"/>
    <w:rsid w:val="00C95164"/>
    <w:rsid w:val="00C95270"/>
    <w:rsid w:val="00C953DB"/>
    <w:rsid w:val="00C953EC"/>
    <w:rsid w:val="00C9542C"/>
    <w:rsid w:val="00C9677C"/>
    <w:rsid w:val="00C96D6F"/>
    <w:rsid w:val="00C96F42"/>
    <w:rsid w:val="00C970E9"/>
    <w:rsid w:val="00C971DE"/>
    <w:rsid w:val="00C974BB"/>
    <w:rsid w:val="00C97575"/>
    <w:rsid w:val="00C97BEE"/>
    <w:rsid w:val="00C97F1D"/>
    <w:rsid w:val="00CA0010"/>
    <w:rsid w:val="00CA01B5"/>
    <w:rsid w:val="00CA02AB"/>
    <w:rsid w:val="00CA0469"/>
    <w:rsid w:val="00CA04A4"/>
    <w:rsid w:val="00CA0C52"/>
    <w:rsid w:val="00CA11D5"/>
    <w:rsid w:val="00CA1A7A"/>
    <w:rsid w:val="00CA1E5B"/>
    <w:rsid w:val="00CA1E6E"/>
    <w:rsid w:val="00CA2930"/>
    <w:rsid w:val="00CA29B9"/>
    <w:rsid w:val="00CA2A9B"/>
    <w:rsid w:val="00CA2AA1"/>
    <w:rsid w:val="00CA2D59"/>
    <w:rsid w:val="00CA2DA2"/>
    <w:rsid w:val="00CA2DD2"/>
    <w:rsid w:val="00CA323B"/>
    <w:rsid w:val="00CA3D86"/>
    <w:rsid w:val="00CA446D"/>
    <w:rsid w:val="00CA46CA"/>
    <w:rsid w:val="00CA4721"/>
    <w:rsid w:val="00CA4974"/>
    <w:rsid w:val="00CA4C7E"/>
    <w:rsid w:val="00CA4E88"/>
    <w:rsid w:val="00CA4E8B"/>
    <w:rsid w:val="00CA5033"/>
    <w:rsid w:val="00CA5768"/>
    <w:rsid w:val="00CA57DE"/>
    <w:rsid w:val="00CA594D"/>
    <w:rsid w:val="00CA5D94"/>
    <w:rsid w:val="00CA6029"/>
    <w:rsid w:val="00CA622D"/>
    <w:rsid w:val="00CA6637"/>
    <w:rsid w:val="00CA676D"/>
    <w:rsid w:val="00CA67CE"/>
    <w:rsid w:val="00CA67DB"/>
    <w:rsid w:val="00CA6EE6"/>
    <w:rsid w:val="00CA6EED"/>
    <w:rsid w:val="00CA75EF"/>
    <w:rsid w:val="00CA785D"/>
    <w:rsid w:val="00CA795C"/>
    <w:rsid w:val="00CA7994"/>
    <w:rsid w:val="00CA79BB"/>
    <w:rsid w:val="00CA7BBC"/>
    <w:rsid w:val="00CB006A"/>
    <w:rsid w:val="00CB0246"/>
    <w:rsid w:val="00CB0288"/>
    <w:rsid w:val="00CB0344"/>
    <w:rsid w:val="00CB03D4"/>
    <w:rsid w:val="00CB0719"/>
    <w:rsid w:val="00CB099F"/>
    <w:rsid w:val="00CB0D84"/>
    <w:rsid w:val="00CB0DF9"/>
    <w:rsid w:val="00CB15A8"/>
    <w:rsid w:val="00CB15C7"/>
    <w:rsid w:val="00CB17C6"/>
    <w:rsid w:val="00CB1CED"/>
    <w:rsid w:val="00CB2245"/>
    <w:rsid w:val="00CB2309"/>
    <w:rsid w:val="00CB2957"/>
    <w:rsid w:val="00CB337D"/>
    <w:rsid w:val="00CB407B"/>
    <w:rsid w:val="00CB432F"/>
    <w:rsid w:val="00CB43EA"/>
    <w:rsid w:val="00CB4413"/>
    <w:rsid w:val="00CB4B20"/>
    <w:rsid w:val="00CB4DFF"/>
    <w:rsid w:val="00CB4E38"/>
    <w:rsid w:val="00CB504E"/>
    <w:rsid w:val="00CB5320"/>
    <w:rsid w:val="00CB537D"/>
    <w:rsid w:val="00CB55EC"/>
    <w:rsid w:val="00CB5BB6"/>
    <w:rsid w:val="00CB61D9"/>
    <w:rsid w:val="00CB63F6"/>
    <w:rsid w:val="00CB6664"/>
    <w:rsid w:val="00CB6CDB"/>
    <w:rsid w:val="00CB71C8"/>
    <w:rsid w:val="00CB7528"/>
    <w:rsid w:val="00CB77EE"/>
    <w:rsid w:val="00CB799B"/>
    <w:rsid w:val="00CB7C71"/>
    <w:rsid w:val="00CC0347"/>
    <w:rsid w:val="00CC0411"/>
    <w:rsid w:val="00CC044F"/>
    <w:rsid w:val="00CC0598"/>
    <w:rsid w:val="00CC07B8"/>
    <w:rsid w:val="00CC07D1"/>
    <w:rsid w:val="00CC0DD7"/>
    <w:rsid w:val="00CC103C"/>
    <w:rsid w:val="00CC1745"/>
    <w:rsid w:val="00CC197A"/>
    <w:rsid w:val="00CC1D19"/>
    <w:rsid w:val="00CC1D8F"/>
    <w:rsid w:val="00CC1E88"/>
    <w:rsid w:val="00CC212A"/>
    <w:rsid w:val="00CC277C"/>
    <w:rsid w:val="00CC287A"/>
    <w:rsid w:val="00CC2A40"/>
    <w:rsid w:val="00CC30B6"/>
    <w:rsid w:val="00CC36E5"/>
    <w:rsid w:val="00CC3D7B"/>
    <w:rsid w:val="00CC47DA"/>
    <w:rsid w:val="00CC4F6C"/>
    <w:rsid w:val="00CC50C5"/>
    <w:rsid w:val="00CC5285"/>
    <w:rsid w:val="00CC58F4"/>
    <w:rsid w:val="00CC5921"/>
    <w:rsid w:val="00CC5E8A"/>
    <w:rsid w:val="00CC6787"/>
    <w:rsid w:val="00CC6AD5"/>
    <w:rsid w:val="00CC6BE9"/>
    <w:rsid w:val="00CC6C38"/>
    <w:rsid w:val="00CC6D0B"/>
    <w:rsid w:val="00CC72EE"/>
    <w:rsid w:val="00CC73A5"/>
    <w:rsid w:val="00CC7902"/>
    <w:rsid w:val="00CC7C0A"/>
    <w:rsid w:val="00CC7C88"/>
    <w:rsid w:val="00CC7ECB"/>
    <w:rsid w:val="00CC7ECF"/>
    <w:rsid w:val="00CD020C"/>
    <w:rsid w:val="00CD049B"/>
    <w:rsid w:val="00CD05B1"/>
    <w:rsid w:val="00CD0AC6"/>
    <w:rsid w:val="00CD0D20"/>
    <w:rsid w:val="00CD129C"/>
    <w:rsid w:val="00CD1E43"/>
    <w:rsid w:val="00CD24A1"/>
    <w:rsid w:val="00CD27CA"/>
    <w:rsid w:val="00CD2ABC"/>
    <w:rsid w:val="00CD2DAE"/>
    <w:rsid w:val="00CD315C"/>
    <w:rsid w:val="00CD36F3"/>
    <w:rsid w:val="00CD389F"/>
    <w:rsid w:val="00CD3D00"/>
    <w:rsid w:val="00CD3F51"/>
    <w:rsid w:val="00CD4360"/>
    <w:rsid w:val="00CD4A9B"/>
    <w:rsid w:val="00CD4B9B"/>
    <w:rsid w:val="00CD4C39"/>
    <w:rsid w:val="00CD5B7A"/>
    <w:rsid w:val="00CD5EF1"/>
    <w:rsid w:val="00CD5FBD"/>
    <w:rsid w:val="00CD692D"/>
    <w:rsid w:val="00CD718B"/>
    <w:rsid w:val="00CD7782"/>
    <w:rsid w:val="00CD7798"/>
    <w:rsid w:val="00CD7865"/>
    <w:rsid w:val="00CD794F"/>
    <w:rsid w:val="00CD7AA4"/>
    <w:rsid w:val="00CE0B27"/>
    <w:rsid w:val="00CE0B43"/>
    <w:rsid w:val="00CE0DD4"/>
    <w:rsid w:val="00CE0E7C"/>
    <w:rsid w:val="00CE1296"/>
    <w:rsid w:val="00CE1873"/>
    <w:rsid w:val="00CE1CA4"/>
    <w:rsid w:val="00CE2009"/>
    <w:rsid w:val="00CE23D6"/>
    <w:rsid w:val="00CE2483"/>
    <w:rsid w:val="00CE2832"/>
    <w:rsid w:val="00CE2B91"/>
    <w:rsid w:val="00CE30F3"/>
    <w:rsid w:val="00CE4108"/>
    <w:rsid w:val="00CE42C9"/>
    <w:rsid w:val="00CE4414"/>
    <w:rsid w:val="00CE44B5"/>
    <w:rsid w:val="00CE47F4"/>
    <w:rsid w:val="00CE486A"/>
    <w:rsid w:val="00CE4AFE"/>
    <w:rsid w:val="00CE4F64"/>
    <w:rsid w:val="00CE5137"/>
    <w:rsid w:val="00CE51BC"/>
    <w:rsid w:val="00CE551F"/>
    <w:rsid w:val="00CE57E8"/>
    <w:rsid w:val="00CE5BC2"/>
    <w:rsid w:val="00CE5CBD"/>
    <w:rsid w:val="00CE63F5"/>
    <w:rsid w:val="00CE66FE"/>
    <w:rsid w:val="00CE6B21"/>
    <w:rsid w:val="00CE6C73"/>
    <w:rsid w:val="00CE6CC6"/>
    <w:rsid w:val="00CE6F67"/>
    <w:rsid w:val="00CE7085"/>
    <w:rsid w:val="00CE70C3"/>
    <w:rsid w:val="00CE72F1"/>
    <w:rsid w:val="00CE7340"/>
    <w:rsid w:val="00CE7367"/>
    <w:rsid w:val="00CE753A"/>
    <w:rsid w:val="00CE759B"/>
    <w:rsid w:val="00CE777F"/>
    <w:rsid w:val="00CE7877"/>
    <w:rsid w:val="00CF1925"/>
    <w:rsid w:val="00CF201C"/>
    <w:rsid w:val="00CF23F3"/>
    <w:rsid w:val="00CF242B"/>
    <w:rsid w:val="00CF276B"/>
    <w:rsid w:val="00CF28D2"/>
    <w:rsid w:val="00CF2A24"/>
    <w:rsid w:val="00CF2B02"/>
    <w:rsid w:val="00CF2C40"/>
    <w:rsid w:val="00CF2DBF"/>
    <w:rsid w:val="00CF337D"/>
    <w:rsid w:val="00CF34C0"/>
    <w:rsid w:val="00CF36BE"/>
    <w:rsid w:val="00CF435E"/>
    <w:rsid w:val="00CF446C"/>
    <w:rsid w:val="00CF4885"/>
    <w:rsid w:val="00CF4A70"/>
    <w:rsid w:val="00CF4EC6"/>
    <w:rsid w:val="00CF5491"/>
    <w:rsid w:val="00CF55A1"/>
    <w:rsid w:val="00CF5F0D"/>
    <w:rsid w:val="00CF6370"/>
    <w:rsid w:val="00CF6BBA"/>
    <w:rsid w:val="00CF6E7A"/>
    <w:rsid w:val="00CF71AA"/>
    <w:rsid w:val="00CF7640"/>
    <w:rsid w:val="00CF7B07"/>
    <w:rsid w:val="00CF7D3B"/>
    <w:rsid w:val="00CF7E87"/>
    <w:rsid w:val="00D0013E"/>
    <w:rsid w:val="00D005AE"/>
    <w:rsid w:val="00D00769"/>
    <w:rsid w:val="00D0094A"/>
    <w:rsid w:val="00D00B0B"/>
    <w:rsid w:val="00D00EC1"/>
    <w:rsid w:val="00D01312"/>
    <w:rsid w:val="00D01367"/>
    <w:rsid w:val="00D014CB"/>
    <w:rsid w:val="00D01DDA"/>
    <w:rsid w:val="00D0251D"/>
    <w:rsid w:val="00D02D87"/>
    <w:rsid w:val="00D02EB1"/>
    <w:rsid w:val="00D03345"/>
    <w:rsid w:val="00D03492"/>
    <w:rsid w:val="00D03521"/>
    <w:rsid w:val="00D039D4"/>
    <w:rsid w:val="00D039D5"/>
    <w:rsid w:val="00D03ED5"/>
    <w:rsid w:val="00D04367"/>
    <w:rsid w:val="00D0481A"/>
    <w:rsid w:val="00D05131"/>
    <w:rsid w:val="00D05163"/>
    <w:rsid w:val="00D0539D"/>
    <w:rsid w:val="00D054D5"/>
    <w:rsid w:val="00D05500"/>
    <w:rsid w:val="00D05B41"/>
    <w:rsid w:val="00D05F33"/>
    <w:rsid w:val="00D0650D"/>
    <w:rsid w:val="00D0680F"/>
    <w:rsid w:val="00D06AF5"/>
    <w:rsid w:val="00D06CA9"/>
    <w:rsid w:val="00D06F3C"/>
    <w:rsid w:val="00D079A3"/>
    <w:rsid w:val="00D07A42"/>
    <w:rsid w:val="00D07D5D"/>
    <w:rsid w:val="00D07D83"/>
    <w:rsid w:val="00D07E34"/>
    <w:rsid w:val="00D07F5A"/>
    <w:rsid w:val="00D10070"/>
    <w:rsid w:val="00D104D0"/>
    <w:rsid w:val="00D10A41"/>
    <w:rsid w:val="00D10D62"/>
    <w:rsid w:val="00D10F87"/>
    <w:rsid w:val="00D110F4"/>
    <w:rsid w:val="00D115B0"/>
    <w:rsid w:val="00D11744"/>
    <w:rsid w:val="00D11859"/>
    <w:rsid w:val="00D12645"/>
    <w:rsid w:val="00D12906"/>
    <w:rsid w:val="00D12F5C"/>
    <w:rsid w:val="00D13056"/>
    <w:rsid w:val="00D136E9"/>
    <w:rsid w:val="00D13D29"/>
    <w:rsid w:val="00D13F71"/>
    <w:rsid w:val="00D1400F"/>
    <w:rsid w:val="00D1498F"/>
    <w:rsid w:val="00D14B37"/>
    <w:rsid w:val="00D14C07"/>
    <w:rsid w:val="00D1532A"/>
    <w:rsid w:val="00D1554F"/>
    <w:rsid w:val="00D157FF"/>
    <w:rsid w:val="00D15BA8"/>
    <w:rsid w:val="00D15CF0"/>
    <w:rsid w:val="00D16377"/>
    <w:rsid w:val="00D163B3"/>
    <w:rsid w:val="00D1650F"/>
    <w:rsid w:val="00D16527"/>
    <w:rsid w:val="00D16607"/>
    <w:rsid w:val="00D16A5A"/>
    <w:rsid w:val="00D16ADA"/>
    <w:rsid w:val="00D17348"/>
    <w:rsid w:val="00D177C5"/>
    <w:rsid w:val="00D1788F"/>
    <w:rsid w:val="00D17BA3"/>
    <w:rsid w:val="00D17E0C"/>
    <w:rsid w:val="00D2000B"/>
    <w:rsid w:val="00D202D2"/>
    <w:rsid w:val="00D206B3"/>
    <w:rsid w:val="00D2073C"/>
    <w:rsid w:val="00D20982"/>
    <w:rsid w:val="00D2152D"/>
    <w:rsid w:val="00D218A4"/>
    <w:rsid w:val="00D21CEF"/>
    <w:rsid w:val="00D21D0C"/>
    <w:rsid w:val="00D22594"/>
    <w:rsid w:val="00D231D0"/>
    <w:rsid w:val="00D234E3"/>
    <w:rsid w:val="00D23539"/>
    <w:rsid w:val="00D23D15"/>
    <w:rsid w:val="00D2406C"/>
    <w:rsid w:val="00D243BB"/>
    <w:rsid w:val="00D244A6"/>
    <w:rsid w:val="00D2454A"/>
    <w:rsid w:val="00D245CE"/>
    <w:rsid w:val="00D24A39"/>
    <w:rsid w:val="00D24CBA"/>
    <w:rsid w:val="00D24DBA"/>
    <w:rsid w:val="00D25112"/>
    <w:rsid w:val="00D2528B"/>
    <w:rsid w:val="00D254E9"/>
    <w:rsid w:val="00D25572"/>
    <w:rsid w:val="00D25B22"/>
    <w:rsid w:val="00D26004"/>
    <w:rsid w:val="00D262A5"/>
    <w:rsid w:val="00D262D3"/>
    <w:rsid w:val="00D26345"/>
    <w:rsid w:val="00D26671"/>
    <w:rsid w:val="00D268D0"/>
    <w:rsid w:val="00D26AD1"/>
    <w:rsid w:val="00D26DFC"/>
    <w:rsid w:val="00D26E15"/>
    <w:rsid w:val="00D272E6"/>
    <w:rsid w:val="00D27799"/>
    <w:rsid w:val="00D27A9A"/>
    <w:rsid w:val="00D27B03"/>
    <w:rsid w:val="00D27DCB"/>
    <w:rsid w:val="00D30050"/>
    <w:rsid w:val="00D30534"/>
    <w:rsid w:val="00D30BFB"/>
    <w:rsid w:val="00D31286"/>
    <w:rsid w:val="00D31877"/>
    <w:rsid w:val="00D31ACC"/>
    <w:rsid w:val="00D31AFA"/>
    <w:rsid w:val="00D31C31"/>
    <w:rsid w:val="00D322C8"/>
    <w:rsid w:val="00D323C0"/>
    <w:rsid w:val="00D323C3"/>
    <w:rsid w:val="00D325FE"/>
    <w:rsid w:val="00D32854"/>
    <w:rsid w:val="00D33068"/>
    <w:rsid w:val="00D331CA"/>
    <w:rsid w:val="00D33730"/>
    <w:rsid w:val="00D33741"/>
    <w:rsid w:val="00D3414A"/>
    <w:rsid w:val="00D3456C"/>
    <w:rsid w:val="00D34772"/>
    <w:rsid w:val="00D34EF7"/>
    <w:rsid w:val="00D35196"/>
    <w:rsid w:val="00D35DD7"/>
    <w:rsid w:val="00D3610F"/>
    <w:rsid w:val="00D3625A"/>
    <w:rsid w:val="00D36A35"/>
    <w:rsid w:val="00D36CDE"/>
    <w:rsid w:val="00D378CE"/>
    <w:rsid w:val="00D37AFB"/>
    <w:rsid w:val="00D37BED"/>
    <w:rsid w:val="00D37D13"/>
    <w:rsid w:val="00D401A3"/>
    <w:rsid w:val="00D4031B"/>
    <w:rsid w:val="00D40FD5"/>
    <w:rsid w:val="00D412AB"/>
    <w:rsid w:val="00D41418"/>
    <w:rsid w:val="00D41A06"/>
    <w:rsid w:val="00D41CCD"/>
    <w:rsid w:val="00D41E39"/>
    <w:rsid w:val="00D42B59"/>
    <w:rsid w:val="00D42DDC"/>
    <w:rsid w:val="00D43654"/>
    <w:rsid w:val="00D43D71"/>
    <w:rsid w:val="00D43FE2"/>
    <w:rsid w:val="00D44218"/>
    <w:rsid w:val="00D4429B"/>
    <w:rsid w:val="00D44495"/>
    <w:rsid w:val="00D445A4"/>
    <w:rsid w:val="00D44723"/>
    <w:rsid w:val="00D447AC"/>
    <w:rsid w:val="00D447C3"/>
    <w:rsid w:val="00D44E15"/>
    <w:rsid w:val="00D44FE9"/>
    <w:rsid w:val="00D451E3"/>
    <w:rsid w:val="00D45577"/>
    <w:rsid w:val="00D45698"/>
    <w:rsid w:val="00D45B20"/>
    <w:rsid w:val="00D45B79"/>
    <w:rsid w:val="00D45B8F"/>
    <w:rsid w:val="00D45C47"/>
    <w:rsid w:val="00D460F5"/>
    <w:rsid w:val="00D46367"/>
    <w:rsid w:val="00D463A7"/>
    <w:rsid w:val="00D469D6"/>
    <w:rsid w:val="00D46B75"/>
    <w:rsid w:val="00D46F56"/>
    <w:rsid w:val="00D47570"/>
    <w:rsid w:val="00D47589"/>
    <w:rsid w:val="00D476DC"/>
    <w:rsid w:val="00D47AAB"/>
    <w:rsid w:val="00D47ACC"/>
    <w:rsid w:val="00D47B6D"/>
    <w:rsid w:val="00D50260"/>
    <w:rsid w:val="00D50324"/>
    <w:rsid w:val="00D505E5"/>
    <w:rsid w:val="00D50990"/>
    <w:rsid w:val="00D50AB4"/>
    <w:rsid w:val="00D50AEB"/>
    <w:rsid w:val="00D50C86"/>
    <w:rsid w:val="00D50CAE"/>
    <w:rsid w:val="00D50E13"/>
    <w:rsid w:val="00D510B0"/>
    <w:rsid w:val="00D510B4"/>
    <w:rsid w:val="00D51252"/>
    <w:rsid w:val="00D515C8"/>
    <w:rsid w:val="00D519C2"/>
    <w:rsid w:val="00D51D0B"/>
    <w:rsid w:val="00D51D4F"/>
    <w:rsid w:val="00D51E34"/>
    <w:rsid w:val="00D51E4F"/>
    <w:rsid w:val="00D51FFA"/>
    <w:rsid w:val="00D520EE"/>
    <w:rsid w:val="00D5238F"/>
    <w:rsid w:val="00D52944"/>
    <w:rsid w:val="00D53E09"/>
    <w:rsid w:val="00D53FD0"/>
    <w:rsid w:val="00D54006"/>
    <w:rsid w:val="00D5462B"/>
    <w:rsid w:val="00D54938"/>
    <w:rsid w:val="00D54DA2"/>
    <w:rsid w:val="00D556D1"/>
    <w:rsid w:val="00D55910"/>
    <w:rsid w:val="00D55EDB"/>
    <w:rsid w:val="00D56B31"/>
    <w:rsid w:val="00D56C00"/>
    <w:rsid w:val="00D5704F"/>
    <w:rsid w:val="00D57216"/>
    <w:rsid w:val="00D57668"/>
    <w:rsid w:val="00D576BE"/>
    <w:rsid w:val="00D57795"/>
    <w:rsid w:val="00D57B56"/>
    <w:rsid w:val="00D57C8A"/>
    <w:rsid w:val="00D57E08"/>
    <w:rsid w:val="00D60464"/>
    <w:rsid w:val="00D60999"/>
    <w:rsid w:val="00D60C2B"/>
    <w:rsid w:val="00D60E63"/>
    <w:rsid w:val="00D61258"/>
    <w:rsid w:val="00D613A4"/>
    <w:rsid w:val="00D616DD"/>
    <w:rsid w:val="00D617E1"/>
    <w:rsid w:val="00D61C09"/>
    <w:rsid w:val="00D61FEC"/>
    <w:rsid w:val="00D62B01"/>
    <w:rsid w:val="00D62C74"/>
    <w:rsid w:val="00D62CB1"/>
    <w:rsid w:val="00D62FD8"/>
    <w:rsid w:val="00D630AC"/>
    <w:rsid w:val="00D63524"/>
    <w:rsid w:val="00D635A3"/>
    <w:rsid w:val="00D6360B"/>
    <w:rsid w:val="00D63A0E"/>
    <w:rsid w:val="00D63A62"/>
    <w:rsid w:val="00D64330"/>
    <w:rsid w:val="00D6443A"/>
    <w:rsid w:val="00D645F2"/>
    <w:rsid w:val="00D649AB"/>
    <w:rsid w:val="00D64B61"/>
    <w:rsid w:val="00D64E7A"/>
    <w:rsid w:val="00D651B6"/>
    <w:rsid w:val="00D65A13"/>
    <w:rsid w:val="00D65FDA"/>
    <w:rsid w:val="00D6616F"/>
    <w:rsid w:val="00D66199"/>
    <w:rsid w:val="00D66939"/>
    <w:rsid w:val="00D66A20"/>
    <w:rsid w:val="00D67CB2"/>
    <w:rsid w:val="00D67D28"/>
    <w:rsid w:val="00D67DDC"/>
    <w:rsid w:val="00D67F1D"/>
    <w:rsid w:val="00D70494"/>
    <w:rsid w:val="00D70641"/>
    <w:rsid w:val="00D70A3C"/>
    <w:rsid w:val="00D70E81"/>
    <w:rsid w:val="00D7139B"/>
    <w:rsid w:val="00D71471"/>
    <w:rsid w:val="00D719D3"/>
    <w:rsid w:val="00D71B7B"/>
    <w:rsid w:val="00D71F37"/>
    <w:rsid w:val="00D72A42"/>
    <w:rsid w:val="00D72C0E"/>
    <w:rsid w:val="00D72E52"/>
    <w:rsid w:val="00D72FDB"/>
    <w:rsid w:val="00D736B1"/>
    <w:rsid w:val="00D739E9"/>
    <w:rsid w:val="00D73C91"/>
    <w:rsid w:val="00D73CB5"/>
    <w:rsid w:val="00D73E58"/>
    <w:rsid w:val="00D74766"/>
    <w:rsid w:val="00D7476A"/>
    <w:rsid w:val="00D74848"/>
    <w:rsid w:val="00D74CFC"/>
    <w:rsid w:val="00D74E88"/>
    <w:rsid w:val="00D753BD"/>
    <w:rsid w:val="00D753E3"/>
    <w:rsid w:val="00D75B50"/>
    <w:rsid w:val="00D75C82"/>
    <w:rsid w:val="00D75D6E"/>
    <w:rsid w:val="00D76682"/>
    <w:rsid w:val="00D76863"/>
    <w:rsid w:val="00D774B0"/>
    <w:rsid w:val="00D7755E"/>
    <w:rsid w:val="00D778B0"/>
    <w:rsid w:val="00D77CAB"/>
    <w:rsid w:val="00D77D8D"/>
    <w:rsid w:val="00D77DB6"/>
    <w:rsid w:val="00D77F12"/>
    <w:rsid w:val="00D807EE"/>
    <w:rsid w:val="00D80AD4"/>
    <w:rsid w:val="00D80C31"/>
    <w:rsid w:val="00D80EBC"/>
    <w:rsid w:val="00D816A4"/>
    <w:rsid w:val="00D823FA"/>
    <w:rsid w:val="00D825DA"/>
    <w:rsid w:val="00D82913"/>
    <w:rsid w:val="00D82C78"/>
    <w:rsid w:val="00D835B0"/>
    <w:rsid w:val="00D83923"/>
    <w:rsid w:val="00D83939"/>
    <w:rsid w:val="00D8394C"/>
    <w:rsid w:val="00D83BC2"/>
    <w:rsid w:val="00D84266"/>
    <w:rsid w:val="00D84287"/>
    <w:rsid w:val="00D8445C"/>
    <w:rsid w:val="00D8496E"/>
    <w:rsid w:val="00D849B0"/>
    <w:rsid w:val="00D84A58"/>
    <w:rsid w:val="00D84BBB"/>
    <w:rsid w:val="00D84C1F"/>
    <w:rsid w:val="00D85000"/>
    <w:rsid w:val="00D850DD"/>
    <w:rsid w:val="00D85602"/>
    <w:rsid w:val="00D857B3"/>
    <w:rsid w:val="00D8583F"/>
    <w:rsid w:val="00D8630E"/>
    <w:rsid w:val="00D86422"/>
    <w:rsid w:val="00D867C7"/>
    <w:rsid w:val="00D86C73"/>
    <w:rsid w:val="00D870E5"/>
    <w:rsid w:val="00D871C9"/>
    <w:rsid w:val="00D8753D"/>
    <w:rsid w:val="00D87B6A"/>
    <w:rsid w:val="00D87C5E"/>
    <w:rsid w:val="00D87E77"/>
    <w:rsid w:val="00D87FD1"/>
    <w:rsid w:val="00D90229"/>
    <w:rsid w:val="00D90E7B"/>
    <w:rsid w:val="00D91E32"/>
    <w:rsid w:val="00D920AE"/>
    <w:rsid w:val="00D920B5"/>
    <w:rsid w:val="00D922E6"/>
    <w:rsid w:val="00D9262E"/>
    <w:rsid w:val="00D92C4E"/>
    <w:rsid w:val="00D92C8F"/>
    <w:rsid w:val="00D92F01"/>
    <w:rsid w:val="00D931AF"/>
    <w:rsid w:val="00D93E53"/>
    <w:rsid w:val="00D93EC4"/>
    <w:rsid w:val="00D940AE"/>
    <w:rsid w:val="00D94650"/>
    <w:rsid w:val="00D946AF"/>
    <w:rsid w:val="00D94DE9"/>
    <w:rsid w:val="00D94F20"/>
    <w:rsid w:val="00D956FC"/>
    <w:rsid w:val="00D95BCE"/>
    <w:rsid w:val="00D95E16"/>
    <w:rsid w:val="00D96302"/>
    <w:rsid w:val="00D96667"/>
    <w:rsid w:val="00D9672D"/>
    <w:rsid w:val="00D974DC"/>
    <w:rsid w:val="00D97790"/>
    <w:rsid w:val="00D97812"/>
    <w:rsid w:val="00D97C85"/>
    <w:rsid w:val="00D97D5F"/>
    <w:rsid w:val="00D97E99"/>
    <w:rsid w:val="00D97F62"/>
    <w:rsid w:val="00D97FF9"/>
    <w:rsid w:val="00DA01BE"/>
    <w:rsid w:val="00DA0243"/>
    <w:rsid w:val="00DA056F"/>
    <w:rsid w:val="00DA06DA"/>
    <w:rsid w:val="00DA0A35"/>
    <w:rsid w:val="00DA1097"/>
    <w:rsid w:val="00DA12F5"/>
    <w:rsid w:val="00DA1355"/>
    <w:rsid w:val="00DA191B"/>
    <w:rsid w:val="00DA1B4D"/>
    <w:rsid w:val="00DA1FFC"/>
    <w:rsid w:val="00DA2305"/>
    <w:rsid w:val="00DA24A1"/>
    <w:rsid w:val="00DA2B26"/>
    <w:rsid w:val="00DA2C6A"/>
    <w:rsid w:val="00DA2DC3"/>
    <w:rsid w:val="00DA3655"/>
    <w:rsid w:val="00DA37E5"/>
    <w:rsid w:val="00DA3A90"/>
    <w:rsid w:val="00DA3D47"/>
    <w:rsid w:val="00DA3E81"/>
    <w:rsid w:val="00DA3FD1"/>
    <w:rsid w:val="00DA4A2B"/>
    <w:rsid w:val="00DA4FDF"/>
    <w:rsid w:val="00DA500F"/>
    <w:rsid w:val="00DA5120"/>
    <w:rsid w:val="00DA5B87"/>
    <w:rsid w:val="00DA5C0B"/>
    <w:rsid w:val="00DA61D6"/>
    <w:rsid w:val="00DA65C0"/>
    <w:rsid w:val="00DA68E0"/>
    <w:rsid w:val="00DA691F"/>
    <w:rsid w:val="00DA756C"/>
    <w:rsid w:val="00DA7C9D"/>
    <w:rsid w:val="00DB008F"/>
    <w:rsid w:val="00DB0120"/>
    <w:rsid w:val="00DB03E5"/>
    <w:rsid w:val="00DB06EC"/>
    <w:rsid w:val="00DB0781"/>
    <w:rsid w:val="00DB0791"/>
    <w:rsid w:val="00DB0A0E"/>
    <w:rsid w:val="00DB0A21"/>
    <w:rsid w:val="00DB18CD"/>
    <w:rsid w:val="00DB1E5E"/>
    <w:rsid w:val="00DB214D"/>
    <w:rsid w:val="00DB2227"/>
    <w:rsid w:val="00DB235F"/>
    <w:rsid w:val="00DB2603"/>
    <w:rsid w:val="00DB2D41"/>
    <w:rsid w:val="00DB308B"/>
    <w:rsid w:val="00DB32FE"/>
    <w:rsid w:val="00DB36E8"/>
    <w:rsid w:val="00DB3DB3"/>
    <w:rsid w:val="00DB3F2D"/>
    <w:rsid w:val="00DB4CFC"/>
    <w:rsid w:val="00DB4FBD"/>
    <w:rsid w:val="00DB50CA"/>
    <w:rsid w:val="00DB5102"/>
    <w:rsid w:val="00DB5303"/>
    <w:rsid w:val="00DB5620"/>
    <w:rsid w:val="00DB591A"/>
    <w:rsid w:val="00DB5C46"/>
    <w:rsid w:val="00DB6234"/>
    <w:rsid w:val="00DB643C"/>
    <w:rsid w:val="00DB678D"/>
    <w:rsid w:val="00DB6E30"/>
    <w:rsid w:val="00DB701E"/>
    <w:rsid w:val="00DB7357"/>
    <w:rsid w:val="00DB739C"/>
    <w:rsid w:val="00DB7AB0"/>
    <w:rsid w:val="00DB7E03"/>
    <w:rsid w:val="00DB7FFC"/>
    <w:rsid w:val="00DC0060"/>
    <w:rsid w:val="00DC00B9"/>
    <w:rsid w:val="00DC0245"/>
    <w:rsid w:val="00DC09FD"/>
    <w:rsid w:val="00DC0A9D"/>
    <w:rsid w:val="00DC0EFB"/>
    <w:rsid w:val="00DC1041"/>
    <w:rsid w:val="00DC10D0"/>
    <w:rsid w:val="00DC1283"/>
    <w:rsid w:val="00DC1285"/>
    <w:rsid w:val="00DC1B9D"/>
    <w:rsid w:val="00DC1D0A"/>
    <w:rsid w:val="00DC1E96"/>
    <w:rsid w:val="00DC200D"/>
    <w:rsid w:val="00DC245F"/>
    <w:rsid w:val="00DC2765"/>
    <w:rsid w:val="00DC2893"/>
    <w:rsid w:val="00DC2A52"/>
    <w:rsid w:val="00DC314E"/>
    <w:rsid w:val="00DC3595"/>
    <w:rsid w:val="00DC4089"/>
    <w:rsid w:val="00DC5060"/>
    <w:rsid w:val="00DC5126"/>
    <w:rsid w:val="00DC5278"/>
    <w:rsid w:val="00DC5651"/>
    <w:rsid w:val="00DC6689"/>
    <w:rsid w:val="00DC6834"/>
    <w:rsid w:val="00DC68CA"/>
    <w:rsid w:val="00DC6BFC"/>
    <w:rsid w:val="00DC6C79"/>
    <w:rsid w:val="00DC6C8C"/>
    <w:rsid w:val="00DC7027"/>
    <w:rsid w:val="00DC71EE"/>
    <w:rsid w:val="00DC7639"/>
    <w:rsid w:val="00DD0572"/>
    <w:rsid w:val="00DD078F"/>
    <w:rsid w:val="00DD11D2"/>
    <w:rsid w:val="00DD1553"/>
    <w:rsid w:val="00DD1C00"/>
    <w:rsid w:val="00DD22F9"/>
    <w:rsid w:val="00DD27DF"/>
    <w:rsid w:val="00DD2969"/>
    <w:rsid w:val="00DD2993"/>
    <w:rsid w:val="00DD2B8D"/>
    <w:rsid w:val="00DD2D2F"/>
    <w:rsid w:val="00DD2E72"/>
    <w:rsid w:val="00DD3150"/>
    <w:rsid w:val="00DD33B2"/>
    <w:rsid w:val="00DD34A6"/>
    <w:rsid w:val="00DD384D"/>
    <w:rsid w:val="00DD39CC"/>
    <w:rsid w:val="00DD3A0A"/>
    <w:rsid w:val="00DD3E6F"/>
    <w:rsid w:val="00DD3EC5"/>
    <w:rsid w:val="00DD4109"/>
    <w:rsid w:val="00DD4213"/>
    <w:rsid w:val="00DD439C"/>
    <w:rsid w:val="00DD4BBD"/>
    <w:rsid w:val="00DD508B"/>
    <w:rsid w:val="00DD50E2"/>
    <w:rsid w:val="00DD5272"/>
    <w:rsid w:val="00DD533A"/>
    <w:rsid w:val="00DD5558"/>
    <w:rsid w:val="00DD5F3B"/>
    <w:rsid w:val="00DD638F"/>
    <w:rsid w:val="00DD6521"/>
    <w:rsid w:val="00DD662C"/>
    <w:rsid w:val="00DD6F6F"/>
    <w:rsid w:val="00DD73C0"/>
    <w:rsid w:val="00DD7489"/>
    <w:rsid w:val="00DD74F0"/>
    <w:rsid w:val="00DD7670"/>
    <w:rsid w:val="00DD77C3"/>
    <w:rsid w:val="00DD7C48"/>
    <w:rsid w:val="00DE0324"/>
    <w:rsid w:val="00DE03CF"/>
    <w:rsid w:val="00DE0BCD"/>
    <w:rsid w:val="00DE0DE1"/>
    <w:rsid w:val="00DE0EC9"/>
    <w:rsid w:val="00DE1551"/>
    <w:rsid w:val="00DE16EF"/>
    <w:rsid w:val="00DE1975"/>
    <w:rsid w:val="00DE1CAC"/>
    <w:rsid w:val="00DE2273"/>
    <w:rsid w:val="00DE2C5A"/>
    <w:rsid w:val="00DE3021"/>
    <w:rsid w:val="00DE3185"/>
    <w:rsid w:val="00DE31DF"/>
    <w:rsid w:val="00DE3298"/>
    <w:rsid w:val="00DE3723"/>
    <w:rsid w:val="00DE376B"/>
    <w:rsid w:val="00DE39E4"/>
    <w:rsid w:val="00DE3C9E"/>
    <w:rsid w:val="00DE3CD5"/>
    <w:rsid w:val="00DE3E2A"/>
    <w:rsid w:val="00DE4D22"/>
    <w:rsid w:val="00DE4DB4"/>
    <w:rsid w:val="00DE512C"/>
    <w:rsid w:val="00DE5781"/>
    <w:rsid w:val="00DE5919"/>
    <w:rsid w:val="00DE5A5A"/>
    <w:rsid w:val="00DE5A6D"/>
    <w:rsid w:val="00DE5F22"/>
    <w:rsid w:val="00DE6308"/>
    <w:rsid w:val="00DE6B4B"/>
    <w:rsid w:val="00DE6BEE"/>
    <w:rsid w:val="00DE6D8B"/>
    <w:rsid w:val="00DE6DBB"/>
    <w:rsid w:val="00DE74BA"/>
    <w:rsid w:val="00DE7CC9"/>
    <w:rsid w:val="00DF02B1"/>
    <w:rsid w:val="00DF02C9"/>
    <w:rsid w:val="00DF0694"/>
    <w:rsid w:val="00DF06EA"/>
    <w:rsid w:val="00DF0754"/>
    <w:rsid w:val="00DF0CF3"/>
    <w:rsid w:val="00DF0D68"/>
    <w:rsid w:val="00DF1350"/>
    <w:rsid w:val="00DF1503"/>
    <w:rsid w:val="00DF1CA3"/>
    <w:rsid w:val="00DF1DEC"/>
    <w:rsid w:val="00DF1EC7"/>
    <w:rsid w:val="00DF238D"/>
    <w:rsid w:val="00DF2E38"/>
    <w:rsid w:val="00DF2F75"/>
    <w:rsid w:val="00DF3658"/>
    <w:rsid w:val="00DF38EA"/>
    <w:rsid w:val="00DF3EA6"/>
    <w:rsid w:val="00DF3EC0"/>
    <w:rsid w:val="00DF3FA2"/>
    <w:rsid w:val="00DF4038"/>
    <w:rsid w:val="00DF42B8"/>
    <w:rsid w:val="00DF4357"/>
    <w:rsid w:val="00DF4382"/>
    <w:rsid w:val="00DF47DE"/>
    <w:rsid w:val="00DF4820"/>
    <w:rsid w:val="00DF494E"/>
    <w:rsid w:val="00DF49E7"/>
    <w:rsid w:val="00DF4B6D"/>
    <w:rsid w:val="00DF4DD2"/>
    <w:rsid w:val="00DF50A7"/>
    <w:rsid w:val="00DF529A"/>
    <w:rsid w:val="00DF544D"/>
    <w:rsid w:val="00DF54F1"/>
    <w:rsid w:val="00DF6549"/>
    <w:rsid w:val="00DF69A0"/>
    <w:rsid w:val="00DF6A33"/>
    <w:rsid w:val="00DF6C1F"/>
    <w:rsid w:val="00DF6C20"/>
    <w:rsid w:val="00DF6CEB"/>
    <w:rsid w:val="00DF7051"/>
    <w:rsid w:val="00DF7B0A"/>
    <w:rsid w:val="00DF7B4E"/>
    <w:rsid w:val="00DF7BF5"/>
    <w:rsid w:val="00DF7CB1"/>
    <w:rsid w:val="00E00123"/>
    <w:rsid w:val="00E00939"/>
    <w:rsid w:val="00E00A00"/>
    <w:rsid w:val="00E01667"/>
    <w:rsid w:val="00E01AA1"/>
    <w:rsid w:val="00E01E9B"/>
    <w:rsid w:val="00E02059"/>
    <w:rsid w:val="00E020B4"/>
    <w:rsid w:val="00E022D2"/>
    <w:rsid w:val="00E02432"/>
    <w:rsid w:val="00E02698"/>
    <w:rsid w:val="00E02953"/>
    <w:rsid w:val="00E02FD7"/>
    <w:rsid w:val="00E0302B"/>
    <w:rsid w:val="00E03292"/>
    <w:rsid w:val="00E033D6"/>
    <w:rsid w:val="00E0351E"/>
    <w:rsid w:val="00E03B6D"/>
    <w:rsid w:val="00E03C54"/>
    <w:rsid w:val="00E04706"/>
    <w:rsid w:val="00E0477E"/>
    <w:rsid w:val="00E058B7"/>
    <w:rsid w:val="00E05A5D"/>
    <w:rsid w:val="00E05DA5"/>
    <w:rsid w:val="00E05DDF"/>
    <w:rsid w:val="00E05DFD"/>
    <w:rsid w:val="00E0608B"/>
    <w:rsid w:val="00E064E7"/>
    <w:rsid w:val="00E06795"/>
    <w:rsid w:val="00E06F85"/>
    <w:rsid w:val="00E07097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A6A"/>
    <w:rsid w:val="00E10B61"/>
    <w:rsid w:val="00E10BE3"/>
    <w:rsid w:val="00E1107F"/>
    <w:rsid w:val="00E110A6"/>
    <w:rsid w:val="00E113F4"/>
    <w:rsid w:val="00E117F9"/>
    <w:rsid w:val="00E11A1F"/>
    <w:rsid w:val="00E1218F"/>
    <w:rsid w:val="00E1226E"/>
    <w:rsid w:val="00E122D7"/>
    <w:rsid w:val="00E12411"/>
    <w:rsid w:val="00E125D7"/>
    <w:rsid w:val="00E127CE"/>
    <w:rsid w:val="00E128D7"/>
    <w:rsid w:val="00E12EE2"/>
    <w:rsid w:val="00E12F78"/>
    <w:rsid w:val="00E132D3"/>
    <w:rsid w:val="00E135A0"/>
    <w:rsid w:val="00E13E32"/>
    <w:rsid w:val="00E13FE8"/>
    <w:rsid w:val="00E14043"/>
    <w:rsid w:val="00E14405"/>
    <w:rsid w:val="00E14569"/>
    <w:rsid w:val="00E1483B"/>
    <w:rsid w:val="00E1483C"/>
    <w:rsid w:val="00E15149"/>
    <w:rsid w:val="00E155EE"/>
    <w:rsid w:val="00E156ED"/>
    <w:rsid w:val="00E15BAB"/>
    <w:rsid w:val="00E163C5"/>
    <w:rsid w:val="00E16966"/>
    <w:rsid w:val="00E1697B"/>
    <w:rsid w:val="00E16C25"/>
    <w:rsid w:val="00E16F95"/>
    <w:rsid w:val="00E17096"/>
    <w:rsid w:val="00E171FF"/>
    <w:rsid w:val="00E173CC"/>
    <w:rsid w:val="00E17439"/>
    <w:rsid w:val="00E201FB"/>
    <w:rsid w:val="00E20369"/>
    <w:rsid w:val="00E2084C"/>
    <w:rsid w:val="00E20959"/>
    <w:rsid w:val="00E214B1"/>
    <w:rsid w:val="00E21766"/>
    <w:rsid w:val="00E21864"/>
    <w:rsid w:val="00E218AA"/>
    <w:rsid w:val="00E218E3"/>
    <w:rsid w:val="00E21ED3"/>
    <w:rsid w:val="00E226F8"/>
    <w:rsid w:val="00E22818"/>
    <w:rsid w:val="00E23970"/>
    <w:rsid w:val="00E23DE1"/>
    <w:rsid w:val="00E23F1E"/>
    <w:rsid w:val="00E23F64"/>
    <w:rsid w:val="00E23F75"/>
    <w:rsid w:val="00E24500"/>
    <w:rsid w:val="00E24659"/>
    <w:rsid w:val="00E249EA"/>
    <w:rsid w:val="00E24AFF"/>
    <w:rsid w:val="00E24CB6"/>
    <w:rsid w:val="00E24D0E"/>
    <w:rsid w:val="00E24F67"/>
    <w:rsid w:val="00E250EF"/>
    <w:rsid w:val="00E25899"/>
    <w:rsid w:val="00E25C21"/>
    <w:rsid w:val="00E25E93"/>
    <w:rsid w:val="00E26609"/>
    <w:rsid w:val="00E26815"/>
    <w:rsid w:val="00E27029"/>
    <w:rsid w:val="00E270E7"/>
    <w:rsid w:val="00E27470"/>
    <w:rsid w:val="00E276CC"/>
    <w:rsid w:val="00E27722"/>
    <w:rsid w:val="00E27E14"/>
    <w:rsid w:val="00E27EAB"/>
    <w:rsid w:val="00E300F1"/>
    <w:rsid w:val="00E300FF"/>
    <w:rsid w:val="00E3023D"/>
    <w:rsid w:val="00E302D6"/>
    <w:rsid w:val="00E303AE"/>
    <w:rsid w:val="00E30492"/>
    <w:rsid w:val="00E304B2"/>
    <w:rsid w:val="00E3055E"/>
    <w:rsid w:val="00E3057C"/>
    <w:rsid w:val="00E31154"/>
    <w:rsid w:val="00E312B3"/>
    <w:rsid w:val="00E317EE"/>
    <w:rsid w:val="00E318C5"/>
    <w:rsid w:val="00E31A77"/>
    <w:rsid w:val="00E322ED"/>
    <w:rsid w:val="00E32645"/>
    <w:rsid w:val="00E32735"/>
    <w:rsid w:val="00E32B4E"/>
    <w:rsid w:val="00E32B70"/>
    <w:rsid w:val="00E332F9"/>
    <w:rsid w:val="00E3333E"/>
    <w:rsid w:val="00E334B6"/>
    <w:rsid w:val="00E335CD"/>
    <w:rsid w:val="00E33634"/>
    <w:rsid w:val="00E33BBC"/>
    <w:rsid w:val="00E33D38"/>
    <w:rsid w:val="00E341D5"/>
    <w:rsid w:val="00E3459B"/>
    <w:rsid w:val="00E347BE"/>
    <w:rsid w:val="00E34924"/>
    <w:rsid w:val="00E349D1"/>
    <w:rsid w:val="00E354B7"/>
    <w:rsid w:val="00E35648"/>
    <w:rsid w:val="00E359BF"/>
    <w:rsid w:val="00E35AA7"/>
    <w:rsid w:val="00E35B14"/>
    <w:rsid w:val="00E35C7C"/>
    <w:rsid w:val="00E35D15"/>
    <w:rsid w:val="00E362B9"/>
    <w:rsid w:val="00E36C7E"/>
    <w:rsid w:val="00E377B0"/>
    <w:rsid w:val="00E37B99"/>
    <w:rsid w:val="00E37E08"/>
    <w:rsid w:val="00E37E89"/>
    <w:rsid w:val="00E4005F"/>
    <w:rsid w:val="00E40361"/>
    <w:rsid w:val="00E40405"/>
    <w:rsid w:val="00E409C0"/>
    <w:rsid w:val="00E40B0B"/>
    <w:rsid w:val="00E40C08"/>
    <w:rsid w:val="00E4137F"/>
    <w:rsid w:val="00E4154A"/>
    <w:rsid w:val="00E41764"/>
    <w:rsid w:val="00E418AE"/>
    <w:rsid w:val="00E419DA"/>
    <w:rsid w:val="00E41E92"/>
    <w:rsid w:val="00E4201B"/>
    <w:rsid w:val="00E42114"/>
    <w:rsid w:val="00E42678"/>
    <w:rsid w:val="00E4283B"/>
    <w:rsid w:val="00E42EC7"/>
    <w:rsid w:val="00E42FAD"/>
    <w:rsid w:val="00E4353A"/>
    <w:rsid w:val="00E437C8"/>
    <w:rsid w:val="00E439AA"/>
    <w:rsid w:val="00E43AA8"/>
    <w:rsid w:val="00E43B9E"/>
    <w:rsid w:val="00E44326"/>
    <w:rsid w:val="00E4459F"/>
    <w:rsid w:val="00E44D9A"/>
    <w:rsid w:val="00E44F72"/>
    <w:rsid w:val="00E4515F"/>
    <w:rsid w:val="00E45796"/>
    <w:rsid w:val="00E457C8"/>
    <w:rsid w:val="00E4580C"/>
    <w:rsid w:val="00E4595C"/>
    <w:rsid w:val="00E45AD6"/>
    <w:rsid w:val="00E45CEB"/>
    <w:rsid w:val="00E46B9E"/>
    <w:rsid w:val="00E46BF3"/>
    <w:rsid w:val="00E46D05"/>
    <w:rsid w:val="00E47D37"/>
    <w:rsid w:val="00E50774"/>
    <w:rsid w:val="00E508B7"/>
    <w:rsid w:val="00E51485"/>
    <w:rsid w:val="00E514C8"/>
    <w:rsid w:val="00E5174F"/>
    <w:rsid w:val="00E5184E"/>
    <w:rsid w:val="00E51940"/>
    <w:rsid w:val="00E51D8B"/>
    <w:rsid w:val="00E51E2A"/>
    <w:rsid w:val="00E51EE0"/>
    <w:rsid w:val="00E51F8D"/>
    <w:rsid w:val="00E5208C"/>
    <w:rsid w:val="00E52113"/>
    <w:rsid w:val="00E52493"/>
    <w:rsid w:val="00E524CE"/>
    <w:rsid w:val="00E5276A"/>
    <w:rsid w:val="00E527C0"/>
    <w:rsid w:val="00E527E5"/>
    <w:rsid w:val="00E52B0F"/>
    <w:rsid w:val="00E52D30"/>
    <w:rsid w:val="00E52DBF"/>
    <w:rsid w:val="00E52ECC"/>
    <w:rsid w:val="00E530EC"/>
    <w:rsid w:val="00E5409F"/>
    <w:rsid w:val="00E5411F"/>
    <w:rsid w:val="00E541D3"/>
    <w:rsid w:val="00E5461B"/>
    <w:rsid w:val="00E54C9B"/>
    <w:rsid w:val="00E54CCD"/>
    <w:rsid w:val="00E54EBE"/>
    <w:rsid w:val="00E54F0D"/>
    <w:rsid w:val="00E54F2D"/>
    <w:rsid w:val="00E55823"/>
    <w:rsid w:val="00E55840"/>
    <w:rsid w:val="00E55997"/>
    <w:rsid w:val="00E55CFB"/>
    <w:rsid w:val="00E55EE0"/>
    <w:rsid w:val="00E5658F"/>
    <w:rsid w:val="00E566C8"/>
    <w:rsid w:val="00E56CDC"/>
    <w:rsid w:val="00E5716C"/>
    <w:rsid w:val="00E57326"/>
    <w:rsid w:val="00E57402"/>
    <w:rsid w:val="00E5760B"/>
    <w:rsid w:val="00E57976"/>
    <w:rsid w:val="00E57B6A"/>
    <w:rsid w:val="00E60065"/>
    <w:rsid w:val="00E601B2"/>
    <w:rsid w:val="00E605F4"/>
    <w:rsid w:val="00E60A3D"/>
    <w:rsid w:val="00E60BED"/>
    <w:rsid w:val="00E60C97"/>
    <w:rsid w:val="00E60D30"/>
    <w:rsid w:val="00E61320"/>
    <w:rsid w:val="00E61DC8"/>
    <w:rsid w:val="00E62163"/>
    <w:rsid w:val="00E6236C"/>
    <w:rsid w:val="00E626A1"/>
    <w:rsid w:val="00E62810"/>
    <w:rsid w:val="00E62906"/>
    <w:rsid w:val="00E62AD8"/>
    <w:rsid w:val="00E62DD2"/>
    <w:rsid w:val="00E62DE2"/>
    <w:rsid w:val="00E631D6"/>
    <w:rsid w:val="00E636A5"/>
    <w:rsid w:val="00E6375F"/>
    <w:rsid w:val="00E63B17"/>
    <w:rsid w:val="00E640EA"/>
    <w:rsid w:val="00E64355"/>
    <w:rsid w:val="00E6516B"/>
    <w:rsid w:val="00E655A2"/>
    <w:rsid w:val="00E659E5"/>
    <w:rsid w:val="00E65A24"/>
    <w:rsid w:val="00E65A8F"/>
    <w:rsid w:val="00E65BFC"/>
    <w:rsid w:val="00E65C95"/>
    <w:rsid w:val="00E6651F"/>
    <w:rsid w:val="00E665E8"/>
    <w:rsid w:val="00E6690E"/>
    <w:rsid w:val="00E66B81"/>
    <w:rsid w:val="00E66E03"/>
    <w:rsid w:val="00E67706"/>
    <w:rsid w:val="00E67710"/>
    <w:rsid w:val="00E67A0D"/>
    <w:rsid w:val="00E67A80"/>
    <w:rsid w:val="00E67CAC"/>
    <w:rsid w:val="00E67F13"/>
    <w:rsid w:val="00E70247"/>
    <w:rsid w:val="00E705C7"/>
    <w:rsid w:val="00E7092A"/>
    <w:rsid w:val="00E70F7A"/>
    <w:rsid w:val="00E71279"/>
    <w:rsid w:val="00E71593"/>
    <w:rsid w:val="00E71806"/>
    <w:rsid w:val="00E72053"/>
    <w:rsid w:val="00E723DF"/>
    <w:rsid w:val="00E72814"/>
    <w:rsid w:val="00E72901"/>
    <w:rsid w:val="00E72B6C"/>
    <w:rsid w:val="00E73381"/>
    <w:rsid w:val="00E73699"/>
    <w:rsid w:val="00E73A70"/>
    <w:rsid w:val="00E73D69"/>
    <w:rsid w:val="00E74163"/>
    <w:rsid w:val="00E745BB"/>
    <w:rsid w:val="00E74A76"/>
    <w:rsid w:val="00E74CFC"/>
    <w:rsid w:val="00E751E4"/>
    <w:rsid w:val="00E75294"/>
    <w:rsid w:val="00E7569F"/>
    <w:rsid w:val="00E75A80"/>
    <w:rsid w:val="00E75E82"/>
    <w:rsid w:val="00E76243"/>
    <w:rsid w:val="00E76A3A"/>
    <w:rsid w:val="00E76F90"/>
    <w:rsid w:val="00E77184"/>
    <w:rsid w:val="00E779EC"/>
    <w:rsid w:val="00E800A3"/>
    <w:rsid w:val="00E8039D"/>
    <w:rsid w:val="00E805C9"/>
    <w:rsid w:val="00E8078F"/>
    <w:rsid w:val="00E80C3B"/>
    <w:rsid w:val="00E81111"/>
    <w:rsid w:val="00E81353"/>
    <w:rsid w:val="00E818F4"/>
    <w:rsid w:val="00E819CC"/>
    <w:rsid w:val="00E819D0"/>
    <w:rsid w:val="00E82158"/>
    <w:rsid w:val="00E821E4"/>
    <w:rsid w:val="00E82267"/>
    <w:rsid w:val="00E82543"/>
    <w:rsid w:val="00E82661"/>
    <w:rsid w:val="00E828BA"/>
    <w:rsid w:val="00E82BB0"/>
    <w:rsid w:val="00E82DEC"/>
    <w:rsid w:val="00E8319B"/>
    <w:rsid w:val="00E836E3"/>
    <w:rsid w:val="00E83B54"/>
    <w:rsid w:val="00E83C9B"/>
    <w:rsid w:val="00E8440A"/>
    <w:rsid w:val="00E84461"/>
    <w:rsid w:val="00E844C8"/>
    <w:rsid w:val="00E862F1"/>
    <w:rsid w:val="00E8667A"/>
    <w:rsid w:val="00E8668C"/>
    <w:rsid w:val="00E86B5E"/>
    <w:rsid w:val="00E86D16"/>
    <w:rsid w:val="00E87450"/>
    <w:rsid w:val="00E878F1"/>
    <w:rsid w:val="00E87AB7"/>
    <w:rsid w:val="00E87CD9"/>
    <w:rsid w:val="00E90250"/>
    <w:rsid w:val="00E90332"/>
    <w:rsid w:val="00E9092A"/>
    <w:rsid w:val="00E90B00"/>
    <w:rsid w:val="00E90E20"/>
    <w:rsid w:val="00E91091"/>
    <w:rsid w:val="00E911A8"/>
    <w:rsid w:val="00E91566"/>
    <w:rsid w:val="00E916B2"/>
    <w:rsid w:val="00E91BBF"/>
    <w:rsid w:val="00E922EE"/>
    <w:rsid w:val="00E92A27"/>
    <w:rsid w:val="00E934AC"/>
    <w:rsid w:val="00E935E9"/>
    <w:rsid w:val="00E935F0"/>
    <w:rsid w:val="00E93CE3"/>
    <w:rsid w:val="00E93D4E"/>
    <w:rsid w:val="00E93E00"/>
    <w:rsid w:val="00E9432E"/>
    <w:rsid w:val="00E94455"/>
    <w:rsid w:val="00E94663"/>
    <w:rsid w:val="00E94B43"/>
    <w:rsid w:val="00E94D14"/>
    <w:rsid w:val="00E94DEB"/>
    <w:rsid w:val="00E94F98"/>
    <w:rsid w:val="00E95489"/>
    <w:rsid w:val="00E95B8A"/>
    <w:rsid w:val="00E95DB6"/>
    <w:rsid w:val="00E9602C"/>
    <w:rsid w:val="00E963B3"/>
    <w:rsid w:val="00E964D2"/>
    <w:rsid w:val="00E969F7"/>
    <w:rsid w:val="00E96C52"/>
    <w:rsid w:val="00E96EB3"/>
    <w:rsid w:val="00E97163"/>
    <w:rsid w:val="00E9717B"/>
    <w:rsid w:val="00E97581"/>
    <w:rsid w:val="00E97588"/>
    <w:rsid w:val="00E97918"/>
    <w:rsid w:val="00E97D03"/>
    <w:rsid w:val="00E97E1E"/>
    <w:rsid w:val="00E97FBF"/>
    <w:rsid w:val="00EA00D8"/>
    <w:rsid w:val="00EA07AE"/>
    <w:rsid w:val="00EA0C4C"/>
    <w:rsid w:val="00EA1038"/>
    <w:rsid w:val="00EA104D"/>
    <w:rsid w:val="00EA1443"/>
    <w:rsid w:val="00EA157E"/>
    <w:rsid w:val="00EA1739"/>
    <w:rsid w:val="00EA1866"/>
    <w:rsid w:val="00EA211A"/>
    <w:rsid w:val="00EA297B"/>
    <w:rsid w:val="00EA2C98"/>
    <w:rsid w:val="00EA32BD"/>
    <w:rsid w:val="00EA3499"/>
    <w:rsid w:val="00EA34F8"/>
    <w:rsid w:val="00EA3638"/>
    <w:rsid w:val="00EA3A13"/>
    <w:rsid w:val="00EA3FA7"/>
    <w:rsid w:val="00EA40CB"/>
    <w:rsid w:val="00EA42F2"/>
    <w:rsid w:val="00EA4A90"/>
    <w:rsid w:val="00EA4BB7"/>
    <w:rsid w:val="00EA4C3B"/>
    <w:rsid w:val="00EA4FC7"/>
    <w:rsid w:val="00EA574E"/>
    <w:rsid w:val="00EA5C43"/>
    <w:rsid w:val="00EA6214"/>
    <w:rsid w:val="00EA63BF"/>
    <w:rsid w:val="00EA6D17"/>
    <w:rsid w:val="00EA6E4C"/>
    <w:rsid w:val="00EA74C1"/>
    <w:rsid w:val="00EA764C"/>
    <w:rsid w:val="00EA7705"/>
    <w:rsid w:val="00EA7D20"/>
    <w:rsid w:val="00EB06FD"/>
    <w:rsid w:val="00EB079A"/>
    <w:rsid w:val="00EB07D9"/>
    <w:rsid w:val="00EB0E27"/>
    <w:rsid w:val="00EB0FC7"/>
    <w:rsid w:val="00EB1BC3"/>
    <w:rsid w:val="00EB1E64"/>
    <w:rsid w:val="00EB27E3"/>
    <w:rsid w:val="00EB2AB1"/>
    <w:rsid w:val="00EB2CCB"/>
    <w:rsid w:val="00EB2D2A"/>
    <w:rsid w:val="00EB30F6"/>
    <w:rsid w:val="00EB3705"/>
    <w:rsid w:val="00EB3F88"/>
    <w:rsid w:val="00EB40E6"/>
    <w:rsid w:val="00EB413A"/>
    <w:rsid w:val="00EB42B1"/>
    <w:rsid w:val="00EB49E6"/>
    <w:rsid w:val="00EB4C8E"/>
    <w:rsid w:val="00EB4C8F"/>
    <w:rsid w:val="00EB5346"/>
    <w:rsid w:val="00EB5586"/>
    <w:rsid w:val="00EB5ADE"/>
    <w:rsid w:val="00EB6117"/>
    <w:rsid w:val="00EB67BA"/>
    <w:rsid w:val="00EB67C0"/>
    <w:rsid w:val="00EB6964"/>
    <w:rsid w:val="00EB70C6"/>
    <w:rsid w:val="00EB7897"/>
    <w:rsid w:val="00EB7D9B"/>
    <w:rsid w:val="00EB7F1B"/>
    <w:rsid w:val="00EB7F44"/>
    <w:rsid w:val="00EC0050"/>
    <w:rsid w:val="00EC0EC7"/>
    <w:rsid w:val="00EC1225"/>
    <w:rsid w:val="00EC126B"/>
    <w:rsid w:val="00EC12FB"/>
    <w:rsid w:val="00EC148C"/>
    <w:rsid w:val="00EC181A"/>
    <w:rsid w:val="00EC194F"/>
    <w:rsid w:val="00EC19EC"/>
    <w:rsid w:val="00EC1B4A"/>
    <w:rsid w:val="00EC1B88"/>
    <w:rsid w:val="00EC222A"/>
    <w:rsid w:val="00EC25F8"/>
    <w:rsid w:val="00EC2B6C"/>
    <w:rsid w:val="00EC2ED5"/>
    <w:rsid w:val="00EC3235"/>
    <w:rsid w:val="00EC340F"/>
    <w:rsid w:val="00EC3486"/>
    <w:rsid w:val="00EC34FF"/>
    <w:rsid w:val="00EC37A2"/>
    <w:rsid w:val="00EC3994"/>
    <w:rsid w:val="00EC412E"/>
    <w:rsid w:val="00EC4551"/>
    <w:rsid w:val="00EC4848"/>
    <w:rsid w:val="00EC492E"/>
    <w:rsid w:val="00EC517F"/>
    <w:rsid w:val="00EC54F7"/>
    <w:rsid w:val="00EC5843"/>
    <w:rsid w:val="00EC62B2"/>
    <w:rsid w:val="00EC62F8"/>
    <w:rsid w:val="00EC6D22"/>
    <w:rsid w:val="00EC6EE4"/>
    <w:rsid w:val="00EC7320"/>
    <w:rsid w:val="00EC7574"/>
    <w:rsid w:val="00EC77BB"/>
    <w:rsid w:val="00EC7E73"/>
    <w:rsid w:val="00ED057F"/>
    <w:rsid w:val="00ED0C69"/>
    <w:rsid w:val="00ED0FB5"/>
    <w:rsid w:val="00ED10D1"/>
    <w:rsid w:val="00ED11D3"/>
    <w:rsid w:val="00ED13F6"/>
    <w:rsid w:val="00ED141C"/>
    <w:rsid w:val="00ED1701"/>
    <w:rsid w:val="00ED179A"/>
    <w:rsid w:val="00ED1C4F"/>
    <w:rsid w:val="00ED1E24"/>
    <w:rsid w:val="00ED207A"/>
    <w:rsid w:val="00ED25CA"/>
    <w:rsid w:val="00ED28BA"/>
    <w:rsid w:val="00ED2917"/>
    <w:rsid w:val="00ED2A6D"/>
    <w:rsid w:val="00ED2B30"/>
    <w:rsid w:val="00ED2B9C"/>
    <w:rsid w:val="00ED2BF0"/>
    <w:rsid w:val="00ED2DFA"/>
    <w:rsid w:val="00ED2FF0"/>
    <w:rsid w:val="00ED3A05"/>
    <w:rsid w:val="00ED3A46"/>
    <w:rsid w:val="00ED3DF4"/>
    <w:rsid w:val="00ED4562"/>
    <w:rsid w:val="00ED5521"/>
    <w:rsid w:val="00ED5695"/>
    <w:rsid w:val="00ED59D2"/>
    <w:rsid w:val="00ED64CE"/>
    <w:rsid w:val="00ED69A7"/>
    <w:rsid w:val="00ED6EB2"/>
    <w:rsid w:val="00ED6ED6"/>
    <w:rsid w:val="00ED722B"/>
    <w:rsid w:val="00ED797A"/>
    <w:rsid w:val="00ED7AB1"/>
    <w:rsid w:val="00ED7BD5"/>
    <w:rsid w:val="00ED7CAA"/>
    <w:rsid w:val="00EE0155"/>
    <w:rsid w:val="00EE0391"/>
    <w:rsid w:val="00EE06A0"/>
    <w:rsid w:val="00EE125C"/>
    <w:rsid w:val="00EE2256"/>
    <w:rsid w:val="00EE2318"/>
    <w:rsid w:val="00EE23BB"/>
    <w:rsid w:val="00EE258A"/>
    <w:rsid w:val="00EE2A52"/>
    <w:rsid w:val="00EE2B83"/>
    <w:rsid w:val="00EE39C8"/>
    <w:rsid w:val="00EE3C5A"/>
    <w:rsid w:val="00EE46C3"/>
    <w:rsid w:val="00EE4DD0"/>
    <w:rsid w:val="00EE51E1"/>
    <w:rsid w:val="00EE5892"/>
    <w:rsid w:val="00EE63D2"/>
    <w:rsid w:val="00EE652E"/>
    <w:rsid w:val="00EE742B"/>
    <w:rsid w:val="00EE7510"/>
    <w:rsid w:val="00EE7FCF"/>
    <w:rsid w:val="00EF0024"/>
    <w:rsid w:val="00EF03D0"/>
    <w:rsid w:val="00EF0402"/>
    <w:rsid w:val="00EF04BB"/>
    <w:rsid w:val="00EF0854"/>
    <w:rsid w:val="00EF0B6D"/>
    <w:rsid w:val="00EF108E"/>
    <w:rsid w:val="00EF1144"/>
    <w:rsid w:val="00EF1722"/>
    <w:rsid w:val="00EF1942"/>
    <w:rsid w:val="00EF19DE"/>
    <w:rsid w:val="00EF1ADA"/>
    <w:rsid w:val="00EF1E9B"/>
    <w:rsid w:val="00EF2323"/>
    <w:rsid w:val="00EF244F"/>
    <w:rsid w:val="00EF2F33"/>
    <w:rsid w:val="00EF2F6A"/>
    <w:rsid w:val="00EF3109"/>
    <w:rsid w:val="00EF322D"/>
    <w:rsid w:val="00EF32F1"/>
    <w:rsid w:val="00EF358F"/>
    <w:rsid w:val="00EF372D"/>
    <w:rsid w:val="00EF3B86"/>
    <w:rsid w:val="00EF416F"/>
    <w:rsid w:val="00EF4246"/>
    <w:rsid w:val="00EF4480"/>
    <w:rsid w:val="00EF4814"/>
    <w:rsid w:val="00EF48BC"/>
    <w:rsid w:val="00EF4B6F"/>
    <w:rsid w:val="00EF4D70"/>
    <w:rsid w:val="00EF5143"/>
    <w:rsid w:val="00EF57F3"/>
    <w:rsid w:val="00EF58AA"/>
    <w:rsid w:val="00EF68F4"/>
    <w:rsid w:val="00EF69B5"/>
    <w:rsid w:val="00EF6A9F"/>
    <w:rsid w:val="00EF6DA0"/>
    <w:rsid w:val="00EF6FD6"/>
    <w:rsid w:val="00EF735C"/>
    <w:rsid w:val="00EF7504"/>
    <w:rsid w:val="00EF7967"/>
    <w:rsid w:val="00EF7E34"/>
    <w:rsid w:val="00F0055C"/>
    <w:rsid w:val="00F0073C"/>
    <w:rsid w:val="00F00BBF"/>
    <w:rsid w:val="00F00BC0"/>
    <w:rsid w:val="00F010FB"/>
    <w:rsid w:val="00F01555"/>
    <w:rsid w:val="00F016AC"/>
    <w:rsid w:val="00F018B9"/>
    <w:rsid w:val="00F01936"/>
    <w:rsid w:val="00F01DA8"/>
    <w:rsid w:val="00F0233B"/>
    <w:rsid w:val="00F0245D"/>
    <w:rsid w:val="00F03162"/>
    <w:rsid w:val="00F03198"/>
    <w:rsid w:val="00F03885"/>
    <w:rsid w:val="00F03AE7"/>
    <w:rsid w:val="00F0422E"/>
    <w:rsid w:val="00F04DE7"/>
    <w:rsid w:val="00F05102"/>
    <w:rsid w:val="00F0566E"/>
    <w:rsid w:val="00F05A7E"/>
    <w:rsid w:val="00F05D43"/>
    <w:rsid w:val="00F05F75"/>
    <w:rsid w:val="00F06316"/>
    <w:rsid w:val="00F06517"/>
    <w:rsid w:val="00F067C7"/>
    <w:rsid w:val="00F068AD"/>
    <w:rsid w:val="00F06A4B"/>
    <w:rsid w:val="00F06C7B"/>
    <w:rsid w:val="00F06CCB"/>
    <w:rsid w:val="00F072A4"/>
    <w:rsid w:val="00F0791C"/>
    <w:rsid w:val="00F07ADE"/>
    <w:rsid w:val="00F07C4B"/>
    <w:rsid w:val="00F10335"/>
    <w:rsid w:val="00F10716"/>
    <w:rsid w:val="00F108FD"/>
    <w:rsid w:val="00F10B90"/>
    <w:rsid w:val="00F10D5A"/>
    <w:rsid w:val="00F10E33"/>
    <w:rsid w:val="00F10E89"/>
    <w:rsid w:val="00F11D23"/>
    <w:rsid w:val="00F11F3B"/>
    <w:rsid w:val="00F1201E"/>
    <w:rsid w:val="00F12739"/>
    <w:rsid w:val="00F12D2F"/>
    <w:rsid w:val="00F12E94"/>
    <w:rsid w:val="00F12FEC"/>
    <w:rsid w:val="00F1330D"/>
    <w:rsid w:val="00F13C7C"/>
    <w:rsid w:val="00F13E03"/>
    <w:rsid w:val="00F13E85"/>
    <w:rsid w:val="00F14193"/>
    <w:rsid w:val="00F14473"/>
    <w:rsid w:val="00F14AC4"/>
    <w:rsid w:val="00F14B81"/>
    <w:rsid w:val="00F15112"/>
    <w:rsid w:val="00F15451"/>
    <w:rsid w:val="00F1547B"/>
    <w:rsid w:val="00F155CE"/>
    <w:rsid w:val="00F157F1"/>
    <w:rsid w:val="00F15B37"/>
    <w:rsid w:val="00F15B6A"/>
    <w:rsid w:val="00F1691B"/>
    <w:rsid w:val="00F16969"/>
    <w:rsid w:val="00F16A09"/>
    <w:rsid w:val="00F17233"/>
    <w:rsid w:val="00F177A3"/>
    <w:rsid w:val="00F17873"/>
    <w:rsid w:val="00F178E6"/>
    <w:rsid w:val="00F17953"/>
    <w:rsid w:val="00F17B68"/>
    <w:rsid w:val="00F17C0B"/>
    <w:rsid w:val="00F2000C"/>
    <w:rsid w:val="00F2041D"/>
    <w:rsid w:val="00F207AA"/>
    <w:rsid w:val="00F20933"/>
    <w:rsid w:val="00F20A3C"/>
    <w:rsid w:val="00F20B0B"/>
    <w:rsid w:val="00F20C67"/>
    <w:rsid w:val="00F2101B"/>
    <w:rsid w:val="00F2138D"/>
    <w:rsid w:val="00F2183F"/>
    <w:rsid w:val="00F21AD5"/>
    <w:rsid w:val="00F21E89"/>
    <w:rsid w:val="00F21EA2"/>
    <w:rsid w:val="00F22594"/>
    <w:rsid w:val="00F225B9"/>
    <w:rsid w:val="00F2292D"/>
    <w:rsid w:val="00F229BD"/>
    <w:rsid w:val="00F229E5"/>
    <w:rsid w:val="00F2311B"/>
    <w:rsid w:val="00F2327A"/>
    <w:rsid w:val="00F23620"/>
    <w:rsid w:val="00F23890"/>
    <w:rsid w:val="00F2389A"/>
    <w:rsid w:val="00F239CD"/>
    <w:rsid w:val="00F23E9E"/>
    <w:rsid w:val="00F24239"/>
    <w:rsid w:val="00F2494B"/>
    <w:rsid w:val="00F24978"/>
    <w:rsid w:val="00F249DB"/>
    <w:rsid w:val="00F24EAF"/>
    <w:rsid w:val="00F2526C"/>
    <w:rsid w:val="00F252D8"/>
    <w:rsid w:val="00F25384"/>
    <w:rsid w:val="00F25507"/>
    <w:rsid w:val="00F2566E"/>
    <w:rsid w:val="00F2662B"/>
    <w:rsid w:val="00F26646"/>
    <w:rsid w:val="00F26816"/>
    <w:rsid w:val="00F26E85"/>
    <w:rsid w:val="00F26EB2"/>
    <w:rsid w:val="00F2717A"/>
    <w:rsid w:val="00F27929"/>
    <w:rsid w:val="00F27C78"/>
    <w:rsid w:val="00F27DA3"/>
    <w:rsid w:val="00F27DED"/>
    <w:rsid w:val="00F30156"/>
    <w:rsid w:val="00F3084A"/>
    <w:rsid w:val="00F30B89"/>
    <w:rsid w:val="00F31718"/>
    <w:rsid w:val="00F31A9D"/>
    <w:rsid w:val="00F31B81"/>
    <w:rsid w:val="00F31CD1"/>
    <w:rsid w:val="00F32038"/>
    <w:rsid w:val="00F32074"/>
    <w:rsid w:val="00F32239"/>
    <w:rsid w:val="00F32632"/>
    <w:rsid w:val="00F32BB3"/>
    <w:rsid w:val="00F32D4E"/>
    <w:rsid w:val="00F32F76"/>
    <w:rsid w:val="00F331B4"/>
    <w:rsid w:val="00F33E4C"/>
    <w:rsid w:val="00F342BD"/>
    <w:rsid w:val="00F347FC"/>
    <w:rsid w:val="00F35AAF"/>
    <w:rsid w:val="00F368B1"/>
    <w:rsid w:val="00F3691A"/>
    <w:rsid w:val="00F36926"/>
    <w:rsid w:val="00F36DA2"/>
    <w:rsid w:val="00F370DE"/>
    <w:rsid w:val="00F37A9A"/>
    <w:rsid w:val="00F37D61"/>
    <w:rsid w:val="00F37E57"/>
    <w:rsid w:val="00F40296"/>
    <w:rsid w:val="00F4048B"/>
    <w:rsid w:val="00F404A1"/>
    <w:rsid w:val="00F409B1"/>
    <w:rsid w:val="00F40EB5"/>
    <w:rsid w:val="00F41C24"/>
    <w:rsid w:val="00F41EEA"/>
    <w:rsid w:val="00F426CC"/>
    <w:rsid w:val="00F42988"/>
    <w:rsid w:val="00F42BF8"/>
    <w:rsid w:val="00F43066"/>
    <w:rsid w:val="00F43098"/>
    <w:rsid w:val="00F430EB"/>
    <w:rsid w:val="00F4323B"/>
    <w:rsid w:val="00F4336B"/>
    <w:rsid w:val="00F43669"/>
    <w:rsid w:val="00F4395C"/>
    <w:rsid w:val="00F43C43"/>
    <w:rsid w:val="00F43D18"/>
    <w:rsid w:val="00F43EB3"/>
    <w:rsid w:val="00F43FB7"/>
    <w:rsid w:val="00F4454C"/>
    <w:rsid w:val="00F4486A"/>
    <w:rsid w:val="00F44907"/>
    <w:rsid w:val="00F44A30"/>
    <w:rsid w:val="00F44BB6"/>
    <w:rsid w:val="00F453E7"/>
    <w:rsid w:val="00F45560"/>
    <w:rsid w:val="00F4559B"/>
    <w:rsid w:val="00F45BB1"/>
    <w:rsid w:val="00F45D1F"/>
    <w:rsid w:val="00F45E3D"/>
    <w:rsid w:val="00F45EEA"/>
    <w:rsid w:val="00F46325"/>
    <w:rsid w:val="00F46896"/>
    <w:rsid w:val="00F474BA"/>
    <w:rsid w:val="00F47509"/>
    <w:rsid w:val="00F47766"/>
    <w:rsid w:val="00F47B08"/>
    <w:rsid w:val="00F50024"/>
    <w:rsid w:val="00F50373"/>
    <w:rsid w:val="00F50CF5"/>
    <w:rsid w:val="00F512FD"/>
    <w:rsid w:val="00F5162E"/>
    <w:rsid w:val="00F5178C"/>
    <w:rsid w:val="00F51AD7"/>
    <w:rsid w:val="00F51E71"/>
    <w:rsid w:val="00F51EC4"/>
    <w:rsid w:val="00F52A75"/>
    <w:rsid w:val="00F5361B"/>
    <w:rsid w:val="00F5428A"/>
    <w:rsid w:val="00F54580"/>
    <w:rsid w:val="00F5484A"/>
    <w:rsid w:val="00F559BF"/>
    <w:rsid w:val="00F55CB6"/>
    <w:rsid w:val="00F56055"/>
    <w:rsid w:val="00F5619C"/>
    <w:rsid w:val="00F56384"/>
    <w:rsid w:val="00F56561"/>
    <w:rsid w:val="00F567C3"/>
    <w:rsid w:val="00F56FB3"/>
    <w:rsid w:val="00F57468"/>
    <w:rsid w:val="00F60073"/>
    <w:rsid w:val="00F601F1"/>
    <w:rsid w:val="00F6034C"/>
    <w:rsid w:val="00F603B2"/>
    <w:rsid w:val="00F60426"/>
    <w:rsid w:val="00F60634"/>
    <w:rsid w:val="00F606B0"/>
    <w:rsid w:val="00F60988"/>
    <w:rsid w:val="00F609DA"/>
    <w:rsid w:val="00F609FC"/>
    <w:rsid w:val="00F60B0E"/>
    <w:rsid w:val="00F60DDE"/>
    <w:rsid w:val="00F60E8B"/>
    <w:rsid w:val="00F611DC"/>
    <w:rsid w:val="00F612B7"/>
    <w:rsid w:val="00F6133F"/>
    <w:rsid w:val="00F6161E"/>
    <w:rsid w:val="00F61A2A"/>
    <w:rsid w:val="00F61D52"/>
    <w:rsid w:val="00F62548"/>
    <w:rsid w:val="00F625FD"/>
    <w:rsid w:val="00F628DD"/>
    <w:rsid w:val="00F62D2F"/>
    <w:rsid w:val="00F62D90"/>
    <w:rsid w:val="00F62E4E"/>
    <w:rsid w:val="00F63212"/>
    <w:rsid w:val="00F63A33"/>
    <w:rsid w:val="00F63BFA"/>
    <w:rsid w:val="00F63C6E"/>
    <w:rsid w:val="00F63E2A"/>
    <w:rsid w:val="00F6402E"/>
    <w:rsid w:val="00F6408A"/>
    <w:rsid w:val="00F643A2"/>
    <w:rsid w:val="00F6475A"/>
    <w:rsid w:val="00F64778"/>
    <w:rsid w:val="00F647A9"/>
    <w:rsid w:val="00F64D45"/>
    <w:rsid w:val="00F64F1F"/>
    <w:rsid w:val="00F6515A"/>
    <w:rsid w:val="00F65851"/>
    <w:rsid w:val="00F65F91"/>
    <w:rsid w:val="00F6606A"/>
    <w:rsid w:val="00F660FB"/>
    <w:rsid w:val="00F667F0"/>
    <w:rsid w:val="00F67133"/>
    <w:rsid w:val="00F67A9D"/>
    <w:rsid w:val="00F67C98"/>
    <w:rsid w:val="00F67D26"/>
    <w:rsid w:val="00F702DB"/>
    <w:rsid w:val="00F70B19"/>
    <w:rsid w:val="00F70C8B"/>
    <w:rsid w:val="00F711E7"/>
    <w:rsid w:val="00F713A1"/>
    <w:rsid w:val="00F71683"/>
    <w:rsid w:val="00F716A0"/>
    <w:rsid w:val="00F71A73"/>
    <w:rsid w:val="00F71BA2"/>
    <w:rsid w:val="00F71F17"/>
    <w:rsid w:val="00F7214E"/>
    <w:rsid w:val="00F72363"/>
    <w:rsid w:val="00F723EC"/>
    <w:rsid w:val="00F7241E"/>
    <w:rsid w:val="00F72653"/>
    <w:rsid w:val="00F72C96"/>
    <w:rsid w:val="00F733D9"/>
    <w:rsid w:val="00F73454"/>
    <w:rsid w:val="00F73509"/>
    <w:rsid w:val="00F73530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B79"/>
    <w:rsid w:val="00F74FB8"/>
    <w:rsid w:val="00F753DC"/>
    <w:rsid w:val="00F755BC"/>
    <w:rsid w:val="00F75724"/>
    <w:rsid w:val="00F75762"/>
    <w:rsid w:val="00F758B8"/>
    <w:rsid w:val="00F75949"/>
    <w:rsid w:val="00F75CD1"/>
    <w:rsid w:val="00F7604B"/>
    <w:rsid w:val="00F761C8"/>
    <w:rsid w:val="00F76469"/>
    <w:rsid w:val="00F765A6"/>
    <w:rsid w:val="00F76726"/>
    <w:rsid w:val="00F769E1"/>
    <w:rsid w:val="00F76B88"/>
    <w:rsid w:val="00F7713B"/>
    <w:rsid w:val="00F773D9"/>
    <w:rsid w:val="00F773DF"/>
    <w:rsid w:val="00F774E2"/>
    <w:rsid w:val="00F80771"/>
    <w:rsid w:val="00F80953"/>
    <w:rsid w:val="00F80D21"/>
    <w:rsid w:val="00F80F21"/>
    <w:rsid w:val="00F80F87"/>
    <w:rsid w:val="00F81225"/>
    <w:rsid w:val="00F81519"/>
    <w:rsid w:val="00F81B71"/>
    <w:rsid w:val="00F81E15"/>
    <w:rsid w:val="00F825CC"/>
    <w:rsid w:val="00F825F5"/>
    <w:rsid w:val="00F82711"/>
    <w:rsid w:val="00F8282A"/>
    <w:rsid w:val="00F82861"/>
    <w:rsid w:val="00F82F26"/>
    <w:rsid w:val="00F82FAB"/>
    <w:rsid w:val="00F83139"/>
    <w:rsid w:val="00F83747"/>
    <w:rsid w:val="00F83A76"/>
    <w:rsid w:val="00F843EF"/>
    <w:rsid w:val="00F844C9"/>
    <w:rsid w:val="00F84A36"/>
    <w:rsid w:val="00F855D7"/>
    <w:rsid w:val="00F859E0"/>
    <w:rsid w:val="00F85AA2"/>
    <w:rsid w:val="00F85E16"/>
    <w:rsid w:val="00F85F20"/>
    <w:rsid w:val="00F8642F"/>
    <w:rsid w:val="00F86A81"/>
    <w:rsid w:val="00F872C2"/>
    <w:rsid w:val="00F874A8"/>
    <w:rsid w:val="00F87670"/>
    <w:rsid w:val="00F876C2"/>
    <w:rsid w:val="00F90032"/>
    <w:rsid w:val="00F90091"/>
    <w:rsid w:val="00F9024C"/>
    <w:rsid w:val="00F90520"/>
    <w:rsid w:val="00F90D8C"/>
    <w:rsid w:val="00F90F6D"/>
    <w:rsid w:val="00F913CA"/>
    <w:rsid w:val="00F91527"/>
    <w:rsid w:val="00F91C0B"/>
    <w:rsid w:val="00F92092"/>
    <w:rsid w:val="00F92148"/>
    <w:rsid w:val="00F9255C"/>
    <w:rsid w:val="00F9272A"/>
    <w:rsid w:val="00F92984"/>
    <w:rsid w:val="00F92A72"/>
    <w:rsid w:val="00F92BEC"/>
    <w:rsid w:val="00F92D84"/>
    <w:rsid w:val="00F92E09"/>
    <w:rsid w:val="00F93E89"/>
    <w:rsid w:val="00F93EA0"/>
    <w:rsid w:val="00F945CC"/>
    <w:rsid w:val="00F94972"/>
    <w:rsid w:val="00F94BE4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052"/>
    <w:rsid w:val="00F97091"/>
    <w:rsid w:val="00F9731D"/>
    <w:rsid w:val="00F97DD8"/>
    <w:rsid w:val="00F97E6C"/>
    <w:rsid w:val="00FA062B"/>
    <w:rsid w:val="00FA0849"/>
    <w:rsid w:val="00FA0C0E"/>
    <w:rsid w:val="00FA0CEF"/>
    <w:rsid w:val="00FA10A5"/>
    <w:rsid w:val="00FA1257"/>
    <w:rsid w:val="00FA15F2"/>
    <w:rsid w:val="00FA17EA"/>
    <w:rsid w:val="00FA1BC9"/>
    <w:rsid w:val="00FA1BD3"/>
    <w:rsid w:val="00FA30DE"/>
    <w:rsid w:val="00FA337F"/>
    <w:rsid w:val="00FA35C3"/>
    <w:rsid w:val="00FA38E4"/>
    <w:rsid w:val="00FA3AC3"/>
    <w:rsid w:val="00FA3AD5"/>
    <w:rsid w:val="00FA3DC0"/>
    <w:rsid w:val="00FA416A"/>
    <w:rsid w:val="00FA4439"/>
    <w:rsid w:val="00FA44D6"/>
    <w:rsid w:val="00FA47D8"/>
    <w:rsid w:val="00FA48F5"/>
    <w:rsid w:val="00FA4A40"/>
    <w:rsid w:val="00FA4A9A"/>
    <w:rsid w:val="00FA5B14"/>
    <w:rsid w:val="00FA5D75"/>
    <w:rsid w:val="00FA6565"/>
    <w:rsid w:val="00FA6BF1"/>
    <w:rsid w:val="00FA7509"/>
    <w:rsid w:val="00FA7747"/>
    <w:rsid w:val="00FB004F"/>
    <w:rsid w:val="00FB02C8"/>
    <w:rsid w:val="00FB0520"/>
    <w:rsid w:val="00FB0535"/>
    <w:rsid w:val="00FB05FA"/>
    <w:rsid w:val="00FB0C25"/>
    <w:rsid w:val="00FB14FB"/>
    <w:rsid w:val="00FB1814"/>
    <w:rsid w:val="00FB1CAB"/>
    <w:rsid w:val="00FB26DC"/>
    <w:rsid w:val="00FB29DB"/>
    <w:rsid w:val="00FB2A00"/>
    <w:rsid w:val="00FB2E72"/>
    <w:rsid w:val="00FB2E9D"/>
    <w:rsid w:val="00FB336A"/>
    <w:rsid w:val="00FB345B"/>
    <w:rsid w:val="00FB35E1"/>
    <w:rsid w:val="00FB3B98"/>
    <w:rsid w:val="00FB3CB6"/>
    <w:rsid w:val="00FB3D86"/>
    <w:rsid w:val="00FB3FDA"/>
    <w:rsid w:val="00FB416A"/>
    <w:rsid w:val="00FB49BF"/>
    <w:rsid w:val="00FB4C4B"/>
    <w:rsid w:val="00FB4F90"/>
    <w:rsid w:val="00FB503E"/>
    <w:rsid w:val="00FB588C"/>
    <w:rsid w:val="00FB59A8"/>
    <w:rsid w:val="00FB5A28"/>
    <w:rsid w:val="00FB5D00"/>
    <w:rsid w:val="00FB5D89"/>
    <w:rsid w:val="00FB5F83"/>
    <w:rsid w:val="00FB69E6"/>
    <w:rsid w:val="00FB6C3C"/>
    <w:rsid w:val="00FB6F33"/>
    <w:rsid w:val="00FB75F7"/>
    <w:rsid w:val="00FB7A28"/>
    <w:rsid w:val="00FB7BBF"/>
    <w:rsid w:val="00FC002B"/>
    <w:rsid w:val="00FC0078"/>
    <w:rsid w:val="00FC04F9"/>
    <w:rsid w:val="00FC0787"/>
    <w:rsid w:val="00FC0D23"/>
    <w:rsid w:val="00FC1315"/>
    <w:rsid w:val="00FC14DE"/>
    <w:rsid w:val="00FC1A0E"/>
    <w:rsid w:val="00FC1C44"/>
    <w:rsid w:val="00FC1DE4"/>
    <w:rsid w:val="00FC1FD8"/>
    <w:rsid w:val="00FC2E8B"/>
    <w:rsid w:val="00FC3025"/>
    <w:rsid w:val="00FC304C"/>
    <w:rsid w:val="00FC34BD"/>
    <w:rsid w:val="00FC38B3"/>
    <w:rsid w:val="00FC3C8E"/>
    <w:rsid w:val="00FC3CA0"/>
    <w:rsid w:val="00FC3D3C"/>
    <w:rsid w:val="00FC3DBB"/>
    <w:rsid w:val="00FC47C0"/>
    <w:rsid w:val="00FC5914"/>
    <w:rsid w:val="00FC598E"/>
    <w:rsid w:val="00FC5B3C"/>
    <w:rsid w:val="00FC5CD6"/>
    <w:rsid w:val="00FC5F36"/>
    <w:rsid w:val="00FC626E"/>
    <w:rsid w:val="00FC6567"/>
    <w:rsid w:val="00FC67B6"/>
    <w:rsid w:val="00FC68A6"/>
    <w:rsid w:val="00FC6D43"/>
    <w:rsid w:val="00FC74E0"/>
    <w:rsid w:val="00FC75C5"/>
    <w:rsid w:val="00FC771A"/>
    <w:rsid w:val="00FC79EC"/>
    <w:rsid w:val="00FC7A9E"/>
    <w:rsid w:val="00FC7B2E"/>
    <w:rsid w:val="00FC7BEC"/>
    <w:rsid w:val="00FC7CE8"/>
    <w:rsid w:val="00FD0300"/>
    <w:rsid w:val="00FD037E"/>
    <w:rsid w:val="00FD1406"/>
    <w:rsid w:val="00FD149F"/>
    <w:rsid w:val="00FD1889"/>
    <w:rsid w:val="00FD1C0A"/>
    <w:rsid w:val="00FD2344"/>
    <w:rsid w:val="00FD31D2"/>
    <w:rsid w:val="00FD3300"/>
    <w:rsid w:val="00FD35AE"/>
    <w:rsid w:val="00FD375A"/>
    <w:rsid w:val="00FD389D"/>
    <w:rsid w:val="00FD3B0B"/>
    <w:rsid w:val="00FD3E76"/>
    <w:rsid w:val="00FD40C7"/>
    <w:rsid w:val="00FD4170"/>
    <w:rsid w:val="00FD437F"/>
    <w:rsid w:val="00FD44A2"/>
    <w:rsid w:val="00FD4A80"/>
    <w:rsid w:val="00FD4CB0"/>
    <w:rsid w:val="00FD4CC6"/>
    <w:rsid w:val="00FD5BC1"/>
    <w:rsid w:val="00FD5EA4"/>
    <w:rsid w:val="00FD5F1F"/>
    <w:rsid w:val="00FD6102"/>
    <w:rsid w:val="00FD62F3"/>
    <w:rsid w:val="00FD6366"/>
    <w:rsid w:val="00FD7248"/>
    <w:rsid w:val="00FD72FA"/>
    <w:rsid w:val="00FD7C61"/>
    <w:rsid w:val="00FD7EE3"/>
    <w:rsid w:val="00FE07EC"/>
    <w:rsid w:val="00FE08ED"/>
    <w:rsid w:val="00FE0917"/>
    <w:rsid w:val="00FE10DB"/>
    <w:rsid w:val="00FE1102"/>
    <w:rsid w:val="00FE19FF"/>
    <w:rsid w:val="00FE1E8C"/>
    <w:rsid w:val="00FE29D9"/>
    <w:rsid w:val="00FE29F3"/>
    <w:rsid w:val="00FE33C4"/>
    <w:rsid w:val="00FE3958"/>
    <w:rsid w:val="00FE3A6C"/>
    <w:rsid w:val="00FE3CA8"/>
    <w:rsid w:val="00FE3FF1"/>
    <w:rsid w:val="00FE40A2"/>
    <w:rsid w:val="00FE4CEE"/>
    <w:rsid w:val="00FE4F74"/>
    <w:rsid w:val="00FE5413"/>
    <w:rsid w:val="00FE5552"/>
    <w:rsid w:val="00FE5BAB"/>
    <w:rsid w:val="00FE5E18"/>
    <w:rsid w:val="00FE5F53"/>
    <w:rsid w:val="00FE65B8"/>
    <w:rsid w:val="00FE6A65"/>
    <w:rsid w:val="00FE6A6C"/>
    <w:rsid w:val="00FE7AF7"/>
    <w:rsid w:val="00FF0A31"/>
    <w:rsid w:val="00FF0D5D"/>
    <w:rsid w:val="00FF0EE8"/>
    <w:rsid w:val="00FF134F"/>
    <w:rsid w:val="00FF17B2"/>
    <w:rsid w:val="00FF17BE"/>
    <w:rsid w:val="00FF1977"/>
    <w:rsid w:val="00FF1CBF"/>
    <w:rsid w:val="00FF21CB"/>
    <w:rsid w:val="00FF2B34"/>
    <w:rsid w:val="00FF2F34"/>
    <w:rsid w:val="00FF3AE1"/>
    <w:rsid w:val="00FF4163"/>
    <w:rsid w:val="00FF442E"/>
    <w:rsid w:val="00FF5156"/>
    <w:rsid w:val="00FF5571"/>
    <w:rsid w:val="00FF59C2"/>
    <w:rsid w:val="00FF5A00"/>
    <w:rsid w:val="00FF5B1D"/>
    <w:rsid w:val="00FF6411"/>
    <w:rsid w:val="00FF6431"/>
    <w:rsid w:val="00FF6560"/>
    <w:rsid w:val="00FF6BD9"/>
    <w:rsid w:val="00FF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21C44C"/>
  <w15:chartTrackingRefBased/>
  <w15:docId w15:val="{FACC6DAA-B57A-4096-927C-F32CDDD71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17F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  <w:rPr>
      <w:b w:val="0"/>
      <w:bCs/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FSContent">
    <w:name w:val="FS_Content"/>
    <w:basedOn w:val="Normal"/>
    <w:link w:val="FSContentChar"/>
    <w:qFormat/>
    <w:rsid w:val="00D61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FSContent"/>
    <w:link w:val="FSBlankChar"/>
    <w:qFormat/>
    <w:rsid w:val="00D617E1"/>
    <w:rPr>
      <w:sz w:val="20"/>
      <w:szCs w:val="20"/>
    </w:rPr>
  </w:style>
  <w:style w:type="character" w:customStyle="1" w:styleId="FSContentChar">
    <w:name w:val="FS_Content Char"/>
    <w:link w:val="FSContent"/>
    <w:rsid w:val="00D617E1"/>
    <w:rPr>
      <w:rFonts w:ascii="Angsana New" w:eastAsia="MS Mincho" w:hAnsi="Angsana New"/>
      <w:sz w:val="30"/>
      <w:szCs w:val="30"/>
    </w:rPr>
  </w:style>
  <w:style w:type="character" w:customStyle="1" w:styleId="FSBlankChar">
    <w:name w:val="FS_Blank Char"/>
    <w:link w:val="FSBlank"/>
    <w:rsid w:val="00D617E1"/>
    <w:rPr>
      <w:rFonts w:ascii="Angsana New" w:eastAsia="MS Mincho" w:hAnsi="Angsana New"/>
    </w:rPr>
  </w:style>
  <w:style w:type="paragraph" w:customStyle="1" w:styleId="RNormal">
    <w:name w:val="RNormal"/>
    <w:basedOn w:val="Normal"/>
    <w:rsid w:val="00D47A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locked/>
    <w:rsid w:val="00F20C67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5B407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03ED5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CF6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57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126A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E054D9-3B60-4C47-8ACE-2A0F2757E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</Pages>
  <Words>18110</Words>
  <Characters>103230</Characters>
  <Application>Microsoft Office Word</Application>
  <DocSecurity>0</DocSecurity>
  <Lines>860</Lines>
  <Paragraphs>242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121098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Maliwan Prasukgul (ACC) - Synnex Thailand</cp:lastModifiedBy>
  <cp:revision>6</cp:revision>
  <cp:lastPrinted>2021-02-19T14:19:00Z</cp:lastPrinted>
  <dcterms:created xsi:type="dcterms:W3CDTF">2021-02-19T14:05:00Z</dcterms:created>
  <dcterms:modified xsi:type="dcterms:W3CDTF">2021-02-22T01:56:00Z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